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32E639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9931FD">
              <w:t>8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1C09A7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9931FD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9789875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DD7D56D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1C09A7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B8B713A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7F8368DA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6F5A6888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7A6914A0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2C493BA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108172E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51227CA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331435D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2962043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3047C7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4CBD9B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210EA53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9E533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78F3C8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B5ADF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83EBB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09A170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1172E0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7F2D3D0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058BBC9F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5CCFC95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2A6C2DE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1329D7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4731A90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572E41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249ED0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BBE24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48972A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6A4898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7E0E42B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0421F10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2529245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3664D6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5591809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49FE0B7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320A0D4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46AC0FB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51E4D9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537E5E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20843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21376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3FB3DC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72206D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61252A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152</w:t>
      </w:r>
    </w:p>
    <w:p w14:paraId="69E0678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60F0A3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0ABC35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15749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CA71B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71D0408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5D4955A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616818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718953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3C4FEE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61843F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297AB93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6420335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425E91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411144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1048BD">
        <w:rPr>
          <w:i/>
          <w:noProof/>
        </w:rPr>
        <w:t>timeSinceFailure</w:t>
      </w:r>
      <w:r>
        <w:rPr>
          <w:noProof/>
        </w:rPr>
        <w:tab/>
        <w:t>155</w:t>
      </w:r>
    </w:p>
    <w:p w14:paraId="4E8E46C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433D7AA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8986F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AEFF4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62799EC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6ECD113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4C1AF5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14BED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18D123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A4E85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217034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68881A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486B92E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61F096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65CC23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6377A0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7F4DA1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603601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12D6FE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5CDDEE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491854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456148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40333B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088F41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7ABD7C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525F5D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2FA406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29B14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527F99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041F5B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42000D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171B220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06F4A29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720E11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20C756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1A3E42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618C6D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635088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23977C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0598FA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58D8C2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0EB393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1A2D2F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5271B7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6F8BE8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65670D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3D7CB75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749283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33C72D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7B22CA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0C177A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191872B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59F6055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4E38A4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6DFF3D5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73E1417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239A679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758536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1298A32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04B7B14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161823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371B3AC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2AAB41C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07076CC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42E5B17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00D5F68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2B5F59C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040425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2E1014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39ED523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6078B0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1123D1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262F1F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78E2F7E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364D0D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451ACD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3057FE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3AD90F8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343533B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780EAC0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205</w:t>
      </w:r>
    </w:p>
    <w:p w14:paraId="65E9941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4CE39F7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5369289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210</w:t>
      </w:r>
    </w:p>
    <w:p w14:paraId="04460D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211</w:t>
      </w:r>
    </w:p>
    <w:p w14:paraId="0E70A04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211</w:t>
      </w:r>
    </w:p>
    <w:p w14:paraId="11C12F0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3B36606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214</w:t>
      </w:r>
    </w:p>
    <w:p w14:paraId="301D64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72A3747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219</w:t>
      </w:r>
    </w:p>
    <w:p w14:paraId="03B8715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55E01A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220</w:t>
      </w:r>
    </w:p>
    <w:p w14:paraId="115808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220</w:t>
      </w:r>
    </w:p>
    <w:p w14:paraId="795C81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221</w:t>
      </w:r>
    </w:p>
    <w:p w14:paraId="6CD0F9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281066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221</w:t>
      </w:r>
    </w:p>
    <w:p w14:paraId="1836CE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221</w:t>
      </w:r>
    </w:p>
    <w:p w14:paraId="0991498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221</w:t>
      </w:r>
    </w:p>
    <w:p w14:paraId="25BD9E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221</w:t>
      </w:r>
    </w:p>
    <w:p w14:paraId="767936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223</w:t>
      </w:r>
    </w:p>
    <w:p w14:paraId="232DE40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223</w:t>
      </w:r>
    </w:p>
    <w:p w14:paraId="329205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26D7127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225</w:t>
      </w:r>
    </w:p>
    <w:p w14:paraId="23EC38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385079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227</w:t>
      </w:r>
    </w:p>
    <w:p w14:paraId="0250D2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719DC8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229</w:t>
      </w:r>
    </w:p>
    <w:p w14:paraId="4D2375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230</w:t>
      </w:r>
    </w:p>
    <w:p w14:paraId="646593D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230</w:t>
      </w:r>
    </w:p>
    <w:p w14:paraId="27E632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453F0C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232</w:t>
      </w:r>
    </w:p>
    <w:p w14:paraId="1ECE3B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68C98F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233</w:t>
      </w:r>
    </w:p>
    <w:p w14:paraId="179E53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2FF595B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235</w:t>
      </w:r>
    </w:p>
    <w:p w14:paraId="7B7E37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41FFF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235</w:t>
      </w:r>
    </w:p>
    <w:p w14:paraId="4A92E0B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235</w:t>
      </w:r>
    </w:p>
    <w:p w14:paraId="7FC333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236</w:t>
      </w:r>
    </w:p>
    <w:p w14:paraId="7E8E50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236</w:t>
      </w:r>
    </w:p>
    <w:p w14:paraId="34A8EB62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237</w:t>
      </w:r>
    </w:p>
    <w:p w14:paraId="4F5AE37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237</w:t>
      </w:r>
    </w:p>
    <w:p w14:paraId="6CD651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Introduction</w:t>
      </w:r>
      <w:r>
        <w:rPr>
          <w:noProof/>
        </w:rPr>
        <w:tab/>
        <w:t>238</w:t>
      </w:r>
    </w:p>
    <w:p w14:paraId="74F82D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Requirements</w:t>
      </w:r>
      <w:r>
        <w:rPr>
          <w:noProof/>
        </w:rPr>
        <w:tab/>
        <w:t>238</w:t>
      </w:r>
    </w:p>
    <w:p w14:paraId="700260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UE measurement capability</w:t>
      </w:r>
      <w:r>
        <w:rPr>
          <w:noProof/>
        </w:rPr>
        <w:tab/>
        <w:t>238</w:t>
      </w:r>
    </w:p>
    <w:p w14:paraId="263CE3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Measurement and evaluation of serving cell</w:t>
      </w:r>
      <w:r>
        <w:rPr>
          <w:noProof/>
        </w:rPr>
        <w:tab/>
        <w:t>238</w:t>
      </w:r>
    </w:p>
    <w:p w14:paraId="08F22B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Measurements of intra-frequency E-UTRAN cells</w:t>
      </w:r>
      <w:r>
        <w:rPr>
          <w:noProof/>
        </w:rPr>
        <w:tab/>
        <w:t>238</w:t>
      </w:r>
    </w:p>
    <w:p w14:paraId="4D809B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Measurements of inter-frequency E-UTRAN cells</w:t>
      </w:r>
      <w:r>
        <w:rPr>
          <w:noProof/>
        </w:rPr>
        <w:tab/>
        <w:t>238</w:t>
      </w:r>
    </w:p>
    <w:p w14:paraId="59C91A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238</w:t>
      </w:r>
    </w:p>
    <w:p w14:paraId="12FF77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6D910E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238</w:t>
      </w:r>
    </w:p>
    <w:p w14:paraId="70F5A1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UE measurement capability for RedCap</w:t>
      </w:r>
      <w:r>
        <w:rPr>
          <w:noProof/>
        </w:rPr>
        <w:tab/>
        <w:t>238</w:t>
      </w:r>
    </w:p>
    <w:p w14:paraId="1A4B9A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238</w:t>
      </w:r>
    </w:p>
    <w:p w14:paraId="617D44D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239</w:t>
      </w:r>
    </w:p>
    <w:p w14:paraId="1DC5EA2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4CB5C1E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Cell Selection</w:t>
      </w:r>
      <w:r>
        <w:rPr>
          <w:noProof/>
        </w:rPr>
        <w:tab/>
        <w:t>239</w:t>
      </w:r>
    </w:p>
    <w:p w14:paraId="73DC70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Cell Reselection</w:t>
      </w:r>
      <w:r>
        <w:rPr>
          <w:noProof/>
        </w:rPr>
        <w:tab/>
        <w:t>239</w:t>
      </w:r>
    </w:p>
    <w:p w14:paraId="6AD746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239</w:t>
      </w:r>
    </w:p>
    <w:p w14:paraId="5FBCCA1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239</w:t>
      </w:r>
    </w:p>
    <w:p w14:paraId="68A1416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240</w:t>
      </w:r>
    </w:p>
    <w:p w14:paraId="0D56C19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240</w:t>
      </w:r>
    </w:p>
    <w:p w14:paraId="544EA2E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240</w:t>
      </w:r>
    </w:p>
    <w:p w14:paraId="67CBCC2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240</w:t>
      </w:r>
    </w:p>
    <w:p w14:paraId="106417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242</w:t>
      </w:r>
    </w:p>
    <w:p w14:paraId="6AEF7524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242</w:t>
      </w:r>
    </w:p>
    <w:p w14:paraId="7F6DCAD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243</w:t>
      </w:r>
    </w:p>
    <w:p w14:paraId="320C193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530FF5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243</w:t>
      </w:r>
    </w:p>
    <w:p w14:paraId="13C19A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243</w:t>
      </w:r>
    </w:p>
    <w:p w14:paraId="0553188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243</w:t>
      </w:r>
    </w:p>
    <w:p w14:paraId="5FE0857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243</w:t>
      </w:r>
    </w:p>
    <w:p w14:paraId="436D67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244</w:t>
      </w:r>
    </w:p>
    <w:p w14:paraId="5716128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04D13AC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69C8C2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FDD</w:t>
      </w:r>
      <w:r>
        <w:rPr>
          <w:noProof/>
        </w:rPr>
        <w:tab/>
        <w:t>245</w:t>
      </w:r>
    </w:p>
    <w:p w14:paraId="55DC886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0869571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(Void)</w:t>
      </w:r>
      <w:r>
        <w:rPr>
          <w:noProof/>
        </w:rPr>
        <w:tab/>
        <w:t>245</w:t>
      </w:r>
    </w:p>
    <w:p w14:paraId="4C3FFE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TDD</w:t>
      </w:r>
      <w:r>
        <w:rPr>
          <w:noProof/>
        </w:rPr>
        <w:tab/>
        <w:t>245</w:t>
      </w:r>
    </w:p>
    <w:p w14:paraId="4E08D9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44825D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585B82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247</w:t>
      </w:r>
    </w:p>
    <w:p w14:paraId="49B11EA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2AF1FD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20A57B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248</w:t>
      </w:r>
    </w:p>
    <w:p w14:paraId="0779102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Handover delay</w:t>
      </w:r>
      <w:r>
        <w:rPr>
          <w:noProof/>
        </w:rPr>
        <w:tab/>
        <w:t>248</w:t>
      </w:r>
    </w:p>
    <w:p w14:paraId="4A6D31F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Measurement time</w:t>
      </w:r>
      <w:r>
        <w:rPr>
          <w:noProof/>
        </w:rPr>
        <w:tab/>
        <w:t>249</w:t>
      </w:r>
    </w:p>
    <w:p w14:paraId="5A23628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Preparation time</w:t>
      </w:r>
      <w:r>
        <w:rPr>
          <w:noProof/>
        </w:rPr>
        <w:tab/>
        <w:t>249</w:t>
      </w:r>
    </w:p>
    <w:p w14:paraId="1A87573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Interruption time</w:t>
      </w:r>
      <w:r>
        <w:rPr>
          <w:noProof/>
        </w:rPr>
        <w:tab/>
        <w:t>249</w:t>
      </w:r>
    </w:p>
    <w:p w14:paraId="5529BD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249</w:t>
      </w:r>
    </w:p>
    <w:p w14:paraId="3D47C2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250</w:t>
      </w:r>
    </w:p>
    <w:p w14:paraId="04F3A8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250</w:t>
      </w:r>
    </w:p>
    <w:p w14:paraId="129EB57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250</w:t>
      </w:r>
    </w:p>
    <w:p w14:paraId="6DA50BB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250</w:t>
      </w:r>
    </w:p>
    <w:p w14:paraId="6FBE87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250</w:t>
      </w:r>
    </w:p>
    <w:p w14:paraId="7B64F3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6AF1110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3D27AEA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36635C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- UTRAN TDD Handover</w:t>
      </w:r>
      <w:r>
        <w:rPr>
          <w:noProof/>
        </w:rPr>
        <w:tab/>
        <w:t>251</w:t>
      </w:r>
    </w:p>
    <w:p w14:paraId="1CDC0C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Introduction</w:t>
      </w:r>
      <w:r>
        <w:rPr>
          <w:noProof/>
        </w:rPr>
        <w:tab/>
        <w:t>251</w:t>
      </w:r>
    </w:p>
    <w:p w14:paraId="40CABA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251</w:t>
      </w:r>
    </w:p>
    <w:p w14:paraId="3C63047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3DAF3C3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06A70F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252</w:t>
      </w:r>
    </w:p>
    <w:p w14:paraId="52145B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71FE3F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41C6DA6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04B4755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1A0528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252</w:t>
      </w:r>
    </w:p>
    <w:p w14:paraId="52F9FB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Introduction</w:t>
      </w:r>
      <w:r>
        <w:rPr>
          <w:noProof/>
        </w:rPr>
        <w:tab/>
        <w:t>252</w:t>
      </w:r>
    </w:p>
    <w:p w14:paraId="5B42EF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Handover delay</w:t>
      </w:r>
      <w:r>
        <w:rPr>
          <w:noProof/>
        </w:rPr>
        <w:tab/>
        <w:t>253</w:t>
      </w:r>
    </w:p>
    <w:p w14:paraId="31D85B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Interruption time</w:t>
      </w:r>
      <w:r>
        <w:rPr>
          <w:noProof/>
        </w:rPr>
        <w:tab/>
        <w:t>253</w:t>
      </w:r>
    </w:p>
    <w:p w14:paraId="543DD83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- NR FR1 Handover to target cell using CCA</w:t>
      </w:r>
      <w:r>
        <w:rPr>
          <w:noProof/>
        </w:rPr>
        <w:tab/>
        <w:t>253</w:t>
      </w:r>
    </w:p>
    <w:p w14:paraId="639B95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62CB2C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277CCB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79A055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- NR FR1 Handover</w:t>
      </w:r>
      <w:r w:rsidRPr="001048BD">
        <w:rPr>
          <w:noProof/>
          <w:lang w:val="sv-SE" w:eastAsia="ko-KR"/>
        </w:rPr>
        <w:t xml:space="preserve"> for </w:t>
      </w:r>
      <w:r w:rsidRPr="001048B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255</w:t>
      </w:r>
    </w:p>
    <w:p w14:paraId="170B01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1C42EC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Requirements</w:t>
      </w:r>
      <w:r>
        <w:rPr>
          <w:noProof/>
        </w:rPr>
        <w:tab/>
        <w:t>255</w:t>
      </w:r>
    </w:p>
    <w:p w14:paraId="4E8310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- NR FR2 Handover</w:t>
      </w:r>
      <w:r>
        <w:rPr>
          <w:noProof/>
        </w:rPr>
        <w:tab/>
        <w:t>255</w:t>
      </w:r>
    </w:p>
    <w:p w14:paraId="150B70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Introduction</w:t>
      </w:r>
      <w:r>
        <w:rPr>
          <w:noProof/>
        </w:rPr>
        <w:tab/>
        <w:t>255</w:t>
      </w:r>
    </w:p>
    <w:p w14:paraId="72DC5E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0B23EA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7BEE527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256</w:t>
      </w:r>
    </w:p>
    <w:p w14:paraId="00DDE5B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256</w:t>
      </w:r>
    </w:p>
    <w:p w14:paraId="5BC1579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34A471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7395759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47CC61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– cdma2000 1X Handover</w:t>
      </w:r>
      <w:r>
        <w:rPr>
          <w:noProof/>
        </w:rPr>
        <w:tab/>
        <w:t>257</w:t>
      </w:r>
    </w:p>
    <w:p w14:paraId="06D0770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Introduction</w:t>
      </w:r>
      <w:r>
        <w:rPr>
          <w:noProof/>
        </w:rPr>
        <w:tab/>
        <w:t>257</w:t>
      </w:r>
    </w:p>
    <w:p w14:paraId="0673DA1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5821F7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BFEB94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257</w:t>
      </w:r>
    </w:p>
    <w:p w14:paraId="4617B65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16BAC2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258</w:t>
      </w:r>
    </w:p>
    <w:p w14:paraId="15BC11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258</w:t>
      </w:r>
    </w:p>
    <w:p w14:paraId="6AE9278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0D9F37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303026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258</w:t>
      </w:r>
    </w:p>
    <w:p w14:paraId="424C91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259</w:t>
      </w:r>
    </w:p>
    <w:p w14:paraId="0E6E741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3E675BC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1E38FCE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259</w:t>
      </w:r>
    </w:p>
    <w:p w14:paraId="0B4BA7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259</w:t>
      </w:r>
    </w:p>
    <w:p w14:paraId="7064C09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259</w:t>
      </w:r>
    </w:p>
    <w:p w14:paraId="643C854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259</w:t>
      </w:r>
    </w:p>
    <w:p w14:paraId="00D269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260</w:t>
      </w:r>
    </w:p>
    <w:p w14:paraId="232963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260</w:t>
      </w:r>
    </w:p>
    <w:p w14:paraId="05CAC9F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260</w:t>
      </w:r>
    </w:p>
    <w:p w14:paraId="4FB2C39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180632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40C031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260</w:t>
      </w:r>
    </w:p>
    <w:p w14:paraId="28419C8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781F5BC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661004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261</w:t>
      </w:r>
    </w:p>
    <w:p w14:paraId="0F87D4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261</w:t>
      </w:r>
    </w:p>
    <w:p w14:paraId="68EC030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Handover delay</w:t>
      </w:r>
      <w:r>
        <w:rPr>
          <w:noProof/>
        </w:rPr>
        <w:tab/>
        <w:t>261</w:t>
      </w:r>
    </w:p>
    <w:p w14:paraId="413C0ED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Measurement time</w:t>
      </w:r>
      <w:r>
        <w:rPr>
          <w:noProof/>
        </w:rPr>
        <w:tab/>
        <w:t>262</w:t>
      </w:r>
    </w:p>
    <w:p w14:paraId="3811060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Preparation time</w:t>
      </w:r>
      <w:r>
        <w:rPr>
          <w:noProof/>
        </w:rPr>
        <w:tab/>
        <w:t>263</w:t>
      </w:r>
    </w:p>
    <w:p w14:paraId="0021D4F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Interruption time</w:t>
      </w:r>
      <w:r>
        <w:rPr>
          <w:noProof/>
        </w:rPr>
        <w:tab/>
        <w:t>263</w:t>
      </w:r>
    </w:p>
    <w:p w14:paraId="2CF338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264</w:t>
      </w:r>
    </w:p>
    <w:p w14:paraId="09DAF2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2FA269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264</w:t>
      </w:r>
    </w:p>
    <w:p w14:paraId="04A3623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0AFAE44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264</w:t>
      </w:r>
    </w:p>
    <w:p w14:paraId="5614D9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265</w:t>
      </w:r>
    </w:p>
    <w:p w14:paraId="78F09A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265</w:t>
      </w:r>
    </w:p>
    <w:p w14:paraId="416A68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Handover delay</w:t>
      </w:r>
      <w:r>
        <w:rPr>
          <w:noProof/>
        </w:rPr>
        <w:tab/>
        <w:t>265</w:t>
      </w:r>
    </w:p>
    <w:p w14:paraId="2A38541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4DFDC7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1BEB87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35CC09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268</w:t>
      </w:r>
    </w:p>
    <w:p w14:paraId="6F9F616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50692F1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268</w:t>
      </w:r>
    </w:p>
    <w:p w14:paraId="6E3FA0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19F49C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269</w:t>
      </w:r>
    </w:p>
    <w:p w14:paraId="581F43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269</w:t>
      </w:r>
    </w:p>
    <w:p w14:paraId="427BA2A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269</w:t>
      </w:r>
    </w:p>
    <w:p w14:paraId="1C1C601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079F81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270</w:t>
      </w:r>
    </w:p>
    <w:p w14:paraId="0D2819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270</w:t>
      </w:r>
    </w:p>
    <w:p w14:paraId="565FD0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270</w:t>
      </w:r>
    </w:p>
    <w:p w14:paraId="34C51E5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270</w:t>
      </w:r>
    </w:p>
    <w:p w14:paraId="0928AE9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78BEB4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270</w:t>
      </w:r>
    </w:p>
    <w:p w14:paraId="471768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1048BD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271</w:t>
      </w:r>
    </w:p>
    <w:p w14:paraId="68028D8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272</w:t>
      </w:r>
    </w:p>
    <w:p w14:paraId="44FC88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272</w:t>
      </w:r>
    </w:p>
    <w:p w14:paraId="270F63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272</w:t>
      </w:r>
    </w:p>
    <w:p w14:paraId="14696D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272</w:t>
      </w:r>
    </w:p>
    <w:p w14:paraId="2BA29FC8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273</w:t>
      </w:r>
    </w:p>
    <w:p w14:paraId="18D88C2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273</w:t>
      </w:r>
    </w:p>
    <w:p w14:paraId="4684AA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A9FFC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169D35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274</w:t>
      </w:r>
    </w:p>
    <w:p w14:paraId="28234B4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274</w:t>
      </w:r>
    </w:p>
    <w:p w14:paraId="6D0AF4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5849FE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29AF32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274</w:t>
      </w:r>
    </w:p>
    <w:p w14:paraId="412EBC9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274</w:t>
      </w:r>
    </w:p>
    <w:p w14:paraId="3904E44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275</w:t>
      </w:r>
    </w:p>
    <w:p w14:paraId="0BB5B32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275</w:t>
      </w:r>
    </w:p>
    <w:p w14:paraId="54A6F70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275</w:t>
      </w:r>
    </w:p>
    <w:p w14:paraId="2460685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275</w:t>
      </w:r>
    </w:p>
    <w:p w14:paraId="218EC6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275</w:t>
      </w:r>
    </w:p>
    <w:p w14:paraId="7D71D0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275</w:t>
      </w:r>
    </w:p>
    <w:p w14:paraId="1259BCD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275</w:t>
      </w:r>
    </w:p>
    <w:p w14:paraId="17AF1A7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275</w:t>
      </w:r>
    </w:p>
    <w:p w14:paraId="339719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275</w:t>
      </w:r>
    </w:p>
    <w:p w14:paraId="46AEAE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276</w:t>
      </w:r>
    </w:p>
    <w:p w14:paraId="36745F7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276</w:t>
      </w:r>
    </w:p>
    <w:p w14:paraId="29800BA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304C36A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76D959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276</w:t>
      </w:r>
    </w:p>
    <w:p w14:paraId="0B4B12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276</w:t>
      </w:r>
    </w:p>
    <w:p w14:paraId="5A1C84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277</w:t>
      </w:r>
    </w:p>
    <w:p w14:paraId="13257F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277</w:t>
      </w:r>
    </w:p>
    <w:p w14:paraId="20AB4C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1048BD">
        <w:rPr>
          <w:noProof/>
          <w:lang w:val="en-US"/>
        </w:rPr>
        <w:t>carrier subject to CCA</w:t>
      </w:r>
      <w:r>
        <w:rPr>
          <w:noProof/>
        </w:rPr>
        <w:tab/>
        <w:t>278</w:t>
      </w:r>
    </w:p>
    <w:p w14:paraId="66A46F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279</w:t>
      </w:r>
    </w:p>
    <w:p w14:paraId="4D5936A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280</w:t>
      </w:r>
    </w:p>
    <w:p w14:paraId="7291FC0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657F940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6A5FB75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281</w:t>
      </w:r>
    </w:p>
    <w:p w14:paraId="750AB2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681A1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2615D7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281</w:t>
      </w:r>
    </w:p>
    <w:p w14:paraId="2EF9ED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282</w:t>
      </w:r>
    </w:p>
    <w:p w14:paraId="451055B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282</w:t>
      </w:r>
    </w:p>
    <w:p w14:paraId="1EB6468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51BC36C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3C8D6D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283</w:t>
      </w:r>
    </w:p>
    <w:p w14:paraId="18A1E9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16840C0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284</w:t>
      </w:r>
    </w:p>
    <w:p w14:paraId="62CD584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7AC18F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6EA2D3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77945E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11ECA1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3E0C33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752DDB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7B413B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285</w:t>
      </w:r>
    </w:p>
    <w:p w14:paraId="10865E3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285</w:t>
      </w:r>
    </w:p>
    <w:p w14:paraId="0DD86BB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42A95D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76784B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7FEF08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286</w:t>
      </w:r>
    </w:p>
    <w:p w14:paraId="10184E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286</w:t>
      </w:r>
    </w:p>
    <w:p w14:paraId="0F8792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286</w:t>
      </w:r>
    </w:p>
    <w:p w14:paraId="5F18E0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286</w:t>
      </w:r>
    </w:p>
    <w:p w14:paraId="586A6B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286</w:t>
      </w:r>
    </w:p>
    <w:p w14:paraId="059D24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789166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287</w:t>
      </w:r>
    </w:p>
    <w:p w14:paraId="7D1759A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03D74B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573E83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7AA031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288</w:t>
      </w:r>
    </w:p>
    <w:p w14:paraId="6EA6BC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UE Re-establishment delay requirement for CEModeB</w:t>
      </w:r>
      <w:r>
        <w:rPr>
          <w:noProof/>
        </w:rPr>
        <w:tab/>
        <w:t>288</w:t>
      </w:r>
    </w:p>
    <w:p w14:paraId="0D96039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289</w:t>
      </w:r>
    </w:p>
    <w:p w14:paraId="4F14D2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CCE3C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3EE515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757A92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UE Re-establishment delay requirement for CEModeB</w:t>
      </w:r>
      <w:r>
        <w:rPr>
          <w:noProof/>
        </w:rPr>
        <w:tab/>
        <w:t>290</w:t>
      </w:r>
    </w:p>
    <w:p w14:paraId="7A54403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0D30BC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1B1B7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39E2B0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488B3C4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209521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43E886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E044D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462314B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4ADFB5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034319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02556A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293</w:t>
      </w:r>
    </w:p>
    <w:p w14:paraId="737AF8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FA9910C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294</w:t>
      </w:r>
    </w:p>
    <w:p w14:paraId="372E48B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294</w:t>
      </w:r>
    </w:p>
    <w:p w14:paraId="05A82F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Introduction</w:t>
      </w:r>
      <w:r>
        <w:rPr>
          <w:noProof/>
        </w:rPr>
        <w:tab/>
        <w:t>294</w:t>
      </w:r>
    </w:p>
    <w:p w14:paraId="202B9E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Requirements</w:t>
      </w:r>
      <w:r>
        <w:rPr>
          <w:noProof/>
        </w:rPr>
        <w:tab/>
        <w:t>295</w:t>
      </w:r>
    </w:p>
    <w:p w14:paraId="4461D73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296</w:t>
      </w:r>
    </w:p>
    <w:p w14:paraId="7889F8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6015D85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Requirements</w:t>
      </w:r>
      <w:r>
        <w:rPr>
          <w:noProof/>
        </w:rPr>
        <w:tab/>
        <w:t>296</w:t>
      </w:r>
    </w:p>
    <w:p w14:paraId="411882C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296</w:t>
      </w:r>
    </w:p>
    <w:p w14:paraId="645CEC1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5BDA47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FF90A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7011D5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297</w:t>
      </w:r>
    </w:p>
    <w:p w14:paraId="773D801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Cell phase synchronization accuracy (TDD)</w:t>
      </w:r>
      <w:r>
        <w:rPr>
          <w:noProof/>
        </w:rPr>
        <w:tab/>
        <w:t>297</w:t>
      </w:r>
    </w:p>
    <w:p w14:paraId="0D68D7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Definition</w:t>
      </w:r>
      <w:r>
        <w:rPr>
          <w:noProof/>
        </w:rPr>
        <w:tab/>
        <w:t>297</w:t>
      </w:r>
    </w:p>
    <w:p w14:paraId="0A2D1D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7FE32B7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298</w:t>
      </w:r>
    </w:p>
    <w:p w14:paraId="4906C6C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40383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298</w:t>
      </w:r>
    </w:p>
    <w:p w14:paraId="35E5FC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298</w:t>
      </w:r>
    </w:p>
    <w:p w14:paraId="530E6D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298</w:t>
      </w:r>
    </w:p>
    <w:p w14:paraId="6B913D3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298</w:t>
      </w:r>
    </w:p>
    <w:p w14:paraId="3DE54A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2054F4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7622D7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300</w:t>
      </w:r>
    </w:p>
    <w:p w14:paraId="31BCFD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3A5CD6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302</w:t>
      </w:r>
    </w:p>
    <w:p w14:paraId="16AF00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302</w:t>
      </w:r>
    </w:p>
    <w:p w14:paraId="52C02C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3182544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FE862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4120CDE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303</w:t>
      </w:r>
    </w:p>
    <w:p w14:paraId="228881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69DD9A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7574F3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22BFC7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324747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73A13F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309</w:t>
      </w:r>
    </w:p>
    <w:p w14:paraId="0C1B55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309</w:t>
      </w:r>
    </w:p>
    <w:p w14:paraId="0FAFD2D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6737FF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6A59A3C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0BED38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269C6D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5A2A1E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314</w:t>
      </w:r>
    </w:p>
    <w:p w14:paraId="1CCF12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4EFAA4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008EE1E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047DC67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6834AC9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47CEC4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62433B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485FB9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1B55EC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4A6BAA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F732C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321</w:t>
      </w:r>
    </w:p>
    <w:p w14:paraId="206C6F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7B0A81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5D0432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052531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7EE83B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2E3FE5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645F17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2F1E0D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2F07BD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1048B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56ED1B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325</w:t>
      </w:r>
    </w:p>
    <w:p w14:paraId="615168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0B1006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00CF39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28D809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326</w:t>
      </w:r>
    </w:p>
    <w:p w14:paraId="02E07C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791D25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6E3662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3776AA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5E7C9E5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328</w:t>
      </w:r>
    </w:p>
    <w:p w14:paraId="6DD3E7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574FA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328</w:t>
      </w:r>
    </w:p>
    <w:p w14:paraId="23BD38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2D2237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14BCBDF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329</w:t>
      </w:r>
    </w:p>
    <w:p w14:paraId="27D028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77B882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7C7820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277FAE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685C7F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3FA1D5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3E77C53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13D5B9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092FD5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0B23B9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749C34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2787DD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225AB4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0CBB46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</w:t>
      </w:r>
      <w:r>
        <w:rPr>
          <w:noProof/>
        </w:rPr>
        <w:t>3</w:t>
      </w:r>
      <w:r w:rsidRPr="001048B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078596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</w:t>
      </w:r>
      <w:r>
        <w:rPr>
          <w:noProof/>
        </w:rPr>
        <w:t>3</w:t>
      </w:r>
      <w:r w:rsidRPr="001048B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2AEE56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147E0E1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42EE89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540F80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71C14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1E2F9B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360639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43DA51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296A29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68C91B7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063010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7D064CB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75BA8C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10B4CF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0387449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775E6E0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7CB0E0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28AE2B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3CD39BB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1D09641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0C51B16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3510921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57C160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30B27B3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4A2DB4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566E17C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5892F0A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18271BD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2F6329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0A36F2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78FF6C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79FC1F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58532C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09DA5C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190B59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63666B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6B482EE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4B3B53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3DF6365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298F6A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7E048B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0F55D8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6B5785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17B4A0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0785D8D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34DD1DA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21C67B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5683CC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19447C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737B77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62A682A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28EE91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</w:t>
      </w:r>
      <w:r>
        <w:rPr>
          <w:noProof/>
        </w:rPr>
        <w:t>3</w:t>
      </w:r>
      <w:r w:rsidRPr="001048B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634C6B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</w:t>
      </w:r>
      <w:r>
        <w:rPr>
          <w:noProof/>
        </w:rPr>
        <w:t>3</w:t>
      </w:r>
      <w:r w:rsidRPr="001048B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05C7630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4D2EFD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1EAFB3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5588B0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77EAA4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7FAD56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37E76E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</w:t>
      </w:r>
      <w:r>
        <w:rPr>
          <w:noProof/>
        </w:rPr>
        <w:t>5</w:t>
      </w:r>
      <w:r w:rsidRPr="001048B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447F87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</w:t>
      </w:r>
      <w:r>
        <w:rPr>
          <w:noProof/>
        </w:rPr>
        <w:t>5</w:t>
      </w:r>
      <w:r w:rsidRPr="001048B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6B9002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0EBF6DD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60E579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786C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4CEE42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7.19A.2.</w:t>
      </w:r>
      <w:r w:rsidRPr="001048B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6B867C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7.19A.2.</w:t>
      </w:r>
      <w:r w:rsidRPr="001048B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2172AB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7.19A.2.</w:t>
      </w:r>
      <w:r w:rsidRPr="001048B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4728F6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098C54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</w:t>
      </w:r>
      <w:r w:rsidRPr="001048BD">
        <w:rPr>
          <w:rFonts w:eastAsia="SimSun"/>
          <w:noProof/>
        </w:rPr>
        <w:t>3</w:t>
      </w:r>
      <w:r w:rsidRPr="001048BD">
        <w:rPr>
          <w:rFonts w:eastAsia="?? ??"/>
          <w:noProof/>
        </w:rPr>
        <w:t>.</w:t>
      </w:r>
      <w:r w:rsidRPr="001048B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6783D3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</w:t>
      </w:r>
      <w:r w:rsidRPr="001048BD">
        <w:rPr>
          <w:rFonts w:eastAsia="SimSun"/>
          <w:noProof/>
        </w:rPr>
        <w:t>3</w:t>
      </w:r>
      <w:r w:rsidRPr="001048BD">
        <w:rPr>
          <w:rFonts w:eastAsia="?? ??"/>
          <w:noProof/>
        </w:rPr>
        <w:t>.</w:t>
      </w:r>
      <w:r w:rsidRPr="001048B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475F1F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7.19A.3.</w:t>
      </w:r>
      <w:r w:rsidRPr="001048B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2755C3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20359A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7.19A.4.</w:t>
      </w:r>
      <w:r w:rsidRPr="001048B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43869B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7.19A.4.</w:t>
      </w:r>
      <w:r w:rsidRPr="001048B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1E10BF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7.19A.4.</w:t>
      </w:r>
      <w:r w:rsidRPr="001048B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0384142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7D068D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7F6157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4687BF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4769629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30F71D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132E0D3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68BECD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7AE085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1277BCF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16991BC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ACBAF8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4318DEA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2C2176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1ABE31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0D6A92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4C7E9B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30105A8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7E6DEE7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5A6159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63B2F4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6363D8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0881A1D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7029AB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099B14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1D7269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493BDD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18C01F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1D90129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3B255F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3DB0E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25D5A7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107B24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F46EE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3F2E0BA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6480C9D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3BCB6F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0675152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54B919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5C1B485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DB2C51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6E3FBF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1EA34C0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79A9569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706B4D0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F76B0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6757559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1C7A67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1EDBD3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23D182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2CD570D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3575A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19432AC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40CC4E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78F932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B253C0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2E7C63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74F8B3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1829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DF471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15B1D8E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62DB7E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98DC0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E2E960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0C3DFC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410AE8A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A8C017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482138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D78D3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5F665C7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74F75F9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511AC31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ABB8C8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580B91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4EC6AB6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36AA78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4E401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A13B8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61A371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563E38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C090E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727DA2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58CC57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3239730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0FE9B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22B0986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6BD3A84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31EC2F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4CDE44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06026B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25DF1C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7B5D91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4FA62F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357A55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31380B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4E22DC6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2A6E4F1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64DDAA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26D0CB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332DEB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03BD95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1B2BE5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7E1CD0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3289F4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1048BD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716DA34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1048B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161CF5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700E25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69D1728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23245E7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4548F3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1AC0501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5ECC231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586A38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7DFE45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1EABD93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41B8F6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6FD7B5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414D4D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4DA4A6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408661F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7E69CF2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3C3CAD0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7EC7100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35BDD9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4F3F3D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482062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1D6D08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7AECF2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6F1EAD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06FC75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1E380FC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67C20AA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1A2070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69822C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41EEDF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0410BB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10FE660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0A9CC86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3BC0D13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6F25F9F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1EF4AA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B3D6B2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6E45A1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0052550B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397</w:t>
      </w:r>
    </w:p>
    <w:p w14:paraId="719545D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397</w:t>
      </w:r>
    </w:p>
    <w:p w14:paraId="06A5F1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2740B8A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78F86D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6D9F059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08A5D3D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5CBB8C5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2203747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7996EB8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2DD6FA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2B616D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53C0586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150C4C3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13D3FFC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4707E7B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1551CF7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7E91F7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40CEFF7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602A9E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5E05849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14BC8D6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2089FF5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691477C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5144E83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5B8D394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53DC4F6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45E036F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45A922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049C9B7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07058C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7AEC345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52A1A52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1E49D39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114601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45B80C9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0C7FE0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5369587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0B72B13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4A05F78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61F5E0B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30BBA5A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29CFB0B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1FBB58A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71443E3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62142F2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3B62D82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5A0AD4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6C8793F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28440D3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55BB264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07B8804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4C1F1C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6099523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74F3844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3D27A85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3572AD5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0B71776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1AFE106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1FC8B19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7151A3B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6403076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634036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316E907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79A9F7A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088FBA1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490</w:t>
      </w:r>
    </w:p>
    <w:p w14:paraId="0CE38D3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10ADC7B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5D42CB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7C47C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7DF117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3AEE6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27D6C41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494</w:t>
      </w:r>
    </w:p>
    <w:p w14:paraId="752D819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6DD26D6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3CBAFA2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6C1AA05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54875B4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67C60C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33DE97A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7D6C0F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3594A51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228E373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44E8832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26FD6B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63206D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6E1014F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7A026BC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49ED95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3A9D567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410B54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6ABD0A5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714308C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525</w:t>
      </w:r>
    </w:p>
    <w:p w14:paraId="33B5356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49CD97C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6F44FA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443D4E8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7EF9AE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4BB4366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5B9718C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531</w:t>
      </w:r>
    </w:p>
    <w:p w14:paraId="4E9D85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0C06DF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531</w:t>
      </w:r>
    </w:p>
    <w:p w14:paraId="7EA6E11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531</w:t>
      </w:r>
    </w:p>
    <w:p w14:paraId="631514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531</w:t>
      </w:r>
    </w:p>
    <w:p w14:paraId="3AC53B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532</w:t>
      </w:r>
    </w:p>
    <w:p w14:paraId="3B7673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4A484DA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533</w:t>
      </w:r>
    </w:p>
    <w:p w14:paraId="52D74A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535</w:t>
      </w:r>
    </w:p>
    <w:p w14:paraId="284AF9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535</w:t>
      </w:r>
    </w:p>
    <w:p w14:paraId="5F40D8E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535</w:t>
      </w:r>
    </w:p>
    <w:p w14:paraId="55CD57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41A87D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536</w:t>
      </w:r>
    </w:p>
    <w:p w14:paraId="77EA58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537</w:t>
      </w:r>
    </w:p>
    <w:p w14:paraId="74447EC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537</w:t>
      </w:r>
    </w:p>
    <w:p w14:paraId="02C04B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538</w:t>
      </w:r>
    </w:p>
    <w:p w14:paraId="2610975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539</w:t>
      </w:r>
    </w:p>
    <w:p w14:paraId="658B0C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2639D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540</w:t>
      </w:r>
    </w:p>
    <w:p w14:paraId="62A67B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540</w:t>
      </w:r>
    </w:p>
    <w:p w14:paraId="27CC82F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540</w:t>
      </w:r>
    </w:p>
    <w:p w14:paraId="6BC7EE6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543</w:t>
      </w:r>
    </w:p>
    <w:p w14:paraId="7011CE9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545</w:t>
      </w:r>
    </w:p>
    <w:p w14:paraId="76305E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549</w:t>
      </w:r>
    </w:p>
    <w:p w14:paraId="38983D5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550</w:t>
      </w:r>
    </w:p>
    <w:p w14:paraId="4376A16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550</w:t>
      </w:r>
    </w:p>
    <w:p w14:paraId="391AC1F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551</w:t>
      </w:r>
    </w:p>
    <w:p w14:paraId="5290CB0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7C95CE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551</w:t>
      </w:r>
    </w:p>
    <w:p w14:paraId="22FECF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551</w:t>
      </w:r>
    </w:p>
    <w:p w14:paraId="2464C48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551</w:t>
      </w:r>
    </w:p>
    <w:p w14:paraId="48D5127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554</w:t>
      </w:r>
    </w:p>
    <w:p w14:paraId="31313B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556</w:t>
      </w:r>
    </w:p>
    <w:p w14:paraId="48D34E3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557</w:t>
      </w:r>
    </w:p>
    <w:p w14:paraId="6D6BF9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559</w:t>
      </w:r>
    </w:p>
    <w:p w14:paraId="624DCBC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562</w:t>
      </w:r>
    </w:p>
    <w:p w14:paraId="5D9070A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562</w:t>
      </w:r>
    </w:p>
    <w:p w14:paraId="093DC5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562</w:t>
      </w:r>
    </w:p>
    <w:p w14:paraId="21D55A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562</w:t>
      </w:r>
    </w:p>
    <w:p w14:paraId="111046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387D894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565</w:t>
      </w:r>
    </w:p>
    <w:p w14:paraId="43073A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567</w:t>
      </w:r>
    </w:p>
    <w:p w14:paraId="076DB9A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568</w:t>
      </w:r>
    </w:p>
    <w:p w14:paraId="1776E2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570</w:t>
      </w:r>
    </w:p>
    <w:p w14:paraId="46E89F3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573</w:t>
      </w:r>
    </w:p>
    <w:p w14:paraId="6531677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573</w:t>
      </w:r>
    </w:p>
    <w:p w14:paraId="335AE93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573</w:t>
      </w:r>
    </w:p>
    <w:p w14:paraId="41B1CA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CB39E4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574</w:t>
      </w:r>
    </w:p>
    <w:p w14:paraId="71CC89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574</w:t>
      </w:r>
    </w:p>
    <w:p w14:paraId="4ECD50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574</w:t>
      </w:r>
    </w:p>
    <w:p w14:paraId="35A1E8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574</w:t>
      </w:r>
    </w:p>
    <w:p w14:paraId="1F6AAF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574</w:t>
      </w:r>
    </w:p>
    <w:p w14:paraId="5ACEDEE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574</w:t>
      </w:r>
    </w:p>
    <w:p w14:paraId="4D4A65C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575</w:t>
      </w:r>
    </w:p>
    <w:p w14:paraId="3A2ED0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577</w:t>
      </w:r>
    </w:p>
    <w:p w14:paraId="310FA5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403E73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36D821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1C9122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06ECE4A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490B9F6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579</w:t>
      </w:r>
    </w:p>
    <w:p w14:paraId="5DEFCF2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580</w:t>
      </w:r>
    </w:p>
    <w:p w14:paraId="53EAA1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6B39C4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580</w:t>
      </w:r>
    </w:p>
    <w:p w14:paraId="222CE8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581</w:t>
      </w:r>
    </w:p>
    <w:p w14:paraId="2FD80D6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581</w:t>
      </w:r>
    </w:p>
    <w:p w14:paraId="0E876D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581</w:t>
      </w:r>
    </w:p>
    <w:p w14:paraId="7C8596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2BE4CA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0326C9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582</w:t>
      </w:r>
    </w:p>
    <w:p w14:paraId="021104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582</w:t>
      </w:r>
    </w:p>
    <w:p w14:paraId="61D6DC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583</w:t>
      </w:r>
    </w:p>
    <w:p w14:paraId="0AE235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583</w:t>
      </w:r>
    </w:p>
    <w:p w14:paraId="2328AA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A27C5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583</w:t>
      </w:r>
    </w:p>
    <w:p w14:paraId="12DEE9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584</w:t>
      </w:r>
    </w:p>
    <w:p w14:paraId="0CBE5B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584</w:t>
      </w:r>
    </w:p>
    <w:p w14:paraId="7DC2D7D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584</w:t>
      </w:r>
    </w:p>
    <w:p w14:paraId="36DF5E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324C3B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584</w:t>
      </w:r>
    </w:p>
    <w:p w14:paraId="318AAF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585</w:t>
      </w:r>
    </w:p>
    <w:p w14:paraId="3083DD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585</w:t>
      </w:r>
    </w:p>
    <w:p w14:paraId="4DDBA8F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585</w:t>
      </w:r>
    </w:p>
    <w:p w14:paraId="7EEDB5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0068B5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585</w:t>
      </w:r>
    </w:p>
    <w:p w14:paraId="4C1984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585</w:t>
      </w:r>
    </w:p>
    <w:p w14:paraId="09F146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586</w:t>
      </w:r>
    </w:p>
    <w:p w14:paraId="08204C6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587</w:t>
      </w:r>
    </w:p>
    <w:p w14:paraId="5A1F043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72F2CB0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587</w:t>
      </w:r>
    </w:p>
    <w:p w14:paraId="676322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587</w:t>
      </w:r>
    </w:p>
    <w:p w14:paraId="611D752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4223663A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587</w:t>
      </w:r>
    </w:p>
    <w:p w14:paraId="6315A6D8" w14:textId="77777777" w:rsidR="00CC2879" w:rsidRDefault="00CC2879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589</w:t>
      </w:r>
    </w:p>
    <w:p w14:paraId="50AE9C43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590</w:t>
      </w:r>
    </w:p>
    <w:p w14:paraId="55AD907A" w14:textId="77777777" w:rsidR="00CC2879" w:rsidRDefault="00CC2879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7E8C85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593</w:t>
      </w:r>
    </w:p>
    <w:p w14:paraId="6FF85E8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593</w:t>
      </w:r>
    </w:p>
    <w:p w14:paraId="26503D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597</w:t>
      </w:r>
    </w:p>
    <w:p w14:paraId="6F4FC3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597</w:t>
      </w:r>
    </w:p>
    <w:p w14:paraId="62128C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7CB7377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597</w:t>
      </w:r>
    </w:p>
    <w:p w14:paraId="1BD70E72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597</w:t>
      </w:r>
    </w:p>
    <w:p w14:paraId="2451F2F9" w14:textId="77777777" w:rsidR="00CC2879" w:rsidRDefault="00CC2879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76E2FFD6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599</w:t>
      </w:r>
    </w:p>
    <w:p w14:paraId="7D7DBC95" w14:textId="77777777" w:rsidR="00CC2879" w:rsidRDefault="00CC2879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600</w:t>
      </w:r>
    </w:p>
    <w:p w14:paraId="5BB8AC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601</w:t>
      </w:r>
    </w:p>
    <w:p w14:paraId="56BD59A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601</w:t>
      </w:r>
    </w:p>
    <w:p w14:paraId="392612C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605</w:t>
      </w:r>
    </w:p>
    <w:p w14:paraId="04AAF0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605</w:t>
      </w:r>
    </w:p>
    <w:p w14:paraId="2CC601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605</w:t>
      </w:r>
    </w:p>
    <w:p w14:paraId="4323FD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605</w:t>
      </w:r>
    </w:p>
    <w:p w14:paraId="56D09C7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606</w:t>
      </w:r>
    </w:p>
    <w:p w14:paraId="1C0FBD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606</w:t>
      </w:r>
    </w:p>
    <w:p w14:paraId="22D56A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606</w:t>
      </w:r>
    </w:p>
    <w:p w14:paraId="705260F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606</w:t>
      </w:r>
    </w:p>
    <w:p w14:paraId="235FDC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2F8E4D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606</w:t>
      </w:r>
    </w:p>
    <w:p w14:paraId="012E56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9B157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607</w:t>
      </w:r>
    </w:p>
    <w:p w14:paraId="5364BB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607</w:t>
      </w:r>
    </w:p>
    <w:p w14:paraId="5A7265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607</w:t>
      </w:r>
    </w:p>
    <w:p w14:paraId="71B706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607</w:t>
      </w:r>
    </w:p>
    <w:p w14:paraId="1581C88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610</w:t>
      </w:r>
    </w:p>
    <w:p w14:paraId="2EF69D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613</w:t>
      </w:r>
    </w:p>
    <w:p w14:paraId="45F632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110052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613</w:t>
      </w:r>
    </w:p>
    <w:p w14:paraId="5470A6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613</w:t>
      </w:r>
    </w:p>
    <w:p w14:paraId="009EBC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613</w:t>
      </w:r>
    </w:p>
    <w:p w14:paraId="64BBF9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613</w:t>
      </w:r>
    </w:p>
    <w:p w14:paraId="1A6ED8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615</w:t>
      </w:r>
    </w:p>
    <w:p w14:paraId="29810E0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617</w:t>
      </w:r>
    </w:p>
    <w:p w14:paraId="570370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9FF5EB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617</w:t>
      </w:r>
    </w:p>
    <w:p w14:paraId="14E1CD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618</w:t>
      </w:r>
    </w:p>
    <w:p w14:paraId="35A6CEF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618</w:t>
      </w:r>
    </w:p>
    <w:p w14:paraId="5B5E1AC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622</w:t>
      </w:r>
    </w:p>
    <w:p w14:paraId="4436A16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625</w:t>
      </w:r>
    </w:p>
    <w:p w14:paraId="7EDAED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2FD400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629</w:t>
      </w:r>
    </w:p>
    <w:p w14:paraId="7311459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629</w:t>
      </w:r>
    </w:p>
    <w:p w14:paraId="78A764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632</w:t>
      </w:r>
    </w:p>
    <w:p w14:paraId="48D3207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634</w:t>
      </w:r>
    </w:p>
    <w:p w14:paraId="6690F8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635</w:t>
      </w:r>
    </w:p>
    <w:p w14:paraId="62984CB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635</w:t>
      </w:r>
    </w:p>
    <w:p w14:paraId="07C3C26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637</w:t>
      </w:r>
    </w:p>
    <w:p w14:paraId="7C05AC8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639</w:t>
      </w:r>
    </w:p>
    <w:p w14:paraId="00B993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640</w:t>
      </w:r>
    </w:p>
    <w:p w14:paraId="6A6940E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640</w:t>
      </w:r>
    </w:p>
    <w:p w14:paraId="62EB8E5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640</w:t>
      </w:r>
    </w:p>
    <w:p w14:paraId="01BFD2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641</w:t>
      </w:r>
    </w:p>
    <w:p w14:paraId="36ED1CD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641</w:t>
      </w:r>
    </w:p>
    <w:p w14:paraId="41796B8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641</w:t>
      </w:r>
    </w:p>
    <w:p w14:paraId="6A1F2D0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642</w:t>
      </w:r>
    </w:p>
    <w:p w14:paraId="4910341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642</w:t>
      </w:r>
    </w:p>
    <w:p w14:paraId="0DAB7D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643</w:t>
      </w:r>
    </w:p>
    <w:p w14:paraId="070999B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644</w:t>
      </w:r>
    </w:p>
    <w:p w14:paraId="165B3E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644</w:t>
      </w:r>
    </w:p>
    <w:p w14:paraId="45831ED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645</w:t>
      </w:r>
    </w:p>
    <w:p w14:paraId="52432F2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649</w:t>
      </w:r>
    </w:p>
    <w:p w14:paraId="7675514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651</w:t>
      </w:r>
    </w:p>
    <w:p w14:paraId="0DBBBD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655</w:t>
      </w:r>
    </w:p>
    <w:p w14:paraId="765A08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655</w:t>
      </w:r>
    </w:p>
    <w:p w14:paraId="7714DFF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656</w:t>
      </w:r>
    </w:p>
    <w:p w14:paraId="76E0AA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656</w:t>
      </w:r>
    </w:p>
    <w:p w14:paraId="23E770F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657</w:t>
      </w:r>
    </w:p>
    <w:p w14:paraId="00E4690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661</w:t>
      </w:r>
    </w:p>
    <w:p w14:paraId="559EE4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664</w:t>
      </w:r>
    </w:p>
    <w:p w14:paraId="4BB4A95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669</w:t>
      </w:r>
    </w:p>
    <w:p w14:paraId="6CD2035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670</w:t>
      </w:r>
    </w:p>
    <w:p w14:paraId="4FD60C8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670</w:t>
      </w:r>
    </w:p>
    <w:p w14:paraId="61AC33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26480F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671</w:t>
      </w:r>
    </w:p>
    <w:p w14:paraId="35887C0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671</w:t>
      </w:r>
    </w:p>
    <w:p w14:paraId="500B8F3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674</w:t>
      </w:r>
    </w:p>
    <w:p w14:paraId="6681BC9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676</w:t>
      </w:r>
    </w:p>
    <w:p w14:paraId="1A2CF2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677</w:t>
      </w:r>
    </w:p>
    <w:p w14:paraId="49723FE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677</w:t>
      </w:r>
    </w:p>
    <w:p w14:paraId="3F0A6E0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677</w:t>
      </w:r>
    </w:p>
    <w:p w14:paraId="0E2B54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678</w:t>
      </w:r>
    </w:p>
    <w:p w14:paraId="2F65571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678</w:t>
      </w:r>
    </w:p>
    <w:p w14:paraId="5DCB158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678</w:t>
      </w:r>
    </w:p>
    <w:p w14:paraId="5304AAE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679</w:t>
      </w:r>
    </w:p>
    <w:p w14:paraId="751D9D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679</w:t>
      </w:r>
    </w:p>
    <w:p w14:paraId="0C326CE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679</w:t>
      </w:r>
    </w:p>
    <w:p w14:paraId="058816B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684</w:t>
      </w:r>
    </w:p>
    <w:p w14:paraId="50DBFA3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686</w:t>
      </w:r>
    </w:p>
    <w:p w14:paraId="221AEF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691</w:t>
      </w:r>
    </w:p>
    <w:p w14:paraId="7E5DA5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691</w:t>
      </w:r>
    </w:p>
    <w:p w14:paraId="699EC8A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691</w:t>
      </w:r>
    </w:p>
    <w:p w14:paraId="0B850BC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693</w:t>
      </w:r>
    </w:p>
    <w:p w14:paraId="0A21D25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696</w:t>
      </w:r>
    </w:p>
    <w:p w14:paraId="4E8E65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696</w:t>
      </w:r>
    </w:p>
    <w:p w14:paraId="47D4596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697</w:t>
      </w:r>
    </w:p>
    <w:p w14:paraId="3875FD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2183B17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697</w:t>
      </w:r>
    </w:p>
    <w:p w14:paraId="543B0B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698</w:t>
      </w:r>
    </w:p>
    <w:p w14:paraId="7836EF5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699</w:t>
      </w:r>
    </w:p>
    <w:p w14:paraId="6E88FBFA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699</w:t>
      </w:r>
    </w:p>
    <w:p w14:paraId="18378D26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701</w:t>
      </w:r>
    </w:p>
    <w:p w14:paraId="262EB0D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702</w:t>
      </w:r>
    </w:p>
    <w:p w14:paraId="6843E1C1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702</w:t>
      </w:r>
    </w:p>
    <w:p w14:paraId="0F38904B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703</w:t>
      </w:r>
    </w:p>
    <w:p w14:paraId="080445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705</w:t>
      </w:r>
    </w:p>
    <w:p w14:paraId="26E322F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705</w:t>
      </w:r>
    </w:p>
    <w:p w14:paraId="72C22E75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705</w:t>
      </w:r>
    </w:p>
    <w:p w14:paraId="1E7D2396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707</w:t>
      </w:r>
    </w:p>
    <w:p w14:paraId="41CAE65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709</w:t>
      </w:r>
    </w:p>
    <w:p w14:paraId="1FF28D71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709</w:t>
      </w:r>
    </w:p>
    <w:p w14:paraId="3728DDA0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709</w:t>
      </w:r>
    </w:p>
    <w:p w14:paraId="35CB18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711</w:t>
      </w:r>
    </w:p>
    <w:p w14:paraId="4B6829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711</w:t>
      </w:r>
    </w:p>
    <w:p w14:paraId="7618C2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711</w:t>
      </w:r>
    </w:p>
    <w:p w14:paraId="2EFA67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712</w:t>
      </w:r>
    </w:p>
    <w:p w14:paraId="5757A67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713</w:t>
      </w:r>
    </w:p>
    <w:p w14:paraId="58990CA0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713</w:t>
      </w:r>
    </w:p>
    <w:p w14:paraId="02862C39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705B2ED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717</w:t>
      </w:r>
    </w:p>
    <w:p w14:paraId="7521E246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717</w:t>
      </w:r>
    </w:p>
    <w:p w14:paraId="2FF2904A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079640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719</w:t>
      </w:r>
    </w:p>
    <w:p w14:paraId="2A2C8BA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09F677CA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4F5E25FF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69E4888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7F562AD5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27B62963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125E86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726</w:t>
      </w:r>
    </w:p>
    <w:p w14:paraId="4F4C0D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726</w:t>
      </w:r>
    </w:p>
    <w:p w14:paraId="33BC660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727</w:t>
      </w:r>
    </w:p>
    <w:p w14:paraId="5DA3ABE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6B05C8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727</w:t>
      </w:r>
    </w:p>
    <w:p w14:paraId="57EBC6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0B19D2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78A34F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727</w:t>
      </w:r>
    </w:p>
    <w:p w14:paraId="2C1F0D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3E5160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52F246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728</w:t>
      </w:r>
    </w:p>
    <w:p w14:paraId="33906C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728</w:t>
      </w:r>
    </w:p>
    <w:p w14:paraId="46A4C15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729</w:t>
      </w:r>
    </w:p>
    <w:p w14:paraId="399936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45C484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729</w:t>
      </w:r>
    </w:p>
    <w:p w14:paraId="1F0913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729</w:t>
      </w:r>
    </w:p>
    <w:p w14:paraId="3A390A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730</w:t>
      </w:r>
    </w:p>
    <w:p w14:paraId="395EC03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731</w:t>
      </w:r>
    </w:p>
    <w:p w14:paraId="0300F4F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731</w:t>
      </w:r>
    </w:p>
    <w:p w14:paraId="56C292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0180F2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731</w:t>
      </w:r>
    </w:p>
    <w:p w14:paraId="4AD978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13F3B9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0832AC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732</w:t>
      </w:r>
    </w:p>
    <w:p w14:paraId="1B20B2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732</w:t>
      </w:r>
    </w:p>
    <w:p w14:paraId="506502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732</w:t>
      </w:r>
    </w:p>
    <w:p w14:paraId="4E150A2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732</w:t>
      </w:r>
    </w:p>
    <w:p w14:paraId="1833420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0178C17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10A1B6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26EA3E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736</w:t>
      </w:r>
    </w:p>
    <w:p w14:paraId="037ED5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736</w:t>
      </w:r>
    </w:p>
    <w:p w14:paraId="33C8B57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35E635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736</w:t>
      </w:r>
    </w:p>
    <w:p w14:paraId="5BA2A92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0A3FFD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737</w:t>
      </w:r>
    </w:p>
    <w:p w14:paraId="53E585C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274936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3ECDC91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738</w:t>
      </w:r>
    </w:p>
    <w:p w14:paraId="77A855C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741</w:t>
      </w:r>
    </w:p>
    <w:p w14:paraId="0FEF14F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620372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744</w:t>
      </w:r>
    </w:p>
    <w:p w14:paraId="394DDDD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744</w:t>
      </w:r>
    </w:p>
    <w:p w14:paraId="7B4371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657619C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748</w:t>
      </w:r>
    </w:p>
    <w:p w14:paraId="7EC836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61EFBB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450186D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669ECFC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752</w:t>
      </w:r>
    </w:p>
    <w:p w14:paraId="7594FD4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6FC632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755</w:t>
      </w:r>
    </w:p>
    <w:p w14:paraId="2198261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64FAE43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0811652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1E63315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5E6971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0E29EA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790F890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Intrafrequency Measurements</w:t>
      </w:r>
      <w:r>
        <w:rPr>
          <w:noProof/>
        </w:rPr>
        <w:tab/>
        <w:t>761</w:t>
      </w:r>
    </w:p>
    <w:p w14:paraId="6409D7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689EDA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31285C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74789A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1048B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1048B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762</w:t>
      </w:r>
    </w:p>
    <w:p w14:paraId="51D328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2CB669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6CF852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8.17.3</w:t>
      </w:r>
      <w:r w:rsidRPr="001048B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0D7708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8.17.3</w:t>
      </w:r>
      <w:r w:rsidRPr="001048B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2A87849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8.17.3</w:t>
      </w:r>
      <w:r w:rsidRPr="001048B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2BF5606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7F8126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18BAE50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4F069D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769</w:t>
      </w:r>
    </w:p>
    <w:p w14:paraId="261987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771</w:t>
      </w:r>
    </w:p>
    <w:p w14:paraId="3C7B48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6087AAE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4FB4691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5731476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188D8B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091DEC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5C0835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41F1127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585EAD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433EAFB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56E817A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20E084D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6055DD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591732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6A08AB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69ADD0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4C1461C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44F74F2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5EA478C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66BAAD4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2295889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DA57A2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304CAC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088BEF2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7B62AE3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13C2684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2426F5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059DB4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0E1568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664E4E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65227A6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76BE384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7A81CF7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6101C4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1BD0D7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35FA90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6895A3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4FB96D3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17A012A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72F9510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61A7A0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76D6E89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2DA5BF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4AC09D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5A5E466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6DC0555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06975FC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7841EE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147A6BB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378396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4E2A49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4750276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690377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451E6D1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3B4BD8D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67CA36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538D2B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69BE14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3C16BAA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4F02BCB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370F30A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5CC9F43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4AA9FC3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763E23A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48EA64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6317E03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2601F8A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34ABC6A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3CF0B4C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79552F4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5402CA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0A1D5E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23C865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59D7CA3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4675FE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37AC3A2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6540F5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0810E36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0AF07C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46F449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24C45EF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1C7CE6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8.17.16</w:t>
      </w:r>
      <w:r w:rsidRPr="001048B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7EA781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8.17.16</w:t>
      </w:r>
      <w:r w:rsidRPr="001048B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7B2D75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8.17.16</w:t>
      </w:r>
      <w:r w:rsidRPr="001048B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19F6A3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25FAEE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8.17.17</w:t>
      </w:r>
      <w:r w:rsidRPr="001048B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26ABAB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8.17.17</w:t>
      </w:r>
      <w:r w:rsidRPr="001048B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22DD0F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8.17.17</w:t>
      </w:r>
      <w:r w:rsidRPr="001048B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15AC62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8.17.17</w:t>
      </w:r>
      <w:r w:rsidRPr="001048B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115D2C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8.17.17</w:t>
      </w:r>
      <w:r w:rsidRPr="001048B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3E91EE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7F783D6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42D8977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0A38BF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3E1290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6938BBA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408442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2D0A189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775EDD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0D62A19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1BDE71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3FB6270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4A0503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3D718B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480C13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1241F2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070753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8.19.6</w:t>
      </w:r>
      <w:r w:rsidRPr="001048B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3F25C1F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8.19.6</w:t>
      </w:r>
      <w:r w:rsidRPr="001048B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268F4E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8.19.6</w:t>
      </w:r>
      <w:r w:rsidRPr="001048B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62C8B3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489F2C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8.19.7</w:t>
      </w:r>
      <w:r w:rsidRPr="001048B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1D87B3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8.19.7</w:t>
      </w:r>
      <w:r w:rsidRPr="001048B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7A0F89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8.19.7</w:t>
      </w:r>
      <w:r w:rsidRPr="001048B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412A63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lastRenderedPageBreak/>
        <w:t>8.19.7</w:t>
      </w:r>
      <w:r w:rsidRPr="001048B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122C4D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eastAsia="sv-SE"/>
        </w:rPr>
        <w:t>8.19.7</w:t>
      </w:r>
      <w:r w:rsidRPr="001048B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48B1AD1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634AB36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43D18B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58DCBF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27AFA6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18908C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7C7928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4F1BEF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7DB7B8A1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0C32F50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19EE96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710EF7F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664AD8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606FF5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422DED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76EC49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61D2EA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736FB9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201986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0E3872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2680C67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354AC4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105509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296214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32C9E6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06A7EF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738903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6A64CF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387E37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5D302F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1C8B10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1E059AA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5809E3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0E7A32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00F6CB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16D962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2CA5D1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707434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351887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090B53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128522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1895E6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49B59B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5709DE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30B21E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3C35A1B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7089E0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74809F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057901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0E361B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4CD6AC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62A170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665BDF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6D9B12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711594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63F2B7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718133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049E7F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4F9A36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6A34B0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025ABBC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6DE1A4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047242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2E7345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173A40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30BFF48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4F149C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64C9D8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2E849F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30E94B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10503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1048B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1048BD">
        <w:rPr>
          <w:rFonts w:eastAsiaTheme="minorEastAsia"/>
          <w:noProof/>
        </w:rPr>
        <w:t>for satellite access</w:t>
      </w:r>
      <w:r>
        <w:rPr>
          <w:noProof/>
        </w:rPr>
        <w:tab/>
        <w:t>837</w:t>
      </w:r>
    </w:p>
    <w:p w14:paraId="38548E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1EEBBC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549B79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6B8D1C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1F9DF5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09CF81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78A3A8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3987FC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0EFA6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74C506B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459FAC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19AFDE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0AEF58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1B3293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7E5439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00283D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22DCBB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090D9C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6A3349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4C8A93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7B4559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2E983A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210E28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374013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30276D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739826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2F01DB7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54E5F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5AAA97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5D7035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34B2905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4159697F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1E3116F0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5C49BAF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1395B3E1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712269AB" w14:textId="77777777" w:rsidR="00CC2879" w:rsidRDefault="00CC287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503CC86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46E0AD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346DB7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7027C6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40F84A9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10524E0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408783A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29D3AC1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387CB3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22F8B5B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3A5F44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73C5975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7E4C511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50CF4F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3C3CBA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00CB00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06DF76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45DCC4A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417112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29E0645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20771AC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144B19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202637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7531E8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169EE64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68F5F3C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3E9546D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7FCCBA5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C1599E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13BF49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2C6A1DF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7E0BDD3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2832CDC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400CADF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417BE8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4999206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127D62D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6F46A8C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04C4C03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0B0FD2F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791DB3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037A8C4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0F63AA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7D8EDBE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6C9672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62BB11C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3DA59D3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158C26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3CAD3A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5C9867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5DB63A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32E5DC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374261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089018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1B10E4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721C8DF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4C7E7A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2B3C7D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4AA866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397420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372299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4560D1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2E635E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352B2F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54C383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6B902B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14EF74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415294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180B51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054721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14D70B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18F35B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4B1B42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6FE0B3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1A5833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44AF4F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147DAD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346739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7705A4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2E8AAC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190A90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1048B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1048BD">
        <w:rPr>
          <w:rFonts w:eastAsiaTheme="minorEastAsia"/>
          <w:noProof/>
        </w:rPr>
        <w:t>for satellite access</w:t>
      </w:r>
      <w:r>
        <w:rPr>
          <w:noProof/>
        </w:rPr>
        <w:tab/>
        <w:t>900</w:t>
      </w:r>
    </w:p>
    <w:p w14:paraId="454C47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1A4DD3B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36BF53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64E19E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3E93BF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4521DC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3F1CD7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5092C1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291857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25D722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4951F3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67EE4E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3C5397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6DF44D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505F24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6CF584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21F81E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46A5E9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65F831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7D88D7E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05CF8C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065AD8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662B53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273BE9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4074B6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589AA4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3FB8B0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2B6AB8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3830D6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449E13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7F6C2A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73B777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606992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4D13FF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133E57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59A231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3E5AC6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3B7CED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1048B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929</w:t>
      </w:r>
    </w:p>
    <w:p w14:paraId="42A642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7F5EC1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711F95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63C6F5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62BFFC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7A41D7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4B056B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2A0937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3EA0983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31FBFE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2B6E88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4A7C88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269A7FB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102260A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11E1CF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1EE0CCF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312302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272AB1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2BF55C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1048B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7EF4DF5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328C40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DF610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03E1CA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0824FE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938</w:t>
      </w:r>
    </w:p>
    <w:p w14:paraId="0E4E29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938</w:t>
      </w:r>
    </w:p>
    <w:p w14:paraId="67970E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939</w:t>
      </w:r>
    </w:p>
    <w:p w14:paraId="2913A2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940</w:t>
      </w:r>
    </w:p>
    <w:p w14:paraId="714D37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941</w:t>
      </w:r>
    </w:p>
    <w:p w14:paraId="3A45DC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943</w:t>
      </w:r>
    </w:p>
    <w:p w14:paraId="2538EC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944</w:t>
      </w:r>
    </w:p>
    <w:p w14:paraId="13C76F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945</w:t>
      </w:r>
    </w:p>
    <w:p w14:paraId="6517EB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947</w:t>
      </w:r>
    </w:p>
    <w:p w14:paraId="61A6EF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947</w:t>
      </w:r>
    </w:p>
    <w:p w14:paraId="5C3BF1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949</w:t>
      </w:r>
    </w:p>
    <w:p w14:paraId="02B271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950</w:t>
      </w:r>
    </w:p>
    <w:p w14:paraId="12B27F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950</w:t>
      </w:r>
    </w:p>
    <w:p w14:paraId="64CA9A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950</w:t>
      </w:r>
    </w:p>
    <w:p w14:paraId="4B9100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951</w:t>
      </w:r>
    </w:p>
    <w:p w14:paraId="14CC63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951</w:t>
      </w:r>
    </w:p>
    <w:p w14:paraId="00231F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952</w:t>
      </w:r>
    </w:p>
    <w:p w14:paraId="5E69D0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953</w:t>
      </w:r>
    </w:p>
    <w:p w14:paraId="1C6000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1048B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954</w:t>
      </w:r>
    </w:p>
    <w:p w14:paraId="29FD65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955</w:t>
      </w:r>
    </w:p>
    <w:p w14:paraId="792D0F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955</w:t>
      </w:r>
    </w:p>
    <w:p w14:paraId="50CB20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955</w:t>
      </w:r>
    </w:p>
    <w:p w14:paraId="1BB8DB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956</w:t>
      </w:r>
    </w:p>
    <w:p w14:paraId="1DC0616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957</w:t>
      </w:r>
    </w:p>
    <w:p w14:paraId="78663C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957</w:t>
      </w:r>
    </w:p>
    <w:p w14:paraId="0519E9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959</w:t>
      </w:r>
    </w:p>
    <w:p w14:paraId="4E2F2B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959</w:t>
      </w:r>
    </w:p>
    <w:p w14:paraId="02A276C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960</w:t>
      </w:r>
    </w:p>
    <w:p w14:paraId="2DB46D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960</w:t>
      </w:r>
    </w:p>
    <w:p w14:paraId="7DE3C3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25C1D2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961</w:t>
      </w:r>
    </w:p>
    <w:p w14:paraId="17B1BEB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961</w:t>
      </w:r>
    </w:p>
    <w:p w14:paraId="18EE51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962</w:t>
      </w:r>
    </w:p>
    <w:p w14:paraId="09BECE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77FC61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2835079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962</w:t>
      </w:r>
    </w:p>
    <w:p w14:paraId="157156E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962</w:t>
      </w:r>
    </w:p>
    <w:p w14:paraId="3820432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962</w:t>
      </w:r>
    </w:p>
    <w:p w14:paraId="48BCD1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962</w:t>
      </w:r>
    </w:p>
    <w:p w14:paraId="0EAF03E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1048BD">
        <w:rPr>
          <w:rFonts w:cs="v4.2.0"/>
          <w:noProof/>
          <w:vertAlign w:val="subscript"/>
        </w:rPr>
        <w:t>CMAX,c</w:t>
      </w:r>
      <w:r>
        <w:rPr>
          <w:noProof/>
        </w:rPr>
        <w:tab/>
        <w:t>963</w:t>
      </w:r>
    </w:p>
    <w:p w14:paraId="6B3487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592C41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963</w:t>
      </w:r>
    </w:p>
    <w:p w14:paraId="11D4DE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963</w:t>
      </w:r>
    </w:p>
    <w:p w14:paraId="2E5D8B6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963</w:t>
      </w:r>
    </w:p>
    <w:p w14:paraId="55B969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963</w:t>
      </w:r>
    </w:p>
    <w:p w14:paraId="452440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963</w:t>
      </w:r>
    </w:p>
    <w:p w14:paraId="1AC5283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964</w:t>
      </w:r>
    </w:p>
    <w:p w14:paraId="18A595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964</w:t>
      </w:r>
    </w:p>
    <w:p w14:paraId="237104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964</w:t>
      </w:r>
    </w:p>
    <w:p w14:paraId="41C209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964</w:t>
      </w:r>
    </w:p>
    <w:p w14:paraId="4BFEF4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965</w:t>
      </w:r>
    </w:p>
    <w:p w14:paraId="0EF237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965</w:t>
      </w:r>
    </w:p>
    <w:p w14:paraId="7D4A28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966</w:t>
      </w:r>
    </w:p>
    <w:p w14:paraId="20F77E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048B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966</w:t>
      </w:r>
    </w:p>
    <w:p w14:paraId="51C9B2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048B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966</w:t>
      </w:r>
    </w:p>
    <w:p w14:paraId="41C571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967</w:t>
      </w:r>
    </w:p>
    <w:p w14:paraId="4EAA4A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967</w:t>
      </w:r>
    </w:p>
    <w:p w14:paraId="760B9D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967</w:t>
      </w:r>
    </w:p>
    <w:p w14:paraId="3697F7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968</w:t>
      </w:r>
    </w:p>
    <w:p w14:paraId="7EF6DF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968</w:t>
      </w:r>
    </w:p>
    <w:p w14:paraId="5FE050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1048B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968</w:t>
      </w:r>
    </w:p>
    <w:p w14:paraId="3B8C8B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1048B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969</w:t>
      </w:r>
    </w:p>
    <w:p w14:paraId="19BF69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969</w:t>
      </w:r>
    </w:p>
    <w:p w14:paraId="5F3D91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969</w:t>
      </w:r>
    </w:p>
    <w:p w14:paraId="57FF3B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970</w:t>
      </w:r>
    </w:p>
    <w:p w14:paraId="7593365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971</w:t>
      </w:r>
    </w:p>
    <w:p w14:paraId="2B979B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7234F1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7413A6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30EE28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3B9353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973</w:t>
      </w:r>
    </w:p>
    <w:p w14:paraId="1DF8CE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973</w:t>
      </w:r>
    </w:p>
    <w:p w14:paraId="6D0642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973</w:t>
      </w:r>
    </w:p>
    <w:p w14:paraId="24306C0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974</w:t>
      </w:r>
    </w:p>
    <w:p w14:paraId="70AC32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191E79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974</w:t>
      </w:r>
    </w:p>
    <w:p w14:paraId="411943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974</w:t>
      </w:r>
    </w:p>
    <w:p w14:paraId="014CAE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975</w:t>
      </w:r>
    </w:p>
    <w:p w14:paraId="75CB85B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976</w:t>
      </w:r>
    </w:p>
    <w:p w14:paraId="1BD50D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976</w:t>
      </w:r>
    </w:p>
    <w:p w14:paraId="5774CF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976</w:t>
      </w:r>
    </w:p>
    <w:p w14:paraId="3755E5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976</w:t>
      </w:r>
    </w:p>
    <w:p w14:paraId="754ECE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977</w:t>
      </w:r>
    </w:p>
    <w:p w14:paraId="6B53F64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977</w:t>
      </w:r>
    </w:p>
    <w:p w14:paraId="0F1C31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978</w:t>
      </w:r>
    </w:p>
    <w:p w14:paraId="47B512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978</w:t>
      </w:r>
    </w:p>
    <w:p w14:paraId="0897FAF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978</w:t>
      </w:r>
    </w:p>
    <w:p w14:paraId="498469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978</w:t>
      </w:r>
    </w:p>
    <w:p w14:paraId="77C6453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979</w:t>
      </w:r>
    </w:p>
    <w:p w14:paraId="0C5B2D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979</w:t>
      </w:r>
    </w:p>
    <w:p w14:paraId="20F00F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979</w:t>
      </w:r>
    </w:p>
    <w:p w14:paraId="34A1F7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980</w:t>
      </w:r>
    </w:p>
    <w:p w14:paraId="4492C3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980</w:t>
      </w:r>
    </w:p>
    <w:p w14:paraId="4D581C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980</w:t>
      </w:r>
    </w:p>
    <w:p w14:paraId="48485134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981</w:t>
      </w:r>
    </w:p>
    <w:p w14:paraId="1960012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981</w:t>
      </w:r>
    </w:p>
    <w:p w14:paraId="1319C1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981</w:t>
      </w:r>
    </w:p>
    <w:p w14:paraId="5E151D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981</w:t>
      </w:r>
    </w:p>
    <w:p w14:paraId="6B276F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981</w:t>
      </w:r>
    </w:p>
    <w:p w14:paraId="62EB18D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981</w:t>
      </w:r>
    </w:p>
    <w:p w14:paraId="7023F0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981</w:t>
      </w:r>
    </w:p>
    <w:p w14:paraId="2DDF911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1048B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982</w:t>
      </w:r>
    </w:p>
    <w:p w14:paraId="74CEE2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982</w:t>
      </w:r>
    </w:p>
    <w:p w14:paraId="3FDAB1DB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982</w:t>
      </w:r>
    </w:p>
    <w:p w14:paraId="43E6029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69FE212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983</w:t>
      </w:r>
    </w:p>
    <w:p w14:paraId="554A24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185761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983</w:t>
      </w:r>
    </w:p>
    <w:p w14:paraId="6B378E2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4D555E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F1F3F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4CCEA50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983</w:t>
      </w:r>
    </w:p>
    <w:p w14:paraId="2E9EF4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23246F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47D7F6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984</w:t>
      </w:r>
    </w:p>
    <w:p w14:paraId="430EA5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984</w:t>
      </w:r>
    </w:p>
    <w:p w14:paraId="23DEDF9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984</w:t>
      </w:r>
    </w:p>
    <w:p w14:paraId="383414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40FA7D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985</w:t>
      </w:r>
    </w:p>
    <w:p w14:paraId="64A5AB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42AFF2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7301DAD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2935516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985</w:t>
      </w:r>
    </w:p>
    <w:p w14:paraId="7D81D5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78E3E4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985</w:t>
      </w:r>
    </w:p>
    <w:p w14:paraId="59B16DDD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986</w:t>
      </w:r>
    </w:p>
    <w:p w14:paraId="06D0A3B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0D252A3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986</w:t>
      </w:r>
    </w:p>
    <w:p w14:paraId="65D1B3E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986</w:t>
      </w:r>
    </w:p>
    <w:p w14:paraId="38EEC38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3ACF4D5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986</w:t>
      </w:r>
    </w:p>
    <w:p w14:paraId="3DD6A06D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987</w:t>
      </w:r>
    </w:p>
    <w:p w14:paraId="6DD55AA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D0479F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987</w:t>
      </w:r>
    </w:p>
    <w:p w14:paraId="1FC7A76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496E47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987</w:t>
      </w:r>
    </w:p>
    <w:p w14:paraId="26AE6A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987</w:t>
      </w:r>
    </w:p>
    <w:p w14:paraId="0C37F3A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988</w:t>
      </w:r>
    </w:p>
    <w:p w14:paraId="598B615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988</w:t>
      </w:r>
    </w:p>
    <w:p w14:paraId="532294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7096DF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988</w:t>
      </w:r>
    </w:p>
    <w:p w14:paraId="670A6D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988</w:t>
      </w:r>
    </w:p>
    <w:p w14:paraId="161E56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989</w:t>
      </w:r>
    </w:p>
    <w:p w14:paraId="24F0C42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989</w:t>
      </w:r>
    </w:p>
    <w:p w14:paraId="43A0FB2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990</w:t>
      </w:r>
    </w:p>
    <w:p w14:paraId="11D101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A3B49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990</w:t>
      </w:r>
    </w:p>
    <w:p w14:paraId="6F706E2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990</w:t>
      </w:r>
    </w:p>
    <w:p w14:paraId="473F4DE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990</w:t>
      </w:r>
    </w:p>
    <w:p w14:paraId="629C482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991</w:t>
      </w:r>
    </w:p>
    <w:p w14:paraId="20889A3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991</w:t>
      </w:r>
    </w:p>
    <w:p w14:paraId="33921E7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991</w:t>
      </w:r>
    </w:p>
    <w:p w14:paraId="07A731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1048B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1048BD">
        <w:rPr>
          <w:rFonts w:eastAsia="Malgun Gothic"/>
          <w:noProof/>
        </w:rPr>
        <w:t>Carrier Aggregation</w:t>
      </w:r>
      <w:r>
        <w:rPr>
          <w:noProof/>
        </w:rPr>
        <w:tab/>
        <w:t>991</w:t>
      </w:r>
    </w:p>
    <w:p w14:paraId="3422711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1048BD">
        <w:rPr>
          <w:rFonts w:eastAsiaTheme="minorEastAsia"/>
          <w:noProof/>
        </w:rPr>
        <w:t>3</w:t>
      </w:r>
      <w:r>
        <w:rPr>
          <w:noProof/>
        </w:rPr>
        <w:t>.7.</w:t>
      </w:r>
      <w:r w:rsidRPr="001048B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1048B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992</w:t>
      </w:r>
    </w:p>
    <w:p w14:paraId="2859295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992</w:t>
      </w:r>
    </w:p>
    <w:p w14:paraId="7F92D77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992</w:t>
      </w:r>
    </w:p>
    <w:p w14:paraId="3F612F0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992</w:t>
      </w:r>
    </w:p>
    <w:p w14:paraId="0E54D82A" w14:textId="77777777" w:rsidR="00CC2879" w:rsidRDefault="00CC287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67F56978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4CDC12DC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31CC5BD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07EBF9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02CAF9E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3FE0AE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299785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34E07671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222CA6B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26058A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3DA916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1AC1FD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1F2C9C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0D6D60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381314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4EFAE0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97A4E3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341799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0857785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1EB07B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738535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5869E10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70EBA5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B367A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414BE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7AD9B6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0D3E56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2B81E8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31D43F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36901D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048BD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51C185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1048BD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082352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048BD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4E0FCB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048BD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4F05E8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1048B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30AD58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048B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0525CC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1048B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1048B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048BD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1616A2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1048B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7D7364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4EF5E9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4B17E1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6E4023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2D9A79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1A40DD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1048B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45874A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724A2B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22611E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02E7A3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0B771C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738354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1055A0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00C68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37219C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1F75C76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0470AD2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71AFF4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064F66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2F2739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0ECAA0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0E8352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5EF2C6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22A8C4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F7E7F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72F9DB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76678D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7DB6EC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6DAC0D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7C9473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661224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610325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50D0AD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708CEC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696CE1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112071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24A10D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518FD3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15BC18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6C0356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57120C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6A6A1C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03D9E1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58A413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298DAE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3B5A45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111B66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634834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640CC7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595A91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028A60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11B1C1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6B66359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4B23B7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34335B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314DD4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11DFE2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54F34C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14C6F6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2FF0C8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434E3E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2BB9F4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17F6353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5B634D6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0B9D2F8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28350F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16B2E4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67E2C4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018DA2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31996D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660A7A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1048BD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3AFA278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29CBF29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10263E5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263214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6A4B3E9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63ADDB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FC1651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595015B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705D2E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41CF85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513CAF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20343C2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0EF58AB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7CD6D4A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58A8425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4A06B8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7EEDB5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055B5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7316F0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52191F0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28C965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5156440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757B96F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215BF30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5F861C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36FA31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74B3F3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5CC60B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34B9251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3DD091A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0570E3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6E6B0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6B13F7C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781519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C71FB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1BD5C83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736E5F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6C5F72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24BD54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0E6E96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43A0013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6C5BB1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14B005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3FCE87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713377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5E73C2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19E920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1F891C2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6A0A4A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27CD89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1326A09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4BEA86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7F342D2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0FB559C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3B4135A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4FB326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26D01B8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18BCEA8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227EFB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7C7A239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74B4210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3D65281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6CC107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445700D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58C7753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76E7D1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364EFA9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0EF13D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57C63B3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6AD9F3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466575F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3D6B10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4F6A5F3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3ED369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4F7851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55DE522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4D01EB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5DB343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413F7D5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1048B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3BB8E08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3E8983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3C88145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4B80DA7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294AF6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3BEEE1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5654509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7BA460C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6C22C8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0D77A3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41D4BFA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19CA2A8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7BCDB52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1DACC4D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0808FE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5C0F687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5626AC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24C45C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1C0F57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13895B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1796F8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15D547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32152848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70B70D5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3987FC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30E32D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16640C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174126D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397C5F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736A5C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526577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19AD34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24C936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64315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66A4CD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5B7C92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55057D5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4EA59B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4249F4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2A37BAA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6FFCA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0E1778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356B21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69F232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0B8A24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4DA2C9A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791EBD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2B55A3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0F5E6E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34C28A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26494F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657463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3D1E56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4FF000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45414D8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7546EF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3D67B6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4ED7A0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41467A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47D71D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22A2FB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61A04C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5DAFA8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36E0D1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69DD9D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75EA9D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44B770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4C70D9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205989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2605335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308F15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7C34DB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2E3D0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48C1C9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D68F7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4EF3698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6B23BE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554F19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69C977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506BCE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52EE4F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1B67608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67EEE8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535269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1BA62EB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5159F1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02A3D33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61EAB9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04EC78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7ED29D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70FF20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069AE3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7F1FC6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01117A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169B01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538FCB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4E87E2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4DFC7F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6AACE4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5D708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25797C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40B7DC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88CB5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792DC6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6C13F4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5499D3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2C655F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80427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625D6F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359CDD7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DE952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5B00C0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46EFCD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78AEB7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61C94C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0298FB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41ECFB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3B7A6C5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629B57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7C8988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34948F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6D8021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679D0C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F03430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0B2FBE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1B6EA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215F71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65A50C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07E4BF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6DA51C2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7235F1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1A8102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24F4B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1722C6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2C2359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632E7BA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094A16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A3F91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73BA1D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45FA10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560C4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0C4C2D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61816B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3D11F1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745F9E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1362A8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4AD5BC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04A513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4BF8BD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208560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37DC34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15DED0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1FF698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523C32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6A5C1C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ABDD4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0F9F83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759451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560267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353D16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038479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0C36BA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A8ABE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27C039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147904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01BC7E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75B78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4B3C7A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6A3AC1E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6B2E3F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6841E1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427B6C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13F6F0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0386D4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66868E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048B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532026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136894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2E07B4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789A8A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5BCD05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634CED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193AC3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7E7D3A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25416F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5A5485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779D9D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74AC5E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13AE2A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1BABBE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26C8718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72B708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72CC12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19EF642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0FE17B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5841BB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6CD2B0E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69DAB21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05EFF4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6194F62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2AB320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34EE4B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34E5CA1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6E87333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53C3C0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7B4702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003EAA5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7F1A55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304A286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27FDE30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51FC0A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4D1C00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463FA6C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12EEC1E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6C9123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1701CC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3AFEEAE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6086F0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33B4AC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355B81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1285DC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346B27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0DDFD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5EA9C0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313A9D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30C86A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39F2B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5C445E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45DB025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7DF6410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6B28F5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1D694CC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BB3296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534887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2071B26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4D5C12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575EF3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70A38CD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D5EF4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4ECCA3C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1BB4A8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7CB3AC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13E3EA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29A6C1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7D5C34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5560DD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002FADA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4025117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691B03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4C74739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2A829B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6F947A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2E201A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2097B26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6A476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1E613A3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13028C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63CDFE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70B4F6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696492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52548FA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111846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6B61CCD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21FD2DA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08CE153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651006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32DE75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1B497D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6D6635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0527F4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68CA0A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2A13455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40585A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18891B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5EEF5B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1FA585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BF334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C3FE57E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2A53D92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6DBDB6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2208B1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42910E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51D3C9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44F1C4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0A0EDB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770C40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C18EA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52EE29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15C9A5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73E12C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206F44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67A49B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30F325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7B014A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7B8E7D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24731A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6EC60A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3E99C8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2CBCD2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62E1AC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6A7D70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6FF119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0F5E15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27631C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203F02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2C55F7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79075E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2AB893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05F1EC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2CF980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7AD67B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113B4E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2B51C1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7A89C3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1230BC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2C68EC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466077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DE2E7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4D027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407BB7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6546ED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D1C5E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455EC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F6718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512F2E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1A20E0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7A4ABD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2064E48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59A0923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01653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38E113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2C3762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3C1B8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19E016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44DEDF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352841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46465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7A9874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5B033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13C14C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79B290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5266DF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4FA29AC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2C1959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639DAB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32D4CB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288E4E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766A30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2D488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0E95DC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2646F2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0AC9B8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77C577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6D7FE6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5EBC6DA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7DC6EB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535476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6A4C28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06BE0B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43DBC8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61A4F5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105EE2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23119A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755D51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18043E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75E369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0550F8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4A4094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2A82DF5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79BEF2E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2D789F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79050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4662CD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5771F7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A1E67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0B62C30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66E063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968E4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581521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3DA9BC9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33B5B2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5C8D755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39DBAE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BC41B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6D53AA3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3DB71A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347B35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75CB04E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08873A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46C9F5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CEE9D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7919AF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69679F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474C98E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609282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6FADE4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7D322D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0917F0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76733D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3E06F0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2B4D1F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48BA8F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381F2C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1EEB2F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3F9D01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05538B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711983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7AC6A1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3128188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6A4143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4C039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3D5FD51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207D97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0D32E7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74F0C2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534F8E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2E238B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24A0199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2D0380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7A54D2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231ABAE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538024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7609F4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76FA8A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04A1F0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53908D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6B9687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08D7FD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613661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7E388F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5AF22F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1816F9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4480F0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21898C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34E90B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B6DC2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6CD9AE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76173E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74C7FD2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37473E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43318D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5F075A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382601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2524257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76BDBC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8034F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620B5DE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91EDF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6066B2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5EDF75F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3DBCAC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0A288C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50A323B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1D9E81D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64E8FF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59A5B4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451774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2FEC58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190807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641136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  <w:lang w:val="sv-SE"/>
        </w:rPr>
        <w:t xml:space="preserve">A.5.2.3 </w:t>
      </w:r>
      <w:r w:rsidRPr="001048BD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0364301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3596355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5E89AA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626713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275D90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4B7B6D2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5918830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1C66C2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2D4F4C2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5629CEF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1CF575D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0FB624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599A7E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16F7A66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35B66E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32C7104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19C7B23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1D0D5DB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24D239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30018B3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6470AA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2E70C00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36837C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6D5497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61388E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51C3DA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61AFB1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2C360F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3102E2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56AA57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5FEE435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529B6A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2F4BEC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0EBE4E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35E626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95624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58BFD5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525DCF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73FBE6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21D492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72F636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6A9C8A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127564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3CA559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2E731C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11251D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57E590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1CE9F0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55CD04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53175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456C8D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707722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2562A9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550912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580E38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4A9E8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7542EC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238092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167A9C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78E4CA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7C4BE6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06E27522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38B45C6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7A4A17C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077F6C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3E7585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3DA230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12278BB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122739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05CD3E2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2DD6EE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298C9B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22C07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3E3B61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7230C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6A631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10D358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170489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240F3E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77F060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5BA875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68B54B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0E3068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235FA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BE8441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388919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7E93A4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0129F1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412F4F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F1BC3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773715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1743FC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264702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0D3F2A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4B502C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5DC53D3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2C97A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36755F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4FECD4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BB3F7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522430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515DCB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164913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0C6ED9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3A4D7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5E62C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5A35BE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AD365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7AF50F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 xml:space="preserve">HD-FDD Inter-frequency RRC Re-establishment for UE category NB1 in In-Band mode under </w:t>
      </w:r>
      <w:r w:rsidRPr="001048BD">
        <w:rPr>
          <w:rFonts w:cs="Intel Clear Light"/>
          <w:noProof/>
        </w:rPr>
        <w:t>normal</w:t>
      </w:r>
      <w:r w:rsidRPr="001048BD">
        <w:rPr>
          <w:rFonts w:cs="Arial"/>
          <w:noProof/>
        </w:rPr>
        <w:t xml:space="preserve"> </w:t>
      </w:r>
      <w:r w:rsidRPr="001048BD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26593F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48E566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239C9F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4A9D98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1B00A5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02C6AF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1B559A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3E0EA2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526B77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7FE004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502088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0B147D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2C3123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43A3C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79333C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3D969E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5653E5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6BA634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622B0F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28F645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0AC1F6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 xml:space="preserve">E-UTRAN TDD Inter-frequency RRC Re-establishment for UE category NB1 in In-Band mode under </w:t>
      </w:r>
      <w:r w:rsidRPr="001048BD">
        <w:rPr>
          <w:rFonts w:cs="Intel Clear Light"/>
          <w:noProof/>
        </w:rPr>
        <w:t>normal</w:t>
      </w:r>
      <w:r w:rsidRPr="001048BD">
        <w:rPr>
          <w:rFonts w:cs="Arial"/>
          <w:noProof/>
        </w:rPr>
        <w:t xml:space="preserve"> </w:t>
      </w:r>
      <w:r w:rsidRPr="001048BD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4E29D6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362843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1A23A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07A8FB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78CA55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0551801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22AC8A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505622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138313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26A24C6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B5A5C3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1491994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30B2221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3CD1C7E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56EDFD8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0324B2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31E200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464C03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6D3730E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795B512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3F45132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57FD35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809E4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1E93507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1483D13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1FFEAE0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86659F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59955CD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5218CD8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1C925B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35C6C6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25ACFD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78869CF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5F41DFF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7D3AE8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58008A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7D623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D2F596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7C85C2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32959C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099371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00E466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55334B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2BE0004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4B76F3D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D754F5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08721E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1CFB1A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6842EE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ABF9B0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53AB910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77E7441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7E2CB1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1392FE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093A36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1938DB2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353D459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0AA439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5942B12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6E93B1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331B2C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348E988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D7E7A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582EDD0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18E1ABB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2486178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474058E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0AA0444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416748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325098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8E879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9877C8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0DC2164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69DD483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6928E0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602F781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181E4AA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5D234CD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2E4718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7876D1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0140EE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33086C2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6529B4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0BFA235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162B0CB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0C9373D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0FD0C5A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573B150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10A339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60E138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3B4F68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7079227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722CFF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435E7F5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1B48100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369C048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1A66B86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71BC85C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68651E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0A6318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16B53D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41F2C2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1928387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370A3E9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1F0EE94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1A18809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390A105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52220A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7F0B57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7116BB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102AB9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2242BB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50AD5A0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25639C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798631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2C265D4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56D491C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3E87EB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795218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5D6FE3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286F4A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5084289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79156CF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4602FAB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7B59A31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38D263F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7A513CE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199ABC7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603D0A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20DA17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69CFA8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E8C9DF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5393E09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6B1D04D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534F4DB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246687A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0C6F07C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1A895B2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227A60B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4BDD81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0BC10B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07F3FC1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361AA22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36CC451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582FA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1CE2A26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3D7C5C7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66F463B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48A395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46B551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3515B7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D32B25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3CEFBFE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54A262D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74B62B4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0BA7B2A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3B7D01B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45B69B0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0966FA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4EA86D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2E8C81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F3F6C3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1F2694E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62B3A7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636F755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45F5AA0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7C89A2F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473CD8C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04564E5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E087B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266F4A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1686675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3D37ACE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1BF1FA0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2D10E68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C67E3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3890141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0A5EDD9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7466D42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27E592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2D3D39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20CA65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0FAC84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68599D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50ECEE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2C7AE8C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023FFF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6C47B3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15C2E20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706552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7A112D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0017EA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307B76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0B6E9A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2D35FD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0B3B72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029B47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1A10580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000DAA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275F97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193A655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704EA2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13ACD3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683C8C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75E636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1BCE7A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5B4EAB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7419A3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169CE2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1BAFFF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49ED96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3AA457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4DBDFD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0CC355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3CC41C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4A9929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70D7C6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20F40A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4D4126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5770F472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235E919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7E04B9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163F0E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0C14FF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1C9A0B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5CB8AE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33FD06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0CEB4B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39C7BB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E7701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76726A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1E6447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081A3F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7200D3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24D0F6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7F8622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57E5336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0EF1E0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7030AA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5FF7B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053247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4FF1C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79FC0C2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556B6F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15A98B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246647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1048BD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02DB03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2732E5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66A30A3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1048BD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17CC29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0E6AFD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3995756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5C5FB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75362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4F3AA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2E634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47964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01AE7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232E0E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38EE47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282C43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45168B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CED6F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0BED0F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2087DB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6ED21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221EA6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0CD4E7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5EAF30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1F623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5AAFB4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1BC20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493393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5AB5AE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06EE0C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756492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2E4E8C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664E8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38261F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2986B1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2F555A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786B1A5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3FDED2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6249CF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44B2D0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1AF41A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219867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6EB8060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24CBC2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7FC72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6AB834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37C7D8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08C8D8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1C1DDD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40C1C3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472FE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2A9A16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744D72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5A2AA6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313A73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2A6136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6E6EEC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30774B2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6B8AD9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48B4D4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5C53E4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1974FF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387A7D0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4E1B8A3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1191AE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1CE9EE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558247A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0204F4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131F94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3D88A21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3DBE461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479380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00BB45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2B58FC1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0FCC52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2C935F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2CC891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257ADE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75BF33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432ECC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755FA0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7092A2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44632D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2BD91D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434AA6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21D232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17D6B5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230194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0E9BD4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0B3CEC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3B4E25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3FFB60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29AF56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469232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1B712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1744B8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4272AB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442FDF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7BAFC6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2158FF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6E60E3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160F07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599EF0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418C5A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407EB4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57D4DC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1C23B1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2066A3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1C96CC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603EAB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5F3CBC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1048B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381647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49C089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7A5C7C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1048B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49113C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355AF6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7DC205C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176564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27D383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7867E89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4552B9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11AB07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695C11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0C1CEA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4C623B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FA266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443EDC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3A8AC5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78C91B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5628F6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7C76D0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7518D6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54EE5F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57CB59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2F44C4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7C36AE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58C775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76E4A5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3CA5D3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40BD7F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40E296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4FA50A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09900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74CB1E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2F570C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398952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6425DAC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048B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048B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048B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048B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048B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048B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1B463F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  <w:snapToGrid w:val="0"/>
        </w:rPr>
        <w:t>A.7.3.</w:t>
      </w:r>
      <w:r w:rsidRPr="001048BD">
        <w:rPr>
          <w:noProof/>
          <w:snapToGrid w:val="0"/>
        </w:rPr>
        <w:t>10</w:t>
      </w:r>
      <w:r w:rsidRPr="001048B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70FC61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1D45FB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20C094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171C5EC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366D70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1F82E2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7B3D106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70AC32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92A04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7C01B68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68C3A7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3506EA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654EFB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2203D5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081923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476F61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170447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1A303A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472FDF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12AAE9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41D7A4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8BE67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0BA33F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10C931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118586F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4A965A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052A7F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4A6C15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2F712D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23D854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3D30B9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114C55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38782D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7564E5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3ABC85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6D6B74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E6AA9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6CF316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44BEFD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6E0982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7DE882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5BDD38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50BEC21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4129F6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01DBD0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68EA065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7501D1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61D319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A7D76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3A4792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66C73C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0469BDB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67A0EC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39AF9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0B6640E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6CD545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4CCA8B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114795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025070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63074D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2A2C08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7645EC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737C7B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09979E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18AC2E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208557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368790E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09CF81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78B94D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77E980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53F33A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3514C9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799085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386874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1A42FF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746FA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18F514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0D2FC5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CC6E1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74CD09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8EFC1C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20E938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2E3B67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380E9C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23A25D0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26D7DF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42AE20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2D2F66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0E744B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1E798C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3817DD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0694EC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1A3F7D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10CBBCA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731156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7B2380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C18744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71329A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3D6567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7645FBC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75D915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241AB4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2F88AD3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2969D4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5C184A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2AE362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04824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1A9C9B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0506A3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6AB9F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7AA79C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B1C36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545C5C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65A3D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7EF5DC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91F7A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07AAFC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45AC6E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0328AA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4A2F59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59675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4825E1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048C1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24612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45311C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0812D5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5583FA0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048B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431B17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01730E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35F313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494FA3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0F3C1F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1083DD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2DCBE8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29F46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3351445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4FB873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722E7D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7C921C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048B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0C66C0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5CF20A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4C9B83F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05236E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3B42E8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0CD45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2DECD5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71CDB2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7B4B66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16AC8C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74A425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583B4EE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764E21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2E5987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3BA150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3690BC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69ADD9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4D8561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10FD0B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569E23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0BBD2D8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73890E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6C0D92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5FC7946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069614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46A527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48FA07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3AF596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7AA7A4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0C709E2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577012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01925F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675ABFE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1F7FF5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0B078C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3BADAD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048B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10E33F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78FCC3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3F13A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286CEA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755A3C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21DE11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5F4A8C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49F015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A6C2A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42B923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3840F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58915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3CCDA2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7F25D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67EFAFC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713704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66BE91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37EAFF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4D64D9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0EC94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7F1917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00A9F1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12A6E9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84884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010944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5B8C10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2754492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678815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6AC098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79A8320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048B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44953A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2BE1AF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0C15236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21FCD3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7B3B89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361F730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6F8C67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786D52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50E86E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6958F1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142FE9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0D1BE6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025C05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1F5775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793BA6B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0076F3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6E6655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66DC78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32F499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6CADD2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63710F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037DD7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0DD1D2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595A5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18FC78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28945B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5E92FCC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47F90D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89451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2CFB69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441466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5DAF28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23BE45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5582DC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1841BE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2D44D93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454DE9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8F62C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770E43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793191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7DB1EB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2D967C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01444B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33FEE9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4B79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4B8EF9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715D0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2AE1716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25C912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2DE50E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475C1F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343109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583CCC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2F781B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DC859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A1CCE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3E2215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3C8F0B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56B96E5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22CBD4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00A24A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D1E1F1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048B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379C12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96F0C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343D30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048B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2A6F1D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03BD0D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06AD367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3E0ED1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5999B1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7842BF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33BF0F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43CE3D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5A0EFF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0C635B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5AAB8D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025D6E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555C98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5C4A80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31284C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720FB9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604143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42D3F5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588024B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470E9D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16B3E0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0DA7C60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786459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3CBBFA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127339C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697B73D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4017A0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6578EE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6B6F7F1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2F6BEF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5ADD24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0D8FB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4F3163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34CBB1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05583C8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2516B7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7FD7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0A81FD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37D7FF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746BF3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6C7938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016B98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17CE84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8AB57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104DC0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11DCCE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5EF64B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29C847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037A55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724B8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1048B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26B7F7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7AA9F6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6566FD5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1048B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3B12BD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58F3A3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15D1A8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1048B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274C35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31ADF9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7A51EF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346B0F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0A4A1F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58AE723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3760623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07A41D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3E0DF6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38C59F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1076C3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373411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639F9492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7C13941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624CA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1C8557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428107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6AFFEA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76DBEE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6E477F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47F130D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AEAE4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705082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5B9E9B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6EBFEB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53BDF0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38B68C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4E3564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048B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7165D9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6B46E1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1935E1A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431DD9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6B2228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188178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39F50B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08D8E8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046CE9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141C5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33414B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6B09EF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77407F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0710C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BE8A7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777412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3AFC48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7B631A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23FEFC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081A39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71209F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0B9BEF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7852CC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1B72791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119BFF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28A7DE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4B014E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0C3D1F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1FFFAF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2EF416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65067E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453C3B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32D19D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2EA629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3797EC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5A6A93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45AF31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D1B3D2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048B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49058B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4C2F6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683936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30BBC53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2E88C7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5063567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1048B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0DF894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45A76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6D8467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0B8A5C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560A54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65686F5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72856B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037DAF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07C21F4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3D3600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5BBBC4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4D646C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20A3F6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4D3ADB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6602E3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17F02B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73D05C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1B8A2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1D68D4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59AD06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5DD661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0470F7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7CC210D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3C0E3D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9671A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5367DF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530826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7ABBD9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13A3FF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15894B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F3206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4D2C98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42E9F6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24B464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3790DA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B1470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6A1F65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5181129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5FB297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616BCE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7FE7FB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01B8EB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E3501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42861A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2DC5FD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1F9A19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75D2DC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356B00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4EEA2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31D950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7900FD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3618DD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2E747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 xml:space="preserve">E-UTRAN FDD-FDD intra-frequency event triggered reporting with DRX for UE configured with </w:t>
      </w:r>
      <w:r w:rsidRPr="001048B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2DAFBD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49F40F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32F297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1FBA50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9AF72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6AB6587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706D03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2124B0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178133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A.8.1.4</w:t>
      </w:r>
      <w:r w:rsidRPr="001048B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 xml:space="preserve">E-UTRAN FDD-FDD intra-frequency event triggered reporting with DRX for UE configured 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52A118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0932FB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03E7E2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71F0CE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3E2F37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3462C80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4CA082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44BFCB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0CF1C0F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318563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654DE5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7874B5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3060B7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96F0C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044011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8F7A3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3F5721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C9C6E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684FCD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89CC5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1632A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245AFE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1E355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9450B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08DFE8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10F072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7361A7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046EF0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2F0ABC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49EE3C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539CE8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57DB4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028729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164D29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293D9A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3B4A9B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382CA3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237871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5E9DBFA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64CE38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566876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08DCB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5AC3A05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1DEB43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586DB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019076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048B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1E1433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07FF60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6B35D2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048B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0ADD3B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6431D5F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6EA96C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50A680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1E9C50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6DD5431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297C53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190B7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47CB3A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048B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5A8867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E05D6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00FAAD8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048B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2BDFC2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4246B2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2D49357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048B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6C9528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315072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7634481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048B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4EBEA5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02E87E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2C441B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 xml:space="preserve">E-UTRAN TDD-TDD intra-frequency event triggered reporting with DRX for UE configured with </w:t>
      </w:r>
      <w:r w:rsidRPr="001048B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4BEDA6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771D77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07B78C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5BD423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746E8F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508A7A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6B8294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0B7838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1E19BA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5C104D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7876D9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2816A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</w:rPr>
        <w:t>A.8.2.1</w:t>
      </w:r>
      <w:r w:rsidRPr="001048B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</w:rPr>
        <w:t xml:space="preserve">E-UTRAN TDD-TDD intra-frequency event triggered reporting with DRX for UE configured 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39E604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83650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6AAC23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3FE9A5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182D4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132B47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7E71DA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70CDFE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299867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56D9DC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7EF1DB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1F71A9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667EC7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28AC8C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7EA635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49533F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19C7C6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20285B6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474753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653F6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E1845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743ED7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29DE64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53B7E2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50739C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7E429D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CAC077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4EA7BD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140C34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333977E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3EB910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5CB686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614EC8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266061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5A9C3C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36C8905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47568E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5EA4F0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78BCAC8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7933F3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590556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3CC7B8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5509F3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79DB03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621F1B0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5E5DB3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BB20C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0887B6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596CC5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3CE117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225D4FC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70C96A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79F8D3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59E6C2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04B130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C9686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55BAC9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79C9C9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4D4B7E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642E3CE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5CE2BD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0194C2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42F6FB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826A3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1D60AA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207664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78EEBB2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98E19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5B84E4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1441A8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048B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35EFF2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14722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11393B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048B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5717E2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4A525F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5518015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14F8B2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3E142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13BC74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3FBE12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79CE62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7D92DB3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05F19E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2155EC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786818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4C7C15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4F52E9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3AD7D7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5749D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5D984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64CD36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2FBCA4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730655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5519EBE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E7B38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382833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7958248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57F10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36A288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145338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57AE5A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56CD58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1EB718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712943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570CD5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2264002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7165A3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633BFB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F2827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1279D9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6792F8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0C5EC9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2B7474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2D957F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5B3BBF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1E3CE3D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20FEA0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63579B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32F3C5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4CE3EC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EEAC9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704FC8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3FC247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1B4548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C0162C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6C37F9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3A5AA3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42337A9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4BF40E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CD20F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51A5977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58B0A1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0B22FE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885A5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1A247C6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04C563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3757E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6D9053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54E31B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2797437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710471E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529218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49B3D3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12CF1D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2EAF874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1EE5323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59C535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7DA782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1E383CF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6E88089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73BDF3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593BF8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6CA69C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4EC9F06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341998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50EBA0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3103D7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7B7C34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66F764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3BD847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734BB0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39C5C0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7273FE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70592B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5BDA71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6638F2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31BE27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66F0B66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3B930A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12F387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23ABC4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F9348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20496F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C35AD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725D0D2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76CF28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045D15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021AC89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  <w:lang w:val="sv-SE"/>
        </w:rPr>
        <w:t>A.8</w:t>
      </w:r>
      <w:r w:rsidRPr="001048B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588D54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1048B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40E0DC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0D86E7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B5BB25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57D5D0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409E6C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18C7E8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481EE3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640265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4AF03A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CF881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649A23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0849D1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12F0B43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</w:t>
      </w:r>
      <w:r>
        <w:rPr>
          <w:noProof/>
        </w:rPr>
        <w:t>8.</w:t>
      </w:r>
      <w:r w:rsidRPr="001048B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373DC7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58286F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224E41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2F2F2F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40441E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05F09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28EECCC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6C31A2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472DAD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3E56EC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27B629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12531C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1979C0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6EDBED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062BC9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8E264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003D16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42864B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350B35B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0A1933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03C87E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D9863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1A3400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581500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38BC79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318D41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130DC8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12E0779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4859C9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78E83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715963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D4672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629259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38547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4B1348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3DDB6B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25B082F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7F9C88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332EA4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1F6D37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3BEF8E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7030B1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171162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110EE6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03A0AE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465FBF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62340C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01D967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0C65A1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31E139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286723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17D831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5BE2DF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9B28A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416E5F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4245A4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04CA5E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29FF6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2DC1A2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788DE7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76E8EA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60773B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59359C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8B1295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F8AEC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4FAF4A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12BA049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054FAD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5CC42AD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CAB52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037739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0FEE64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4787956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377B81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1817D0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6496473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7437BC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19580B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61BDC5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485097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56DD5F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059946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6429A7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2D152C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206068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2D878E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4461A7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716948B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6F189F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1E9D83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1BC8406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6C5C35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288970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3BB9A5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5C20DC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73C0D0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4702B4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4DE08A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3A3E72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08B6A3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61A252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2B3486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191C0B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63FF58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5E4AA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4076790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1C0D40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4381BA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2E8A62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123B629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0B42F4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229F60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574816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03933F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3085F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334D73B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3D5CBA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2966C3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666BA74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AFDBD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0364DF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4FD230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D9B0A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4FE5D1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E99A2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270753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5F18B5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51FE53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24E8D5D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13609D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7C8736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6A3468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77A47D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7C723D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45B6F3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16B389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00BDAC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079BC8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7E6AE3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659C31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341F17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27D56B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418464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0F0E09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288EA9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041C6E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51BCC7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23FBC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722673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4822B2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7626F5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4F9891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2B22C4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6FE4E3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3B0829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4332B4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B463B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20571E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493FD9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3180BA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27D35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87A4F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5736D6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6DCDCC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0B3971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35CC1FC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72EB9B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53B6ED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2BC160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34AA64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07E3EA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4D9BB13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68E96D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E1708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34C0EC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6848C6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AE72F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221E86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081502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2916D0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6B4B541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43E4D5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3CDBF0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5CAD7E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06CAC5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2C179D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2101AB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581AB8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1417D9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720E768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2FE651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31E075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0B16778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77F535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4FF97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2C5C04F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613767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257A1A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585B19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39DFCD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59E117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2B5AB35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519E0B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3738C9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188FE13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62C015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E021E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2583D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7E3C82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2699C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5895E6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09C485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53523F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1555DF6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1A6930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5067A8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33B304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75B501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C0777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587CC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45C0B0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C3BEF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727229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20A0B2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4FF183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7F54B4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6FA03E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18A78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684D56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79F61D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1D2AB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9F9A3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38FA07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6B0FEC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5CF8F0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552EB4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7BC857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FC430D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349248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6AE4D6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6802EA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52E2F8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68722A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7ECCA02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0B2931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4669E3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673BB4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78826C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E9331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2FE5CC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1DF3B5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299276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2D9F8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2F306F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02A9B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D9DCA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196716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2C903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149BD7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39B972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A5859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4A5E02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1389FF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300DB50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18E6F38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6F18A8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201393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2A175E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5D9502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388CD5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0DE9ED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625A47A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C7CFE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223E82B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5328E3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62A0CA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4D8B728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79B5D3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4F92E2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5115EA4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50C8EC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47165A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3F8DEA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42646A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215732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9357B3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03C42E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18499E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B43416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3E3022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57AFD5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0F927A1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016199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185117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79FF764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586A1D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79E9A9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142335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25CCF8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435A4B1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79FE87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34AC4E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14EBFA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551B65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171589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3037BC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653BA96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3CDE82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3F49D6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0EC1C63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3ADE2D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7874573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2241E77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555993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686A42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4F80ED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201BDA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7A940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63243E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007D25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5C13E0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018978C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11EA36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12FAF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7D7A46E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56FEE2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0B343B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DE0A7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5E7EC2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3FEE57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59EE1C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B4940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4359B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079F28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7FE39F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5A6EFD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6EF4DCD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42C988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4874B0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3F9FAE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6BE77A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2A5F1C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1DDE21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6DB257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6DCE19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16C260F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3A0DBF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3C7AD2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4EDBF52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6758F0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59FEDB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14AB0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495B9F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5B11E7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58DA26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407E1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D5BFE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4D4E9DE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5C0CE4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59DB8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3EB82D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3AC95C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59F794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0A1B1E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4D6458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1DA47C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4A4BC4D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57CBDA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4299A5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1B6E708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76DF7C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76B540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2285002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63628F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5736BD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6A0331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179A34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11DDFB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0C09431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A60B4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4AF4EF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318DB6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249EBE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790CFB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227A7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46454B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6B65CC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3B5580C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5A3959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653451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231AD0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56C0EE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299B0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1D0DE73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396B45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63638A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7CB69D8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04C53A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1D5B61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55BF67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2AE3BC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7DD646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206D8B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257E84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019F4F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57BFDB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764C78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6EA4A6A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3D9A9B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6F5046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75B42B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1BFA45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6B458E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66698E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7A7F61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03C01A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7BD68B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0C0378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191E66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3E4547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02DA46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0AD839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42FD9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5AA4DB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018236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7B7F3A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5AEDD9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71C663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2E5ED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29E049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1C5D97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4D866E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393C0A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4F5D96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547268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442BF8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65E5AF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37984A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68818A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4CBE56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3D0CC5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2E079F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759089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45001A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FF840E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61DFC07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FE7F6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60DE6D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502B3E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2613A4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5AA3E8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5D0A7B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763F97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00A969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7E342A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323D2A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6F8531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63D5CB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1BE87D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41230D2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78BCB5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7A7FBD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11908B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71390B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347938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2979A5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3AC644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6336F7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4EC54F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0294F2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271C7B7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AB9AE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107575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053511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5FEAD8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4F926F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3FC947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27B93AC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08110D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113C27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BB88F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0274F8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5C794A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3439758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1B5D73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6B3765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472FBA5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0D0C98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3743AB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3A1982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7FA535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000AC7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</w:t>
      </w:r>
      <w:r>
        <w:rPr>
          <w:noProof/>
        </w:rPr>
        <w:t>8.16.105</w:t>
      </w:r>
      <w:r w:rsidRPr="001048B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3892B7D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6FA348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662295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57C663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1048BD">
        <w:rPr>
          <w:rFonts w:cs="Arial"/>
          <w:noProof/>
        </w:rPr>
        <w:t xml:space="preserve">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70DA2B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CB715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16B3F8E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1048BD">
        <w:rPr>
          <w:i/>
          <w:noProof/>
        </w:rPr>
        <w:t>highSpeedEnhMeasFlag</w:t>
      </w:r>
      <w:r w:rsidRPr="001048BD">
        <w:rPr>
          <w:i/>
          <w:noProof/>
          <w:lang w:eastAsia="ja-JP"/>
        </w:rPr>
        <w:t>2</w:t>
      </w:r>
      <w:r w:rsidRPr="001048BD">
        <w:rPr>
          <w:i/>
          <w:noProof/>
        </w:rPr>
        <w:t>-</w:t>
      </w:r>
      <w:r w:rsidRPr="001048BD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116067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3A61DD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5771757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36B3CC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2AB8C0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0CADDC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4E9DE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1B08BA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38D457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51ACCB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302CF6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47E936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58D9F9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3D4B07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025A95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681E96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787D72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7FABAF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78786B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3EC7FC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19328C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434B451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39A6CD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4F1897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7D7D9BC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56CE2C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3E8E63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779D2A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636AFC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1A6C0C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3E1935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6823C4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3F253A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123022C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5BB390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12AB09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46A8F84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5B49AF8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34E0CC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F1CC1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7D2E1DE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6D3EBB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1AB0E1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0ECEDA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309F72D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7005DF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2C5A18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1777D6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6B7984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2FD6EB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630520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56B41E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5706FF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291CB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6E3E72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6CB79D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5B2BC1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38B54F2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1EAA41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04A22C9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5C94AF2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4F1094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4A26A5C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47B351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53B7C6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61F93F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547B64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CC409C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27B82A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5F4CF39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262910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106A6D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5DEBCC3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3A0624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8B46B5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5C86E50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3E0E65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49527B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7C66D58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1019983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40F26F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2FA84C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668FCB1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357044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2F10D1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333C25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257144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056006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4FE653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522086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44E1C3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2417726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1048B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328BC6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375015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1644C2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1048B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66F8EB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76716E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78A106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1048BD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5485C1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2A6D14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35C14B4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537110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3390CD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5530B9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494288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88737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1655F7F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7B1731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43C463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0264B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3819E3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54274A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02732A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172277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20578C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59BB1BE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7A2B8E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73F51D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1D7017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704C62E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3D7A90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220690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70DDF28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0DAE8A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C0045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316596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214F89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03591C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0CA65F6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5A66E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3CF652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50D7D90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03AE1C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497689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63839D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4B489A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3B4BF9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CB78C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58843C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640129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1B9B24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29C5CA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23FDFE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620C292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0793E1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4F4118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0F5E28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2A4A78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05F979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4EB645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419F41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159249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2809958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12B9FD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044611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0F247B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059BE0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481143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5955CB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4B68F7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14EABA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0C061B3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614DC7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7FEA27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550A871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0FEC54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7868A9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624666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41EA42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531501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67D9938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20FD66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345323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48AC87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0B39ED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484E9C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0AC800C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35D23F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5DCEE2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A.8.23.21</w:t>
      </w:r>
      <w:r w:rsidRPr="001048B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64C3608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365BA1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744D49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A.8.23.22</w:t>
      </w:r>
      <w:r w:rsidRPr="001048B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41A468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0F1016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774EA4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1EF687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72C336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45FF83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766D28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54C4E2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2022CE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724D2A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155DD4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4BA924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2DA6F8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00F675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09FFC9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34EA662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1F5D77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5FC48B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121F6B0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5A590F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25C12B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7EB3A3B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4C9D8B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52F272B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3A2746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0FC0A2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6C253B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6B7A6E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52E5D4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561978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2A270F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3788DE0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18BAD3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525602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48A27D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1CC27A5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6BDC68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01A66F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691A30C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2CCE31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7D41DD2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62CDC5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0B0DAA9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26562A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52978A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1AAA9F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1EC378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4BF5FF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3749CA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24DAAF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747EE4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3039C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C9FC5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86353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35762B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115CCD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303C30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100B537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1D8DA4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5DE598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4C0843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741673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1C52B4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2BDED1D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1E2609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34402FD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1D77DC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1A4707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31EA95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0F64CF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2976F2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53541A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5C986DE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5EBCFE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138C92E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2ED7D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3BE98F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0A24D14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417CBCE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6966A6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220BA7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342A5A8D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57E09A4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E8A90F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04E76B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3D227A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6EAFDF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6C1053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495888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46AA3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6A2115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1255944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782559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4BE4A6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1DCCD3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55ED0F4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026F57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047611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07BC9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7F896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46C1C8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32D13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4357A8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14EA6D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007057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70CA4D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1C080A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7B853B8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4149D0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47C663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20D631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543B716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077ACD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0D2F05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5FF7EC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45398D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4C0573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08289E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1944CA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7F22A95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6FC6A7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332304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61662C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27D033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947DB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54CBFA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04C07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6FD201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668E9B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07F162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25DE9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77C461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43D51B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6187A3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BA070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450EBA5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10E94B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076CCB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73D86F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513206B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07390B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32707B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202B7B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3F1C89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44D69C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784A3A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52B2BB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2DC971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240DD8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423EE0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012761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5EC2AD8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6D88C9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33B278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60CBFE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0CF9FD2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6D7161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31A391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6B1194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C6A55B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366681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159164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05B6A7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4B4B50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235BD7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157682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7E792A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09553E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265BAD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6179E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731593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DD81B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06AA81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5623F6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3CACDA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E3D30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1C6A21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E95A6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3E2B7B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253956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23A7A7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71E178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71D4CA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0B62DA4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6A5D711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1DC89D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34530EC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716A254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102612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1FA856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80ABD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6F1E150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7019F38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2E9F71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35DDD2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19EF38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096147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73FF63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279F5C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27BB01C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4C3FE1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49AF13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5C9D5A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1BB2FD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3CA809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158C14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39F57A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195F632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7B6CC0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162440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07D9FF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512EDD0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0DE256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F2E4F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6EBF811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43C823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70099E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3C13C9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5E1F9A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7D77B5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747E0A1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225603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58BEE1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2DEF59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524D74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008814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7F7FB0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60A8D8F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4898B9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261DA6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5A8FF8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603226C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7F058C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12F015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1F88522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4BC50B7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6156D2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5ADF81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4B672B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500D69F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2DA6B8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70082C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049583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76DB70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5B7B83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2C8146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678E0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163C16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1A3260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19BF07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50A1BB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79AEBE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3D5A18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4476364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060E33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69D184E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25E389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250C8A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6D29B90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74ACE0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27399BA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681514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0BC18E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B82EB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0889F0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2ECE88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446A520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3DDA14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724B04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43022D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5AA2C1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C69E2D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52F46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31BC80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2789D2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6D531B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2849E6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362B24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30197A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5C7A41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927E6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6AB1CB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1D5153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269BE7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460451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EC227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698425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0D9C48E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3FA651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6A8E14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7B5F0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9E9BB2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6BD79F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4DFCFE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DC6F0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401B6F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60D640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66831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363EBA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F9363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7469E1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CF841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7B03D6C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D52CD0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4C8F9B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C4856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E2EB8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217616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A39CE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26B087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D4A64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0A082F9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71731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FE39B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9DEE8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277B8C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49C187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207D5E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04907F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3688E84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3D4336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68F60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57747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5C0E44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2A65FB2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561B4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305D4E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068836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32A23D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151C70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7F1E0E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F2115C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734D7C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7EAD91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3ABA1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4A640D3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B5C5A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1018C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37D913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33823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BBC742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7C064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AED3F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2AB1A12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B810B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20A6B4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366DADB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8ADCB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2E5E0F7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6982FE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6176B4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2206CA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798031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46034A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73ED6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10B163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0047EE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2A039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37CDFB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437F9B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22746C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78298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80F5B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2022DEA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74C463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2D24D7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96E24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1735CE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11C046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1863B0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437499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B3FCA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0936CD2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166944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F6991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7010C6B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4EA3E6C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00D8E5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1BE20E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4A500F5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7C6954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6FD158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4D4AF2D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F5248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22BC79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339E9D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6709D2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ED602A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732FC3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A78D19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580C86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737DEE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414182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0949AF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6ADB81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0202E4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440447A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733EC7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A8638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A2367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5B3F13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DCB7D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229750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1FB2E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3C2F3F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7BAA43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4DE607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0CB1B1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17F017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0B175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62EF4A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111347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2BA8B3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0209CC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4CEE9E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793805A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53D19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440460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76F717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005A91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2D8472D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D375D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60186D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241C8B6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761CB5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46727D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314DED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15AEC2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6C628AD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1B75A1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0AC9BF2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78B5F9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783948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489A90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CB685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313CA6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EDC6CB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6942D5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3F2A0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4E0D6B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73F105F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007F6D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39AFF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C37C2C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623954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C773D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1584E8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26E54A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455FA5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16162B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101592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26B347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46BD5E1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69CFCC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3EE8D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51B791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0A44EE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18530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3DAFD2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1D19C8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01276B0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6040BE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2EC918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3C668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1DA38A3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25F9E4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7EBC12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101A71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617D459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1DE4D05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6E1A2C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7D3BED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7F2184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43F102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1001262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172094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57DCD5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DFCFE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DC5BD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5F569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2D7EEA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0EA41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5EB08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4B1E4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7A07F5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73415F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DEB55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384A20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0ED1B6E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E6342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1025AA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325D07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602CC6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24674F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2A6A45A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49FFAC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709056D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6C6068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49A21D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6B5B2F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243B286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0C89FA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24495C4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D6698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53EA50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F135C5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4C9543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3AB06B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1D212BF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1CA160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761134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0D18E8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F92A4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07BFDC7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67984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5EEBF97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DCF285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2F4C96E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84721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4BD060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140D9F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69A482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6734C6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6EB34F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700711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5A336D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01EDE3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1E3D89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9E04C0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6CD22C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560C55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322CE1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7EC7C4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50CE43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40BF3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297822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0E0927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426004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789A56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407B9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475F316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29F7FA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29430A5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0BF19E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4F4EF38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22E061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510CE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40D26A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634881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6FAF33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2F4954A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B405DA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5F55E6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7D7B68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0264BA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D60706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27C4A59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3E1072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17F94B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51E51D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5DB222D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15F05E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15D12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2A95AA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AB297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405A84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6B9DD3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20C6A6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7FEA37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5765B5A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73F73D5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6EF9BC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DD0B2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4A6358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04F0B1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536879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6A1A180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061938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1099BD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74FE1A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35B549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71C990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5CC5082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0DD687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A16307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404E5D8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19681B6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49F114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40B399F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4525DC5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5882C0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2B0CF4B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2B1561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6E59CF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06693AC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0DFFE2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2CB02A6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D58A3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4C84D0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1E519C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3BFDF9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196BC9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71A6F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2C38321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02E6CA0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6AE1BD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71211F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1ECD44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3CBA9A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738D3C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5A22084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66A598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79D3F8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3E05F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61BA65F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46E68E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15F568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02C3DD9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2F19C4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0A8A9A8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0256FE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5E654C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6F3A3CE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283EFD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39794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39183A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718630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440B14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780DCA1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440E75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9C907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02C84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36D89DD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F2B86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33DFA7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26209D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4C35717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394E73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11BBED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718058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3D0A44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563B406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3A21F4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43BA1AD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55A4A2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27F2D8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2A5D55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59A9C1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606F1D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21D3AD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50A689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1FF340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51EF7BB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6B6AEE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047EE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6298A0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46437F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3C2E55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6E58E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6F98B86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50E794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5F300C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515411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21342CE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69AC03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070B13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4EED9A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0C50A3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0C8D9C7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2FB79B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31CBDE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751B6F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38A10BD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155135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67886C2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7AB019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7668F8B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341B404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147EBB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5CEB8B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534E70A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0343EE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1048BD">
        <w:rPr>
          <w:bCs/>
          <w:noProof/>
        </w:rPr>
        <w:t>E-UTRAN TDD</w:t>
      </w:r>
      <w:r>
        <w:rPr>
          <w:noProof/>
        </w:rPr>
        <w:tab/>
        <w:t>3845</w:t>
      </w:r>
    </w:p>
    <w:p w14:paraId="602A94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5C80F30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59F74F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7FACB9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2053EE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4EFC65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43DCCF1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090260B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3B45AD9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7B2060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2410C9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331E895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3587DA6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37D338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3D37DD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23378D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252BD4E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1D92F1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2939C2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27E3B8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66289F4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3F73057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3AA47E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39D20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4DF28E9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6D54A3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630F4A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CB8FE0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3FF6D77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7BB3F60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41F2143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7EFDE8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6DCAA0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16DAF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E-UTRAN TDD</w:t>
      </w:r>
      <w:r>
        <w:rPr>
          <w:noProof/>
        </w:rPr>
        <w:tab/>
        <w:t>3863</w:t>
      </w:r>
    </w:p>
    <w:p w14:paraId="37EA5E4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352EE28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62B5BCC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1048B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7118B0D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1048B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5B44A3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7337162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2358C7F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1FFBBF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1048B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17DDF0C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386BCB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1A68F8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823A45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1A64BFE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2622C50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1EED7B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17AD94E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7936369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2FD8FC1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324B27D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0843384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1048B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15D283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480C07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07F8AE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0800998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1A0ED98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46BC42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F50DBC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C0C5D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217DFCE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795B6BB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4340A18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218276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24FA12D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28B1E04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4AF5EE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57D0E42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3CE104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3523DC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551966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4A866FB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2279B02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166AF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B5D9B6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61200C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2593E4A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5B89C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06639F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36FD86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370A86B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9DEF6B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69ABBB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7C3E27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78817B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3B01AF7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4AB4BA0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125069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31DB8D9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4ED2A5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022CB74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0880B99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4D5C03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5DFF918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307E7D2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7F94E35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0DE353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50A4B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56EF10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C65C2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56D149A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60468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62283E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D03C01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53EC83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338CF71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1EFA30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214DA7B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B2915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3223907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196A80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5C3E8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67B6CD9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6AFB14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3D4753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44EA0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07749A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F66565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340A648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0DC04A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24E8330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7AFA23A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6936998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6EACC48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74FD66B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385B0A8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17B0650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52021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1CA748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588A753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52C0B0C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45499EC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345DEB4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1217BD3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33C39AB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721311E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60A1D5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3B941D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C398D0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06E51D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1E9F8E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6A1BF0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4CE1D7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0F14A1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259271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7E22C4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16CA85E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72806C1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43BFF23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35BC20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0D4A71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7BE4174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785DA90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C2B42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2A8959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787EF5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39AB8B8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0514D5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B55E53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7947AF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4E1DC10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66839E5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625E0CD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4D1EF4B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379EBFD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603246C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03D2894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EE83C3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E5B976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4ACCEAF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25EF2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7F9394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5BB8C48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5A57DD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7D6D1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0725791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43A3F55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040735F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23AD084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4023B9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357E19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41A8536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7193797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41A6CFA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3778E6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343D00F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235B511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014374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13D121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90EB8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4BA3F6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181E8B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6CAA7D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07954BE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058CC4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046463E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A583A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45C36E7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571373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136072C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76210E4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6D2E3BB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21B4FD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377199A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1C20183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164E0E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4B9ED01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26A10AB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B2425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04BCD3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5B17A1A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34A0F5C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1E02C8E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6BE1794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43F6068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50649D2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3EED47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2FE9F4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3D4919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3863EA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6C3ABB2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242BDAA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41703E1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0A0BCB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018FCB5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04777E2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772F599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6E8CB6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273E5F0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1ECFEEF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2A0EB99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11F2C37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941EF3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61821CC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7966F9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414476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7A80541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2826F9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7A3AD8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3E9B4D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70715F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15E36AA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080013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59BB14F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7920F35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0025459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30EBE0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6410EAF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811F03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633A92C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591DB9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646B01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7831825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1E61640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1946102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2FE715F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4F4378F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6A850880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0CA4161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0DF0CA1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6985F51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5317CB7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52E688B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7117126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1D297E9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5BEA2ED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42149D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BDC50A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3E0EFED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05284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58A65E0F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017354D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408BA64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487800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3EB78DE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22CBD69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00F472D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3CE671FB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6FAF75C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39468FE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630AD8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3226225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7C00026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2768F5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00B203B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48445EC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01F53BC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80349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119A9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008D047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3CF0283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64436C3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099A918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09CDE04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3A22D84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5CF90E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6F7C75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4AA716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0704874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53C5560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548211B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1CEED57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1180790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08B07F0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7605F5D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DB4880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71D34F6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529B15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22933C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057CB65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1C6C81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09BF266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0531D1F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63514E5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4138513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2890F92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5CB4551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0D323F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5BCC6E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4CBBC03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59C905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0FD650A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2BDFE637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</w:t>
      </w:r>
      <w:r w:rsidRPr="001048B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478F888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68754D8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772C0D8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700F096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0BE93BF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DAD5FF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4F46A71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648632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0B576A1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338EC8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07B2B5A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6DEEBAB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A7E583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5C0B56D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3A0FC27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09A302F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4DB604D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5AE3912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67446D1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471A091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4CDB62E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176D8CC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60BDD6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6DE2844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25F90C7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5E60943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3A21D68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3F307BE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20ED60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4122</w:t>
      </w:r>
    </w:p>
    <w:p w14:paraId="4E3523A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67A5B37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5AE257A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3849C5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cs="v4.2.0"/>
          <w:noProof/>
        </w:rPr>
        <w:t>T</w:t>
      </w:r>
      <w:r w:rsidRPr="001048BD">
        <w:rPr>
          <w:rFonts w:eastAsia="SimSun"/>
          <w:noProof/>
          <w:vertAlign w:val="subscript"/>
        </w:rPr>
        <w:t>PRACH_NB-IoT</w:t>
      </w:r>
      <w:r w:rsidRPr="001048BD">
        <w:rPr>
          <w:rFonts w:cs="v4.2.0"/>
          <w:noProof/>
        </w:rPr>
        <w:t xml:space="preserve"> = </w:t>
      </w:r>
      <w:r>
        <w:rPr>
          <w:noProof/>
        </w:rPr>
        <w:t>1280</w:t>
      </w:r>
      <w:r w:rsidRPr="001048BD">
        <w:rPr>
          <w:rFonts w:cs="v4.2.0"/>
          <w:noProof/>
        </w:rPr>
        <w:t xml:space="preserve"> ms; it is the additional delay caused by the random access procedure.</w:t>
      </w:r>
      <w:r>
        <w:rPr>
          <w:noProof/>
        </w:rPr>
        <w:t>A.13.3.2.1 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11D9CC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8141A7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6482C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79DE790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66D579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26A6D93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69E71B3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620D0FA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2A1F979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1906A491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2EE411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7E6F6A1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134658B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0CC716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4CBF2BF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5D06997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613B4C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3AFDCF4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3606A8B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38837C5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2745620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2BCF8E2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548C2FB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210ECA3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4F70277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1CA72D1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5479A6E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5A055DD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1AEEAE9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51ADBA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0CEA40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62769F2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7BC40DA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2B4DB1B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5EA87E4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0101EC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1E9EB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45F7A81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48F7E34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68D6F6B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19C438E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17C7CF0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675D587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0316C34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1B4EB85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3603906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1C73D8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1390E8F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94551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335551B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6B2C3FE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B9D69A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00E9E2C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27AE13A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5C35F22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1C985FE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1CA4283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60A887A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3C68BC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1920DC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1CB6BE1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29A636D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6891C2F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3AF0A1A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3C7607B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1712C9F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46DB55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675DE6F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1872AE5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0296BE7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C16591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30648A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1C138BA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34E2191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60E9EF8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099817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2ABBAF6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D4472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45F6379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11C03A9C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cs="v4.2.0"/>
          <w:noProof/>
        </w:rPr>
        <w:t>A.</w:t>
      </w:r>
      <w:r w:rsidRPr="001048B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1048B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16952B7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73B1684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77FAECF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060E8B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50CD78F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75A79C7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3A2B36A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26DDB84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22F475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1744290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2CE7555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41C1322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2BAF178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772689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1C81960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32655D7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75C0612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05CA9E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2DEDEEF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BF42AB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1171A1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6E5121B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3986AA1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7E38267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4B28BBE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74BEA0D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502DD40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092B6B0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1B4DF2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72E0BFB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3326C6D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71A5E76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04AB9CC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46AA8563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16CC13E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2E24AF8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506EBEB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398135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3C2A5F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0B0A0D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5317E3C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56890FB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632BFC6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297FB6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2388D1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52E91B0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53BEB76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568EDEC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2057BD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676DCB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7A3788A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F82E73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1BECA3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6038693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6F2A2D7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401FF69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2542F0B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141986B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32527D2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2197935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4EFB379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169123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5909F36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6DCC981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5CF31E4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75DDF3C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5EDE96B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C4836D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196D43A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0FC849B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11BFA26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7FC53AF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4C747D8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C01B0C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57E8070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7B637D7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32D17F8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2A16E99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4C0CF8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28936B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3AA203F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747F63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5617974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2148BD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49457E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lastRenderedPageBreak/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0A0AA5C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5587061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38021DD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443F87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5439C95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47EDE9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0D208D6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34DD98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3441E87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5F7FE19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47FD445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5A331D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75FB34C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4123CF7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15DBE68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30275CA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711B22F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918B6C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04286C0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1DC4EE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26FCD4E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4C803F9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F145AF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AF3CBF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75E5A3B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05C698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2ED8D57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4F81EC5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465431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270B272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71EA2B3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F89606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1443637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784AF01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6DE8AC5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122882A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37296D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4B55EFD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3ADFD20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3788D0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16AFB6F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6E0A05E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119069C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6C368D1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3CFCC7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55E345F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0B0128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468AAA3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50AFDA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056B371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1048B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7D2C02D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1C756AB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5F8ABC8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686F51A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119D0A0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50968084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38CD16D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2EF28D4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2A23903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3160BEF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678ABE8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0BD299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03F1AE8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69C0F94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2B283E9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41F6BF6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3219153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074F3660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04E5A31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78AF901C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023876B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B2E02C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3F2E232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680868B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25A6EA0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048B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0F6C364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456B1CA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393825B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048B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3A0BA38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6B8DB89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36EFD31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048B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9832AB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280BBD1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65624E8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048B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076AB6A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3EF08C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2431874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1B1F6A5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1F4034C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7D35523D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01A0E4D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147827E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609ED4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4855CD2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1EACB7F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6319AA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6AA0D7C7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3782F00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353FAE6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6712D8D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5916BDF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5882E6E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30E1FA6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684FEEE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5D8CD13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7E42CE6B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63F5DBD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6A0013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1FEAF07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1318F64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3FABE55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408A309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1077FA7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65D04B4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02E47E12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12C5308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1E2DF5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679FF875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7F0B7C2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6A6508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656C817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0EB0A40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29907D0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271A288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31917D7D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3587F1F6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3B5A4422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10F4970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1253D19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349CA86F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78F6799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22A3C32B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7F830157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5FD753B3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62B2E5D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04289E49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254D11F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18B5FF9A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191B818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4F43DB13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79383DFE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7DAF2E28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448AC285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1A554A4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550E3C3C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1E29B27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40B09C4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52684534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0533CDE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2F700ED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78F5E661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0C9411C0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2779A5A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00D3D1C8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59239349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44D6491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6BBFAA8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32FF25AA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0154AC0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28581DAD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577731DE" w14:textId="77777777" w:rsidR="00CC2879" w:rsidRDefault="00CC287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12C0E396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0CE7A9B1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2E65A79F" w14:textId="77777777" w:rsidR="00CC2879" w:rsidRDefault="00CC287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0CDC3AB5" w14:textId="77777777" w:rsidR="00CC2879" w:rsidRDefault="00CC287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77C4F137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5966C56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56B045D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4374ADF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6E419FA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6697F20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6E2E227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7AECC9C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6904D6A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79AB303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3765714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49B71C0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10BB796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032D7974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0299157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45D9EE52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54989A1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7D5B986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3DF1940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77C8EC2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721911B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46C9D9D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48B6319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109A5C8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0CDD8B7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2A3CA3A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735E4F4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0415017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34E5C03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6D0CE31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2270B7A8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59427AD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666EE5D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4774463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52B789E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6631FA1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2653634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6813588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493726E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63DD38A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38D411E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3ABE8DB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3B4FD9C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0161C25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1E6A504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6F96ECF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0C0CB887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5F0FBC2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79B2FFD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630D876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190FC84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0D83AB3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0F4CC2F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0EDF362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242C214C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4C0638E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25C0C22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6EE5A87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7B7CA39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779CA0E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4ED5E86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7F40B41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7048E06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36D6469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555F8B2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4D69ADF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6A436D9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37D00EA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43CFCE0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161EB6F6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335DB0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2C48A34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79AD66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0C314A4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59FB774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1F1CF2A9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3495F28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7785A9D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5DD1688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45A50C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67DD0FB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26B1E14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111C91A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100B746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227C6B2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1A26AC2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58A8165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436EA35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067DD56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2470366B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7FE47F95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7BFF79B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12EDC57E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46BE1C0F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0647488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77B593F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0BFB5F47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4582DEC4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48A8D2FA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0FB2AF7E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5503331D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76CCBE2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27A8614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01A8726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3639A73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5CCFF17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306F78C3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3F78A77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12BD0C72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79933C30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20790848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5E3F7BF6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448362FC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7F79367C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48B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48BD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682C2430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0752A12" w14:textId="77777777" w:rsidR="00CC2879" w:rsidRDefault="00CC287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29DBA5D8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6A7616E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F5878B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101AC9E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6EC0BE8B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735ABE99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7B4EE731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1D084D7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6291BD01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0C0CAE3A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5D8498E5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42EA8160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39722734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6B56BBDF" w14:textId="77777777" w:rsidR="00CC2879" w:rsidRDefault="00CC287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79724CE0" w14:textId="77777777" w:rsidR="00CC2879" w:rsidRDefault="00CC287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30FC18C0" w14:textId="77777777" w:rsidR="00CC2879" w:rsidRDefault="00CC287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24E3C77" w:rsidR="00080512" w:rsidRPr="004D3578" w:rsidRDefault="00CC2879">
      <w:r>
        <w:rPr>
          <w:sz w:val="22"/>
        </w:rPr>
        <w:fldChar w:fldCharType="end"/>
      </w:r>
    </w:p>
    <w:p w14:paraId="43B27F4E" w14:textId="72F4F1D2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CC2879">
        <w:rPr>
          <w:noProof/>
        </w:rPr>
        <w:instrText>8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CC2879">
        <w:rPr>
          <w:noProof/>
        </w:rPr>
        <w:instrText>8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CC2879">
        <w:rPr>
          <w:noProof/>
        </w:rPr>
        <w:instrText>8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CC2879">
        <w:rPr>
          <w:noProof/>
        </w:rPr>
        <w:instrText>8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CC2879">
        <w:rPr>
          <w:noProof/>
        </w:rPr>
        <w:instrText>8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ECC6C" w14:textId="77777777" w:rsidR="00E96A1C" w:rsidRDefault="00E96A1C">
      <w:r>
        <w:separator/>
      </w:r>
    </w:p>
  </w:endnote>
  <w:endnote w:type="continuationSeparator" w:id="0">
    <w:p w14:paraId="20CD39B1" w14:textId="77777777" w:rsidR="00E96A1C" w:rsidRDefault="00E9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6FECC" w14:textId="77777777" w:rsidR="00E96A1C" w:rsidRDefault="00E96A1C">
      <w:r>
        <w:separator/>
      </w:r>
    </w:p>
  </w:footnote>
  <w:footnote w:type="continuationSeparator" w:id="0">
    <w:p w14:paraId="192E86C5" w14:textId="77777777" w:rsidR="00E96A1C" w:rsidRDefault="00E96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25CC" w14:textId="050A5CF2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2879">
      <w:rPr>
        <w:rFonts w:ascii="Arial" w:hAnsi="Arial" w:cs="Arial"/>
        <w:b/>
        <w:noProof/>
        <w:sz w:val="18"/>
        <w:szCs w:val="18"/>
      </w:rPr>
      <w:t>3GPP TS 36.133 V18.8.0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CE0648D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287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6A1C"/>
    <w:rsid w:val="00E97BD5"/>
    <w:rsid w:val="00EA15B0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105</Pages>
  <Words>49892</Words>
  <Characters>284390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333615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46</cp:revision>
  <cp:lastPrinted>2019-02-25T14:05:00Z</cp:lastPrinted>
  <dcterms:created xsi:type="dcterms:W3CDTF">2021-09-30T15:24:00Z</dcterms:created>
  <dcterms:modified xsi:type="dcterms:W3CDTF">2025-01-09T00:44:00Z</dcterms:modified>
</cp:coreProperties>
</file>