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324F63A7"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007317AE">
              <w:rPr>
                <w:noProof w:val="0"/>
                <w:lang w:eastAsia="zh-CN"/>
              </w:rPr>
              <w:t>18.</w:t>
            </w:r>
            <w:r w:rsidR="004C6315">
              <w:rPr>
                <w:noProof w:val="0"/>
                <w:lang w:eastAsia="zh-CN"/>
              </w:rPr>
              <w:t>7</w:t>
            </w:r>
            <w:r w:rsidR="007317AE">
              <w:rPr>
                <w:noProof w:val="0"/>
                <w:lang w:eastAsia="zh-CN"/>
              </w:rPr>
              <w:t>.</w:t>
            </w:r>
            <w:r w:rsidR="004C6315">
              <w:rPr>
                <w:noProof w:val="0"/>
                <w:lang w:eastAsia="zh-CN"/>
              </w:rPr>
              <w:t>0</w:t>
            </w:r>
            <w:r w:rsidRPr="00D1205D">
              <w:rPr>
                <w:noProof w:val="0"/>
              </w:rPr>
              <w:t xml:space="preserve"> </w:t>
            </w:r>
            <w:r w:rsidRPr="00D1205D">
              <w:rPr>
                <w:noProof w:val="0"/>
                <w:sz w:val="32"/>
              </w:rPr>
              <w:t>(</w:t>
            </w:r>
            <w:r w:rsidR="007317AE">
              <w:rPr>
                <w:noProof w:val="0"/>
                <w:sz w:val="32"/>
                <w:lang w:eastAsia="zh-CN"/>
              </w:rPr>
              <w:t>2024-0</w:t>
            </w:r>
            <w:r w:rsidR="004C6315">
              <w:rPr>
                <w:noProof w:val="0"/>
                <w:sz w:val="32"/>
                <w:lang w:eastAsia="zh-CN"/>
              </w:rPr>
              <w:t>9</w:t>
            </w:r>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5157EB90" w:rsidR="003A75CC" w:rsidRPr="00D42C6D" w:rsidRDefault="003A75CC" w:rsidP="008956DC">
            <w:pPr>
              <w:pStyle w:val="ZT"/>
              <w:framePr w:wrap="auto" w:hAnchor="text" w:yAlign="inline"/>
              <w:rPr>
                <w:i/>
                <w:sz w:val="28"/>
              </w:rPr>
            </w:pPr>
            <w:r w:rsidRPr="00D1205D">
              <w:t>(</w:t>
            </w:r>
            <w:r w:rsidRPr="00D1205D">
              <w:rPr>
                <w:rStyle w:val="ZGSM"/>
              </w:rPr>
              <w:t>Release 1</w:t>
            </w:r>
            <w:r w:rsidR="00384F71">
              <w:rPr>
                <w:rStyle w:val="ZGSM"/>
              </w:rPr>
              <w:t>8</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bookmarkStart w:id="3" w:name="_MON_1684549432"/>
      <w:bookmarkEnd w:id="3"/>
      <w:tr w:rsidR="003A75CC" w:rsidRPr="00D42C6D" w14:paraId="47064438" w14:textId="77777777" w:rsidTr="008956DC">
        <w:trPr>
          <w:cantSplit/>
          <w:trHeight w:hRule="exact" w:val="1531"/>
        </w:trPr>
        <w:tc>
          <w:tcPr>
            <w:tcW w:w="4883" w:type="dxa"/>
            <w:shd w:val="clear" w:color="auto" w:fill="auto"/>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6pt" o:ole="">
                  <v:imagedata r:id="rId9" o:title=""/>
                </v:shape>
                <o:OLEObject Type="Embed" ProgID="Word.Picture.8" ShapeID="_x0000_i1025" DrawAspect="Content" ObjectID="_1788256229" r:id="rId10"/>
              </w:object>
            </w:r>
          </w:p>
        </w:tc>
        <w:tc>
          <w:tcPr>
            <w:tcW w:w="5540" w:type="dxa"/>
            <w:shd w:val="clear" w:color="auto" w:fill="auto"/>
          </w:tcPr>
          <w:p w14:paraId="2E928BB4" w14:textId="0B5A62AB" w:rsidR="003A75CC" w:rsidRPr="00D42C6D" w:rsidRDefault="003A75CC" w:rsidP="008956DC">
            <w:pPr>
              <w:jc w:val="right"/>
            </w:pPr>
            <w:bookmarkStart w:id="4"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4"/>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5"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5"/>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8E442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6"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7"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7"/>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8"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7D6423B2" w:rsidR="003A75CC" w:rsidRPr="00D42C6D" w:rsidRDefault="003A75CC" w:rsidP="008956DC">
            <w:pPr>
              <w:pStyle w:val="FP"/>
              <w:jc w:val="center"/>
              <w:rPr>
                <w:noProof/>
                <w:sz w:val="18"/>
              </w:rPr>
            </w:pPr>
            <w:r w:rsidRPr="00D42C6D">
              <w:rPr>
                <w:noProof/>
                <w:sz w:val="18"/>
              </w:rPr>
              <w:t xml:space="preserve">© </w:t>
            </w:r>
            <w:r>
              <w:rPr>
                <w:noProof/>
                <w:sz w:val="18"/>
              </w:rPr>
              <w:t>202</w:t>
            </w:r>
            <w:r w:rsidR="0061692B">
              <w:rPr>
                <w:noProof/>
                <w:sz w:val="18"/>
              </w:rPr>
              <w:t>4</w:t>
            </w:r>
            <w:r w:rsidRPr="00D42C6D">
              <w:rPr>
                <w:noProof/>
                <w:sz w:val="18"/>
              </w:rPr>
              <w:t>, 3GPP Organizational Partners (ARIB, ATIS, CCSA, ETSI, TSDSI, TTA, TTC).</w:t>
            </w:r>
            <w:bookmarkStart w:id="9" w:name="copyrightaddon"/>
            <w:bookmarkEnd w:id="9"/>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8"/>
          </w:p>
          <w:p w14:paraId="473D9AAA" w14:textId="77777777" w:rsidR="003A75CC" w:rsidRPr="00D42C6D" w:rsidRDefault="003A75CC" w:rsidP="008956DC"/>
        </w:tc>
      </w:tr>
      <w:bookmarkEnd w:id="6"/>
    </w:tbl>
    <w:p w14:paraId="6874C4F6" w14:textId="76470936" w:rsidR="00080512" w:rsidRPr="00D1205D" w:rsidRDefault="003A75CC" w:rsidP="002D7984">
      <w:pPr>
        <w:pStyle w:val="TT"/>
      </w:pPr>
      <w:r w:rsidRPr="00D42C6D">
        <w:br w:type="page"/>
      </w:r>
      <w:r w:rsidR="00080512" w:rsidRPr="00D1205D">
        <w:lastRenderedPageBreak/>
        <w:t>Contents</w:t>
      </w:r>
    </w:p>
    <w:p w14:paraId="51EC0C08" w14:textId="35A9468D" w:rsidR="009A52F9" w:rsidRDefault="005F6A6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9A52F9">
        <w:rPr>
          <w:noProof/>
        </w:rPr>
        <w:t>Foreword</w:t>
      </w:r>
      <w:r w:rsidR="009A52F9">
        <w:rPr>
          <w:noProof/>
        </w:rPr>
        <w:tab/>
      </w:r>
      <w:r w:rsidR="009A52F9">
        <w:rPr>
          <w:noProof/>
        </w:rPr>
        <w:fldChar w:fldCharType="begin" w:fldLock="1"/>
      </w:r>
      <w:r w:rsidR="009A52F9">
        <w:rPr>
          <w:noProof/>
        </w:rPr>
        <w:instrText xml:space="preserve"> PAGEREF _Toc177643227 \h </w:instrText>
      </w:r>
      <w:r w:rsidR="009A52F9">
        <w:rPr>
          <w:noProof/>
        </w:rPr>
      </w:r>
      <w:r w:rsidR="009A52F9">
        <w:rPr>
          <w:noProof/>
        </w:rPr>
        <w:fldChar w:fldCharType="separate"/>
      </w:r>
      <w:r w:rsidR="009A52F9">
        <w:rPr>
          <w:noProof/>
        </w:rPr>
        <w:t>8</w:t>
      </w:r>
      <w:r w:rsidR="009A52F9">
        <w:rPr>
          <w:noProof/>
        </w:rPr>
        <w:fldChar w:fldCharType="end"/>
      </w:r>
    </w:p>
    <w:p w14:paraId="67966C6A" w14:textId="56616ACD" w:rsidR="009A52F9" w:rsidRDefault="009A52F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_Toc177643228 \h </w:instrText>
      </w:r>
      <w:r>
        <w:rPr>
          <w:noProof/>
        </w:rPr>
      </w:r>
      <w:r>
        <w:rPr>
          <w:noProof/>
        </w:rPr>
        <w:fldChar w:fldCharType="separate"/>
      </w:r>
      <w:r>
        <w:rPr>
          <w:noProof/>
        </w:rPr>
        <w:t>9</w:t>
      </w:r>
      <w:r>
        <w:rPr>
          <w:noProof/>
        </w:rPr>
        <w:fldChar w:fldCharType="end"/>
      </w:r>
    </w:p>
    <w:p w14:paraId="10CA12BA" w14:textId="133B9C97" w:rsidR="009A52F9" w:rsidRDefault="009A52F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_Toc177643229 \h </w:instrText>
      </w:r>
      <w:r>
        <w:rPr>
          <w:noProof/>
        </w:rPr>
      </w:r>
      <w:r>
        <w:rPr>
          <w:noProof/>
        </w:rPr>
        <w:fldChar w:fldCharType="separate"/>
      </w:r>
      <w:r>
        <w:rPr>
          <w:noProof/>
        </w:rPr>
        <w:t>9</w:t>
      </w:r>
      <w:r>
        <w:rPr>
          <w:noProof/>
        </w:rPr>
        <w:fldChar w:fldCharType="end"/>
      </w:r>
    </w:p>
    <w:p w14:paraId="333D127B" w14:textId="71E8F39B" w:rsidR="009A52F9" w:rsidRDefault="009A52F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_Toc177643230 \h </w:instrText>
      </w:r>
      <w:r>
        <w:rPr>
          <w:noProof/>
        </w:rPr>
      </w:r>
      <w:r>
        <w:rPr>
          <w:noProof/>
        </w:rPr>
        <w:fldChar w:fldCharType="separate"/>
      </w:r>
      <w:r>
        <w:rPr>
          <w:noProof/>
        </w:rPr>
        <w:t>11</w:t>
      </w:r>
      <w:r>
        <w:rPr>
          <w:noProof/>
        </w:rPr>
        <w:fldChar w:fldCharType="end"/>
      </w:r>
    </w:p>
    <w:p w14:paraId="48FAD944" w14:textId="7AAA3D1B" w:rsidR="009A52F9" w:rsidRDefault="009A52F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_Toc177643231 \h </w:instrText>
      </w:r>
      <w:r>
        <w:rPr>
          <w:noProof/>
        </w:rPr>
      </w:r>
      <w:r>
        <w:rPr>
          <w:noProof/>
        </w:rPr>
        <w:fldChar w:fldCharType="separate"/>
      </w:r>
      <w:r>
        <w:rPr>
          <w:noProof/>
        </w:rPr>
        <w:t>11</w:t>
      </w:r>
      <w:r>
        <w:rPr>
          <w:noProof/>
        </w:rPr>
        <w:fldChar w:fldCharType="end"/>
      </w:r>
    </w:p>
    <w:p w14:paraId="5A6DE4B6" w14:textId="1A75ED15" w:rsidR="009A52F9" w:rsidRDefault="009A52F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_Toc177643232 \h </w:instrText>
      </w:r>
      <w:r>
        <w:rPr>
          <w:noProof/>
        </w:rPr>
      </w:r>
      <w:r>
        <w:rPr>
          <w:noProof/>
        </w:rPr>
        <w:fldChar w:fldCharType="separate"/>
      </w:r>
      <w:r>
        <w:rPr>
          <w:noProof/>
        </w:rPr>
        <w:t>12</w:t>
      </w:r>
      <w:r>
        <w:rPr>
          <w:noProof/>
        </w:rPr>
        <w:fldChar w:fldCharType="end"/>
      </w:r>
    </w:p>
    <w:p w14:paraId="44EC003F" w14:textId="0DD1B14D" w:rsidR="009A52F9" w:rsidRDefault="009A52F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fldLock="1"/>
      </w:r>
      <w:r>
        <w:rPr>
          <w:noProof/>
        </w:rPr>
        <w:instrText xml:space="preserve"> PAGEREF _Toc177643233 \h </w:instrText>
      </w:r>
      <w:r>
        <w:rPr>
          <w:noProof/>
        </w:rPr>
      </w:r>
      <w:r>
        <w:rPr>
          <w:noProof/>
        </w:rPr>
        <w:fldChar w:fldCharType="separate"/>
      </w:r>
      <w:r>
        <w:rPr>
          <w:noProof/>
        </w:rPr>
        <w:t>12</w:t>
      </w:r>
      <w:r>
        <w:rPr>
          <w:noProof/>
        </w:rPr>
        <w:fldChar w:fldCharType="end"/>
      </w:r>
    </w:p>
    <w:p w14:paraId="2CD23A78" w14:textId="1181441B"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_Toc177643234 \h </w:instrText>
      </w:r>
      <w:r>
        <w:rPr>
          <w:noProof/>
        </w:rPr>
      </w:r>
      <w:r>
        <w:rPr>
          <w:noProof/>
        </w:rPr>
        <w:fldChar w:fldCharType="separate"/>
      </w:r>
      <w:r>
        <w:rPr>
          <w:noProof/>
        </w:rPr>
        <w:t>12</w:t>
      </w:r>
      <w:r>
        <w:rPr>
          <w:noProof/>
        </w:rPr>
        <w:fldChar w:fldCharType="end"/>
      </w:r>
    </w:p>
    <w:p w14:paraId="1819CF4F" w14:textId="37002CD7"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fldLock="1"/>
      </w:r>
      <w:r>
        <w:rPr>
          <w:noProof/>
        </w:rPr>
        <w:instrText xml:space="preserve"> PAGEREF _Toc177643235 \h </w:instrText>
      </w:r>
      <w:r>
        <w:rPr>
          <w:noProof/>
        </w:rPr>
      </w:r>
      <w:r>
        <w:rPr>
          <w:noProof/>
        </w:rPr>
        <w:fldChar w:fldCharType="separate"/>
      </w:r>
      <w:r>
        <w:rPr>
          <w:noProof/>
        </w:rPr>
        <w:t>12</w:t>
      </w:r>
      <w:r>
        <w:rPr>
          <w:noProof/>
        </w:rPr>
        <w:fldChar w:fldCharType="end"/>
      </w:r>
    </w:p>
    <w:p w14:paraId="3132C8A4" w14:textId="64888E06"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 reserved and special characters</w:t>
      </w:r>
      <w:r>
        <w:rPr>
          <w:noProof/>
        </w:rPr>
        <w:tab/>
      </w:r>
      <w:r>
        <w:rPr>
          <w:noProof/>
        </w:rPr>
        <w:fldChar w:fldCharType="begin" w:fldLock="1"/>
      </w:r>
      <w:r>
        <w:rPr>
          <w:noProof/>
        </w:rPr>
        <w:instrText xml:space="preserve"> PAGEREF _Toc177643236 \h </w:instrText>
      </w:r>
      <w:r>
        <w:rPr>
          <w:noProof/>
        </w:rPr>
      </w:r>
      <w:r>
        <w:rPr>
          <w:noProof/>
        </w:rPr>
        <w:fldChar w:fldCharType="separate"/>
      </w:r>
      <w:r>
        <w:rPr>
          <w:noProof/>
        </w:rPr>
        <w:t>12</w:t>
      </w:r>
      <w:r>
        <w:rPr>
          <w:noProof/>
        </w:rPr>
        <w:fldChar w:fldCharType="end"/>
      </w:r>
    </w:p>
    <w:p w14:paraId="0448053D" w14:textId="7D12BF8C"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fldLock="1"/>
      </w:r>
      <w:r>
        <w:rPr>
          <w:noProof/>
        </w:rPr>
        <w:instrText xml:space="preserve"> PAGEREF _Toc177643237 \h </w:instrText>
      </w:r>
      <w:r>
        <w:rPr>
          <w:noProof/>
        </w:rPr>
      </w:r>
      <w:r>
        <w:rPr>
          <w:noProof/>
        </w:rPr>
        <w:fldChar w:fldCharType="separate"/>
      </w:r>
      <w:r>
        <w:rPr>
          <w:noProof/>
        </w:rPr>
        <w:t>12</w:t>
      </w:r>
      <w:r>
        <w:rPr>
          <w:noProof/>
        </w:rPr>
        <w:fldChar w:fldCharType="end"/>
      </w:r>
    </w:p>
    <w:p w14:paraId="59FD977A" w14:textId="7631B0ED" w:rsidR="009A52F9" w:rsidRDefault="009A52F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Architecture Overview</w:t>
      </w:r>
      <w:r>
        <w:rPr>
          <w:noProof/>
        </w:rPr>
        <w:tab/>
      </w:r>
      <w:r>
        <w:rPr>
          <w:noProof/>
        </w:rPr>
        <w:fldChar w:fldCharType="begin" w:fldLock="1"/>
      </w:r>
      <w:r>
        <w:rPr>
          <w:noProof/>
        </w:rPr>
        <w:instrText xml:space="preserve"> PAGEREF _Toc177643238 \h </w:instrText>
      </w:r>
      <w:r>
        <w:rPr>
          <w:noProof/>
        </w:rPr>
      </w:r>
      <w:r>
        <w:rPr>
          <w:noProof/>
        </w:rPr>
        <w:fldChar w:fldCharType="separate"/>
      </w:r>
      <w:r>
        <w:rPr>
          <w:noProof/>
        </w:rPr>
        <w:t>13</w:t>
      </w:r>
      <w:r>
        <w:rPr>
          <w:noProof/>
        </w:rPr>
        <w:fldChar w:fldCharType="end"/>
      </w:r>
    </w:p>
    <w:p w14:paraId="70A90480" w14:textId="7592815D" w:rsidR="009A52F9" w:rsidRDefault="009A52F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Services</w:t>
      </w:r>
      <w:r>
        <w:rPr>
          <w:noProof/>
        </w:rPr>
        <w:tab/>
      </w:r>
      <w:r>
        <w:rPr>
          <w:noProof/>
        </w:rPr>
        <w:fldChar w:fldCharType="begin" w:fldLock="1"/>
      </w:r>
      <w:r>
        <w:rPr>
          <w:noProof/>
        </w:rPr>
        <w:instrText xml:space="preserve"> PAGEREF _Toc177643239 \h </w:instrText>
      </w:r>
      <w:r>
        <w:rPr>
          <w:noProof/>
        </w:rPr>
      </w:r>
      <w:r>
        <w:rPr>
          <w:noProof/>
        </w:rPr>
        <w:fldChar w:fldCharType="separate"/>
      </w:r>
      <w:r>
        <w:rPr>
          <w:noProof/>
        </w:rPr>
        <w:t>13</w:t>
      </w:r>
      <w:r>
        <w:rPr>
          <w:noProof/>
        </w:rPr>
        <w:fldChar w:fldCharType="end"/>
      </w:r>
    </w:p>
    <w:p w14:paraId="1F1E92E5" w14:textId="6EB58C88" w:rsidR="009A52F9" w:rsidRDefault="009A52F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Interfaces</w:t>
      </w:r>
      <w:r>
        <w:rPr>
          <w:noProof/>
        </w:rPr>
        <w:tab/>
      </w:r>
      <w:r>
        <w:rPr>
          <w:noProof/>
        </w:rPr>
        <w:fldChar w:fldCharType="begin" w:fldLock="1"/>
      </w:r>
      <w:r>
        <w:rPr>
          <w:noProof/>
        </w:rPr>
        <w:instrText xml:space="preserve"> PAGEREF _Toc177643240 \h </w:instrText>
      </w:r>
      <w:r>
        <w:rPr>
          <w:noProof/>
        </w:rPr>
      </w:r>
      <w:r>
        <w:rPr>
          <w:noProof/>
        </w:rPr>
        <w:fldChar w:fldCharType="separate"/>
      </w:r>
      <w:r>
        <w:rPr>
          <w:noProof/>
        </w:rPr>
        <w:t>13</w:t>
      </w:r>
      <w:r>
        <w:rPr>
          <w:noProof/>
        </w:rPr>
        <w:fldChar w:fldCharType="end"/>
      </w:r>
    </w:p>
    <w:p w14:paraId="72F62059" w14:textId="02D167FA" w:rsidR="009A52F9" w:rsidRDefault="009A52F9">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Framework</w:t>
      </w:r>
      <w:r>
        <w:rPr>
          <w:noProof/>
        </w:rPr>
        <w:tab/>
      </w:r>
      <w:r>
        <w:rPr>
          <w:noProof/>
        </w:rPr>
        <w:fldChar w:fldCharType="begin" w:fldLock="1"/>
      </w:r>
      <w:r>
        <w:rPr>
          <w:noProof/>
        </w:rPr>
        <w:instrText xml:space="preserve"> PAGEREF _Toc177643241 \h </w:instrText>
      </w:r>
      <w:r>
        <w:rPr>
          <w:noProof/>
        </w:rPr>
      </w:r>
      <w:r>
        <w:rPr>
          <w:noProof/>
        </w:rPr>
        <w:fldChar w:fldCharType="separate"/>
      </w:r>
      <w:r>
        <w:rPr>
          <w:noProof/>
        </w:rPr>
        <w:t>13</w:t>
      </w:r>
      <w:r>
        <w:rPr>
          <w:noProof/>
        </w:rPr>
        <w:fldChar w:fldCharType="end"/>
      </w:r>
    </w:p>
    <w:p w14:paraId="6743E945" w14:textId="4D8FDA45"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_Toc177643242 \h </w:instrText>
      </w:r>
      <w:r>
        <w:rPr>
          <w:noProof/>
        </w:rPr>
      </w:r>
      <w:r>
        <w:rPr>
          <w:noProof/>
        </w:rPr>
        <w:fldChar w:fldCharType="separate"/>
      </w:r>
      <w:r>
        <w:rPr>
          <w:noProof/>
        </w:rPr>
        <w:t>13</w:t>
      </w:r>
      <w:r>
        <w:rPr>
          <w:noProof/>
        </w:rPr>
        <w:fldChar w:fldCharType="end"/>
      </w:r>
    </w:p>
    <w:p w14:paraId="3358EE7C" w14:textId="64B8BBD1"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Advertisement URI</w:t>
      </w:r>
      <w:r>
        <w:rPr>
          <w:noProof/>
        </w:rPr>
        <w:tab/>
      </w:r>
      <w:r>
        <w:rPr>
          <w:noProof/>
        </w:rPr>
        <w:fldChar w:fldCharType="begin" w:fldLock="1"/>
      </w:r>
      <w:r>
        <w:rPr>
          <w:noProof/>
        </w:rPr>
        <w:instrText xml:space="preserve"> PAGEREF _Toc177643243 \h </w:instrText>
      </w:r>
      <w:r>
        <w:rPr>
          <w:noProof/>
        </w:rPr>
      </w:r>
      <w:r>
        <w:rPr>
          <w:noProof/>
        </w:rPr>
        <w:fldChar w:fldCharType="separate"/>
      </w:r>
      <w:r>
        <w:rPr>
          <w:noProof/>
        </w:rPr>
        <w:t>13</w:t>
      </w:r>
      <w:r>
        <w:rPr>
          <w:noProof/>
        </w:rPr>
        <w:fldChar w:fldCharType="end"/>
      </w:r>
    </w:p>
    <w:p w14:paraId="75C1CC88" w14:textId="331999A3" w:rsidR="009A52F9" w:rsidRDefault="009A52F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Protocols Over Service Based Interfaces</w:t>
      </w:r>
      <w:r>
        <w:rPr>
          <w:noProof/>
        </w:rPr>
        <w:tab/>
      </w:r>
      <w:r>
        <w:rPr>
          <w:noProof/>
        </w:rPr>
        <w:fldChar w:fldCharType="begin" w:fldLock="1"/>
      </w:r>
      <w:r>
        <w:rPr>
          <w:noProof/>
        </w:rPr>
        <w:instrText xml:space="preserve"> PAGEREF _Toc177643244 \h </w:instrText>
      </w:r>
      <w:r>
        <w:rPr>
          <w:noProof/>
        </w:rPr>
      </w:r>
      <w:r>
        <w:rPr>
          <w:noProof/>
        </w:rPr>
        <w:fldChar w:fldCharType="separate"/>
      </w:r>
      <w:r>
        <w:rPr>
          <w:noProof/>
        </w:rPr>
        <w:t>14</w:t>
      </w:r>
      <w:r>
        <w:rPr>
          <w:noProof/>
        </w:rPr>
        <w:fldChar w:fldCharType="end"/>
      </w:r>
    </w:p>
    <w:p w14:paraId="26D0742B" w14:textId="3E9FDD42" w:rsidR="009A52F9" w:rsidRDefault="009A52F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Stack Overview</w:t>
      </w:r>
      <w:r>
        <w:rPr>
          <w:noProof/>
        </w:rPr>
        <w:tab/>
      </w:r>
      <w:r>
        <w:rPr>
          <w:noProof/>
        </w:rPr>
        <w:fldChar w:fldCharType="begin" w:fldLock="1"/>
      </w:r>
      <w:r>
        <w:rPr>
          <w:noProof/>
        </w:rPr>
        <w:instrText xml:space="preserve"> PAGEREF _Toc177643245 \h </w:instrText>
      </w:r>
      <w:r>
        <w:rPr>
          <w:noProof/>
        </w:rPr>
      </w:r>
      <w:r>
        <w:rPr>
          <w:noProof/>
        </w:rPr>
        <w:fldChar w:fldCharType="separate"/>
      </w:r>
      <w:r>
        <w:rPr>
          <w:noProof/>
        </w:rPr>
        <w:t>14</w:t>
      </w:r>
      <w:r>
        <w:rPr>
          <w:noProof/>
        </w:rPr>
        <w:fldChar w:fldCharType="end"/>
      </w:r>
    </w:p>
    <w:p w14:paraId="26056BB7" w14:textId="3FAB96D6" w:rsidR="009A52F9" w:rsidRDefault="009A52F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Protocol</w:t>
      </w:r>
      <w:r>
        <w:rPr>
          <w:noProof/>
        </w:rPr>
        <w:tab/>
      </w:r>
      <w:r>
        <w:rPr>
          <w:noProof/>
        </w:rPr>
        <w:fldChar w:fldCharType="begin" w:fldLock="1"/>
      </w:r>
      <w:r>
        <w:rPr>
          <w:noProof/>
        </w:rPr>
        <w:instrText xml:space="preserve"> PAGEREF _Toc177643246 \h </w:instrText>
      </w:r>
      <w:r>
        <w:rPr>
          <w:noProof/>
        </w:rPr>
      </w:r>
      <w:r>
        <w:rPr>
          <w:noProof/>
        </w:rPr>
        <w:fldChar w:fldCharType="separate"/>
      </w:r>
      <w:r>
        <w:rPr>
          <w:noProof/>
        </w:rPr>
        <w:t>14</w:t>
      </w:r>
      <w:r>
        <w:rPr>
          <w:noProof/>
        </w:rPr>
        <w:fldChar w:fldCharType="end"/>
      </w:r>
    </w:p>
    <w:p w14:paraId="39021A02" w14:textId="09F17D20"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_Toc177643247 \h </w:instrText>
      </w:r>
      <w:r>
        <w:rPr>
          <w:noProof/>
        </w:rPr>
      </w:r>
      <w:r>
        <w:rPr>
          <w:noProof/>
        </w:rPr>
        <w:fldChar w:fldCharType="separate"/>
      </w:r>
      <w:r>
        <w:rPr>
          <w:noProof/>
        </w:rPr>
        <w:t>14</w:t>
      </w:r>
      <w:r>
        <w:rPr>
          <w:noProof/>
        </w:rPr>
        <w:fldChar w:fldCharType="end"/>
      </w:r>
    </w:p>
    <w:p w14:paraId="20AC7FFE" w14:textId="59F17C7C"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_Toc177643248 \h </w:instrText>
      </w:r>
      <w:r>
        <w:rPr>
          <w:noProof/>
        </w:rPr>
      </w:r>
      <w:r>
        <w:rPr>
          <w:noProof/>
        </w:rPr>
        <w:fldChar w:fldCharType="separate"/>
      </w:r>
      <w:r>
        <w:rPr>
          <w:noProof/>
        </w:rPr>
        <w:t>14</w:t>
      </w:r>
      <w:r>
        <w:rPr>
          <w:noProof/>
        </w:rPr>
        <w:fldChar w:fldCharType="end"/>
      </w:r>
    </w:p>
    <w:p w14:paraId="14B6EEC5" w14:textId="13309915"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_Toc177643249 \h </w:instrText>
      </w:r>
      <w:r>
        <w:rPr>
          <w:noProof/>
        </w:rPr>
      </w:r>
      <w:r>
        <w:rPr>
          <w:noProof/>
        </w:rPr>
        <w:fldChar w:fldCharType="separate"/>
      </w:r>
      <w:r>
        <w:rPr>
          <w:noProof/>
        </w:rPr>
        <w:t>14</w:t>
      </w:r>
      <w:r>
        <w:rPr>
          <w:noProof/>
        </w:rPr>
        <w:fldChar w:fldCharType="end"/>
      </w:r>
    </w:p>
    <w:p w14:paraId="48F2B795" w14:textId="2F04E6E1"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Mandatory to support HTTP standard headers</w:t>
      </w:r>
      <w:r>
        <w:rPr>
          <w:noProof/>
        </w:rPr>
        <w:tab/>
      </w:r>
      <w:r>
        <w:rPr>
          <w:noProof/>
        </w:rPr>
        <w:fldChar w:fldCharType="begin" w:fldLock="1"/>
      </w:r>
      <w:r>
        <w:rPr>
          <w:noProof/>
        </w:rPr>
        <w:instrText xml:space="preserve"> PAGEREF _Toc177643250 \h </w:instrText>
      </w:r>
      <w:r>
        <w:rPr>
          <w:noProof/>
        </w:rPr>
      </w:r>
      <w:r>
        <w:rPr>
          <w:noProof/>
        </w:rPr>
        <w:fldChar w:fldCharType="separate"/>
      </w:r>
      <w:r>
        <w:rPr>
          <w:noProof/>
        </w:rPr>
        <w:t>15</w:t>
      </w:r>
      <w:r>
        <w:rPr>
          <w:noProof/>
        </w:rPr>
        <w:fldChar w:fldCharType="end"/>
      </w:r>
    </w:p>
    <w:p w14:paraId="2279BBED" w14:textId="3BF7C602"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_Toc177643251 \h </w:instrText>
      </w:r>
      <w:r>
        <w:rPr>
          <w:noProof/>
        </w:rPr>
      </w:r>
      <w:r>
        <w:rPr>
          <w:noProof/>
        </w:rPr>
        <w:fldChar w:fldCharType="separate"/>
      </w:r>
      <w:r>
        <w:rPr>
          <w:noProof/>
        </w:rPr>
        <w:t>18</w:t>
      </w:r>
      <w:r>
        <w:rPr>
          <w:noProof/>
        </w:rPr>
        <w:fldChar w:fldCharType="end"/>
      </w:r>
    </w:p>
    <w:p w14:paraId="332B430C" w14:textId="6FD1045D"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_Toc177643252 \h </w:instrText>
      </w:r>
      <w:r>
        <w:rPr>
          <w:noProof/>
        </w:rPr>
      </w:r>
      <w:r>
        <w:rPr>
          <w:noProof/>
        </w:rPr>
        <w:fldChar w:fldCharType="separate"/>
      </w:r>
      <w:r>
        <w:rPr>
          <w:noProof/>
        </w:rPr>
        <w:t>18</w:t>
      </w:r>
      <w:r>
        <w:rPr>
          <w:noProof/>
        </w:rPr>
        <w:fldChar w:fldCharType="end"/>
      </w:r>
    </w:p>
    <w:p w14:paraId="1DB7F5EF" w14:textId="7E112987"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Mandatory to support custom headers</w:t>
      </w:r>
      <w:r>
        <w:rPr>
          <w:noProof/>
        </w:rPr>
        <w:tab/>
      </w:r>
      <w:r>
        <w:rPr>
          <w:noProof/>
        </w:rPr>
        <w:fldChar w:fldCharType="begin" w:fldLock="1"/>
      </w:r>
      <w:r>
        <w:rPr>
          <w:noProof/>
        </w:rPr>
        <w:instrText xml:space="preserve"> PAGEREF _Toc177643253 \h </w:instrText>
      </w:r>
      <w:r>
        <w:rPr>
          <w:noProof/>
        </w:rPr>
      </w:r>
      <w:r>
        <w:rPr>
          <w:noProof/>
        </w:rPr>
        <w:fldChar w:fldCharType="separate"/>
      </w:r>
      <w:r>
        <w:rPr>
          <w:noProof/>
        </w:rPr>
        <w:t>19</w:t>
      </w:r>
      <w:r>
        <w:rPr>
          <w:noProof/>
        </w:rPr>
        <w:fldChar w:fldCharType="end"/>
      </w:r>
    </w:p>
    <w:p w14:paraId="35628BBF" w14:textId="193ABF07"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_Toc177643254 \h </w:instrText>
      </w:r>
      <w:r>
        <w:rPr>
          <w:noProof/>
        </w:rPr>
      </w:r>
      <w:r>
        <w:rPr>
          <w:noProof/>
        </w:rPr>
        <w:fldChar w:fldCharType="separate"/>
      </w:r>
      <w:r>
        <w:rPr>
          <w:noProof/>
        </w:rPr>
        <w:t>19</w:t>
      </w:r>
      <w:r>
        <w:rPr>
          <w:noProof/>
        </w:rPr>
        <w:fldChar w:fldCharType="end"/>
      </w:r>
    </w:p>
    <w:p w14:paraId="2097E186" w14:textId="51B7246C"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_Toc177643255 \h </w:instrText>
      </w:r>
      <w:r>
        <w:rPr>
          <w:noProof/>
        </w:rPr>
      </w:r>
      <w:r>
        <w:rPr>
          <w:noProof/>
        </w:rPr>
        <w:fldChar w:fldCharType="separate"/>
      </w:r>
      <w:r>
        <w:rPr>
          <w:noProof/>
        </w:rPr>
        <w:t>24</w:t>
      </w:r>
      <w:r>
        <w:rPr>
          <w:noProof/>
        </w:rPr>
        <w:fldChar w:fldCharType="end"/>
      </w:r>
    </w:p>
    <w:p w14:paraId="7DB3A1ED" w14:textId="6A4AC864"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3gpp-Sbi-Callback</w:t>
      </w:r>
      <w:r>
        <w:rPr>
          <w:noProof/>
        </w:rPr>
        <w:tab/>
      </w:r>
      <w:r>
        <w:rPr>
          <w:noProof/>
        </w:rPr>
        <w:fldChar w:fldCharType="begin" w:fldLock="1"/>
      </w:r>
      <w:r>
        <w:rPr>
          <w:noProof/>
        </w:rPr>
        <w:instrText xml:space="preserve"> PAGEREF _Toc177643256 \h </w:instrText>
      </w:r>
      <w:r>
        <w:rPr>
          <w:noProof/>
        </w:rPr>
      </w:r>
      <w:r>
        <w:rPr>
          <w:noProof/>
        </w:rPr>
        <w:fldChar w:fldCharType="separate"/>
      </w:r>
      <w:r>
        <w:rPr>
          <w:noProof/>
        </w:rPr>
        <w:t>24</w:t>
      </w:r>
      <w:r>
        <w:rPr>
          <w:noProof/>
        </w:rPr>
        <w:fldChar w:fldCharType="end"/>
      </w:r>
    </w:p>
    <w:p w14:paraId="6F57EF8A" w14:textId="2E0AD536"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3gpp-Sbi-Target-apiRoot</w:t>
      </w:r>
      <w:r>
        <w:rPr>
          <w:noProof/>
        </w:rPr>
        <w:tab/>
      </w:r>
      <w:r>
        <w:rPr>
          <w:noProof/>
        </w:rPr>
        <w:fldChar w:fldCharType="begin" w:fldLock="1"/>
      </w:r>
      <w:r>
        <w:rPr>
          <w:noProof/>
        </w:rPr>
        <w:instrText xml:space="preserve"> PAGEREF _Toc177643257 \h </w:instrText>
      </w:r>
      <w:r>
        <w:rPr>
          <w:noProof/>
        </w:rPr>
      </w:r>
      <w:r>
        <w:rPr>
          <w:noProof/>
        </w:rPr>
        <w:fldChar w:fldCharType="separate"/>
      </w:r>
      <w:r>
        <w:rPr>
          <w:noProof/>
        </w:rPr>
        <w:t>25</w:t>
      </w:r>
      <w:r>
        <w:rPr>
          <w:noProof/>
        </w:rPr>
        <w:fldChar w:fldCharType="end"/>
      </w:r>
    </w:p>
    <w:p w14:paraId="1B8D7772" w14:textId="2B661DC5"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3gpp-Sbi-Routing-Binding</w:t>
      </w:r>
      <w:r>
        <w:rPr>
          <w:noProof/>
        </w:rPr>
        <w:tab/>
      </w:r>
      <w:r>
        <w:rPr>
          <w:noProof/>
        </w:rPr>
        <w:fldChar w:fldCharType="begin" w:fldLock="1"/>
      </w:r>
      <w:r>
        <w:rPr>
          <w:noProof/>
        </w:rPr>
        <w:instrText xml:space="preserve"> PAGEREF _Toc177643258 \h </w:instrText>
      </w:r>
      <w:r>
        <w:rPr>
          <w:noProof/>
        </w:rPr>
      </w:r>
      <w:r>
        <w:rPr>
          <w:noProof/>
        </w:rPr>
        <w:fldChar w:fldCharType="separate"/>
      </w:r>
      <w:r>
        <w:rPr>
          <w:noProof/>
        </w:rPr>
        <w:t>25</w:t>
      </w:r>
      <w:r>
        <w:rPr>
          <w:noProof/>
        </w:rPr>
        <w:fldChar w:fldCharType="end"/>
      </w:r>
    </w:p>
    <w:p w14:paraId="1D2C2310" w14:textId="2FE6EBA3"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w:t>
      </w:r>
      <w:r>
        <w:rPr>
          <w:noProof/>
        </w:rPr>
        <w:tab/>
      </w:r>
      <w:r>
        <w:rPr>
          <w:noProof/>
        </w:rPr>
        <w:fldChar w:fldCharType="begin" w:fldLock="1"/>
      </w:r>
      <w:r>
        <w:rPr>
          <w:noProof/>
        </w:rPr>
        <w:instrText xml:space="preserve"> PAGEREF _Toc177643259 \h </w:instrText>
      </w:r>
      <w:r>
        <w:rPr>
          <w:noProof/>
        </w:rPr>
      </w:r>
      <w:r>
        <w:rPr>
          <w:noProof/>
        </w:rPr>
        <w:fldChar w:fldCharType="separate"/>
      </w:r>
      <w:r>
        <w:rPr>
          <w:noProof/>
        </w:rPr>
        <w:t>26</w:t>
      </w:r>
      <w:r>
        <w:rPr>
          <w:noProof/>
        </w:rPr>
        <w:fldChar w:fldCharType="end"/>
      </w:r>
    </w:p>
    <w:p w14:paraId="4149DDB3" w14:textId="45E8805E"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5.2.3.2.7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3gpp-Sbi-Discovery</w:t>
      </w:r>
      <w:r>
        <w:rPr>
          <w:noProof/>
        </w:rPr>
        <w:tab/>
      </w:r>
      <w:r>
        <w:rPr>
          <w:noProof/>
        </w:rPr>
        <w:fldChar w:fldCharType="begin" w:fldLock="1"/>
      </w:r>
      <w:r>
        <w:rPr>
          <w:noProof/>
        </w:rPr>
        <w:instrText xml:space="preserve"> PAGEREF _Toc177643260 \h </w:instrText>
      </w:r>
      <w:r>
        <w:rPr>
          <w:noProof/>
        </w:rPr>
      </w:r>
      <w:r>
        <w:rPr>
          <w:noProof/>
        </w:rPr>
        <w:fldChar w:fldCharType="separate"/>
      </w:r>
      <w:r>
        <w:rPr>
          <w:noProof/>
        </w:rPr>
        <w:t>30</w:t>
      </w:r>
      <w:r>
        <w:rPr>
          <w:noProof/>
        </w:rPr>
        <w:fldChar w:fldCharType="end"/>
      </w:r>
    </w:p>
    <w:p w14:paraId="49CB0168" w14:textId="171CBEDD"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5.2.3.2.8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3gpp-Sbi-Producer-Id</w:t>
      </w:r>
      <w:r>
        <w:rPr>
          <w:noProof/>
        </w:rPr>
        <w:tab/>
      </w:r>
      <w:r>
        <w:rPr>
          <w:noProof/>
        </w:rPr>
        <w:fldChar w:fldCharType="begin" w:fldLock="1"/>
      </w:r>
      <w:r>
        <w:rPr>
          <w:noProof/>
        </w:rPr>
        <w:instrText xml:space="preserve"> PAGEREF _Toc177643261 \h </w:instrText>
      </w:r>
      <w:r>
        <w:rPr>
          <w:noProof/>
        </w:rPr>
      </w:r>
      <w:r>
        <w:rPr>
          <w:noProof/>
        </w:rPr>
        <w:fldChar w:fldCharType="separate"/>
      </w:r>
      <w:r>
        <w:rPr>
          <w:noProof/>
        </w:rPr>
        <w:t>31</w:t>
      </w:r>
      <w:r>
        <w:rPr>
          <w:noProof/>
        </w:rPr>
        <w:fldChar w:fldCharType="end"/>
      </w:r>
    </w:p>
    <w:p w14:paraId="0C01C368" w14:textId="74E0698E"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5.2.3.2.9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3gpp-Sbi-Oci</w:t>
      </w:r>
      <w:r>
        <w:rPr>
          <w:noProof/>
        </w:rPr>
        <w:tab/>
      </w:r>
      <w:r>
        <w:rPr>
          <w:noProof/>
        </w:rPr>
        <w:fldChar w:fldCharType="begin" w:fldLock="1"/>
      </w:r>
      <w:r>
        <w:rPr>
          <w:noProof/>
        </w:rPr>
        <w:instrText xml:space="preserve"> PAGEREF _Toc177643262 \h </w:instrText>
      </w:r>
      <w:r>
        <w:rPr>
          <w:noProof/>
        </w:rPr>
      </w:r>
      <w:r>
        <w:rPr>
          <w:noProof/>
        </w:rPr>
        <w:fldChar w:fldCharType="separate"/>
      </w:r>
      <w:r>
        <w:rPr>
          <w:noProof/>
        </w:rPr>
        <w:t>32</w:t>
      </w:r>
      <w:r>
        <w:rPr>
          <w:noProof/>
        </w:rPr>
        <w:fldChar w:fldCharType="end"/>
      </w:r>
    </w:p>
    <w:p w14:paraId="3AB23157" w14:textId="3DD199FE"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5.2.3.2.10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3gpp-Sbi-Lci</w:t>
      </w:r>
      <w:r>
        <w:rPr>
          <w:noProof/>
        </w:rPr>
        <w:tab/>
      </w:r>
      <w:r>
        <w:rPr>
          <w:noProof/>
        </w:rPr>
        <w:fldChar w:fldCharType="begin" w:fldLock="1"/>
      </w:r>
      <w:r>
        <w:rPr>
          <w:noProof/>
        </w:rPr>
        <w:instrText xml:space="preserve"> PAGEREF _Toc177643263 \h </w:instrText>
      </w:r>
      <w:r>
        <w:rPr>
          <w:noProof/>
        </w:rPr>
      </w:r>
      <w:r>
        <w:rPr>
          <w:noProof/>
        </w:rPr>
        <w:fldChar w:fldCharType="separate"/>
      </w:r>
      <w:r>
        <w:rPr>
          <w:noProof/>
        </w:rPr>
        <w:t>34</w:t>
      </w:r>
      <w:r>
        <w:rPr>
          <w:noProof/>
        </w:rPr>
        <w:fldChar w:fldCharType="end"/>
      </w:r>
    </w:p>
    <w:p w14:paraId="611BB829" w14:textId="784F61E4"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5.2.3.2.11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3gpp-Sbi-Client-Credentials</w:t>
      </w:r>
      <w:r>
        <w:rPr>
          <w:noProof/>
        </w:rPr>
        <w:tab/>
      </w:r>
      <w:r>
        <w:rPr>
          <w:noProof/>
        </w:rPr>
        <w:fldChar w:fldCharType="begin" w:fldLock="1"/>
      </w:r>
      <w:r>
        <w:rPr>
          <w:noProof/>
        </w:rPr>
        <w:instrText xml:space="preserve"> PAGEREF _Toc177643264 \h </w:instrText>
      </w:r>
      <w:r>
        <w:rPr>
          <w:noProof/>
        </w:rPr>
      </w:r>
      <w:r>
        <w:rPr>
          <w:noProof/>
        </w:rPr>
        <w:fldChar w:fldCharType="separate"/>
      </w:r>
      <w:r>
        <w:rPr>
          <w:noProof/>
        </w:rPr>
        <w:t>36</w:t>
      </w:r>
      <w:r>
        <w:rPr>
          <w:noProof/>
        </w:rPr>
        <w:fldChar w:fldCharType="end"/>
      </w:r>
    </w:p>
    <w:p w14:paraId="7F74E9C3" w14:textId="3397671E"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5.2.3.2.12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w:t>
      </w:r>
      <w:r>
        <w:rPr>
          <w:noProof/>
        </w:rPr>
        <w:tab/>
      </w:r>
      <w:r>
        <w:rPr>
          <w:noProof/>
        </w:rPr>
        <w:fldChar w:fldCharType="begin" w:fldLock="1"/>
      </w:r>
      <w:r>
        <w:rPr>
          <w:noProof/>
        </w:rPr>
        <w:instrText xml:space="preserve"> PAGEREF _Toc177643265 \h </w:instrText>
      </w:r>
      <w:r>
        <w:rPr>
          <w:noProof/>
        </w:rPr>
      </w:r>
      <w:r>
        <w:rPr>
          <w:noProof/>
        </w:rPr>
        <w:fldChar w:fldCharType="separate"/>
      </w:r>
      <w:r>
        <w:rPr>
          <w:noProof/>
        </w:rPr>
        <w:t>37</w:t>
      </w:r>
      <w:r>
        <w:rPr>
          <w:noProof/>
        </w:rPr>
        <w:fldChar w:fldCharType="end"/>
      </w:r>
    </w:p>
    <w:p w14:paraId="4338DB1F" w14:textId="2FB2A4B4"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5.2.3.2.13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3gpp-Sbi-Target-Nf-Id</w:t>
      </w:r>
      <w:r>
        <w:rPr>
          <w:noProof/>
        </w:rPr>
        <w:tab/>
      </w:r>
      <w:r>
        <w:rPr>
          <w:noProof/>
        </w:rPr>
        <w:fldChar w:fldCharType="begin" w:fldLock="1"/>
      </w:r>
      <w:r>
        <w:rPr>
          <w:noProof/>
        </w:rPr>
        <w:instrText xml:space="preserve"> PAGEREF _Toc177643266 \h </w:instrText>
      </w:r>
      <w:r>
        <w:rPr>
          <w:noProof/>
        </w:rPr>
      </w:r>
      <w:r>
        <w:rPr>
          <w:noProof/>
        </w:rPr>
        <w:fldChar w:fldCharType="separate"/>
      </w:r>
      <w:r>
        <w:rPr>
          <w:noProof/>
        </w:rPr>
        <w:t>38</w:t>
      </w:r>
      <w:r>
        <w:rPr>
          <w:noProof/>
        </w:rPr>
        <w:fldChar w:fldCharType="end"/>
      </w:r>
    </w:p>
    <w:p w14:paraId="773B02B5" w14:textId="4C5B316A"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5.2.3.2.14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3gpp-Sbi-Max-Forward-Hops</w:t>
      </w:r>
      <w:r>
        <w:rPr>
          <w:noProof/>
        </w:rPr>
        <w:tab/>
      </w:r>
      <w:r>
        <w:rPr>
          <w:noProof/>
        </w:rPr>
        <w:fldChar w:fldCharType="begin" w:fldLock="1"/>
      </w:r>
      <w:r>
        <w:rPr>
          <w:noProof/>
        </w:rPr>
        <w:instrText xml:space="preserve"> PAGEREF _Toc177643267 \h </w:instrText>
      </w:r>
      <w:r>
        <w:rPr>
          <w:noProof/>
        </w:rPr>
      </w:r>
      <w:r>
        <w:rPr>
          <w:noProof/>
        </w:rPr>
        <w:fldChar w:fldCharType="separate"/>
      </w:r>
      <w:r>
        <w:rPr>
          <w:noProof/>
        </w:rPr>
        <w:t>38</w:t>
      </w:r>
      <w:r>
        <w:rPr>
          <w:noProof/>
        </w:rPr>
        <w:fldChar w:fldCharType="end"/>
      </w:r>
    </w:p>
    <w:p w14:paraId="2DE3E0C7" w14:textId="213C9C3D"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5.2.3.2.15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3gpp-Sbi-Originating-Network-Id</w:t>
      </w:r>
      <w:r>
        <w:rPr>
          <w:noProof/>
        </w:rPr>
        <w:tab/>
      </w:r>
      <w:r>
        <w:rPr>
          <w:noProof/>
        </w:rPr>
        <w:fldChar w:fldCharType="begin" w:fldLock="1"/>
      </w:r>
      <w:r>
        <w:rPr>
          <w:noProof/>
        </w:rPr>
        <w:instrText xml:space="preserve"> PAGEREF _Toc177643268 \h </w:instrText>
      </w:r>
      <w:r>
        <w:rPr>
          <w:noProof/>
        </w:rPr>
      </w:r>
      <w:r>
        <w:rPr>
          <w:noProof/>
        </w:rPr>
        <w:fldChar w:fldCharType="separate"/>
      </w:r>
      <w:r>
        <w:rPr>
          <w:noProof/>
        </w:rPr>
        <w:t>39</w:t>
      </w:r>
      <w:r>
        <w:rPr>
          <w:noProof/>
        </w:rPr>
        <w:fldChar w:fldCharType="end"/>
      </w:r>
    </w:p>
    <w:p w14:paraId="1A32F20F" w14:textId="31AD7B40"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5.2.3.2.16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3gpp-Sbi-Access-Scope</w:t>
      </w:r>
      <w:r>
        <w:rPr>
          <w:noProof/>
        </w:rPr>
        <w:tab/>
      </w:r>
      <w:r>
        <w:rPr>
          <w:noProof/>
        </w:rPr>
        <w:fldChar w:fldCharType="begin" w:fldLock="1"/>
      </w:r>
      <w:r>
        <w:rPr>
          <w:noProof/>
        </w:rPr>
        <w:instrText xml:space="preserve"> PAGEREF _Toc177643269 \h </w:instrText>
      </w:r>
      <w:r>
        <w:rPr>
          <w:noProof/>
        </w:rPr>
      </w:r>
      <w:r>
        <w:rPr>
          <w:noProof/>
        </w:rPr>
        <w:fldChar w:fldCharType="separate"/>
      </w:r>
      <w:r>
        <w:rPr>
          <w:noProof/>
        </w:rPr>
        <w:t>39</w:t>
      </w:r>
      <w:r>
        <w:rPr>
          <w:noProof/>
        </w:rPr>
        <w:fldChar w:fldCharType="end"/>
      </w:r>
    </w:p>
    <w:p w14:paraId="2F7CF308" w14:textId="63374CA3"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5.2.3.2.17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3gpp-Sbi-Access-Token</w:t>
      </w:r>
      <w:r>
        <w:rPr>
          <w:noProof/>
        </w:rPr>
        <w:tab/>
      </w:r>
      <w:r>
        <w:rPr>
          <w:noProof/>
        </w:rPr>
        <w:fldChar w:fldCharType="begin" w:fldLock="1"/>
      </w:r>
      <w:r>
        <w:rPr>
          <w:noProof/>
        </w:rPr>
        <w:instrText xml:space="preserve"> PAGEREF _Toc177643270 \h </w:instrText>
      </w:r>
      <w:r>
        <w:rPr>
          <w:noProof/>
        </w:rPr>
      </w:r>
      <w:r>
        <w:rPr>
          <w:noProof/>
        </w:rPr>
        <w:fldChar w:fldCharType="separate"/>
      </w:r>
      <w:r>
        <w:rPr>
          <w:noProof/>
        </w:rPr>
        <w:t>40</w:t>
      </w:r>
      <w:r>
        <w:rPr>
          <w:noProof/>
        </w:rPr>
        <w:fldChar w:fldCharType="end"/>
      </w:r>
    </w:p>
    <w:p w14:paraId="67843B9E" w14:textId="384A096B"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5.2.3.2.18</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_Toc177643271 \h </w:instrText>
      </w:r>
      <w:r>
        <w:rPr>
          <w:noProof/>
        </w:rPr>
      </w:r>
      <w:r>
        <w:rPr>
          <w:noProof/>
        </w:rPr>
        <w:fldChar w:fldCharType="separate"/>
      </w:r>
      <w:r>
        <w:rPr>
          <w:noProof/>
        </w:rPr>
        <w:t>40</w:t>
      </w:r>
      <w:r>
        <w:rPr>
          <w:noProof/>
        </w:rPr>
        <w:fldChar w:fldCharType="end"/>
      </w:r>
    </w:p>
    <w:p w14:paraId="56F001B3" w14:textId="1BD99676"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5.2.3.2.19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3gpp-Sbi-Target-Nf-Group-Id</w:t>
      </w:r>
      <w:r>
        <w:rPr>
          <w:noProof/>
        </w:rPr>
        <w:tab/>
      </w:r>
      <w:r>
        <w:rPr>
          <w:noProof/>
        </w:rPr>
        <w:fldChar w:fldCharType="begin" w:fldLock="1"/>
      </w:r>
      <w:r>
        <w:rPr>
          <w:noProof/>
        </w:rPr>
        <w:instrText xml:space="preserve"> PAGEREF _Toc177643272 \h </w:instrText>
      </w:r>
      <w:r>
        <w:rPr>
          <w:noProof/>
        </w:rPr>
      </w:r>
      <w:r>
        <w:rPr>
          <w:noProof/>
        </w:rPr>
        <w:fldChar w:fldCharType="separate"/>
      </w:r>
      <w:r>
        <w:rPr>
          <w:noProof/>
        </w:rPr>
        <w:t>40</w:t>
      </w:r>
      <w:r>
        <w:rPr>
          <w:noProof/>
        </w:rPr>
        <w:fldChar w:fldCharType="end"/>
      </w:r>
    </w:p>
    <w:p w14:paraId="507E200B" w14:textId="1A10C95D"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5.2.3.2.20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3gpp-Sbi-Nrf-Uri-Callback</w:t>
      </w:r>
      <w:r>
        <w:rPr>
          <w:noProof/>
        </w:rPr>
        <w:tab/>
      </w:r>
      <w:r>
        <w:rPr>
          <w:noProof/>
        </w:rPr>
        <w:fldChar w:fldCharType="begin" w:fldLock="1"/>
      </w:r>
      <w:r>
        <w:rPr>
          <w:noProof/>
        </w:rPr>
        <w:instrText xml:space="preserve"> PAGEREF _Toc177643273 \h </w:instrText>
      </w:r>
      <w:r>
        <w:rPr>
          <w:noProof/>
        </w:rPr>
      </w:r>
      <w:r>
        <w:rPr>
          <w:noProof/>
        </w:rPr>
        <w:fldChar w:fldCharType="separate"/>
      </w:r>
      <w:r>
        <w:rPr>
          <w:noProof/>
        </w:rPr>
        <w:t>40</w:t>
      </w:r>
      <w:r>
        <w:rPr>
          <w:noProof/>
        </w:rPr>
        <w:fldChar w:fldCharType="end"/>
      </w:r>
    </w:p>
    <w:p w14:paraId="11A0350B" w14:textId="5764A066"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3gpp-Sbi-NF-Peer-Info</w:t>
      </w:r>
      <w:r>
        <w:rPr>
          <w:noProof/>
        </w:rPr>
        <w:tab/>
      </w:r>
      <w:r>
        <w:rPr>
          <w:noProof/>
        </w:rPr>
        <w:fldChar w:fldCharType="begin" w:fldLock="1"/>
      </w:r>
      <w:r>
        <w:rPr>
          <w:noProof/>
        </w:rPr>
        <w:instrText xml:space="preserve"> PAGEREF _Toc177643274 \h </w:instrText>
      </w:r>
      <w:r>
        <w:rPr>
          <w:noProof/>
        </w:rPr>
      </w:r>
      <w:r>
        <w:rPr>
          <w:noProof/>
        </w:rPr>
        <w:fldChar w:fldCharType="separate"/>
      </w:r>
      <w:r>
        <w:rPr>
          <w:noProof/>
        </w:rPr>
        <w:t>41</w:t>
      </w:r>
      <w:r>
        <w:rPr>
          <w:noProof/>
        </w:rPr>
        <w:fldChar w:fldCharType="end"/>
      </w:r>
    </w:p>
    <w:p w14:paraId="4A1FA1D1" w14:textId="6F3A2E28"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fldLock="1"/>
      </w:r>
      <w:r>
        <w:rPr>
          <w:noProof/>
        </w:rPr>
        <w:instrText xml:space="preserve"> PAGEREF _Toc177643275 \h </w:instrText>
      </w:r>
      <w:r>
        <w:rPr>
          <w:noProof/>
        </w:rPr>
      </w:r>
      <w:r>
        <w:rPr>
          <w:noProof/>
        </w:rPr>
        <w:fldChar w:fldCharType="separate"/>
      </w:r>
      <w:r>
        <w:rPr>
          <w:noProof/>
        </w:rPr>
        <w:t>41</w:t>
      </w:r>
      <w:r>
        <w:rPr>
          <w:noProof/>
        </w:rPr>
        <w:fldChar w:fldCharType="end"/>
      </w:r>
    </w:p>
    <w:p w14:paraId="3A8F98F5" w14:textId="4F2437B7"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Optional to support custom headers</w:t>
      </w:r>
      <w:r>
        <w:rPr>
          <w:noProof/>
        </w:rPr>
        <w:tab/>
      </w:r>
      <w:r>
        <w:rPr>
          <w:noProof/>
        </w:rPr>
        <w:fldChar w:fldCharType="begin" w:fldLock="1"/>
      </w:r>
      <w:r>
        <w:rPr>
          <w:noProof/>
        </w:rPr>
        <w:instrText xml:space="preserve"> PAGEREF _Toc177643276 \h </w:instrText>
      </w:r>
      <w:r>
        <w:rPr>
          <w:noProof/>
        </w:rPr>
      </w:r>
      <w:r>
        <w:rPr>
          <w:noProof/>
        </w:rPr>
        <w:fldChar w:fldCharType="separate"/>
      </w:r>
      <w:r>
        <w:rPr>
          <w:noProof/>
        </w:rPr>
        <w:t>42</w:t>
      </w:r>
      <w:r>
        <w:rPr>
          <w:noProof/>
        </w:rPr>
        <w:fldChar w:fldCharType="end"/>
      </w:r>
    </w:p>
    <w:p w14:paraId="31EBB42A" w14:textId="7FAD1819"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_Toc177643277 \h </w:instrText>
      </w:r>
      <w:r>
        <w:rPr>
          <w:noProof/>
        </w:rPr>
      </w:r>
      <w:r>
        <w:rPr>
          <w:noProof/>
        </w:rPr>
        <w:fldChar w:fldCharType="separate"/>
      </w:r>
      <w:r>
        <w:rPr>
          <w:noProof/>
        </w:rPr>
        <w:t>42</w:t>
      </w:r>
      <w:r>
        <w:rPr>
          <w:noProof/>
        </w:rPr>
        <w:fldChar w:fldCharType="end"/>
      </w:r>
    </w:p>
    <w:p w14:paraId="3A6B7BD6" w14:textId="2C72541B"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3gpp-Sbi-Sender-Timestamp</w:t>
      </w:r>
      <w:r>
        <w:rPr>
          <w:noProof/>
        </w:rPr>
        <w:tab/>
      </w:r>
      <w:r>
        <w:rPr>
          <w:noProof/>
        </w:rPr>
        <w:fldChar w:fldCharType="begin" w:fldLock="1"/>
      </w:r>
      <w:r>
        <w:rPr>
          <w:noProof/>
        </w:rPr>
        <w:instrText xml:space="preserve"> PAGEREF _Toc177643278 \h </w:instrText>
      </w:r>
      <w:r>
        <w:rPr>
          <w:noProof/>
        </w:rPr>
      </w:r>
      <w:r>
        <w:rPr>
          <w:noProof/>
        </w:rPr>
        <w:fldChar w:fldCharType="separate"/>
      </w:r>
      <w:r>
        <w:rPr>
          <w:noProof/>
        </w:rPr>
        <w:t>45</w:t>
      </w:r>
      <w:r>
        <w:rPr>
          <w:noProof/>
        </w:rPr>
        <w:fldChar w:fldCharType="end"/>
      </w:r>
    </w:p>
    <w:p w14:paraId="487A8CA5" w14:textId="4B98D40D"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3gpp-Sbi-Max-Rsp-Time</w:t>
      </w:r>
      <w:r>
        <w:rPr>
          <w:noProof/>
        </w:rPr>
        <w:tab/>
      </w:r>
      <w:r>
        <w:rPr>
          <w:noProof/>
        </w:rPr>
        <w:fldChar w:fldCharType="begin" w:fldLock="1"/>
      </w:r>
      <w:r>
        <w:rPr>
          <w:noProof/>
        </w:rPr>
        <w:instrText xml:space="preserve"> PAGEREF _Toc177643279 \h </w:instrText>
      </w:r>
      <w:r>
        <w:rPr>
          <w:noProof/>
        </w:rPr>
      </w:r>
      <w:r>
        <w:rPr>
          <w:noProof/>
        </w:rPr>
        <w:fldChar w:fldCharType="separate"/>
      </w:r>
      <w:r>
        <w:rPr>
          <w:noProof/>
        </w:rPr>
        <w:t>45</w:t>
      </w:r>
      <w:r>
        <w:rPr>
          <w:noProof/>
        </w:rPr>
        <w:fldChar w:fldCharType="end"/>
      </w:r>
    </w:p>
    <w:p w14:paraId="20726FDC" w14:textId="6B378FFE"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3gpp-Sbi-Correlation-Info</w:t>
      </w:r>
      <w:r>
        <w:rPr>
          <w:noProof/>
        </w:rPr>
        <w:tab/>
      </w:r>
      <w:r>
        <w:rPr>
          <w:noProof/>
        </w:rPr>
        <w:fldChar w:fldCharType="begin" w:fldLock="1"/>
      </w:r>
      <w:r>
        <w:rPr>
          <w:noProof/>
        </w:rPr>
        <w:instrText xml:space="preserve"> PAGEREF _Toc177643280 \h </w:instrText>
      </w:r>
      <w:r>
        <w:rPr>
          <w:noProof/>
        </w:rPr>
      </w:r>
      <w:r>
        <w:rPr>
          <w:noProof/>
        </w:rPr>
        <w:fldChar w:fldCharType="separate"/>
      </w:r>
      <w:r>
        <w:rPr>
          <w:noProof/>
        </w:rPr>
        <w:t>45</w:t>
      </w:r>
      <w:r>
        <w:rPr>
          <w:noProof/>
        </w:rPr>
        <w:fldChar w:fldCharType="end"/>
      </w:r>
    </w:p>
    <w:p w14:paraId="6139FD32" w14:textId="7DDF08AF"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sidRPr="00526D08">
        <w:rPr>
          <w:noProof/>
          <w:lang w:val="en-US"/>
        </w:rPr>
        <w:t>5.2.3.3.5</w:t>
      </w:r>
      <w:r>
        <w:rPr>
          <w:rFonts w:asciiTheme="minorHAnsi" w:eastAsiaTheme="minorEastAsia" w:hAnsiTheme="minorHAnsi" w:cstheme="minorBidi"/>
          <w:noProof/>
          <w:kern w:val="2"/>
          <w:sz w:val="24"/>
          <w:szCs w:val="24"/>
          <w:lang w:eastAsia="en-GB"/>
          <w14:ligatures w14:val="standardContextual"/>
        </w:rPr>
        <w:tab/>
      </w:r>
      <w:r w:rsidRPr="00526D08">
        <w:rPr>
          <w:noProof/>
          <w:lang w:val="en-US" w:eastAsia="zh-CN"/>
        </w:rPr>
        <w:t>3gpp-Sbi-Alternate-Chf-Id</w:t>
      </w:r>
      <w:r>
        <w:rPr>
          <w:noProof/>
        </w:rPr>
        <w:tab/>
      </w:r>
      <w:r>
        <w:rPr>
          <w:noProof/>
        </w:rPr>
        <w:fldChar w:fldCharType="begin" w:fldLock="1"/>
      </w:r>
      <w:r>
        <w:rPr>
          <w:noProof/>
        </w:rPr>
        <w:instrText xml:space="preserve"> PAGEREF _Toc177643281 \h </w:instrText>
      </w:r>
      <w:r>
        <w:rPr>
          <w:noProof/>
        </w:rPr>
      </w:r>
      <w:r>
        <w:rPr>
          <w:noProof/>
        </w:rPr>
        <w:fldChar w:fldCharType="separate"/>
      </w:r>
      <w:r>
        <w:rPr>
          <w:noProof/>
        </w:rPr>
        <w:t>47</w:t>
      </w:r>
      <w:r>
        <w:rPr>
          <w:noProof/>
        </w:rPr>
        <w:fldChar w:fldCharType="end"/>
      </w:r>
    </w:p>
    <w:p w14:paraId="08B362CD" w14:textId="4E29D3CF"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sidRPr="00526D08">
        <w:rPr>
          <w:noProof/>
          <w:lang w:val="fr-FR"/>
        </w:rPr>
        <w:lastRenderedPageBreak/>
        <w:t>5.2.3.3.6</w:t>
      </w:r>
      <w:r>
        <w:rPr>
          <w:rFonts w:asciiTheme="minorHAnsi" w:eastAsiaTheme="minorEastAsia" w:hAnsiTheme="minorHAnsi" w:cstheme="minorBidi"/>
          <w:noProof/>
          <w:kern w:val="2"/>
          <w:sz w:val="24"/>
          <w:szCs w:val="24"/>
          <w:lang w:eastAsia="en-GB"/>
          <w14:ligatures w14:val="standardContextual"/>
        </w:rPr>
        <w:tab/>
      </w:r>
      <w:r w:rsidRPr="00526D08">
        <w:rPr>
          <w:noProof/>
          <w:lang w:val="fr-FR" w:eastAsia="zh-CN"/>
        </w:rPr>
        <w:t>3gpp-Sbi-Notif-Accepted-Encoding</w:t>
      </w:r>
      <w:r>
        <w:rPr>
          <w:noProof/>
        </w:rPr>
        <w:tab/>
      </w:r>
      <w:r>
        <w:rPr>
          <w:noProof/>
        </w:rPr>
        <w:fldChar w:fldCharType="begin" w:fldLock="1"/>
      </w:r>
      <w:r>
        <w:rPr>
          <w:noProof/>
        </w:rPr>
        <w:instrText xml:space="preserve"> PAGEREF _Toc177643282 \h </w:instrText>
      </w:r>
      <w:r>
        <w:rPr>
          <w:noProof/>
        </w:rPr>
      </w:r>
      <w:r>
        <w:rPr>
          <w:noProof/>
        </w:rPr>
        <w:fldChar w:fldCharType="separate"/>
      </w:r>
      <w:r>
        <w:rPr>
          <w:noProof/>
        </w:rPr>
        <w:t>47</w:t>
      </w:r>
      <w:r>
        <w:rPr>
          <w:noProof/>
        </w:rPr>
        <w:fldChar w:fldCharType="end"/>
      </w:r>
    </w:p>
    <w:p w14:paraId="64E1FAB5" w14:textId="7B7B2944"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5.2.3.3.7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3gpp-Sbi-Consumer-Info</w:t>
      </w:r>
      <w:r>
        <w:rPr>
          <w:noProof/>
        </w:rPr>
        <w:tab/>
      </w:r>
      <w:r>
        <w:rPr>
          <w:noProof/>
        </w:rPr>
        <w:fldChar w:fldCharType="begin" w:fldLock="1"/>
      </w:r>
      <w:r>
        <w:rPr>
          <w:noProof/>
        </w:rPr>
        <w:instrText xml:space="preserve"> PAGEREF _Toc177643283 \h </w:instrText>
      </w:r>
      <w:r>
        <w:rPr>
          <w:noProof/>
        </w:rPr>
      </w:r>
      <w:r>
        <w:rPr>
          <w:noProof/>
        </w:rPr>
        <w:fldChar w:fldCharType="separate"/>
      </w:r>
      <w:r>
        <w:rPr>
          <w:noProof/>
        </w:rPr>
        <w:t>47</w:t>
      </w:r>
      <w:r>
        <w:rPr>
          <w:noProof/>
        </w:rPr>
        <w:fldChar w:fldCharType="end"/>
      </w:r>
    </w:p>
    <w:p w14:paraId="4C5BE059" w14:textId="7EF88193"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5.2.3.3.8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3gpp-Sbi-Response-Inf</w:t>
      </w:r>
      <w:r w:rsidRPr="00526D08">
        <w:rPr>
          <w:noProof/>
          <w:lang w:val="fr-FR" w:eastAsia="zh-CN"/>
        </w:rPr>
        <w:t>o</w:t>
      </w:r>
      <w:r>
        <w:rPr>
          <w:noProof/>
        </w:rPr>
        <w:tab/>
      </w:r>
      <w:r>
        <w:rPr>
          <w:noProof/>
        </w:rPr>
        <w:fldChar w:fldCharType="begin" w:fldLock="1"/>
      </w:r>
      <w:r>
        <w:rPr>
          <w:noProof/>
        </w:rPr>
        <w:instrText xml:space="preserve"> PAGEREF _Toc177643284 \h </w:instrText>
      </w:r>
      <w:r>
        <w:rPr>
          <w:noProof/>
        </w:rPr>
      </w:r>
      <w:r>
        <w:rPr>
          <w:noProof/>
        </w:rPr>
        <w:fldChar w:fldCharType="separate"/>
      </w:r>
      <w:r>
        <w:rPr>
          <w:noProof/>
        </w:rPr>
        <w:t>49</w:t>
      </w:r>
      <w:r>
        <w:rPr>
          <w:noProof/>
        </w:rPr>
        <w:fldChar w:fldCharType="end"/>
      </w:r>
    </w:p>
    <w:p w14:paraId="7BBA9410" w14:textId="7860D4D7"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_Toc177643285 \h </w:instrText>
      </w:r>
      <w:r>
        <w:rPr>
          <w:noProof/>
        </w:rPr>
      </w:r>
      <w:r>
        <w:rPr>
          <w:noProof/>
        </w:rPr>
        <w:fldChar w:fldCharType="separate"/>
      </w:r>
      <w:r>
        <w:rPr>
          <w:noProof/>
        </w:rPr>
        <w:t>50</w:t>
      </w:r>
      <w:r>
        <w:rPr>
          <w:noProof/>
        </w:rPr>
        <w:fldChar w:fldCharType="end"/>
      </w:r>
    </w:p>
    <w:p w14:paraId="3FCF32EE" w14:textId="11F635C4"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5.2.3.3.10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w:t>
      </w:r>
      <w:r w:rsidRPr="00526D08">
        <w:rPr>
          <w:noProof/>
          <w:lang w:val="en-US"/>
        </w:rPr>
        <w:t>election-Info</w:t>
      </w:r>
      <w:r>
        <w:rPr>
          <w:noProof/>
        </w:rPr>
        <w:tab/>
      </w:r>
      <w:r>
        <w:rPr>
          <w:noProof/>
        </w:rPr>
        <w:fldChar w:fldCharType="begin" w:fldLock="1"/>
      </w:r>
      <w:r>
        <w:rPr>
          <w:noProof/>
        </w:rPr>
        <w:instrText xml:space="preserve"> PAGEREF _Toc177643286 \h </w:instrText>
      </w:r>
      <w:r>
        <w:rPr>
          <w:noProof/>
        </w:rPr>
      </w:r>
      <w:r>
        <w:rPr>
          <w:noProof/>
        </w:rPr>
        <w:fldChar w:fldCharType="separate"/>
      </w:r>
      <w:r>
        <w:rPr>
          <w:noProof/>
        </w:rPr>
        <w:t>50</w:t>
      </w:r>
      <w:r>
        <w:rPr>
          <w:noProof/>
        </w:rPr>
        <w:fldChar w:fldCharType="end"/>
      </w:r>
    </w:p>
    <w:p w14:paraId="0AE1BDE3" w14:textId="4257BD76"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5.2.3.3.11</w:t>
      </w:r>
      <w:r>
        <w:rPr>
          <w:rFonts w:asciiTheme="minorHAnsi" w:eastAsiaTheme="minorEastAsia" w:hAnsiTheme="minorHAnsi" w:cstheme="minorBidi"/>
          <w:noProof/>
          <w:kern w:val="2"/>
          <w:sz w:val="24"/>
          <w:szCs w:val="24"/>
          <w:lang w:eastAsia="en-GB"/>
          <w14:ligatures w14:val="standardContextual"/>
        </w:rPr>
        <w:tab/>
      </w:r>
      <w:r>
        <w:rPr>
          <w:noProof/>
        </w:rPr>
        <w:t>3gpp-Sbi-Interplmn-Purpose</w:t>
      </w:r>
      <w:r>
        <w:rPr>
          <w:noProof/>
        </w:rPr>
        <w:tab/>
      </w:r>
      <w:r>
        <w:rPr>
          <w:noProof/>
        </w:rPr>
        <w:fldChar w:fldCharType="begin" w:fldLock="1"/>
      </w:r>
      <w:r>
        <w:rPr>
          <w:noProof/>
        </w:rPr>
        <w:instrText xml:space="preserve"> PAGEREF _Toc177643287 \h </w:instrText>
      </w:r>
      <w:r>
        <w:rPr>
          <w:noProof/>
        </w:rPr>
      </w:r>
      <w:r>
        <w:rPr>
          <w:noProof/>
        </w:rPr>
        <w:fldChar w:fldCharType="separate"/>
      </w:r>
      <w:r>
        <w:rPr>
          <w:noProof/>
        </w:rPr>
        <w:t>51</w:t>
      </w:r>
      <w:r>
        <w:rPr>
          <w:noProof/>
        </w:rPr>
        <w:fldChar w:fldCharType="end"/>
      </w:r>
    </w:p>
    <w:p w14:paraId="113E76BF" w14:textId="20C63ACA"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5.2.3.3.12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3gpp-Sbi-Request-Info</w:t>
      </w:r>
      <w:r>
        <w:rPr>
          <w:noProof/>
        </w:rPr>
        <w:tab/>
      </w:r>
      <w:r>
        <w:rPr>
          <w:noProof/>
        </w:rPr>
        <w:fldChar w:fldCharType="begin" w:fldLock="1"/>
      </w:r>
      <w:r>
        <w:rPr>
          <w:noProof/>
        </w:rPr>
        <w:instrText xml:space="preserve"> PAGEREF _Toc177643288 \h </w:instrText>
      </w:r>
      <w:r>
        <w:rPr>
          <w:noProof/>
        </w:rPr>
      </w:r>
      <w:r>
        <w:rPr>
          <w:noProof/>
        </w:rPr>
        <w:fldChar w:fldCharType="separate"/>
      </w:r>
      <w:r>
        <w:rPr>
          <w:noProof/>
        </w:rPr>
        <w:t>52</w:t>
      </w:r>
      <w:r>
        <w:rPr>
          <w:noProof/>
        </w:rPr>
        <w:fldChar w:fldCharType="end"/>
      </w:r>
    </w:p>
    <w:p w14:paraId="245E4997" w14:textId="70227FB4"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5.2.3.3.13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3gpp-Sbi-Retry</w:t>
      </w:r>
      <w:r w:rsidRPr="00526D08">
        <w:rPr>
          <w:noProof/>
          <w:lang w:val="en-US"/>
        </w:rPr>
        <w:t>-Info</w:t>
      </w:r>
      <w:r>
        <w:rPr>
          <w:noProof/>
        </w:rPr>
        <w:tab/>
      </w:r>
      <w:r>
        <w:rPr>
          <w:noProof/>
        </w:rPr>
        <w:fldChar w:fldCharType="begin" w:fldLock="1"/>
      </w:r>
      <w:r>
        <w:rPr>
          <w:noProof/>
        </w:rPr>
        <w:instrText xml:space="preserve"> PAGEREF _Toc177643289 \h </w:instrText>
      </w:r>
      <w:r>
        <w:rPr>
          <w:noProof/>
        </w:rPr>
      </w:r>
      <w:r>
        <w:rPr>
          <w:noProof/>
        </w:rPr>
        <w:fldChar w:fldCharType="separate"/>
      </w:r>
      <w:r>
        <w:rPr>
          <w:noProof/>
        </w:rPr>
        <w:t>53</w:t>
      </w:r>
      <w:r>
        <w:rPr>
          <w:noProof/>
        </w:rPr>
        <w:fldChar w:fldCharType="end"/>
      </w:r>
    </w:p>
    <w:p w14:paraId="5039F547" w14:textId="37697251"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5.2.3.3.14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3gpp-Sbi-Other-Access-Scopes</w:t>
      </w:r>
      <w:r>
        <w:rPr>
          <w:noProof/>
        </w:rPr>
        <w:tab/>
      </w:r>
      <w:r>
        <w:rPr>
          <w:noProof/>
        </w:rPr>
        <w:fldChar w:fldCharType="begin" w:fldLock="1"/>
      </w:r>
      <w:r>
        <w:rPr>
          <w:noProof/>
        </w:rPr>
        <w:instrText xml:space="preserve"> PAGEREF _Toc177643290 \h </w:instrText>
      </w:r>
      <w:r>
        <w:rPr>
          <w:noProof/>
        </w:rPr>
      </w:r>
      <w:r>
        <w:rPr>
          <w:noProof/>
        </w:rPr>
        <w:fldChar w:fldCharType="separate"/>
      </w:r>
      <w:r>
        <w:rPr>
          <w:noProof/>
        </w:rPr>
        <w:t>54</w:t>
      </w:r>
      <w:r>
        <w:rPr>
          <w:noProof/>
        </w:rPr>
        <w:fldChar w:fldCharType="end"/>
      </w:r>
    </w:p>
    <w:p w14:paraId="5A839350" w14:textId="164E338F"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rPr>
        <w:t>HTTP error handling</w:t>
      </w:r>
      <w:r>
        <w:rPr>
          <w:noProof/>
        </w:rPr>
        <w:tab/>
      </w:r>
      <w:r>
        <w:rPr>
          <w:noProof/>
        </w:rPr>
        <w:fldChar w:fldCharType="begin" w:fldLock="1"/>
      </w:r>
      <w:r>
        <w:rPr>
          <w:noProof/>
        </w:rPr>
        <w:instrText xml:space="preserve"> PAGEREF _Toc177643291 \h </w:instrText>
      </w:r>
      <w:r>
        <w:rPr>
          <w:noProof/>
        </w:rPr>
      </w:r>
      <w:r>
        <w:rPr>
          <w:noProof/>
        </w:rPr>
        <w:fldChar w:fldCharType="separate"/>
      </w:r>
      <w:r>
        <w:rPr>
          <w:noProof/>
        </w:rPr>
        <w:t>54</w:t>
      </w:r>
      <w:r>
        <w:rPr>
          <w:noProof/>
        </w:rPr>
        <w:fldChar w:fldCharType="end"/>
      </w:r>
    </w:p>
    <w:p w14:paraId="04B73AD5" w14:textId="621B8DE5"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push</w:t>
      </w:r>
      <w:r>
        <w:rPr>
          <w:noProof/>
        </w:rPr>
        <w:tab/>
      </w:r>
      <w:r>
        <w:rPr>
          <w:noProof/>
        </w:rPr>
        <w:fldChar w:fldCharType="begin" w:fldLock="1"/>
      </w:r>
      <w:r>
        <w:rPr>
          <w:noProof/>
        </w:rPr>
        <w:instrText xml:space="preserve"> PAGEREF _Toc177643292 \h </w:instrText>
      </w:r>
      <w:r>
        <w:rPr>
          <w:noProof/>
        </w:rPr>
      </w:r>
      <w:r>
        <w:rPr>
          <w:noProof/>
        </w:rPr>
        <w:fldChar w:fldCharType="separate"/>
      </w:r>
      <w:r>
        <w:rPr>
          <w:noProof/>
        </w:rPr>
        <w:t>54</w:t>
      </w:r>
      <w:r>
        <w:rPr>
          <w:noProof/>
        </w:rPr>
        <w:fldChar w:fldCharType="end"/>
      </w:r>
    </w:p>
    <w:p w14:paraId="0458BDE5" w14:textId="39325650"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_Toc177643293 \h </w:instrText>
      </w:r>
      <w:r>
        <w:rPr>
          <w:noProof/>
        </w:rPr>
      </w:r>
      <w:r>
        <w:rPr>
          <w:noProof/>
        </w:rPr>
        <w:fldChar w:fldCharType="separate"/>
      </w:r>
      <w:r>
        <w:rPr>
          <w:noProof/>
        </w:rPr>
        <w:t>55</w:t>
      </w:r>
      <w:r>
        <w:rPr>
          <w:noProof/>
        </w:rPr>
        <w:fldChar w:fldCharType="end"/>
      </w:r>
    </w:p>
    <w:p w14:paraId="5B79BCBA" w14:textId="2D10F7E8"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HTTP status codes</w:t>
      </w:r>
      <w:r>
        <w:rPr>
          <w:noProof/>
        </w:rPr>
        <w:tab/>
      </w:r>
      <w:r>
        <w:rPr>
          <w:noProof/>
        </w:rPr>
        <w:fldChar w:fldCharType="begin" w:fldLock="1"/>
      </w:r>
      <w:r>
        <w:rPr>
          <w:noProof/>
        </w:rPr>
        <w:instrText xml:space="preserve"> PAGEREF _Toc177643294 \h </w:instrText>
      </w:r>
      <w:r>
        <w:rPr>
          <w:noProof/>
        </w:rPr>
      </w:r>
      <w:r>
        <w:rPr>
          <w:noProof/>
        </w:rPr>
        <w:fldChar w:fldCharType="separate"/>
      </w:r>
      <w:r>
        <w:rPr>
          <w:noProof/>
        </w:rPr>
        <w:t>55</w:t>
      </w:r>
      <w:r>
        <w:rPr>
          <w:noProof/>
        </w:rPr>
        <w:fldChar w:fldCharType="end"/>
      </w:r>
    </w:p>
    <w:p w14:paraId="684A10CC" w14:textId="13B4D586"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_Toc177643295 \h </w:instrText>
      </w:r>
      <w:r>
        <w:rPr>
          <w:noProof/>
        </w:rPr>
      </w:r>
      <w:r>
        <w:rPr>
          <w:noProof/>
        </w:rPr>
        <w:fldChar w:fldCharType="separate"/>
      </w:r>
      <w:r>
        <w:rPr>
          <w:noProof/>
        </w:rPr>
        <w:t>55</w:t>
      </w:r>
      <w:r>
        <w:rPr>
          <w:noProof/>
        </w:rPr>
        <w:fldChar w:fldCharType="end"/>
      </w:r>
    </w:p>
    <w:p w14:paraId="7C734B28" w14:textId="3F81A53D"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Server</w:t>
      </w:r>
      <w:r>
        <w:rPr>
          <w:noProof/>
        </w:rPr>
        <w:tab/>
      </w:r>
      <w:r>
        <w:rPr>
          <w:noProof/>
        </w:rPr>
        <w:fldChar w:fldCharType="begin" w:fldLock="1"/>
      </w:r>
      <w:r>
        <w:rPr>
          <w:noProof/>
        </w:rPr>
        <w:instrText xml:space="preserve"> PAGEREF _Toc177643296 \h </w:instrText>
      </w:r>
      <w:r>
        <w:rPr>
          <w:noProof/>
        </w:rPr>
      </w:r>
      <w:r>
        <w:rPr>
          <w:noProof/>
        </w:rPr>
        <w:fldChar w:fldCharType="separate"/>
      </w:r>
      <w:r>
        <w:rPr>
          <w:noProof/>
        </w:rPr>
        <w:t>56</w:t>
      </w:r>
      <w:r>
        <w:rPr>
          <w:noProof/>
        </w:rPr>
        <w:fldChar w:fldCharType="end"/>
      </w:r>
    </w:p>
    <w:p w14:paraId="6E1730B2" w14:textId="6D848E99"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Client</w:t>
      </w:r>
      <w:r>
        <w:rPr>
          <w:noProof/>
        </w:rPr>
        <w:tab/>
      </w:r>
      <w:r>
        <w:rPr>
          <w:noProof/>
        </w:rPr>
        <w:fldChar w:fldCharType="begin" w:fldLock="1"/>
      </w:r>
      <w:r>
        <w:rPr>
          <w:noProof/>
        </w:rPr>
        <w:instrText xml:space="preserve"> PAGEREF _Toc177643297 \h </w:instrText>
      </w:r>
      <w:r>
        <w:rPr>
          <w:noProof/>
        </w:rPr>
      </w:r>
      <w:r>
        <w:rPr>
          <w:noProof/>
        </w:rPr>
        <w:fldChar w:fldCharType="separate"/>
      </w:r>
      <w:r>
        <w:rPr>
          <w:noProof/>
        </w:rPr>
        <w:t>61</w:t>
      </w:r>
      <w:r>
        <w:rPr>
          <w:noProof/>
        </w:rPr>
        <w:fldChar w:fldCharType="end"/>
      </w:r>
    </w:p>
    <w:p w14:paraId="0AB3FD8D" w14:textId="2D1C42F7"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SCP/SEPP</w:t>
      </w:r>
      <w:r>
        <w:rPr>
          <w:noProof/>
        </w:rPr>
        <w:tab/>
      </w:r>
      <w:r>
        <w:rPr>
          <w:noProof/>
        </w:rPr>
        <w:fldChar w:fldCharType="begin" w:fldLock="1"/>
      </w:r>
      <w:r>
        <w:rPr>
          <w:noProof/>
        </w:rPr>
        <w:instrText xml:space="preserve"> PAGEREF _Toc177643298 \h </w:instrText>
      </w:r>
      <w:r>
        <w:rPr>
          <w:noProof/>
        </w:rPr>
      </w:r>
      <w:r>
        <w:rPr>
          <w:noProof/>
        </w:rPr>
        <w:fldChar w:fldCharType="separate"/>
      </w:r>
      <w:r>
        <w:rPr>
          <w:noProof/>
        </w:rPr>
        <w:t>62</w:t>
      </w:r>
      <w:r>
        <w:rPr>
          <w:noProof/>
        </w:rPr>
        <w:fldChar w:fldCharType="end"/>
      </w:r>
    </w:p>
    <w:p w14:paraId="3612B874" w14:textId="3D0C9638"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5.2.8</w:t>
      </w:r>
      <w:r>
        <w:rPr>
          <w:rFonts w:asciiTheme="minorHAnsi" w:eastAsiaTheme="minorEastAsia" w:hAnsiTheme="minorHAnsi" w:cstheme="minorBidi"/>
          <w:noProof/>
          <w:kern w:val="2"/>
          <w:sz w:val="24"/>
          <w:szCs w:val="24"/>
          <w:lang w:eastAsia="en-GB"/>
          <w14:ligatures w14:val="standardContextual"/>
        </w:rPr>
        <w:tab/>
      </w:r>
      <w:r>
        <w:rPr>
          <w:noProof/>
        </w:rPr>
        <w:t>HTTP/2 request retries</w:t>
      </w:r>
      <w:r>
        <w:rPr>
          <w:noProof/>
        </w:rPr>
        <w:tab/>
      </w:r>
      <w:r>
        <w:rPr>
          <w:noProof/>
        </w:rPr>
        <w:fldChar w:fldCharType="begin" w:fldLock="1"/>
      </w:r>
      <w:r>
        <w:rPr>
          <w:noProof/>
        </w:rPr>
        <w:instrText xml:space="preserve"> PAGEREF _Toc177643299 \h </w:instrText>
      </w:r>
      <w:r>
        <w:rPr>
          <w:noProof/>
        </w:rPr>
      </w:r>
      <w:r>
        <w:rPr>
          <w:noProof/>
        </w:rPr>
        <w:fldChar w:fldCharType="separate"/>
      </w:r>
      <w:r>
        <w:rPr>
          <w:noProof/>
        </w:rPr>
        <w:t>65</w:t>
      </w:r>
      <w:r>
        <w:rPr>
          <w:noProof/>
        </w:rPr>
        <w:fldChar w:fldCharType="end"/>
      </w:r>
    </w:p>
    <w:p w14:paraId="073B16C1" w14:textId="2B256854"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5.2.9</w:t>
      </w:r>
      <w:r>
        <w:rPr>
          <w:rFonts w:asciiTheme="minorHAnsi" w:eastAsiaTheme="minorEastAsia" w:hAnsiTheme="minorHAnsi" w:cstheme="minorBidi"/>
          <w:noProof/>
          <w:kern w:val="2"/>
          <w:sz w:val="24"/>
          <w:szCs w:val="24"/>
          <w:lang w:eastAsia="en-GB"/>
          <w14:ligatures w14:val="standardContextual"/>
        </w:rPr>
        <w:tab/>
      </w:r>
      <w:r>
        <w:rPr>
          <w:noProof/>
        </w:rPr>
        <w:t>Handling of unsupported query parameters</w:t>
      </w:r>
      <w:r>
        <w:rPr>
          <w:noProof/>
        </w:rPr>
        <w:tab/>
      </w:r>
      <w:r>
        <w:rPr>
          <w:noProof/>
        </w:rPr>
        <w:fldChar w:fldCharType="begin" w:fldLock="1"/>
      </w:r>
      <w:r>
        <w:rPr>
          <w:noProof/>
        </w:rPr>
        <w:instrText xml:space="preserve"> PAGEREF _Toc177643300 \h </w:instrText>
      </w:r>
      <w:r>
        <w:rPr>
          <w:noProof/>
        </w:rPr>
      </w:r>
      <w:r>
        <w:rPr>
          <w:noProof/>
        </w:rPr>
        <w:fldChar w:fldCharType="separate"/>
      </w:r>
      <w:r>
        <w:rPr>
          <w:noProof/>
        </w:rPr>
        <w:t>66</w:t>
      </w:r>
      <w:r>
        <w:rPr>
          <w:noProof/>
        </w:rPr>
        <w:fldChar w:fldCharType="end"/>
      </w:r>
    </w:p>
    <w:p w14:paraId="00E4B113" w14:textId="0A4F1C00"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5.2.10</w:t>
      </w:r>
      <w:r>
        <w:rPr>
          <w:rFonts w:asciiTheme="minorHAnsi" w:eastAsiaTheme="minorEastAsia" w:hAnsiTheme="minorHAnsi" w:cstheme="minorBidi"/>
          <w:noProof/>
          <w:kern w:val="2"/>
          <w:sz w:val="24"/>
          <w:szCs w:val="24"/>
          <w:lang w:eastAsia="en-GB"/>
          <w14:ligatures w14:val="standardContextual"/>
        </w:rPr>
        <w:tab/>
      </w:r>
      <w:r>
        <w:rPr>
          <w:noProof/>
        </w:rPr>
        <w:t>URL Encoding of data</w:t>
      </w:r>
      <w:r>
        <w:rPr>
          <w:noProof/>
        </w:rPr>
        <w:tab/>
      </w:r>
      <w:r>
        <w:rPr>
          <w:noProof/>
        </w:rPr>
        <w:fldChar w:fldCharType="begin" w:fldLock="1"/>
      </w:r>
      <w:r>
        <w:rPr>
          <w:noProof/>
        </w:rPr>
        <w:instrText xml:space="preserve"> PAGEREF _Toc177643301 \h </w:instrText>
      </w:r>
      <w:r>
        <w:rPr>
          <w:noProof/>
        </w:rPr>
      </w:r>
      <w:r>
        <w:rPr>
          <w:noProof/>
        </w:rPr>
        <w:fldChar w:fldCharType="separate"/>
      </w:r>
      <w:r>
        <w:rPr>
          <w:noProof/>
        </w:rPr>
        <w:t>67</w:t>
      </w:r>
      <w:r>
        <w:rPr>
          <w:noProof/>
        </w:rPr>
        <w:fldChar w:fldCharType="end"/>
      </w:r>
    </w:p>
    <w:p w14:paraId="6069D9E7" w14:textId="09D3BC0F"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_Toc177643302 \h </w:instrText>
      </w:r>
      <w:r>
        <w:rPr>
          <w:noProof/>
        </w:rPr>
      </w:r>
      <w:r>
        <w:rPr>
          <w:noProof/>
        </w:rPr>
        <w:fldChar w:fldCharType="separate"/>
      </w:r>
      <w:r>
        <w:rPr>
          <w:noProof/>
        </w:rPr>
        <w:t>67</w:t>
      </w:r>
      <w:r>
        <w:rPr>
          <w:noProof/>
        </w:rPr>
        <w:fldChar w:fldCharType="end"/>
      </w:r>
    </w:p>
    <w:p w14:paraId="57D94F01" w14:textId="5C8010DC"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URI components</w:t>
      </w:r>
      <w:r>
        <w:rPr>
          <w:noProof/>
        </w:rPr>
        <w:tab/>
      </w:r>
      <w:r>
        <w:rPr>
          <w:noProof/>
        </w:rPr>
        <w:fldChar w:fldCharType="begin" w:fldLock="1"/>
      </w:r>
      <w:r>
        <w:rPr>
          <w:noProof/>
        </w:rPr>
        <w:instrText xml:space="preserve"> PAGEREF _Toc177643303 \h </w:instrText>
      </w:r>
      <w:r>
        <w:rPr>
          <w:noProof/>
        </w:rPr>
      </w:r>
      <w:r>
        <w:rPr>
          <w:noProof/>
        </w:rPr>
        <w:fldChar w:fldCharType="separate"/>
      </w:r>
      <w:r>
        <w:rPr>
          <w:noProof/>
        </w:rPr>
        <w:t>67</w:t>
      </w:r>
      <w:r>
        <w:rPr>
          <w:noProof/>
        </w:rPr>
        <w:fldChar w:fldCharType="end"/>
      </w:r>
    </w:p>
    <w:p w14:paraId="46B8C7BC" w14:textId="1B61495F"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HTTP/2 request bodies</w:t>
      </w:r>
      <w:r>
        <w:rPr>
          <w:noProof/>
        </w:rPr>
        <w:tab/>
      </w:r>
      <w:r>
        <w:rPr>
          <w:noProof/>
        </w:rPr>
        <w:fldChar w:fldCharType="begin" w:fldLock="1"/>
      </w:r>
      <w:r>
        <w:rPr>
          <w:noProof/>
        </w:rPr>
        <w:instrText xml:space="preserve"> PAGEREF _Toc177643304 \h </w:instrText>
      </w:r>
      <w:r>
        <w:rPr>
          <w:noProof/>
        </w:rPr>
      </w:r>
      <w:r>
        <w:rPr>
          <w:noProof/>
        </w:rPr>
        <w:fldChar w:fldCharType="separate"/>
      </w:r>
      <w:r>
        <w:rPr>
          <w:noProof/>
        </w:rPr>
        <w:t>68</w:t>
      </w:r>
      <w:r>
        <w:rPr>
          <w:noProof/>
        </w:rPr>
        <w:fldChar w:fldCharType="end"/>
      </w:r>
    </w:p>
    <w:p w14:paraId="39D34021" w14:textId="0AD88C70" w:rsidR="009A52F9" w:rsidRDefault="009A52F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_Toc177643305 \h </w:instrText>
      </w:r>
      <w:r>
        <w:rPr>
          <w:noProof/>
        </w:rPr>
      </w:r>
      <w:r>
        <w:rPr>
          <w:noProof/>
        </w:rPr>
        <w:fldChar w:fldCharType="separate"/>
      </w:r>
      <w:r>
        <w:rPr>
          <w:noProof/>
        </w:rPr>
        <w:t>68</w:t>
      </w:r>
      <w:r>
        <w:rPr>
          <w:noProof/>
        </w:rPr>
        <w:fldChar w:fldCharType="end"/>
      </w:r>
    </w:p>
    <w:p w14:paraId="784FFABE" w14:textId="740595C6" w:rsidR="009A52F9" w:rsidRDefault="009A52F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Serialization Protocol</w:t>
      </w:r>
      <w:r>
        <w:rPr>
          <w:noProof/>
        </w:rPr>
        <w:tab/>
      </w:r>
      <w:r>
        <w:rPr>
          <w:noProof/>
        </w:rPr>
        <w:fldChar w:fldCharType="begin" w:fldLock="1"/>
      </w:r>
      <w:r>
        <w:rPr>
          <w:noProof/>
        </w:rPr>
        <w:instrText xml:space="preserve"> PAGEREF _Toc177643306 \h </w:instrText>
      </w:r>
      <w:r>
        <w:rPr>
          <w:noProof/>
        </w:rPr>
      </w:r>
      <w:r>
        <w:rPr>
          <w:noProof/>
        </w:rPr>
        <w:fldChar w:fldCharType="separate"/>
      </w:r>
      <w:r>
        <w:rPr>
          <w:noProof/>
        </w:rPr>
        <w:t>69</w:t>
      </w:r>
      <w:r>
        <w:rPr>
          <w:noProof/>
        </w:rPr>
        <w:fldChar w:fldCharType="end"/>
      </w:r>
    </w:p>
    <w:p w14:paraId="2F53332D" w14:textId="7D03B700" w:rsidR="009A52F9" w:rsidRDefault="009A52F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Interface Definition Language</w:t>
      </w:r>
      <w:r>
        <w:rPr>
          <w:noProof/>
        </w:rPr>
        <w:tab/>
      </w:r>
      <w:r>
        <w:rPr>
          <w:noProof/>
        </w:rPr>
        <w:fldChar w:fldCharType="begin" w:fldLock="1"/>
      </w:r>
      <w:r>
        <w:rPr>
          <w:noProof/>
        </w:rPr>
        <w:instrText xml:space="preserve"> PAGEREF _Toc177643307 \h </w:instrText>
      </w:r>
      <w:r>
        <w:rPr>
          <w:noProof/>
        </w:rPr>
      </w:r>
      <w:r>
        <w:rPr>
          <w:noProof/>
        </w:rPr>
        <w:fldChar w:fldCharType="separate"/>
      </w:r>
      <w:r>
        <w:rPr>
          <w:noProof/>
        </w:rPr>
        <w:t>69</w:t>
      </w:r>
      <w:r>
        <w:rPr>
          <w:noProof/>
        </w:rPr>
        <w:fldChar w:fldCharType="end"/>
      </w:r>
    </w:p>
    <w:p w14:paraId="25DF0B68" w14:textId="03CB525D" w:rsidR="009A52F9" w:rsidRDefault="009A52F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Functionalities in Service Based Architecture</w:t>
      </w:r>
      <w:r>
        <w:rPr>
          <w:noProof/>
        </w:rPr>
        <w:tab/>
      </w:r>
      <w:r>
        <w:rPr>
          <w:noProof/>
        </w:rPr>
        <w:fldChar w:fldCharType="begin" w:fldLock="1"/>
      </w:r>
      <w:r>
        <w:rPr>
          <w:noProof/>
        </w:rPr>
        <w:instrText xml:space="preserve"> PAGEREF _Toc177643308 \h </w:instrText>
      </w:r>
      <w:r>
        <w:rPr>
          <w:noProof/>
        </w:rPr>
      </w:r>
      <w:r>
        <w:rPr>
          <w:noProof/>
        </w:rPr>
        <w:fldChar w:fldCharType="separate"/>
      </w:r>
      <w:r>
        <w:rPr>
          <w:noProof/>
        </w:rPr>
        <w:t>69</w:t>
      </w:r>
      <w:r>
        <w:rPr>
          <w:noProof/>
        </w:rPr>
        <w:fldChar w:fldCharType="end"/>
      </w:r>
    </w:p>
    <w:p w14:paraId="78C56840" w14:textId="637F055A" w:rsidR="009A52F9" w:rsidRDefault="009A52F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fldLock="1"/>
      </w:r>
      <w:r>
        <w:rPr>
          <w:noProof/>
        </w:rPr>
        <w:instrText xml:space="preserve"> PAGEREF _Toc177643309 \h </w:instrText>
      </w:r>
      <w:r>
        <w:rPr>
          <w:noProof/>
        </w:rPr>
      </w:r>
      <w:r>
        <w:rPr>
          <w:noProof/>
        </w:rPr>
        <w:fldChar w:fldCharType="separate"/>
      </w:r>
      <w:r>
        <w:rPr>
          <w:noProof/>
        </w:rPr>
        <w:t>69</w:t>
      </w:r>
      <w:r>
        <w:rPr>
          <w:noProof/>
        </w:rPr>
        <w:fldChar w:fldCharType="end"/>
      </w:r>
    </w:p>
    <w:p w14:paraId="483D466D" w14:textId="4E2C7EC5"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_Toc177643310 \h </w:instrText>
      </w:r>
      <w:r>
        <w:rPr>
          <w:noProof/>
        </w:rPr>
      </w:r>
      <w:r>
        <w:rPr>
          <w:noProof/>
        </w:rPr>
        <w:fldChar w:fldCharType="separate"/>
      </w:r>
      <w:r>
        <w:rPr>
          <w:noProof/>
        </w:rPr>
        <w:t>69</w:t>
      </w:r>
      <w:r>
        <w:rPr>
          <w:noProof/>
        </w:rPr>
        <w:fldChar w:fldCharType="end"/>
      </w:r>
    </w:p>
    <w:p w14:paraId="71C3A214" w14:textId="6E3A35E5"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Identifying a target resource</w:t>
      </w:r>
      <w:r>
        <w:rPr>
          <w:noProof/>
        </w:rPr>
        <w:tab/>
      </w:r>
      <w:r>
        <w:rPr>
          <w:noProof/>
        </w:rPr>
        <w:fldChar w:fldCharType="begin" w:fldLock="1"/>
      </w:r>
      <w:r>
        <w:rPr>
          <w:noProof/>
        </w:rPr>
        <w:instrText xml:space="preserve"> PAGEREF _Toc177643311 \h </w:instrText>
      </w:r>
      <w:r>
        <w:rPr>
          <w:noProof/>
        </w:rPr>
      </w:r>
      <w:r>
        <w:rPr>
          <w:noProof/>
        </w:rPr>
        <w:fldChar w:fldCharType="separate"/>
      </w:r>
      <w:r>
        <w:rPr>
          <w:noProof/>
        </w:rPr>
        <w:t>69</w:t>
      </w:r>
      <w:r>
        <w:rPr>
          <w:noProof/>
        </w:rPr>
        <w:fldChar w:fldCharType="end"/>
      </w:r>
    </w:p>
    <w:p w14:paraId="792DDB57" w14:textId="0C3C57C5"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Connecting inbound</w:t>
      </w:r>
      <w:r>
        <w:rPr>
          <w:noProof/>
        </w:rPr>
        <w:tab/>
      </w:r>
      <w:r>
        <w:rPr>
          <w:noProof/>
        </w:rPr>
        <w:fldChar w:fldCharType="begin" w:fldLock="1"/>
      </w:r>
      <w:r>
        <w:rPr>
          <w:noProof/>
        </w:rPr>
        <w:instrText xml:space="preserve"> PAGEREF _Toc177643312 \h </w:instrText>
      </w:r>
      <w:r>
        <w:rPr>
          <w:noProof/>
        </w:rPr>
      </w:r>
      <w:r>
        <w:rPr>
          <w:noProof/>
        </w:rPr>
        <w:fldChar w:fldCharType="separate"/>
      </w:r>
      <w:r>
        <w:rPr>
          <w:noProof/>
        </w:rPr>
        <w:t>69</w:t>
      </w:r>
      <w:r>
        <w:rPr>
          <w:noProof/>
        </w:rPr>
        <w:fldChar w:fldCharType="end"/>
      </w:r>
    </w:p>
    <w:p w14:paraId="6F447F08" w14:textId="59F25712"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_Toc177643313 \h </w:instrText>
      </w:r>
      <w:r>
        <w:rPr>
          <w:noProof/>
        </w:rPr>
      </w:r>
      <w:r>
        <w:rPr>
          <w:noProof/>
        </w:rPr>
        <w:fldChar w:fldCharType="separate"/>
      </w:r>
      <w:r>
        <w:rPr>
          <w:noProof/>
        </w:rPr>
        <w:t>70</w:t>
      </w:r>
      <w:r>
        <w:rPr>
          <w:noProof/>
        </w:rPr>
        <w:fldChar w:fldCharType="end"/>
      </w:r>
    </w:p>
    <w:p w14:paraId="31CA3B6F" w14:textId="47DEA53C"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_Toc177643314 \h </w:instrText>
      </w:r>
      <w:r>
        <w:rPr>
          <w:noProof/>
        </w:rPr>
      </w:r>
      <w:r>
        <w:rPr>
          <w:noProof/>
        </w:rPr>
        <w:fldChar w:fldCharType="separate"/>
      </w:r>
      <w:r>
        <w:rPr>
          <w:noProof/>
        </w:rPr>
        <w:t>70</w:t>
      </w:r>
      <w:r>
        <w:rPr>
          <w:noProof/>
        </w:rPr>
        <w:fldChar w:fldCharType="end"/>
      </w:r>
    </w:p>
    <w:p w14:paraId="3656EFF6" w14:textId="3487C7C0"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Routing within a PLMN</w:t>
      </w:r>
      <w:r>
        <w:rPr>
          <w:noProof/>
        </w:rPr>
        <w:tab/>
      </w:r>
      <w:r>
        <w:rPr>
          <w:noProof/>
        </w:rPr>
        <w:fldChar w:fldCharType="begin" w:fldLock="1"/>
      </w:r>
      <w:r>
        <w:rPr>
          <w:noProof/>
        </w:rPr>
        <w:instrText xml:space="preserve"> PAGEREF _Toc177643315 \h </w:instrText>
      </w:r>
      <w:r>
        <w:rPr>
          <w:noProof/>
        </w:rPr>
      </w:r>
      <w:r>
        <w:rPr>
          <w:noProof/>
        </w:rPr>
        <w:fldChar w:fldCharType="separate"/>
      </w:r>
      <w:r>
        <w:rPr>
          <w:noProof/>
        </w:rPr>
        <w:t>70</w:t>
      </w:r>
      <w:r>
        <w:rPr>
          <w:noProof/>
        </w:rPr>
        <w:fldChar w:fldCharType="end"/>
      </w:r>
    </w:p>
    <w:p w14:paraId="404073A7" w14:textId="0E101ED7"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Routing across PLMN</w:t>
      </w:r>
      <w:r>
        <w:rPr>
          <w:noProof/>
        </w:rPr>
        <w:tab/>
      </w:r>
      <w:r>
        <w:rPr>
          <w:noProof/>
        </w:rPr>
        <w:fldChar w:fldCharType="begin" w:fldLock="1"/>
      </w:r>
      <w:r>
        <w:rPr>
          <w:noProof/>
        </w:rPr>
        <w:instrText xml:space="preserve"> PAGEREF _Toc177643316 \h </w:instrText>
      </w:r>
      <w:r>
        <w:rPr>
          <w:noProof/>
        </w:rPr>
      </w:r>
      <w:r>
        <w:rPr>
          <w:noProof/>
        </w:rPr>
        <w:fldChar w:fldCharType="separate"/>
      </w:r>
      <w:r>
        <w:rPr>
          <w:noProof/>
        </w:rPr>
        <w:t>70</w:t>
      </w:r>
      <w:r>
        <w:rPr>
          <w:noProof/>
        </w:rPr>
        <w:fldChar w:fldCharType="end"/>
      </w:r>
    </w:p>
    <w:p w14:paraId="03A1ABDB" w14:textId="00E246DC"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_Toc177643317 \h </w:instrText>
      </w:r>
      <w:r>
        <w:rPr>
          <w:noProof/>
        </w:rPr>
      </w:r>
      <w:r>
        <w:rPr>
          <w:noProof/>
        </w:rPr>
        <w:fldChar w:fldCharType="separate"/>
      </w:r>
      <w:r>
        <w:rPr>
          <w:noProof/>
        </w:rPr>
        <w:t>70</w:t>
      </w:r>
      <w:r>
        <w:rPr>
          <w:noProof/>
        </w:rPr>
        <w:fldChar w:fldCharType="end"/>
      </w:r>
    </w:p>
    <w:p w14:paraId="6C4AB065" w14:textId="5FD70155"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Use of telescopic FQDN between NFs and SEPP within a PLMN</w:t>
      </w:r>
      <w:r>
        <w:rPr>
          <w:noProof/>
        </w:rPr>
        <w:tab/>
      </w:r>
      <w:r>
        <w:rPr>
          <w:noProof/>
        </w:rPr>
        <w:fldChar w:fldCharType="begin" w:fldLock="1"/>
      </w:r>
      <w:r>
        <w:rPr>
          <w:noProof/>
        </w:rPr>
        <w:instrText xml:space="preserve"> PAGEREF _Toc177643318 \h </w:instrText>
      </w:r>
      <w:r>
        <w:rPr>
          <w:noProof/>
        </w:rPr>
      </w:r>
      <w:r>
        <w:rPr>
          <w:noProof/>
        </w:rPr>
        <w:fldChar w:fldCharType="separate"/>
      </w:r>
      <w:r>
        <w:rPr>
          <w:noProof/>
        </w:rPr>
        <w:t>71</w:t>
      </w:r>
      <w:r>
        <w:rPr>
          <w:noProof/>
        </w:rPr>
        <w:fldChar w:fldCharType="end"/>
      </w:r>
    </w:p>
    <w:p w14:paraId="085E099B" w14:textId="0DB15667"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_Toc177643319 \h </w:instrText>
      </w:r>
      <w:r>
        <w:rPr>
          <w:noProof/>
        </w:rPr>
      </w:r>
      <w:r>
        <w:rPr>
          <w:noProof/>
        </w:rPr>
        <w:fldChar w:fldCharType="separate"/>
      </w:r>
      <w:r>
        <w:rPr>
          <w:noProof/>
        </w:rPr>
        <w:t>71</w:t>
      </w:r>
      <w:r>
        <w:rPr>
          <w:noProof/>
        </w:rPr>
        <w:fldChar w:fldCharType="end"/>
      </w:r>
    </w:p>
    <w:p w14:paraId="1AA33CFA" w14:textId="6915F2DB"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rPr>
        <w:t>6.1.4.3.4</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fldLock="1"/>
      </w:r>
      <w:r>
        <w:rPr>
          <w:noProof/>
        </w:rPr>
        <w:instrText xml:space="preserve"> PAGEREF _Toc177643320 \h </w:instrText>
      </w:r>
      <w:r>
        <w:rPr>
          <w:noProof/>
        </w:rPr>
      </w:r>
      <w:r>
        <w:rPr>
          <w:noProof/>
        </w:rPr>
        <w:fldChar w:fldCharType="separate"/>
      </w:r>
      <w:r>
        <w:rPr>
          <w:noProof/>
        </w:rPr>
        <w:t>72</w:t>
      </w:r>
      <w:r>
        <w:rPr>
          <w:noProof/>
        </w:rPr>
        <w:fldChar w:fldCharType="end"/>
      </w:r>
    </w:p>
    <w:p w14:paraId="0367091B" w14:textId="43984AC2"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Host header</w:t>
      </w:r>
      <w:r>
        <w:rPr>
          <w:noProof/>
        </w:rPr>
        <w:tab/>
      </w:r>
      <w:r>
        <w:rPr>
          <w:noProof/>
        </w:rPr>
        <w:fldChar w:fldCharType="begin" w:fldLock="1"/>
      </w:r>
      <w:r>
        <w:rPr>
          <w:noProof/>
        </w:rPr>
        <w:instrText xml:space="preserve"> PAGEREF _Toc177643321 \h </w:instrText>
      </w:r>
      <w:r>
        <w:rPr>
          <w:noProof/>
        </w:rPr>
      </w:r>
      <w:r>
        <w:rPr>
          <w:noProof/>
        </w:rPr>
        <w:fldChar w:fldCharType="separate"/>
      </w:r>
      <w:r>
        <w:rPr>
          <w:noProof/>
        </w:rPr>
        <w:t>72</w:t>
      </w:r>
      <w:r>
        <w:rPr>
          <w:noProof/>
        </w:rPr>
        <w:fldChar w:fldCharType="end"/>
      </w:r>
    </w:p>
    <w:p w14:paraId="22D512D3" w14:textId="0B5CC856"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Message forwarding</w:t>
      </w:r>
      <w:r>
        <w:rPr>
          <w:noProof/>
        </w:rPr>
        <w:tab/>
      </w:r>
      <w:r>
        <w:rPr>
          <w:noProof/>
        </w:rPr>
        <w:fldChar w:fldCharType="begin" w:fldLock="1"/>
      </w:r>
      <w:r>
        <w:rPr>
          <w:noProof/>
        </w:rPr>
        <w:instrText xml:space="preserve"> PAGEREF _Toc177643322 \h </w:instrText>
      </w:r>
      <w:r>
        <w:rPr>
          <w:noProof/>
        </w:rPr>
      </w:r>
      <w:r>
        <w:rPr>
          <w:noProof/>
        </w:rPr>
        <w:fldChar w:fldCharType="separate"/>
      </w:r>
      <w:r>
        <w:rPr>
          <w:noProof/>
        </w:rPr>
        <w:t>72</w:t>
      </w:r>
      <w:r>
        <w:rPr>
          <w:noProof/>
        </w:rPr>
        <w:fldChar w:fldCharType="end"/>
      </w:r>
    </w:p>
    <w:p w14:paraId="633FDD1A" w14:textId="0F8ABA9A" w:rsidR="009A52F9" w:rsidRDefault="009A52F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fldLock="1"/>
      </w:r>
      <w:r>
        <w:rPr>
          <w:noProof/>
        </w:rPr>
        <w:instrText xml:space="preserve"> PAGEREF _Toc177643323 \h </w:instrText>
      </w:r>
      <w:r>
        <w:rPr>
          <w:noProof/>
        </w:rPr>
      </w:r>
      <w:r>
        <w:rPr>
          <w:noProof/>
        </w:rPr>
        <w:fldChar w:fldCharType="separate"/>
      </w:r>
      <w:r>
        <w:rPr>
          <w:noProof/>
        </w:rPr>
        <w:t>73</w:t>
      </w:r>
      <w:r>
        <w:rPr>
          <w:noProof/>
        </w:rPr>
        <w:fldChar w:fldCharType="end"/>
      </w:r>
    </w:p>
    <w:p w14:paraId="24120DFB" w14:textId="56655722"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_Toc177643324 \h </w:instrText>
      </w:r>
      <w:r>
        <w:rPr>
          <w:noProof/>
        </w:rPr>
      </w:r>
      <w:r>
        <w:rPr>
          <w:noProof/>
        </w:rPr>
        <w:fldChar w:fldCharType="separate"/>
      </w:r>
      <w:r>
        <w:rPr>
          <w:noProof/>
        </w:rPr>
        <w:t>73</w:t>
      </w:r>
      <w:r>
        <w:rPr>
          <w:noProof/>
        </w:rPr>
        <w:fldChar w:fldCharType="end"/>
      </w:r>
    </w:p>
    <w:p w14:paraId="63AF205C" w14:textId="5B7942A7"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on behalf of NF Service Consumer</w:t>
      </w:r>
      <w:r>
        <w:rPr>
          <w:noProof/>
        </w:rPr>
        <w:tab/>
      </w:r>
      <w:r>
        <w:rPr>
          <w:noProof/>
        </w:rPr>
        <w:fldChar w:fldCharType="begin" w:fldLock="1"/>
      </w:r>
      <w:r>
        <w:rPr>
          <w:noProof/>
        </w:rPr>
        <w:instrText xml:space="preserve"> PAGEREF _Toc177643325 \h </w:instrText>
      </w:r>
      <w:r>
        <w:rPr>
          <w:noProof/>
        </w:rPr>
      </w:r>
      <w:r>
        <w:rPr>
          <w:noProof/>
        </w:rPr>
        <w:fldChar w:fldCharType="separate"/>
      </w:r>
      <w:r>
        <w:rPr>
          <w:noProof/>
        </w:rPr>
        <w:t>73</w:t>
      </w:r>
      <w:r>
        <w:rPr>
          <w:noProof/>
        </w:rPr>
        <w:fldChar w:fldCharType="end"/>
      </w:r>
    </w:p>
    <w:p w14:paraId="507962E1" w14:textId="3228CC65"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error handling</w:t>
      </w:r>
      <w:r>
        <w:rPr>
          <w:noProof/>
        </w:rPr>
        <w:tab/>
      </w:r>
      <w:r>
        <w:rPr>
          <w:noProof/>
        </w:rPr>
        <w:fldChar w:fldCharType="begin" w:fldLock="1"/>
      </w:r>
      <w:r>
        <w:rPr>
          <w:noProof/>
        </w:rPr>
        <w:instrText xml:space="preserve"> PAGEREF _Toc177643326 \h </w:instrText>
      </w:r>
      <w:r>
        <w:rPr>
          <w:noProof/>
        </w:rPr>
      </w:r>
      <w:r>
        <w:rPr>
          <w:noProof/>
        </w:rPr>
        <w:fldChar w:fldCharType="separate"/>
      </w:r>
      <w:r>
        <w:rPr>
          <w:noProof/>
        </w:rPr>
        <w:t>74</w:t>
      </w:r>
      <w:r>
        <w:rPr>
          <w:noProof/>
        </w:rPr>
        <w:fldChar w:fldCharType="end"/>
      </w:r>
    </w:p>
    <w:p w14:paraId="5BD33C6F" w14:textId="075A4DCC" w:rsidR="009A52F9" w:rsidRDefault="009A52F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w:t>
      </w:r>
      <w:r>
        <w:rPr>
          <w:noProof/>
        </w:rPr>
        <w:tab/>
      </w:r>
      <w:r>
        <w:rPr>
          <w:noProof/>
        </w:rPr>
        <w:fldChar w:fldCharType="begin" w:fldLock="1"/>
      </w:r>
      <w:r>
        <w:rPr>
          <w:noProof/>
        </w:rPr>
        <w:instrText xml:space="preserve"> PAGEREF _Toc177643327 \h </w:instrText>
      </w:r>
      <w:r>
        <w:rPr>
          <w:noProof/>
        </w:rPr>
      </w:r>
      <w:r>
        <w:rPr>
          <w:noProof/>
        </w:rPr>
        <w:fldChar w:fldCharType="separate"/>
      </w:r>
      <w:r>
        <w:rPr>
          <w:noProof/>
        </w:rPr>
        <w:t>74</w:t>
      </w:r>
      <w:r>
        <w:rPr>
          <w:noProof/>
        </w:rPr>
        <w:fldChar w:fldCharType="end"/>
      </w:r>
    </w:p>
    <w:p w14:paraId="51C26157" w14:textId="538D884C"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_Toc177643328 \h </w:instrText>
      </w:r>
      <w:r>
        <w:rPr>
          <w:noProof/>
        </w:rPr>
      </w:r>
      <w:r>
        <w:rPr>
          <w:noProof/>
        </w:rPr>
        <w:fldChar w:fldCharType="separate"/>
      </w:r>
      <w:r>
        <w:rPr>
          <w:noProof/>
        </w:rPr>
        <w:t>74</w:t>
      </w:r>
      <w:r>
        <w:rPr>
          <w:noProof/>
        </w:rPr>
        <w:fldChar w:fldCharType="end"/>
      </w:r>
    </w:p>
    <w:p w14:paraId="291D197A" w14:textId="45C34E79"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load signalled via the NRF</w:t>
      </w:r>
      <w:r>
        <w:rPr>
          <w:noProof/>
        </w:rPr>
        <w:tab/>
      </w:r>
      <w:r>
        <w:rPr>
          <w:noProof/>
        </w:rPr>
        <w:fldChar w:fldCharType="begin" w:fldLock="1"/>
      </w:r>
      <w:r>
        <w:rPr>
          <w:noProof/>
        </w:rPr>
        <w:instrText xml:space="preserve"> PAGEREF _Toc177643329 \h </w:instrText>
      </w:r>
      <w:r>
        <w:rPr>
          <w:noProof/>
        </w:rPr>
      </w:r>
      <w:r>
        <w:rPr>
          <w:noProof/>
        </w:rPr>
        <w:fldChar w:fldCharType="separate"/>
      </w:r>
      <w:r>
        <w:rPr>
          <w:noProof/>
        </w:rPr>
        <w:t>74</w:t>
      </w:r>
      <w:r>
        <w:rPr>
          <w:noProof/>
        </w:rPr>
        <w:fldChar w:fldCharType="end"/>
      </w:r>
    </w:p>
    <w:p w14:paraId="5C67331D" w14:textId="51604511"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LCI Header</w:t>
      </w:r>
      <w:r>
        <w:rPr>
          <w:noProof/>
        </w:rPr>
        <w:tab/>
      </w:r>
      <w:r>
        <w:rPr>
          <w:noProof/>
        </w:rPr>
        <w:fldChar w:fldCharType="begin" w:fldLock="1"/>
      </w:r>
      <w:r>
        <w:rPr>
          <w:noProof/>
        </w:rPr>
        <w:instrText xml:space="preserve"> PAGEREF _Toc177643330 \h </w:instrText>
      </w:r>
      <w:r>
        <w:rPr>
          <w:noProof/>
        </w:rPr>
      </w:r>
      <w:r>
        <w:rPr>
          <w:noProof/>
        </w:rPr>
        <w:fldChar w:fldCharType="separate"/>
      </w:r>
      <w:r>
        <w:rPr>
          <w:noProof/>
        </w:rPr>
        <w:t>75</w:t>
      </w:r>
      <w:r>
        <w:rPr>
          <w:noProof/>
        </w:rPr>
        <w:fldChar w:fldCharType="end"/>
      </w:r>
    </w:p>
    <w:p w14:paraId="7E20B88C" w14:textId="5D714CA4"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_Toc177643331 \h </w:instrText>
      </w:r>
      <w:r>
        <w:rPr>
          <w:noProof/>
        </w:rPr>
      </w:r>
      <w:r>
        <w:rPr>
          <w:noProof/>
        </w:rPr>
        <w:fldChar w:fldCharType="separate"/>
      </w:r>
      <w:r>
        <w:rPr>
          <w:noProof/>
        </w:rPr>
        <w:t>75</w:t>
      </w:r>
      <w:r>
        <w:rPr>
          <w:noProof/>
        </w:rPr>
        <w:fldChar w:fldCharType="end"/>
      </w:r>
    </w:p>
    <w:p w14:paraId="4854CAF8" w14:textId="7DB64369"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Load Control Information</w:t>
      </w:r>
      <w:r>
        <w:rPr>
          <w:noProof/>
        </w:rPr>
        <w:tab/>
      </w:r>
      <w:r>
        <w:rPr>
          <w:noProof/>
        </w:rPr>
        <w:fldChar w:fldCharType="begin" w:fldLock="1"/>
      </w:r>
      <w:r>
        <w:rPr>
          <w:noProof/>
        </w:rPr>
        <w:instrText xml:space="preserve"> PAGEREF _Toc177643332 \h </w:instrText>
      </w:r>
      <w:r>
        <w:rPr>
          <w:noProof/>
        </w:rPr>
      </w:r>
      <w:r>
        <w:rPr>
          <w:noProof/>
        </w:rPr>
        <w:fldChar w:fldCharType="separate"/>
      </w:r>
      <w:r>
        <w:rPr>
          <w:noProof/>
        </w:rPr>
        <w:t>75</w:t>
      </w:r>
      <w:r>
        <w:rPr>
          <w:noProof/>
        </w:rPr>
        <w:fldChar w:fldCharType="end"/>
      </w:r>
    </w:p>
    <w:p w14:paraId="77FB6C86" w14:textId="471E7A29"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_Toc177643333 \h </w:instrText>
      </w:r>
      <w:r>
        <w:rPr>
          <w:noProof/>
        </w:rPr>
      </w:r>
      <w:r>
        <w:rPr>
          <w:noProof/>
        </w:rPr>
        <w:fldChar w:fldCharType="separate"/>
      </w:r>
      <w:r>
        <w:rPr>
          <w:noProof/>
        </w:rPr>
        <w:t>76</w:t>
      </w:r>
      <w:r>
        <w:rPr>
          <w:noProof/>
        </w:rPr>
        <w:fldChar w:fldCharType="end"/>
      </w:r>
    </w:p>
    <w:p w14:paraId="037F481F" w14:textId="1F2CDD41"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6.3.3.4</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Information</w:t>
      </w:r>
      <w:r>
        <w:rPr>
          <w:noProof/>
        </w:rPr>
        <w:tab/>
      </w:r>
      <w:r>
        <w:rPr>
          <w:noProof/>
        </w:rPr>
        <w:fldChar w:fldCharType="begin" w:fldLock="1"/>
      </w:r>
      <w:r>
        <w:rPr>
          <w:noProof/>
        </w:rPr>
        <w:instrText xml:space="preserve"> PAGEREF _Toc177643334 \h </w:instrText>
      </w:r>
      <w:r>
        <w:rPr>
          <w:noProof/>
        </w:rPr>
      </w:r>
      <w:r>
        <w:rPr>
          <w:noProof/>
        </w:rPr>
        <w:fldChar w:fldCharType="separate"/>
      </w:r>
      <w:r>
        <w:rPr>
          <w:noProof/>
        </w:rPr>
        <w:t>76</w:t>
      </w:r>
      <w:r>
        <w:rPr>
          <w:noProof/>
        </w:rPr>
        <w:fldChar w:fldCharType="end"/>
      </w:r>
    </w:p>
    <w:p w14:paraId="44FE6F0E" w14:textId="61C6A9AD"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_Toc177643335 \h </w:instrText>
      </w:r>
      <w:r>
        <w:rPr>
          <w:noProof/>
        </w:rPr>
      </w:r>
      <w:r>
        <w:rPr>
          <w:noProof/>
        </w:rPr>
        <w:fldChar w:fldCharType="separate"/>
      </w:r>
      <w:r>
        <w:rPr>
          <w:noProof/>
        </w:rPr>
        <w:t>76</w:t>
      </w:r>
      <w:r>
        <w:rPr>
          <w:noProof/>
        </w:rPr>
        <w:fldChar w:fldCharType="end"/>
      </w:r>
    </w:p>
    <w:p w14:paraId="6FF742DA" w14:textId="5E9A39B2"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Timestamp</w:t>
      </w:r>
      <w:r>
        <w:rPr>
          <w:noProof/>
        </w:rPr>
        <w:tab/>
      </w:r>
      <w:r>
        <w:rPr>
          <w:noProof/>
        </w:rPr>
        <w:fldChar w:fldCharType="begin" w:fldLock="1"/>
      </w:r>
      <w:r>
        <w:rPr>
          <w:noProof/>
        </w:rPr>
        <w:instrText xml:space="preserve"> PAGEREF _Toc177643336 \h </w:instrText>
      </w:r>
      <w:r>
        <w:rPr>
          <w:noProof/>
        </w:rPr>
      </w:r>
      <w:r>
        <w:rPr>
          <w:noProof/>
        </w:rPr>
        <w:fldChar w:fldCharType="separate"/>
      </w:r>
      <w:r>
        <w:rPr>
          <w:noProof/>
        </w:rPr>
        <w:t>76</w:t>
      </w:r>
      <w:r>
        <w:rPr>
          <w:noProof/>
        </w:rPr>
        <w:fldChar w:fldCharType="end"/>
      </w:r>
    </w:p>
    <w:p w14:paraId="7BCC8C12" w14:textId="2EBF0340"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6.3.3.4.3</w:t>
      </w:r>
      <w:r>
        <w:rPr>
          <w:rFonts w:asciiTheme="minorHAnsi" w:eastAsiaTheme="minorEastAsia" w:hAnsiTheme="minorHAnsi" w:cstheme="minorBidi"/>
          <w:noProof/>
          <w:kern w:val="2"/>
          <w:sz w:val="24"/>
          <w:szCs w:val="24"/>
          <w:lang w:eastAsia="en-GB"/>
          <w14:ligatures w14:val="standardContextual"/>
        </w:rPr>
        <w:tab/>
      </w:r>
      <w:r>
        <w:rPr>
          <w:noProof/>
          <w:lang w:eastAsia="zh-CN"/>
        </w:rPr>
        <w:t>Load Metric</w:t>
      </w:r>
      <w:r>
        <w:rPr>
          <w:noProof/>
        </w:rPr>
        <w:tab/>
      </w:r>
      <w:r>
        <w:rPr>
          <w:noProof/>
        </w:rPr>
        <w:fldChar w:fldCharType="begin" w:fldLock="1"/>
      </w:r>
      <w:r>
        <w:rPr>
          <w:noProof/>
        </w:rPr>
        <w:instrText xml:space="preserve"> PAGEREF _Toc177643337 \h </w:instrText>
      </w:r>
      <w:r>
        <w:rPr>
          <w:noProof/>
        </w:rPr>
      </w:r>
      <w:r>
        <w:rPr>
          <w:noProof/>
        </w:rPr>
        <w:fldChar w:fldCharType="separate"/>
      </w:r>
      <w:r>
        <w:rPr>
          <w:noProof/>
        </w:rPr>
        <w:t>77</w:t>
      </w:r>
      <w:r>
        <w:rPr>
          <w:noProof/>
        </w:rPr>
        <w:fldChar w:fldCharType="end"/>
      </w:r>
    </w:p>
    <w:p w14:paraId="71267783" w14:textId="7D047244"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6.3.3.4.4</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LCI</w:t>
      </w:r>
      <w:r>
        <w:rPr>
          <w:noProof/>
        </w:rPr>
        <w:tab/>
      </w:r>
      <w:r>
        <w:rPr>
          <w:noProof/>
        </w:rPr>
        <w:fldChar w:fldCharType="begin" w:fldLock="1"/>
      </w:r>
      <w:r>
        <w:rPr>
          <w:noProof/>
        </w:rPr>
        <w:instrText xml:space="preserve"> PAGEREF _Toc177643338 \h </w:instrText>
      </w:r>
      <w:r>
        <w:rPr>
          <w:noProof/>
        </w:rPr>
      </w:r>
      <w:r>
        <w:rPr>
          <w:noProof/>
        </w:rPr>
        <w:fldChar w:fldCharType="separate"/>
      </w:r>
      <w:r>
        <w:rPr>
          <w:noProof/>
        </w:rPr>
        <w:t>77</w:t>
      </w:r>
      <w:r>
        <w:rPr>
          <w:noProof/>
        </w:rPr>
        <w:fldChar w:fldCharType="end"/>
      </w:r>
    </w:p>
    <w:p w14:paraId="6BC3C8DC" w14:textId="58A1F971"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6.3.3.4.5</w:t>
      </w:r>
      <w:r>
        <w:rPr>
          <w:rFonts w:asciiTheme="minorHAnsi" w:eastAsiaTheme="minorEastAsia" w:hAnsiTheme="minorHAnsi" w:cstheme="minorBidi"/>
          <w:noProof/>
          <w:kern w:val="2"/>
          <w:sz w:val="24"/>
          <w:szCs w:val="24"/>
          <w:lang w:eastAsia="en-GB"/>
          <w14:ligatures w14:val="standardContextual"/>
        </w:rPr>
        <w:tab/>
      </w:r>
      <w:r>
        <w:rPr>
          <w:noProof/>
          <w:lang w:eastAsia="zh-CN"/>
        </w:rPr>
        <w:t>S-NSSAI/DNN Relative Capacity</w:t>
      </w:r>
      <w:r>
        <w:rPr>
          <w:noProof/>
        </w:rPr>
        <w:tab/>
      </w:r>
      <w:r>
        <w:rPr>
          <w:noProof/>
        </w:rPr>
        <w:fldChar w:fldCharType="begin" w:fldLock="1"/>
      </w:r>
      <w:r>
        <w:rPr>
          <w:noProof/>
        </w:rPr>
        <w:instrText xml:space="preserve"> PAGEREF _Toc177643339 \h </w:instrText>
      </w:r>
      <w:r>
        <w:rPr>
          <w:noProof/>
        </w:rPr>
      </w:r>
      <w:r>
        <w:rPr>
          <w:noProof/>
        </w:rPr>
        <w:fldChar w:fldCharType="separate"/>
      </w:r>
      <w:r>
        <w:rPr>
          <w:noProof/>
        </w:rPr>
        <w:t>79</w:t>
      </w:r>
      <w:r>
        <w:rPr>
          <w:noProof/>
        </w:rPr>
        <w:fldChar w:fldCharType="end"/>
      </w:r>
    </w:p>
    <w:p w14:paraId="50FD8BE5" w14:textId="78617B3A"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6.3.3.5</w:t>
      </w:r>
      <w:r>
        <w:rPr>
          <w:rFonts w:asciiTheme="minorHAnsi" w:eastAsiaTheme="minorEastAsia" w:hAnsiTheme="minorHAnsi" w:cstheme="minorBidi"/>
          <w:noProof/>
          <w:kern w:val="2"/>
          <w:sz w:val="24"/>
          <w:szCs w:val="24"/>
          <w:lang w:eastAsia="en-GB"/>
          <w14:ligatures w14:val="standardContextual"/>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_Toc177643340 \h </w:instrText>
      </w:r>
      <w:r>
        <w:rPr>
          <w:noProof/>
        </w:rPr>
      </w:r>
      <w:r>
        <w:rPr>
          <w:noProof/>
        </w:rPr>
        <w:fldChar w:fldCharType="separate"/>
      </w:r>
      <w:r>
        <w:rPr>
          <w:noProof/>
        </w:rPr>
        <w:t>79</w:t>
      </w:r>
      <w:r>
        <w:rPr>
          <w:noProof/>
        </w:rPr>
        <w:fldChar w:fldCharType="end"/>
      </w:r>
    </w:p>
    <w:p w14:paraId="29ECA04B" w14:textId="7E6A483F"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_Toc177643341 \h </w:instrText>
      </w:r>
      <w:r>
        <w:rPr>
          <w:noProof/>
        </w:rPr>
      </w:r>
      <w:r>
        <w:rPr>
          <w:noProof/>
        </w:rPr>
        <w:fldChar w:fldCharType="separate"/>
      </w:r>
      <w:r>
        <w:rPr>
          <w:noProof/>
        </w:rPr>
        <w:t>79</w:t>
      </w:r>
      <w:r>
        <w:rPr>
          <w:noProof/>
        </w:rPr>
        <w:fldChar w:fldCharType="end"/>
      </w:r>
    </w:p>
    <w:p w14:paraId="75CE1763" w14:textId="5B3E62EE"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_Toc177643342 \h </w:instrText>
      </w:r>
      <w:r>
        <w:rPr>
          <w:noProof/>
        </w:rPr>
      </w:r>
      <w:r>
        <w:rPr>
          <w:noProof/>
        </w:rPr>
        <w:fldChar w:fldCharType="separate"/>
      </w:r>
      <w:r>
        <w:rPr>
          <w:noProof/>
        </w:rPr>
        <w:t>79</w:t>
      </w:r>
      <w:r>
        <w:rPr>
          <w:noProof/>
        </w:rPr>
        <w:fldChar w:fldCharType="end"/>
      </w:r>
    </w:p>
    <w:p w14:paraId="7E642F5E" w14:textId="1F163BEF" w:rsidR="009A52F9" w:rsidRDefault="009A52F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w:t>
      </w:r>
      <w:r>
        <w:rPr>
          <w:noProof/>
        </w:rPr>
        <w:tab/>
      </w:r>
      <w:r>
        <w:rPr>
          <w:noProof/>
        </w:rPr>
        <w:fldChar w:fldCharType="begin" w:fldLock="1"/>
      </w:r>
      <w:r>
        <w:rPr>
          <w:noProof/>
        </w:rPr>
        <w:instrText xml:space="preserve"> PAGEREF _Toc177643343 \h </w:instrText>
      </w:r>
      <w:r>
        <w:rPr>
          <w:noProof/>
        </w:rPr>
      </w:r>
      <w:r>
        <w:rPr>
          <w:noProof/>
        </w:rPr>
        <w:fldChar w:fldCharType="separate"/>
      </w:r>
      <w:r>
        <w:rPr>
          <w:noProof/>
        </w:rPr>
        <w:t>79</w:t>
      </w:r>
      <w:r>
        <w:rPr>
          <w:noProof/>
        </w:rPr>
        <w:fldChar w:fldCharType="end"/>
      </w:r>
    </w:p>
    <w:p w14:paraId="647A1378" w14:textId="1420FE68"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_Toc177643344 \h </w:instrText>
      </w:r>
      <w:r>
        <w:rPr>
          <w:noProof/>
        </w:rPr>
      </w:r>
      <w:r>
        <w:rPr>
          <w:noProof/>
        </w:rPr>
        <w:fldChar w:fldCharType="separate"/>
      </w:r>
      <w:r>
        <w:rPr>
          <w:noProof/>
        </w:rPr>
        <w:t>79</w:t>
      </w:r>
      <w:r>
        <w:rPr>
          <w:noProof/>
        </w:rPr>
        <w:fldChar w:fldCharType="end"/>
      </w:r>
    </w:p>
    <w:p w14:paraId="3A49D935" w14:textId="567993A0"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Overload Control based on HTTP status codes</w:t>
      </w:r>
      <w:r>
        <w:rPr>
          <w:noProof/>
        </w:rPr>
        <w:tab/>
      </w:r>
      <w:r>
        <w:rPr>
          <w:noProof/>
        </w:rPr>
        <w:fldChar w:fldCharType="begin" w:fldLock="1"/>
      </w:r>
      <w:r>
        <w:rPr>
          <w:noProof/>
        </w:rPr>
        <w:instrText xml:space="preserve"> PAGEREF _Toc177643345 \h </w:instrText>
      </w:r>
      <w:r>
        <w:rPr>
          <w:noProof/>
        </w:rPr>
      </w:r>
      <w:r>
        <w:rPr>
          <w:noProof/>
        </w:rPr>
        <w:fldChar w:fldCharType="separate"/>
      </w:r>
      <w:r>
        <w:rPr>
          <w:noProof/>
        </w:rPr>
        <w:t>80</w:t>
      </w:r>
      <w:r>
        <w:rPr>
          <w:noProof/>
        </w:rPr>
        <w:fldChar w:fldCharType="end"/>
      </w:r>
    </w:p>
    <w:p w14:paraId="3E1E8E56" w14:textId="593548AA"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_Toc177643346 \h </w:instrText>
      </w:r>
      <w:r>
        <w:rPr>
          <w:noProof/>
        </w:rPr>
      </w:r>
      <w:r>
        <w:rPr>
          <w:noProof/>
        </w:rPr>
        <w:fldChar w:fldCharType="separate"/>
      </w:r>
      <w:r>
        <w:rPr>
          <w:noProof/>
        </w:rPr>
        <w:t>80</w:t>
      </w:r>
      <w:r>
        <w:rPr>
          <w:noProof/>
        </w:rPr>
        <w:fldChar w:fldCharType="end"/>
      </w:r>
    </w:p>
    <w:p w14:paraId="3547490B" w14:textId="2A508041"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6.4.2.2</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"503 Service Unavailable"</w:t>
      </w:r>
      <w:r>
        <w:rPr>
          <w:noProof/>
        </w:rPr>
        <w:tab/>
      </w:r>
      <w:r>
        <w:rPr>
          <w:noProof/>
        </w:rPr>
        <w:fldChar w:fldCharType="begin" w:fldLock="1"/>
      </w:r>
      <w:r>
        <w:rPr>
          <w:noProof/>
        </w:rPr>
        <w:instrText xml:space="preserve"> PAGEREF _Toc177643347 \h </w:instrText>
      </w:r>
      <w:r>
        <w:rPr>
          <w:noProof/>
        </w:rPr>
      </w:r>
      <w:r>
        <w:rPr>
          <w:noProof/>
        </w:rPr>
        <w:fldChar w:fldCharType="separate"/>
      </w:r>
      <w:r>
        <w:rPr>
          <w:noProof/>
        </w:rPr>
        <w:t>80</w:t>
      </w:r>
      <w:r>
        <w:rPr>
          <w:noProof/>
        </w:rPr>
        <w:fldChar w:fldCharType="end"/>
      </w:r>
    </w:p>
    <w:p w14:paraId="0AC9EFA2" w14:textId="3BC5EDAA"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6.4.2.3</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"429 Too Many Requests"</w:t>
      </w:r>
      <w:r>
        <w:rPr>
          <w:noProof/>
        </w:rPr>
        <w:tab/>
      </w:r>
      <w:r>
        <w:rPr>
          <w:noProof/>
        </w:rPr>
        <w:fldChar w:fldCharType="begin" w:fldLock="1"/>
      </w:r>
      <w:r>
        <w:rPr>
          <w:noProof/>
        </w:rPr>
        <w:instrText xml:space="preserve"> PAGEREF _Toc177643348 \h </w:instrText>
      </w:r>
      <w:r>
        <w:rPr>
          <w:noProof/>
        </w:rPr>
      </w:r>
      <w:r>
        <w:rPr>
          <w:noProof/>
        </w:rPr>
        <w:fldChar w:fldCharType="separate"/>
      </w:r>
      <w:r>
        <w:rPr>
          <w:noProof/>
        </w:rPr>
        <w:t>81</w:t>
      </w:r>
      <w:r>
        <w:rPr>
          <w:noProof/>
        </w:rPr>
        <w:fldChar w:fldCharType="end"/>
      </w:r>
    </w:p>
    <w:p w14:paraId="7FFADC02" w14:textId="1137EFE2"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"307 Temporary Redirect"</w:t>
      </w:r>
      <w:r>
        <w:rPr>
          <w:noProof/>
        </w:rPr>
        <w:tab/>
      </w:r>
      <w:r>
        <w:rPr>
          <w:noProof/>
        </w:rPr>
        <w:fldChar w:fldCharType="begin" w:fldLock="1"/>
      </w:r>
      <w:r>
        <w:rPr>
          <w:noProof/>
        </w:rPr>
        <w:instrText xml:space="preserve"> PAGEREF _Toc177643349 \h </w:instrText>
      </w:r>
      <w:r>
        <w:rPr>
          <w:noProof/>
        </w:rPr>
      </w:r>
      <w:r>
        <w:rPr>
          <w:noProof/>
        </w:rPr>
        <w:fldChar w:fldCharType="separate"/>
      </w:r>
      <w:r>
        <w:rPr>
          <w:noProof/>
        </w:rPr>
        <w:t>81</w:t>
      </w:r>
      <w:r>
        <w:rPr>
          <w:noProof/>
        </w:rPr>
        <w:fldChar w:fldCharType="end"/>
      </w:r>
    </w:p>
    <w:p w14:paraId="55D747D7" w14:textId="6E7C7D68"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w:t>
      </w:r>
      <w:r>
        <w:rPr>
          <w:rFonts w:asciiTheme="minorHAnsi" w:eastAsiaTheme="minorEastAsia" w:hAnsiTheme="minorHAnsi" w:cstheme="minorBidi"/>
          <w:noProof/>
          <w:kern w:val="2"/>
          <w:sz w:val="24"/>
          <w:szCs w:val="24"/>
          <w:lang w:eastAsia="en-GB"/>
          <w14:ligatures w14:val="standardContextual"/>
        </w:rPr>
        <w:tab/>
      </w:r>
      <w:r>
        <w:rPr>
          <w:noProof/>
        </w:rPr>
        <w:t>Overload Control based on OCI Header</w:t>
      </w:r>
      <w:r>
        <w:rPr>
          <w:noProof/>
        </w:rPr>
        <w:tab/>
      </w:r>
      <w:r>
        <w:rPr>
          <w:noProof/>
        </w:rPr>
        <w:fldChar w:fldCharType="begin" w:fldLock="1"/>
      </w:r>
      <w:r>
        <w:rPr>
          <w:noProof/>
        </w:rPr>
        <w:instrText xml:space="preserve"> PAGEREF _Toc177643350 \h </w:instrText>
      </w:r>
      <w:r>
        <w:rPr>
          <w:noProof/>
        </w:rPr>
      </w:r>
      <w:r>
        <w:rPr>
          <w:noProof/>
        </w:rPr>
        <w:fldChar w:fldCharType="separate"/>
      </w:r>
      <w:r>
        <w:rPr>
          <w:noProof/>
        </w:rPr>
        <w:t>81</w:t>
      </w:r>
      <w:r>
        <w:rPr>
          <w:noProof/>
        </w:rPr>
        <w:fldChar w:fldCharType="end"/>
      </w:r>
    </w:p>
    <w:p w14:paraId="3EEBDA8C" w14:textId="66914D32"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_Toc177643351 \h </w:instrText>
      </w:r>
      <w:r>
        <w:rPr>
          <w:noProof/>
        </w:rPr>
      </w:r>
      <w:r>
        <w:rPr>
          <w:noProof/>
        </w:rPr>
        <w:fldChar w:fldCharType="separate"/>
      </w:r>
      <w:r>
        <w:rPr>
          <w:noProof/>
        </w:rPr>
        <w:t>81</w:t>
      </w:r>
      <w:r>
        <w:rPr>
          <w:noProof/>
        </w:rPr>
        <w:fldChar w:fldCharType="end"/>
      </w:r>
    </w:p>
    <w:p w14:paraId="792C05B9" w14:textId="68D1F1BF"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Overload Control Information</w:t>
      </w:r>
      <w:r>
        <w:rPr>
          <w:noProof/>
        </w:rPr>
        <w:tab/>
      </w:r>
      <w:r>
        <w:rPr>
          <w:noProof/>
        </w:rPr>
        <w:fldChar w:fldCharType="begin" w:fldLock="1"/>
      </w:r>
      <w:r>
        <w:rPr>
          <w:noProof/>
        </w:rPr>
        <w:instrText xml:space="preserve"> PAGEREF _Toc177643352 \h </w:instrText>
      </w:r>
      <w:r>
        <w:rPr>
          <w:noProof/>
        </w:rPr>
      </w:r>
      <w:r>
        <w:rPr>
          <w:noProof/>
        </w:rPr>
        <w:fldChar w:fldCharType="separate"/>
      </w:r>
      <w:r>
        <w:rPr>
          <w:noProof/>
        </w:rPr>
        <w:t>82</w:t>
      </w:r>
      <w:r>
        <w:rPr>
          <w:noProof/>
        </w:rPr>
        <w:fldChar w:fldCharType="end"/>
      </w:r>
    </w:p>
    <w:p w14:paraId="28E47462" w14:textId="10995ABB"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_Toc177643353 \h </w:instrText>
      </w:r>
      <w:r>
        <w:rPr>
          <w:noProof/>
        </w:rPr>
      </w:r>
      <w:r>
        <w:rPr>
          <w:noProof/>
        </w:rPr>
        <w:fldChar w:fldCharType="separate"/>
      </w:r>
      <w:r>
        <w:rPr>
          <w:noProof/>
        </w:rPr>
        <w:t>82</w:t>
      </w:r>
      <w:r>
        <w:rPr>
          <w:noProof/>
        </w:rPr>
        <w:fldChar w:fldCharType="end"/>
      </w:r>
    </w:p>
    <w:p w14:paraId="5F5195E9" w14:textId="78A6A3C2"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Information</w:t>
      </w:r>
      <w:r>
        <w:rPr>
          <w:noProof/>
        </w:rPr>
        <w:tab/>
      </w:r>
      <w:r>
        <w:rPr>
          <w:noProof/>
        </w:rPr>
        <w:fldChar w:fldCharType="begin" w:fldLock="1"/>
      </w:r>
      <w:r>
        <w:rPr>
          <w:noProof/>
        </w:rPr>
        <w:instrText xml:space="preserve"> PAGEREF _Toc177643354 \h </w:instrText>
      </w:r>
      <w:r>
        <w:rPr>
          <w:noProof/>
        </w:rPr>
      </w:r>
      <w:r>
        <w:rPr>
          <w:noProof/>
        </w:rPr>
        <w:fldChar w:fldCharType="separate"/>
      </w:r>
      <w:r>
        <w:rPr>
          <w:noProof/>
        </w:rPr>
        <w:t>82</w:t>
      </w:r>
      <w:r>
        <w:rPr>
          <w:noProof/>
        </w:rPr>
        <w:fldChar w:fldCharType="end"/>
      </w:r>
    </w:p>
    <w:p w14:paraId="57F10254" w14:textId="45A3A765"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_Toc177643355 \h </w:instrText>
      </w:r>
      <w:r>
        <w:rPr>
          <w:noProof/>
        </w:rPr>
      </w:r>
      <w:r>
        <w:rPr>
          <w:noProof/>
        </w:rPr>
        <w:fldChar w:fldCharType="separate"/>
      </w:r>
      <w:r>
        <w:rPr>
          <w:noProof/>
        </w:rPr>
        <w:t>82</w:t>
      </w:r>
      <w:r>
        <w:rPr>
          <w:noProof/>
        </w:rPr>
        <w:fldChar w:fldCharType="end"/>
      </w:r>
    </w:p>
    <w:p w14:paraId="53F345ED" w14:textId="5C6338C9"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6.4.3.4.2</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Timestamp</w:t>
      </w:r>
      <w:r>
        <w:rPr>
          <w:noProof/>
        </w:rPr>
        <w:tab/>
      </w:r>
      <w:r>
        <w:rPr>
          <w:noProof/>
        </w:rPr>
        <w:fldChar w:fldCharType="begin" w:fldLock="1"/>
      </w:r>
      <w:r>
        <w:rPr>
          <w:noProof/>
        </w:rPr>
        <w:instrText xml:space="preserve"> PAGEREF _Toc177643356 \h </w:instrText>
      </w:r>
      <w:r>
        <w:rPr>
          <w:noProof/>
        </w:rPr>
      </w:r>
      <w:r>
        <w:rPr>
          <w:noProof/>
        </w:rPr>
        <w:fldChar w:fldCharType="separate"/>
      </w:r>
      <w:r>
        <w:rPr>
          <w:noProof/>
        </w:rPr>
        <w:t>83</w:t>
      </w:r>
      <w:r>
        <w:rPr>
          <w:noProof/>
        </w:rPr>
        <w:fldChar w:fldCharType="end"/>
      </w:r>
    </w:p>
    <w:p w14:paraId="36CE8724" w14:textId="47B83333"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6.4.3.4.3</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Reduction Metric</w:t>
      </w:r>
      <w:r>
        <w:rPr>
          <w:noProof/>
        </w:rPr>
        <w:tab/>
      </w:r>
      <w:r>
        <w:rPr>
          <w:noProof/>
        </w:rPr>
        <w:fldChar w:fldCharType="begin" w:fldLock="1"/>
      </w:r>
      <w:r>
        <w:rPr>
          <w:noProof/>
        </w:rPr>
        <w:instrText xml:space="preserve"> PAGEREF _Toc177643357 \h </w:instrText>
      </w:r>
      <w:r>
        <w:rPr>
          <w:noProof/>
        </w:rPr>
      </w:r>
      <w:r>
        <w:rPr>
          <w:noProof/>
        </w:rPr>
        <w:fldChar w:fldCharType="separate"/>
      </w:r>
      <w:r>
        <w:rPr>
          <w:noProof/>
        </w:rPr>
        <w:t>84</w:t>
      </w:r>
      <w:r>
        <w:rPr>
          <w:noProof/>
        </w:rPr>
        <w:fldChar w:fldCharType="end"/>
      </w:r>
    </w:p>
    <w:p w14:paraId="2C233517" w14:textId="59303C4D"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Period of Validity</w:t>
      </w:r>
      <w:r>
        <w:rPr>
          <w:noProof/>
        </w:rPr>
        <w:tab/>
      </w:r>
      <w:r>
        <w:rPr>
          <w:noProof/>
        </w:rPr>
        <w:fldChar w:fldCharType="begin" w:fldLock="1"/>
      </w:r>
      <w:r>
        <w:rPr>
          <w:noProof/>
        </w:rPr>
        <w:instrText xml:space="preserve"> PAGEREF _Toc177643358 \h </w:instrText>
      </w:r>
      <w:r>
        <w:rPr>
          <w:noProof/>
        </w:rPr>
      </w:r>
      <w:r>
        <w:rPr>
          <w:noProof/>
        </w:rPr>
        <w:fldChar w:fldCharType="separate"/>
      </w:r>
      <w:r>
        <w:rPr>
          <w:noProof/>
        </w:rPr>
        <w:t>84</w:t>
      </w:r>
      <w:r>
        <w:rPr>
          <w:noProof/>
        </w:rPr>
        <w:fldChar w:fldCharType="end"/>
      </w:r>
    </w:p>
    <w:p w14:paraId="5DB871FE" w14:textId="05F1F88D"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6.4.3.4.5</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OCI</w:t>
      </w:r>
      <w:r>
        <w:rPr>
          <w:noProof/>
        </w:rPr>
        <w:tab/>
      </w:r>
      <w:r>
        <w:rPr>
          <w:noProof/>
        </w:rPr>
        <w:fldChar w:fldCharType="begin" w:fldLock="1"/>
      </w:r>
      <w:r>
        <w:rPr>
          <w:noProof/>
        </w:rPr>
        <w:instrText xml:space="preserve"> PAGEREF _Toc177643359 \h </w:instrText>
      </w:r>
      <w:r>
        <w:rPr>
          <w:noProof/>
        </w:rPr>
      </w:r>
      <w:r>
        <w:rPr>
          <w:noProof/>
        </w:rPr>
        <w:fldChar w:fldCharType="separate"/>
      </w:r>
      <w:r>
        <w:rPr>
          <w:noProof/>
        </w:rPr>
        <w:t>84</w:t>
      </w:r>
      <w:r>
        <w:rPr>
          <w:noProof/>
        </w:rPr>
        <w:fldChar w:fldCharType="end"/>
      </w:r>
    </w:p>
    <w:p w14:paraId="07FA17C9" w14:textId="50234FF8"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6.4.3.5</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Enforcement</w:t>
      </w:r>
      <w:r>
        <w:rPr>
          <w:noProof/>
        </w:rPr>
        <w:tab/>
      </w:r>
      <w:r>
        <w:rPr>
          <w:noProof/>
        </w:rPr>
        <w:fldChar w:fldCharType="begin" w:fldLock="1"/>
      </w:r>
      <w:r>
        <w:rPr>
          <w:noProof/>
        </w:rPr>
        <w:instrText xml:space="preserve"> PAGEREF _Toc177643360 \h </w:instrText>
      </w:r>
      <w:r>
        <w:rPr>
          <w:noProof/>
        </w:rPr>
      </w:r>
      <w:r>
        <w:rPr>
          <w:noProof/>
        </w:rPr>
        <w:fldChar w:fldCharType="separate"/>
      </w:r>
      <w:r>
        <w:rPr>
          <w:noProof/>
        </w:rPr>
        <w:t>88</w:t>
      </w:r>
      <w:r>
        <w:rPr>
          <w:noProof/>
        </w:rPr>
        <w:fldChar w:fldCharType="end"/>
      </w:r>
    </w:p>
    <w:p w14:paraId="206F2CD3" w14:textId="1A02AE60"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Throttling</w:t>
      </w:r>
      <w:r>
        <w:rPr>
          <w:noProof/>
        </w:rPr>
        <w:tab/>
      </w:r>
      <w:r>
        <w:rPr>
          <w:noProof/>
        </w:rPr>
        <w:fldChar w:fldCharType="begin" w:fldLock="1"/>
      </w:r>
      <w:r>
        <w:rPr>
          <w:noProof/>
        </w:rPr>
        <w:instrText xml:space="preserve"> PAGEREF _Toc177643361 \h </w:instrText>
      </w:r>
      <w:r>
        <w:rPr>
          <w:noProof/>
        </w:rPr>
      </w:r>
      <w:r>
        <w:rPr>
          <w:noProof/>
        </w:rPr>
        <w:fldChar w:fldCharType="separate"/>
      </w:r>
      <w:r>
        <w:rPr>
          <w:noProof/>
        </w:rPr>
        <w:t>88</w:t>
      </w:r>
      <w:r>
        <w:rPr>
          <w:noProof/>
        </w:rPr>
        <w:fldChar w:fldCharType="end"/>
      </w:r>
    </w:p>
    <w:p w14:paraId="641753F8" w14:textId="6B43C439"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6.4.3.5.2</w:t>
      </w:r>
      <w:r>
        <w:rPr>
          <w:rFonts w:asciiTheme="minorHAnsi" w:eastAsiaTheme="minorEastAsia" w:hAnsiTheme="minorHAnsi" w:cstheme="minorBidi"/>
          <w:noProof/>
          <w:kern w:val="2"/>
          <w:sz w:val="24"/>
          <w:szCs w:val="24"/>
          <w:lang w:eastAsia="en-GB"/>
          <w14:ligatures w14:val="standardContextual"/>
        </w:rPr>
        <w:tab/>
      </w:r>
      <w:r>
        <w:rPr>
          <w:noProof/>
          <w:lang w:eastAsia="zh-CN"/>
        </w:rPr>
        <w:t>Loss Algorithm</w:t>
      </w:r>
      <w:r>
        <w:rPr>
          <w:noProof/>
        </w:rPr>
        <w:tab/>
      </w:r>
      <w:r>
        <w:rPr>
          <w:noProof/>
        </w:rPr>
        <w:fldChar w:fldCharType="begin" w:fldLock="1"/>
      </w:r>
      <w:r>
        <w:rPr>
          <w:noProof/>
        </w:rPr>
        <w:instrText xml:space="preserve"> PAGEREF _Toc177643362 \h </w:instrText>
      </w:r>
      <w:r>
        <w:rPr>
          <w:noProof/>
        </w:rPr>
      </w:r>
      <w:r>
        <w:rPr>
          <w:noProof/>
        </w:rPr>
        <w:fldChar w:fldCharType="separate"/>
      </w:r>
      <w:r>
        <w:rPr>
          <w:noProof/>
        </w:rPr>
        <w:t>89</w:t>
      </w:r>
      <w:r>
        <w:rPr>
          <w:noProof/>
        </w:rPr>
        <w:fldChar w:fldCharType="end"/>
      </w:r>
    </w:p>
    <w:p w14:paraId="6DFD4F92" w14:textId="4A5726A1"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6.4.3.6</w:t>
      </w:r>
      <w:r>
        <w:rPr>
          <w:rFonts w:asciiTheme="minorHAnsi" w:eastAsiaTheme="minorEastAsia" w:hAnsiTheme="minorHAnsi" w:cstheme="minorBidi"/>
          <w:noProof/>
          <w:kern w:val="2"/>
          <w:sz w:val="24"/>
          <w:szCs w:val="24"/>
          <w:lang w:eastAsia="en-GB"/>
          <w14:ligatures w14:val="standardContextual"/>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_Toc177643363 \h </w:instrText>
      </w:r>
      <w:r>
        <w:rPr>
          <w:noProof/>
        </w:rPr>
      </w:r>
      <w:r>
        <w:rPr>
          <w:noProof/>
        </w:rPr>
        <w:fldChar w:fldCharType="separate"/>
      </w:r>
      <w:r>
        <w:rPr>
          <w:noProof/>
        </w:rPr>
        <w:t>89</w:t>
      </w:r>
      <w:r>
        <w:rPr>
          <w:noProof/>
        </w:rPr>
        <w:fldChar w:fldCharType="end"/>
      </w:r>
    </w:p>
    <w:p w14:paraId="29E28542" w14:textId="332D4CEA"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6.4.3.6.1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_Toc177643364 \h </w:instrText>
      </w:r>
      <w:r>
        <w:rPr>
          <w:noProof/>
        </w:rPr>
      </w:r>
      <w:r>
        <w:rPr>
          <w:noProof/>
        </w:rPr>
        <w:fldChar w:fldCharType="separate"/>
      </w:r>
      <w:r>
        <w:rPr>
          <w:noProof/>
        </w:rPr>
        <w:t>89</w:t>
      </w:r>
      <w:r>
        <w:rPr>
          <w:noProof/>
        </w:rPr>
        <w:fldChar w:fldCharType="end"/>
      </w:r>
    </w:p>
    <w:p w14:paraId="721EFA22" w14:textId="51A9C7F7" w:rsidR="009A52F9" w:rsidRDefault="009A52F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Stateless NFs</w:t>
      </w:r>
      <w:r>
        <w:rPr>
          <w:noProof/>
        </w:rPr>
        <w:tab/>
      </w:r>
      <w:r>
        <w:rPr>
          <w:noProof/>
        </w:rPr>
        <w:fldChar w:fldCharType="begin" w:fldLock="1"/>
      </w:r>
      <w:r>
        <w:rPr>
          <w:noProof/>
        </w:rPr>
        <w:instrText xml:space="preserve"> PAGEREF _Toc177643365 \h </w:instrText>
      </w:r>
      <w:r>
        <w:rPr>
          <w:noProof/>
        </w:rPr>
      </w:r>
      <w:r>
        <w:rPr>
          <w:noProof/>
        </w:rPr>
        <w:fldChar w:fldCharType="separate"/>
      </w:r>
      <w:r>
        <w:rPr>
          <w:noProof/>
        </w:rPr>
        <w:t>89</w:t>
      </w:r>
      <w:r>
        <w:rPr>
          <w:noProof/>
        </w:rPr>
        <w:fldChar w:fldCharType="end"/>
      </w:r>
    </w:p>
    <w:p w14:paraId="296EDD4B" w14:textId="4D699472"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_Toc177643366 \h </w:instrText>
      </w:r>
      <w:r>
        <w:rPr>
          <w:noProof/>
        </w:rPr>
      </w:r>
      <w:r>
        <w:rPr>
          <w:noProof/>
        </w:rPr>
        <w:fldChar w:fldCharType="separate"/>
      </w:r>
      <w:r>
        <w:rPr>
          <w:noProof/>
        </w:rPr>
        <w:t>89</w:t>
      </w:r>
      <w:r>
        <w:rPr>
          <w:noProof/>
        </w:rPr>
        <w:fldChar w:fldCharType="end"/>
      </w:r>
    </w:p>
    <w:p w14:paraId="1D2C524D" w14:textId="23F1C900"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AMFs</w:t>
      </w:r>
      <w:r>
        <w:rPr>
          <w:noProof/>
        </w:rPr>
        <w:tab/>
      </w:r>
      <w:r>
        <w:rPr>
          <w:noProof/>
        </w:rPr>
        <w:fldChar w:fldCharType="begin" w:fldLock="1"/>
      </w:r>
      <w:r>
        <w:rPr>
          <w:noProof/>
        </w:rPr>
        <w:instrText xml:space="preserve"> PAGEREF _Toc177643367 \h </w:instrText>
      </w:r>
      <w:r>
        <w:rPr>
          <w:noProof/>
        </w:rPr>
      </w:r>
      <w:r>
        <w:rPr>
          <w:noProof/>
        </w:rPr>
        <w:fldChar w:fldCharType="separate"/>
      </w:r>
      <w:r>
        <w:rPr>
          <w:noProof/>
        </w:rPr>
        <w:t>89</w:t>
      </w:r>
      <w:r>
        <w:rPr>
          <w:noProof/>
        </w:rPr>
        <w:fldChar w:fldCharType="end"/>
      </w:r>
    </w:p>
    <w:p w14:paraId="485E1576" w14:textId="6EC04F04"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_Toc177643368 \h </w:instrText>
      </w:r>
      <w:r>
        <w:rPr>
          <w:noProof/>
        </w:rPr>
      </w:r>
      <w:r>
        <w:rPr>
          <w:noProof/>
        </w:rPr>
        <w:fldChar w:fldCharType="separate"/>
      </w:r>
      <w:r>
        <w:rPr>
          <w:noProof/>
        </w:rPr>
        <w:t>89</w:t>
      </w:r>
      <w:r>
        <w:rPr>
          <w:noProof/>
        </w:rPr>
        <w:fldChar w:fldCharType="end"/>
      </w:r>
    </w:p>
    <w:p w14:paraId="5C6A2044" w14:textId="48034931"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rPr>
        <w:t>AMF as service consumer</w:t>
      </w:r>
      <w:r>
        <w:rPr>
          <w:noProof/>
        </w:rPr>
        <w:tab/>
      </w:r>
      <w:r>
        <w:rPr>
          <w:noProof/>
        </w:rPr>
        <w:fldChar w:fldCharType="begin" w:fldLock="1"/>
      </w:r>
      <w:r>
        <w:rPr>
          <w:noProof/>
        </w:rPr>
        <w:instrText xml:space="preserve"> PAGEREF _Toc177643369 \h </w:instrText>
      </w:r>
      <w:r>
        <w:rPr>
          <w:noProof/>
        </w:rPr>
      </w:r>
      <w:r>
        <w:rPr>
          <w:noProof/>
        </w:rPr>
        <w:fldChar w:fldCharType="separate"/>
      </w:r>
      <w:r>
        <w:rPr>
          <w:noProof/>
        </w:rPr>
        <w:t>89</w:t>
      </w:r>
      <w:r>
        <w:rPr>
          <w:noProof/>
        </w:rPr>
        <w:fldChar w:fldCharType="end"/>
      </w:r>
    </w:p>
    <w:p w14:paraId="6E64A6B8" w14:textId="66D609FB"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6.5.2.3</w:t>
      </w:r>
      <w:r>
        <w:rPr>
          <w:rFonts w:asciiTheme="minorHAnsi" w:eastAsiaTheme="minorEastAsia" w:hAnsiTheme="minorHAnsi" w:cstheme="minorBidi"/>
          <w:noProof/>
          <w:kern w:val="2"/>
          <w:sz w:val="24"/>
          <w:szCs w:val="24"/>
          <w:lang w:eastAsia="en-GB"/>
          <w14:ligatures w14:val="standardContextual"/>
        </w:rPr>
        <w:tab/>
      </w:r>
      <w:r>
        <w:rPr>
          <w:noProof/>
        </w:rPr>
        <w:t>AMF as service producer</w:t>
      </w:r>
      <w:r>
        <w:rPr>
          <w:noProof/>
        </w:rPr>
        <w:tab/>
      </w:r>
      <w:r>
        <w:rPr>
          <w:noProof/>
        </w:rPr>
        <w:fldChar w:fldCharType="begin" w:fldLock="1"/>
      </w:r>
      <w:r>
        <w:rPr>
          <w:noProof/>
        </w:rPr>
        <w:instrText xml:space="preserve"> PAGEREF _Toc177643370 \h </w:instrText>
      </w:r>
      <w:r>
        <w:rPr>
          <w:noProof/>
        </w:rPr>
      </w:r>
      <w:r>
        <w:rPr>
          <w:noProof/>
        </w:rPr>
        <w:fldChar w:fldCharType="separate"/>
      </w:r>
      <w:r>
        <w:rPr>
          <w:noProof/>
        </w:rPr>
        <w:t>90</w:t>
      </w:r>
      <w:r>
        <w:rPr>
          <w:noProof/>
        </w:rPr>
        <w:fldChar w:fldCharType="end"/>
      </w:r>
    </w:p>
    <w:p w14:paraId="265CCEC4" w14:textId="5E715242"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NFs (for any 5GC NF type)</w:t>
      </w:r>
      <w:r>
        <w:rPr>
          <w:noProof/>
        </w:rPr>
        <w:tab/>
      </w:r>
      <w:r>
        <w:rPr>
          <w:noProof/>
        </w:rPr>
        <w:fldChar w:fldCharType="begin" w:fldLock="1"/>
      </w:r>
      <w:r>
        <w:rPr>
          <w:noProof/>
        </w:rPr>
        <w:instrText xml:space="preserve"> PAGEREF _Toc177643371 \h </w:instrText>
      </w:r>
      <w:r>
        <w:rPr>
          <w:noProof/>
        </w:rPr>
      </w:r>
      <w:r>
        <w:rPr>
          <w:noProof/>
        </w:rPr>
        <w:fldChar w:fldCharType="separate"/>
      </w:r>
      <w:r>
        <w:rPr>
          <w:noProof/>
        </w:rPr>
        <w:t>91</w:t>
      </w:r>
      <w:r>
        <w:rPr>
          <w:noProof/>
        </w:rPr>
        <w:fldChar w:fldCharType="end"/>
      </w:r>
    </w:p>
    <w:p w14:paraId="5174FAA9" w14:textId="188AF14B"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_Toc177643372 \h </w:instrText>
      </w:r>
      <w:r>
        <w:rPr>
          <w:noProof/>
        </w:rPr>
      </w:r>
      <w:r>
        <w:rPr>
          <w:noProof/>
        </w:rPr>
        <w:fldChar w:fldCharType="separate"/>
      </w:r>
      <w:r>
        <w:rPr>
          <w:noProof/>
        </w:rPr>
        <w:t>91</w:t>
      </w:r>
      <w:r>
        <w:rPr>
          <w:noProof/>
        </w:rPr>
        <w:fldChar w:fldCharType="end"/>
      </w:r>
    </w:p>
    <w:p w14:paraId="0FC10DD9" w14:textId="077538A8"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_Toc177643373 \h </w:instrText>
      </w:r>
      <w:r>
        <w:rPr>
          <w:noProof/>
        </w:rPr>
      </w:r>
      <w:r>
        <w:rPr>
          <w:noProof/>
        </w:rPr>
        <w:fldChar w:fldCharType="separate"/>
      </w:r>
      <w:r>
        <w:rPr>
          <w:noProof/>
        </w:rPr>
        <w:t>91</w:t>
      </w:r>
      <w:r>
        <w:rPr>
          <w:noProof/>
        </w:rPr>
        <w:fldChar w:fldCharType="end"/>
      </w:r>
    </w:p>
    <w:p w14:paraId="7C3CF93F" w14:textId="01801A7B"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_Toc177643374 \h </w:instrText>
      </w:r>
      <w:r>
        <w:rPr>
          <w:noProof/>
        </w:rPr>
      </w:r>
      <w:r>
        <w:rPr>
          <w:noProof/>
        </w:rPr>
        <w:fldChar w:fldCharType="separate"/>
      </w:r>
      <w:r>
        <w:rPr>
          <w:noProof/>
        </w:rPr>
        <w:t>93</w:t>
      </w:r>
      <w:r>
        <w:rPr>
          <w:noProof/>
        </w:rPr>
        <w:fldChar w:fldCharType="end"/>
      </w:r>
    </w:p>
    <w:p w14:paraId="4A32E7AA" w14:textId="0503202C" w:rsidR="009A52F9" w:rsidRDefault="009A52F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Extensibility Mechanisms</w:t>
      </w:r>
      <w:r>
        <w:rPr>
          <w:noProof/>
        </w:rPr>
        <w:tab/>
      </w:r>
      <w:r>
        <w:rPr>
          <w:noProof/>
        </w:rPr>
        <w:fldChar w:fldCharType="begin" w:fldLock="1"/>
      </w:r>
      <w:r>
        <w:rPr>
          <w:noProof/>
        </w:rPr>
        <w:instrText xml:space="preserve"> PAGEREF _Toc177643375 \h </w:instrText>
      </w:r>
      <w:r>
        <w:rPr>
          <w:noProof/>
        </w:rPr>
      </w:r>
      <w:r>
        <w:rPr>
          <w:noProof/>
        </w:rPr>
        <w:fldChar w:fldCharType="separate"/>
      </w:r>
      <w:r>
        <w:rPr>
          <w:noProof/>
        </w:rPr>
        <w:t>94</w:t>
      </w:r>
      <w:r>
        <w:rPr>
          <w:noProof/>
        </w:rPr>
        <w:fldChar w:fldCharType="end"/>
      </w:r>
    </w:p>
    <w:p w14:paraId="1DEE2F50" w14:textId="15034F32"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_Toc177643376 \h </w:instrText>
      </w:r>
      <w:r>
        <w:rPr>
          <w:noProof/>
        </w:rPr>
      </w:r>
      <w:r>
        <w:rPr>
          <w:noProof/>
        </w:rPr>
        <w:fldChar w:fldCharType="separate"/>
      </w:r>
      <w:r>
        <w:rPr>
          <w:noProof/>
        </w:rPr>
        <w:t>94</w:t>
      </w:r>
      <w:r>
        <w:rPr>
          <w:noProof/>
        </w:rPr>
        <w:fldChar w:fldCharType="end"/>
      </w:r>
    </w:p>
    <w:p w14:paraId="5599DFA3" w14:textId="40C7A7F4"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_Toc177643377 \h </w:instrText>
      </w:r>
      <w:r>
        <w:rPr>
          <w:noProof/>
        </w:rPr>
      </w:r>
      <w:r>
        <w:rPr>
          <w:noProof/>
        </w:rPr>
        <w:fldChar w:fldCharType="separate"/>
      </w:r>
      <w:r>
        <w:rPr>
          <w:noProof/>
        </w:rPr>
        <w:t>94</w:t>
      </w:r>
      <w:r>
        <w:rPr>
          <w:noProof/>
        </w:rPr>
        <w:fldChar w:fldCharType="end"/>
      </w:r>
    </w:p>
    <w:p w14:paraId="0B254650" w14:textId="2242A7F8"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Vendor-specific extensions</w:t>
      </w:r>
      <w:r>
        <w:rPr>
          <w:noProof/>
        </w:rPr>
        <w:tab/>
      </w:r>
      <w:r>
        <w:rPr>
          <w:noProof/>
        </w:rPr>
        <w:fldChar w:fldCharType="begin" w:fldLock="1"/>
      </w:r>
      <w:r>
        <w:rPr>
          <w:noProof/>
        </w:rPr>
        <w:instrText xml:space="preserve"> PAGEREF _Toc177643378 \h </w:instrText>
      </w:r>
      <w:r>
        <w:rPr>
          <w:noProof/>
        </w:rPr>
      </w:r>
      <w:r>
        <w:rPr>
          <w:noProof/>
        </w:rPr>
        <w:fldChar w:fldCharType="separate"/>
      </w:r>
      <w:r>
        <w:rPr>
          <w:noProof/>
        </w:rPr>
        <w:t>95</w:t>
      </w:r>
      <w:r>
        <w:rPr>
          <w:noProof/>
        </w:rPr>
        <w:fldChar w:fldCharType="end"/>
      </w:r>
    </w:p>
    <w:p w14:paraId="3007133A" w14:textId="6F089D0D"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Extensibility for Query parameters</w:t>
      </w:r>
      <w:r>
        <w:rPr>
          <w:noProof/>
        </w:rPr>
        <w:tab/>
      </w:r>
      <w:r>
        <w:rPr>
          <w:noProof/>
        </w:rPr>
        <w:fldChar w:fldCharType="begin" w:fldLock="1"/>
      </w:r>
      <w:r>
        <w:rPr>
          <w:noProof/>
        </w:rPr>
        <w:instrText xml:space="preserve"> PAGEREF _Toc177643379 \h </w:instrText>
      </w:r>
      <w:r>
        <w:rPr>
          <w:noProof/>
        </w:rPr>
      </w:r>
      <w:r>
        <w:rPr>
          <w:noProof/>
        </w:rPr>
        <w:fldChar w:fldCharType="separate"/>
      </w:r>
      <w:r>
        <w:rPr>
          <w:noProof/>
        </w:rPr>
        <w:t>96</w:t>
      </w:r>
      <w:r>
        <w:rPr>
          <w:noProof/>
        </w:rPr>
        <w:fldChar w:fldCharType="end"/>
      </w:r>
    </w:p>
    <w:p w14:paraId="1A795956" w14:textId="3B7E0F4B" w:rsidR="009A52F9" w:rsidRDefault="009A52F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Mechanisms</w:t>
      </w:r>
      <w:r>
        <w:rPr>
          <w:noProof/>
        </w:rPr>
        <w:tab/>
      </w:r>
      <w:r>
        <w:rPr>
          <w:noProof/>
        </w:rPr>
        <w:fldChar w:fldCharType="begin" w:fldLock="1"/>
      </w:r>
      <w:r>
        <w:rPr>
          <w:noProof/>
        </w:rPr>
        <w:instrText xml:space="preserve"> PAGEREF _Toc177643380 \h </w:instrText>
      </w:r>
      <w:r>
        <w:rPr>
          <w:noProof/>
        </w:rPr>
      </w:r>
      <w:r>
        <w:rPr>
          <w:noProof/>
        </w:rPr>
        <w:fldChar w:fldCharType="separate"/>
      </w:r>
      <w:r>
        <w:rPr>
          <w:noProof/>
        </w:rPr>
        <w:t>97</w:t>
      </w:r>
      <w:r>
        <w:rPr>
          <w:noProof/>
        </w:rPr>
        <w:fldChar w:fldCharType="end"/>
      </w:r>
    </w:p>
    <w:p w14:paraId="3C64F3BC" w14:textId="4F55A82E"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_Toc177643381 \h </w:instrText>
      </w:r>
      <w:r>
        <w:rPr>
          <w:noProof/>
        </w:rPr>
      </w:r>
      <w:r>
        <w:rPr>
          <w:noProof/>
        </w:rPr>
        <w:fldChar w:fldCharType="separate"/>
      </w:r>
      <w:r>
        <w:rPr>
          <w:noProof/>
        </w:rPr>
        <w:t>97</w:t>
      </w:r>
      <w:r>
        <w:rPr>
          <w:noProof/>
        </w:rPr>
        <w:fldChar w:fldCharType="end"/>
      </w:r>
    </w:p>
    <w:p w14:paraId="07E755AE" w14:textId="76881193"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_Toc177643382 \h </w:instrText>
      </w:r>
      <w:r>
        <w:rPr>
          <w:noProof/>
        </w:rPr>
      </w:r>
      <w:r>
        <w:rPr>
          <w:noProof/>
        </w:rPr>
        <w:fldChar w:fldCharType="separate"/>
      </w:r>
      <w:r>
        <w:rPr>
          <w:noProof/>
        </w:rPr>
        <w:t>97</w:t>
      </w:r>
      <w:r>
        <w:rPr>
          <w:noProof/>
        </w:rPr>
        <w:fldChar w:fldCharType="end"/>
      </w:r>
    </w:p>
    <w:p w14:paraId="50CEBAA5" w14:textId="45B59787"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6.7.3</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access</w:t>
      </w:r>
      <w:r>
        <w:rPr>
          <w:noProof/>
        </w:rPr>
        <w:tab/>
      </w:r>
      <w:r>
        <w:rPr>
          <w:noProof/>
        </w:rPr>
        <w:fldChar w:fldCharType="begin" w:fldLock="1"/>
      </w:r>
      <w:r>
        <w:rPr>
          <w:noProof/>
        </w:rPr>
        <w:instrText xml:space="preserve"> PAGEREF _Toc177643383 \h </w:instrText>
      </w:r>
      <w:r>
        <w:rPr>
          <w:noProof/>
        </w:rPr>
      </w:r>
      <w:r>
        <w:rPr>
          <w:noProof/>
        </w:rPr>
        <w:fldChar w:fldCharType="separate"/>
      </w:r>
      <w:r>
        <w:rPr>
          <w:noProof/>
        </w:rPr>
        <w:t>97</w:t>
      </w:r>
      <w:r>
        <w:rPr>
          <w:noProof/>
        </w:rPr>
        <w:fldChar w:fldCharType="end"/>
      </w:r>
    </w:p>
    <w:p w14:paraId="25DB1BE4" w14:textId="299B280A"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6.7.4</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layer security across PLMN</w:t>
      </w:r>
      <w:r>
        <w:rPr>
          <w:noProof/>
        </w:rPr>
        <w:tab/>
      </w:r>
      <w:r>
        <w:rPr>
          <w:noProof/>
        </w:rPr>
        <w:fldChar w:fldCharType="begin" w:fldLock="1"/>
      </w:r>
      <w:r>
        <w:rPr>
          <w:noProof/>
        </w:rPr>
        <w:instrText xml:space="preserve"> PAGEREF _Toc177643384 \h </w:instrText>
      </w:r>
      <w:r>
        <w:rPr>
          <w:noProof/>
        </w:rPr>
      </w:r>
      <w:r>
        <w:rPr>
          <w:noProof/>
        </w:rPr>
        <w:fldChar w:fldCharType="separate"/>
      </w:r>
      <w:r>
        <w:rPr>
          <w:noProof/>
        </w:rPr>
        <w:t>98</w:t>
      </w:r>
      <w:r>
        <w:rPr>
          <w:noProof/>
        </w:rPr>
        <w:fldChar w:fldCharType="end"/>
      </w:r>
    </w:p>
    <w:p w14:paraId="61C9CC66" w14:textId="2255D86D"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_Toc177643385 \h </w:instrText>
      </w:r>
      <w:r>
        <w:rPr>
          <w:noProof/>
        </w:rPr>
      </w:r>
      <w:r>
        <w:rPr>
          <w:noProof/>
        </w:rPr>
        <w:fldChar w:fldCharType="separate"/>
      </w:r>
      <w:r>
        <w:rPr>
          <w:noProof/>
        </w:rPr>
        <w:t>98</w:t>
      </w:r>
      <w:r>
        <w:rPr>
          <w:noProof/>
        </w:rPr>
        <w:fldChar w:fldCharType="end"/>
      </w:r>
    </w:p>
    <w:p w14:paraId="15B34557" w14:textId="7B3F3F7D"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N32 Procedures</w:t>
      </w:r>
      <w:r>
        <w:rPr>
          <w:noProof/>
        </w:rPr>
        <w:tab/>
      </w:r>
      <w:r>
        <w:rPr>
          <w:noProof/>
        </w:rPr>
        <w:fldChar w:fldCharType="begin" w:fldLock="1"/>
      </w:r>
      <w:r>
        <w:rPr>
          <w:noProof/>
        </w:rPr>
        <w:instrText xml:space="preserve"> PAGEREF _Toc177643386 \h </w:instrText>
      </w:r>
      <w:r>
        <w:rPr>
          <w:noProof/>
        </w:rPr>
      </w:r>
      <w:r>
        <w:rPr>
          <w:noProof/>
        </w:rPr>
        <w:fldChar w:fldCharType="separate"/>
      </w:r>
      <w:r>
        <w:rPr>
          <w:noProof/>
        </w:rPr>
        <w:t>98</w:t>
      </w:r>
      <w:r>
        <w:rPr>
          <w:noProof/>
        </w:rPr>
        <w:fldChar w:fldCharType="end"/>
      </w:r>
    </w:p>
    <w:p w14:paraId="1977DDBE" w14:textId="7E522C88"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6.7.5</w:t>
      </w:r>
      <w:r>
        <w:rPr>
          <w:rFonts w:asciiTheme="minorHAnsi" w:eastAsiaTheme="minorEastAsia" w:hAnsiTheme="minorHAnsi" w:cstheme="minorBidi"/>
          <w:noProof/>
          <w:kern w:val="2"/>
          <w:sz w:val="24"/>
          <w:szCs w:val="24"/>
          <w:lang w:eastAsia="en-GB"/>
          <w14:ligatures w14:val="standardContextual"/>
        </w:rPr>
        <w:tab/>
      </w:r>
      <w:r>
        <w:rPr>
          <w:noProof/>
          <w:lang w:eastAsia="zh-CN"/>
        </w:rPr>
        <w:t>Client credentials assertion and authentication</w:t>
      </w:r>
      <w:r>
        <w:rPr>
          <w:noProof/>
        </w:rPr>
        <w:tab/>
      </w:r>
      <w:r>
        <w:rPr>
          <w:noProof/>
        </w:rPr>
        <w:fldChar w:fldCharType="begin" w:fldLock="1"/>
      </w:r>
      <w:r>
        <w:rPr>
          <w:noProof/>
        </w:rPr>
        <w:instrText xml:space="preserve"> PAGEREF _Toc177643387 \h </w:instrText>
      </w:r>
      <w:r>
        <w:rPr>
          <w:noProof/>
        </w:rPr>
      </w:r>
      <w:r>
        <w:rPr>
          <w:noProof/>
        </w:rPr>
        <w:fldChar w:fldCharType="separate"/>
      </w:r>
      <w:r>
        <w:rPr>
          <w:noProof/>
        </w:rPr>
        <w:t>99</w:t>
      </w:r>
      <w:r>
        <w:rPr>
          <w:noProof/>
        </w:rPr>
        <w:fldChar w:fldCharType="end"/>
      </w:r>
    </w:p>
    <w:p w14:paraId="26829246" w14:textId="0C37DE20"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_Toc177643388 \h </w:instrText>
      </w:r>
      <w:r>
        <w:rPr>
          <w:noProof/>
        </w:rPr>
      </w:r>
      <w:r>
        <w:rPr>
          <w:noProof/>
        </w:rPr>
        <w:fldChar w:fldCharType="separate"/>
      </w:r>
      <w:r>
        <w:rPr>
          <w:noProof/>
        </w:rPr>
        <w:t>99</w:t>
      </w:r>
      <w:r>
        <w:rPr>
          <w:noProof/>
        </w:rPr>
        <w:fldChar w:fldCharType="end"/>
      </w:r>
    </w:p>
    <w:p w14:paraId="7A324F82" w14:textId="438C00CD"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6.7.5.2</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Consumers for data access via DCCF</w:t>
      </w:r>
      <w:r>
        <w:rPr>
          <w:noProof/>
        </w:rPr>
        <w:tab/>
      </w:r>
      <w:r>
        <w:rPr>
          <w:noProof/>
        </w:rPr>
        <w:fldChar w:fldCharType="begin" w:fldLock="1"/>
      </w:r>
      <w:r>
        <w:rPr>
          <w:noProof/>
        </w:rPr>
        <w:instrText xml:space="preserve"> PAGEREF _Toc177643389 \h </w:instrText>
      </w:r>
      <w:r>
        <w:rPr>
          <w:noProof/>
        </w:rPr>
      </w:r>
      <w:r>
        <w:rPr>
          <w:noProof/>
        </w:rPr>
        <w:fldChar w:fldCharType="separate"/>
      </w:r>
      <w:r>
        <w:rPr>
          <w:noProof/>
        </w:rPr>
        <w:t>99</w:t>
      </w:r>
      <w:r>
        <w:rPr>
          <w:noProof/>
        </w:rPr>
        <w:fldChar w:fldCharType="end"/>
      </w:r>
    </w:p>
    <w:p w14:paraId="77212463" w14:textId="2271AB35"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w:t>
      </w:r>
      <w:r>
        <w:rPr>
          <w:noProof/>
        </w:rPr>
        <w:t>requesting ML models on behalf of another ML model consumer</w:t>
      </w:r>
      <w:r>
        <w:rPr>
          <w:noProof/>
        </w:rPr>
        <w:tab/>
      </w:r>
      <w:r>
        <w:rPr>
          <w:noProof/>
        </w:rPr>
        <w:fldChar w:fldCharType="begin" w:fldLock="1"/>
      </w:r>
      <w:r>
        <w:rPr>
          <w:noProof/>
        </w:rPr>
        <w:instrText xml:space="preserve"> PAGEREF _Toc177643390 \h </w:instrText>
      </w:r>
      <w:r>
        <w:rPr>
          <w:noProof/>
        </w:rPr>
      </w:r>
      <w:r>
        <w:rPr>
          <w:noProof/>
        </w:rPr>
        <w:fldChar w:fldCharType="separate"/>
      </w:r>
      <w:r>
        <w:rPr>
          <w:noProof/>
        </w:rPr>
        <w:t>100</w:t>
      </w:r>
      <w:r>
        <w:rPr>
          <w:noProof/>
        </w:rPr>
        <w:fldChar w:fldCharType="end"/>
      </w:r>
    </w:p>
    <w:p w14:paraId="4D7DD509" w14:textId="2639DFD5" w:rsidR="009A52F9" w:rsidRDefault="009A52F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SBI Message Priority Mechanism</w:t>
      </w:r>
      <w:r>
        <w:rPr>
          <w:noProof/>
        </w:rPr>
        <w:tab/>
      </w:r>
      <w:r>
        <w:rPr>
          <w:noProof/>
        </w:rPr>
        <w:fldChar w:fldCharType="begin" w:fldLock="1"/>
      </w:r>
      <w:r>
        <w:rPr>
          <w:noProof/>
        </w:rPr>
        <w:instrText xml:space="preserve"> PAGEREF _Toc177643391 \h </w:instrText>
      </w:r>
      <w:r>
        <w:rPr>
          <w:noProof/>
        </w:rPr>
      </w:r>
      <w:r>
        <w:rPr>
          <w:noProof/>
        </w:rPr>
        <w:fldChar w:fldCharType="separate"/>
      </w:r>
      <w:r>
        <w:rPr>
          <w:noProof/>
        </w:rPr>
        <w:t>100</w:t>
      </w:r>
      <w:r>
        <w:rPr>
          <w:noProof/>
        </w:rPr>
        <w:fldChar w:fldCharType="end"/>
      </w:r>
    </w:p>
    <w:p w14:paraId="6F62A9D6" w14:textId="0C5D09D8"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_Toc177643392 \h </w:instrText>
      </w:r>
      <w:r>
        <w:rPr>
          <w:noProof/>
        </w:rPr>
      </w:r>
      <w:r>
        <w:rPr>
          <w:noProof/>
        </w:rPr>
        <w:fldChar w:fldCharType="separate"/>
      </w:r>
      <w:r>
        <w:rPr>
          <w:noProof/>
        </w:rPr>
        <w:t>100</w:t>
      </w:r>
      <w:r>
        <w:rPr>
          <w:noProof/>
        </w:rPr>
        <w:fldChar w:fldCharType="end"/>
      </w:r>
    </w:p>
    <w:p w14:paraId="371A6257" w14:textId="059CFAEA"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level priority</w:t>
      </w:r>
      <w:r>
        <w:rPr>
          <w:noProof/>
        </w:rPr>
        <w:tab/>
      </w:r>
      <w:r>
        <w:rPr>
          <w:noProof/>
        </w:rPr>
        <w:fldChar w:fldCharType="begin" w:fldLock="1"/>
      </w:r>
      <w:r>
        <w:rPr>
          <w:noProof/>
        </w:rPr>
        <w:instrText xml:space="preserve"> PAGEREF _Toc177643393 \h </w:instrText>
      </w:r>
      <w:r>
        <w:rPr>
          <w:noProof/>
        </w:rPr>
      </w:r>
      <w:r>
        <w:rPr>
          <w:noProof/>
        </w:rPr>
        <w:fldChar w:fldCharType="separate"/>
      </w:r>
      <w:r>
        <w:rPr>
          <w:noProof/>
        </w:rPr>
        <w:t>100</w:t>
      </w:r>
      <w:r>
        <w:rPr>
          <w:noProof/>
        </w:rPr>
        <w:fldChar w:fldCharType="end"/>
      </w:r>
    </w:p>
    <w:p w14:paraId="0A3B7727" w14:textId="21346B6A"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Stream priority</w:t>
      </w:r>
      <w:r>
        <w:rPr>
          <w:noProof/>
        </w:rPr>
        <w:tab/>
      </w:r>
      <w:r>
        <w:rPr>
          <w:noProof/>
        </w:rPr>
        <w:fldChar w:fldCharType="begin" w:fldLock="1"/>
      </w:r>
      <w:r>
        <w:rPr>
          <w:noProof/>
        </w:rPr>
        <w:instrText xml:space="preserve"> PAGEREF _Toc177643394 \h </w:instrText>
      </w:r>
      <w:r>
        <w:rPr>
          <w:noProof/>
        </w:rPr>
      </w:r>
      <w:r>
        <w:rPr>
          <w:noProof/>
        </w:rPr>
        <w:fldChar w:fldCharType="separate"/>
      </w:r>
      <w:r>
        <w:rPr>
          <w:noProof/>
        </w:rPr>
        <w:t>101</w:t>
      </w:r>
      <w:r>
        <w:rPr>
          <w:noProof/>
        </w:rPr>
        <w:fldChar w:fldCharType="end"/>
      </w:r>
    </w:p>
    <w:p w14:paraId="2656DAF3" w14:textId="0CD03524"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Recommendations when defining SBI Message Priorities</w:t>
      </w:r>
      <w:r>
        <w:rPr>
          <w:noProof/>
        </w:rPr>
        <w:tab/>
      </w:r>
      <w:r>
        <w:rPr>
          <w:noProof/>
        </w:rPr>
        <w:fldChar w:fldCharType="begin" w:fldLock="1"/>
      </w:r>
      <w:r>
        <w:rPr>
          <w:noProof/>
        </w:rPr>
        <w:instrText xml:space="preserve"> PAGEREF _Toc177643395 \h </w:instrText>
      </w:r>
      <w:r>
        <w:rPr>
          <w:noProof/>
        </w:rPr>
      </w:r>
      <w:r>
        <w:rPr>
          <w:noProof/>
        </w:rPr>
        <w:fldChar w:fldCharType="separate"/>
      </w:r>
      <w:r>
        <w:rPr>
          <w:noProof/>
        </w:rPr>
        <w:t>101</w:t>
      </w:r>
      <w:r>
        <w:rPr>
          <w:noProof/>
        </w:rPr>
        <w:fldChar w:fldCharType="end"/>
      </w:r>
    </w:p>
    <w:p w14:paraId="6D1A7690" w14:textId="7867D9C8"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6.8.5</w:t>
      </w:r>
      <w:r>
        <w:rPr>
          <w:rFonts w:asciiTheme="minorHAnsi" w:eastAsiaTheme="minorEastAsia" w:hAnsiTheme="minorHAnsi" w:cstheme="minorBidi"/>
          <w:noProof/>
          <w:kern w:val="2"/>
          <w:sz w:val="24"/>
          <w:szCs w:val="24"/>
          <w:lang w:eastAsia="en-GB"/>
          <w14:ligatures w14:val="standardContextual"/>
        </w:rPr>
        <w:tab/>
      </w:r>
      <w:r>
        <w:rPr>
          <w:noProof/>
          <w:lang w:eastAsia="zh-CN"/>
        </w:rPr>
        <w:t>HTTP/2 client behaviour</w:t>
      </w:r>
      <w:r>
        <w:rPr>
          <w:noProof/>
        </w:rPr>
        <w:tab/>
      </w:r>
      <w:r>
        <w:rPr>
          <w:noProof/>
        </w:rPr>
        <w:fldChar w:fldCharType="begin" w:fldLock="1"/>
      </w:r>
      <w:r>
        <w:rPr>
          <w:noProof/>
        </w:rPr>
        <w:instrText xml:space="preserve"> PAGEREF _Toc177643396 \h </w:instrText>
      </w:r>
      <w:r>
        <w:rPr>
          <w:noProof/>
        </w:rPr>
      </w:r>
      <w:r>
        <w:rPr>
          <w:noProof/>
        </w:rPr>
        <w:fldChar w:fldCharType="separate"/>
      </w:r>
      <w:r>
        <w:rPr>
          <w:noProof/>
        </w:rPr>
        <w:t>102</w:t>
      </w:r>
      <w:r>
        <w:rPr>
          <w:noProof/>
        </w:rPr>
        <w:fldChar w:fldCharType="end"/>
      </w:r>
    </w:p>
    <w:p w14:paraId="2B436DCC" w14:textId="234EE58B"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6.8.6</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behaviour</w:t>
      </w:r>
      <w:r>
        <w:rPr>
          <w:noProof/>
        </w:rPr>
        <w:tab/>
      </w:r>
      <w:r>
        <w:rPr>
          <w:noProof/>
        </w:rPr>
        <w:fldChar w:fldCharType="begin" w:fldLock="1"/>
      </w:r>
      <w:r>
        <w:rPr>
          <w:noProof/>
        </w:rPr>
        <w:instrText xml:space="preserve"> PAGEREF _Toc177643397 \h </w:instrText>
      </w:r>
      <w:r>
        <w:rPr>
          <w:noProof/>
        </w:rPr>
      </w:r>
      <w:r>
        <w:rPr>
          <w:noProof/>
        </w:rPr>
        <w:fldChar w:fldCharType="separate"/>
      </w:r>
      <w:r>
        <w:rPr>
          <w:noProof/>
        </w:rPr>
        <w:t>102</w:t>
      </w:r>
      <w:r>
        <w:rPr>
          <w:noProof/>
        </w:rPr>
        <w:fldChar w:fldCharType="end"/>
      </w:r>
    </w:p>
    <w:p w14:paraId="54D7EBC6" w14:textId="6BE07372"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6.8.7</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proxy behaviour</w:t>
      </w:r>
      <w:r>
        <w:rPr>
          <w:noProof/>
        </w:rPr>
        <w:tab/>
      </w:r>
      <w:r>
        <w:rPr>
          <w:noProof/>
        </w:rPr>
        <w:fldChar w:fldCharType="begin" w:fldLock="1"/>
      </w:r>
      <w:r>
        <w:rPr>
          <w:noProof/>
        </w:rPr>
        <w:instrText xml:space="preserve"> PAGEREF _Toc177643398 \h </w:instrText>
      </w:r>
      <w:r>
        <w:rPr>
          <w:noProof/>
        </w:rPr>
      </w:r>
      <w:r>
        <w:rPr>
          <w:noProof/>
        </w:rPr>
        <w:fldChar w:fldCharType="separate"/>
      </w:r>
      <w:r>
        <w:rPr>
          <w:noProof/>
        </w:rPr>
        <w:t>102</w:t>
      </w:r>
      <w:r>
        <w:rPr>
          <w:noProof/>
        </w:rPr>
        <w:fldChar w:fldCharType="end"/>
      </w:r>
    </w:p>
    <w:p w14:paraId="7A7CDB66" w14:textId="26C6EC2F"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DSCP marking of messages</w:t>
      </w:r>
      <w:r>
        <w:rPr>
          <w:noProof/>
        </w:rPr>
        <w:tab/>
      </w:r>
      <w:r>
        <w:rPr>
          <w:noProof/>
        </w:rPr>
        <w:fldChar w:fldCharType="begin" w:fldLock="1"/>
      </w:r>
      <w:r>
        <w:rPr>
          <w:noProof/>
        </w:rPr>
        <w:instrText xml:space="preserve"> PAGEREF _Toc177643399 \h </w:instrText>
      </w:r>
      <w:r>
        <w:rPr>
          <w:noProof/>
        </w:rPr>
      </w:r>
      <w:r>
        <w:rPr>
          <w:noProof/>
        </w:rPr>
        <w:fldChar w:fldCharType="separate"/>
      </w:r>
      <w:r>
        <w:rPr>
          <w:noProof/>
        </w:rPr>
        <w:t>103</w:t>
      </w:r>
      <w:r>
        <w:rPr>
          <w:noProof/>
        </w:rPr>
        <w:fldChar w:fldCharType="end"/>
      </w:r>
    </w:p>
    <w:p w14:paraId="22F9DB68" w14:textId="7D6D67DD" w:rsidR="009A52F9" w:rsidRDefault="009A52F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Discovering the supported communication options</w:t>
      </w:r>
      <w:r>
        <w:rPr>
          <w:noProof/>
        </w:rPr>
        <w:tab/>
      </w:r>
      <w:r>
        <w:rPr>
          <w:noProof/>
        </w:rPr>
        <w:fldChar w:fldCharType="begin" w:fldLock="1"/>
      </w:r>
      <w:r>
        <w:rPr>
          <w:noProof/>
        </w:rPr>
        <w:instrText xml:space="preserve"> PAGEREF _Toc177643400 \h </w:instrText>
      </w:r>
      <w:r>
        <w:rPr>
          <w:noProof/>
        </w:rPr>
      </w:r>
      <w:r>
        <w:rPr>
          <w:noProof/>
        </w:rPr>
        <w:fldChar w:fldCharType="separate"/>
      </w:r>
      <w:r>
        <w:rPr>
          <w:noProof/>
        </w:rPr>
        <w:t>103</w:t>
      </w:r>
      <w:r>
        <w:rPr>
          <w:noProof/>
        </w:rPr>
        <w:fldChar w:fldCharType="end"/>
      </w:r>
    </w:p>
    <w:p w14:paraId="6662E84A" w14:textId="7BC1521C"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_Toc177643401 \h </w:instrText>
      </w:r>
      <w:r>
        <w:rPr>
          <w:noProof/>
        </w:rPr>
      </w:r>
      <w:r>
        <w:rPr>
          <w:noProof/>
        </w:rPr>
        <w:fldChar w:fldCharType="separate"/>
      </w:r>
      <w:r>
        <w:rPr>
          <w:noProof/>
        </w:rPr>
        <w:t>103</w:t>
      </w:r>
      <w:r>
        <w:rPr>
          <w:noProof/>
        </w:rPr>
        <w:fldChar w:fldCharType="end"/>
      </w:r>
    </w:p>
    <w:p w14:paraId="7B7651F8" w14:textId="005755E6"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Discoverable communication options</w:t>
      </w:r>
      <w:r>
        <w:rPr>
          <w:noProof/>
        </w:rPr>
        <w:tab/>
      </w:r>
      <w:r>
        <w:rPr>
          <w:noProof/>
        </w:rPr>
        <w:fldChar w:fldCharType="begin" w:fldLock="1"/>
      </w:r>
      <w:r>
        <w:rPr>
          <w:noProof/>
        </w:rPr>
        <w:instrText xml:space="preserve"> PAGEREF _Toc177643402 \h </w:instrText>
      </w:r>
      <w:r>
        <w:rPr>
          <w:noProof/>
        </w:rPr>
      </w:r>
      <w:r>
        <w:rPr>
          <w:noProof/>
        </w:rPr>
        <w:fldChar w:fldCharType="separate"/>
      </w:r>
      <w:r>
        <w:rPr>
          <w:noProof/>
        </w:rPr>
        <w:t>103</w:t>
      </w:r>
      <w:r>
        <w:rPr>
          <w:noProof/>
        </w:rPr>
        <w:fldChar w:fldCharType="end"/>
      </w:r>
    </w:p>
    <w:p w14:paraId="0533974D" w14:textId="5153116C"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rPr>
        <w:t>6.9.2.1</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requests</w:t>
      </w:r>
      <w:r>
        <w:rPr>
          <w:noProof/>
        </w:rPr>
        <w:tab/>
      </w:r>
      <w:r>
        <w:rPr>
          <w:noProof/>
        </w:rPr>
        <w:fldChar w:fldCharType="begin" w:fldLock="1"/>
      </w:r>
      <w:r>
        <w:rPr>
          <w:noProof/>
        </w:rPr>
        <w:instrText xml:space="preserve"> PAGEREF _Toc177643403 \h </w:instrText>
      </w:r>
      <w:r>
        <w:rPr>
          <w:noProof/>
        </w:rPr>
      </w:r>
      <w:r>
        <w:rPr>
          <w:noProof/>
        </w:rPr>
        <w:fldChar w:fldCharType="separate"/>
      </w:r>
      <w:r>
        <w:rPr>
          <w:noProof/>
        </w:rPr>
        <w:t>103</w:t>
      </w:r>
      <w:r>
        <w:rPr>
          <w:noProof/>
        </w:rPr>
        <w:fldChar w:fldCharType="end"/>
      </w:r>
    </w:p>
    <w:p w14:paraId="2740105C" w14:textId="1C643634"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rPr>
        <w:t>6.9.2.2</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responses</w:t>
      </w:r>
      <w:r>
        <w:rPr>
          <w:noProof/>
        </w:rPr>
        <w:tab/>
      </w:r>
      <w:r>
        <w:rPr>
          <w:noProof/>
        </w:rPr>
        <w:fldChar w:fldCharType="begin" w:fldLock="1"/>
      </w:r>
      <w:r>
        <w:rPr>
          <w:noProof/>
        </w:rPr>
        <w:instrText xml:space="preserve"> PAGEREF _Toc177643404 \h </w:instrText>
      </w:r>
      <w:r>
        <w:rPr>
          <w:noProof/>
        </w:rPr>
      </w:r>
      <w:r>
        <w:rPr>
          <w:noProof/>
        </w:rPr>
        <w:fldChar w:fldCharType="separate"/>
      </w:r>
      <w:r>
        <w:rPr>
          <w:noProof/>
        </w:rPr>
        <w:t>104</w:t>
      </w:r>
      <w:r>
        <w:rPr>
          <w:noProof/>
        </w:rPr>
        <w:fldChar w:fldCharType="end"/>
      </w:r>
    </w:p>
    <w:p w14:paraId="5FC0536A" w14:textId="0289AE1E" w:rsidR="009A52F9" w:rsidRDefault="009A52F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Indirect Communication</w:t>
      </w:r>
      <w:r>
        <w:rPr>
          <w:noProof/>
        </w:rPr>
        <w:tab/>
      </w:r>
      <w:r>
        <w:rPr>
          <w:noProof/>
        </w:rPr>
        <w:fldChar w:fldCharType="begin" w:fldLock="1"/>
      </w:r>
      <w:r>
        <w:rPr>
          <w:noProof/>
        </w:rPr>
        <w:instrText xml:space="preserve"> PAGEREF _Toc177643405 \h </w:instrText>
      </w:r>
      <w:r>
        <w:rPr>
          <w:noProof/>
        </w:rPr>
      </w:r>
      <w:r>
        <w:rPr>
          <w:noProof/>
        </w:rPr>
        <w:fldChar w:fldCharType="separate"/>
      </w:r>
      <w:r>
        <w:rPr>
          <w:noProof/>
        </w:rPr>
        <w:t>104</w:t>
      </w:r>
      <w:r>
        <w:rPr>
          <w:noProof/>
        </w:rPr>
        <w:fldChar w:fldCharType="end"/>
      </w:r>
    </w:p>
    <w:p w14:paraId="704CF9F9" w14:textId="69E24D65"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_Toc177643406 \h </w:instrText>
      </w:r>
      <w:r>
        <w:rPr>
          <w:noProof/>
        </w:rPr>
      </w:r>
      <w:r>
        <w:rPr>
          <w:noProof/>
        </w:rPr>
        <w:fldChar w:fldCharType="separate"/>
      </w:r>
      <w:r>
        <w:rPr>
          <w:noProof/>
        </w:rPr>
        <w:t>104</w:t>
      </w:r>
      <w:r>
        <w:rPr>
          <w:noProof/>
        </w:rPr>
        <w:fldChar w:fldCharType="end"/>
      </w:r>
    </w:p>
    <w:p w14:paraId="541EB7F2" w14:textId="74F1DAE0"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Mechanisms with SCP Known to the NF</w:t>
      </w:r>
      <w:r>
        <w:rPr>
          <w:noProof/>
        </w:rPr>
        <w:tab/>
      </w:r>
      <w:r>
        <w:rPr>
          <w:noProof/>
        </w:rPr>
        <w:fldChar w:fldCharType="begin" w:fldLock="1"/>
      </w:r>
      <w:r>
        <w:rPr>
          <w:noProof/>
        </w:rPr>
        <w:instrText xml:space="preserve"> PAGEREF _Toc177643407 \h </w:instrText>
      </w:r>
      <w:r>
        <w:rPr>
          <w:noProof/>
        </w:rPr>
      </w:r>
      <w:r>
        <w:rPr>
          <w:noProof/>
        </w:rPr>
        <w:fldChar w:fldCharType="separate"/>
      </w:r>
      <w:r>
        <w:rPr>
          <w:noProof/>
        </w:rPr>
        <w:t>104</w:t>
      </w:r>
      <w:r>
        <w:rPr>
          <w:noProof/>
        </w:rPr>
        <w:fldChar w:fldCharType="end"/>
      </w:r>
    </w:p>
    <w:p w14:paraId="3983ADBC" w14:textId="092CD1F1"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_Toc177643408 \h </w:instrText>
      </w:r>
      <w:r>
        <w:rPr>
          <w:noProof/>
        </w:rPr>
      </w:r>
      <w:r>
        <w:rPr>
          <w:noProof/>
        </w:rPr>
        <w:fldChar w:fldCharType="separate"/>
      </w:r>
      <w:r>
        <w:rPr>
          <w:noProof/>
        </w:rPr>
        <w:t>104</w:t>
      </w:r>
      <w:r>
        <w:rPr>
          <w:noProof/>
        </w:rPr>
        <w:fldChar w:fldCharType="end"/>
      </w:r>
    </w:p>
    <w:p w14:paraId="0BACD194" w14:textId="097E086D"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_Toc177643409 \h </w:instrText>
      </w:r>
      <w:r>
        <w:rPr>
          <w:noProof/>
        </w:rPr>
      </w:r>
      <w:r>
        <w:rPr>
          <w:noProof/>
        </w:rPr>
        <w:fldChar w:fldCharType="separate"/>
      </w:r>
      <w:r>
        <w:rPr>
          <w:noProof/>
        </w:rPr>
        <w:t>105</w:t>
      </w:r>
      <w:r>
        <w:rPr>
          <w:noProof/>
        </w:rPr>
        <w:fldChar w:fldCharType="end"/>
      </w:r>
    </w:p>
    <w:p w14:paraId="7FF0CACB" w14:textId="76EB87FB"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6.10.2.3</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_Toc177643410 \h </w:instrText>
      </w:r>
      <w:r>
        <w:rPr>
          <w:noProof/>
        </w:rPr>
      </w:r>
      <w:r>
        <w:rPr>
          <w:noProof/>
        </w:rPr>
        <w:fldChar w:fldCharType="separate"/>
      </w:r>
      <w:r>
        <w:rPr>
          <w:noProof/>
        </w:rPr>
        <w:t>105</w:t>
      </w:r>
      <w:r>
        <w:rPr>
          <w:noProof/>
        </w:rPr>
        <w:fldChar w:fldCharType="end"/>
      </w:r>
    </w:p>
    <w:p w14:paraId="53A0B825" w14:textId="4EC4517D"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_Toc177643411 \h </w:instrText>
      </w:r>
      <w:r>
        <w:rPr>
          <w:noProof/>
        </w:rPr>
      </w:r>
      <w:r>
        <w:rPr>
          <w:noProof/>
        </w:rPr>
        <w:fldChar w:fldCharType="separate"/>
      </w:r>
      <w:r>
        <w:rPr>
          <w:noProof/>
        </w:rPr>
        <w:t>105</w:t>
      </w:r>
      <w:r>
        <w:rPr>
          <w:noProof/>
        </w:rPr>
        <w:fldChar w:fldCharType="end"/>
      </w:r>
    </w:p>
    <w:p w14:paraId="57C53A95" w14:textId="62982F52"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6.10.2.5</w:t>
      </w:r>
      <w:r>
        <w:rPr>
          <w:rFonts w:asciiTheme="minorHAnsi" w:eastAsiaTheme="minorEastAsia" w:hAnsiTheme="minorHAnsi" w:cstheme="minorBidi"/>
          <w:noProof/>
          <w:kern w:val="2"/>
          <w:sz w:val="24"/>
          <w:szCs w:val="24"/>
          <w:lang w:eastAsia="en-GB"/>
          <w14:ligatures w14:val="standardContextual"/>
        </w:rPr>
        <w:tab/>
      </w:r>
      <w:r>
        <w:rPr>
          <w:noProof/>
        </w:rPr>
        <w:t>3gpp-Sbi-Target-apiRoot header setting</w:t>
      </w:r>
      <w:r>
        <w:rPr>
          <w:noProof/>
        </w:rPr>
        <w:tab/>
      </w:r>
      <w:r>
        <w:rPr>
          <w:noProof/>
        </w:rPr>
        <w:fldChar w:fldCharType="begin" w:fldLock="1"/>
      </w:r>
      <w:r>
        <w:rPr>
          <w:noProof/>
        </w:rPr>
        <w:instrText xml:space="preserve"> PAGEREF _Toc177643412 \h </w:instrText>
      </w:r>
      <w:r>
        <w:rPr>
          <w:noProof/>
        </w:rPr>
      </w:r>
      <w:r>
        <w:rPr>
          <w:noProof/>
        </w:rPr>
        <w:fldChar w:fldCharType="separate"/>
      </w:r>
      <w:r>
        <w:rPr>
          <w:noProof/>
        </w:rPr>
        <w:t>107</w:t>
      </w:r>
      <w:r>
        <w:rPr>
          <w:noProof/>
        </w:rPr>
        <w:fldChar w:fldCharType="end"/>
      </w:r>
    </w:p>
    <w:p w14:paraId="4465497C" w14:textId="62F5B82C"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6.10.2.6</w:t>
      </w:r>
      <w:r>
        <w:rPr>
          <w:rFonts w:asciiTheme="minorHAnsi" w:eastAsiaTheme="minorEastAsia" w:hAnsiTheme="minorHAnsi" w:cstheme="minorBidi"/>
          <w:noProof/>
          <w:kern w:val="2"/>
          <w:sz w:val="24"/>
          <w:szCs w:val="24"/>
          <w:lang w:eastAsia="en-GB"/>
          <w14:ligatures w14:val="standardContextual"/>
        </w:rPr>
        <w:tab/>
      </w:r>
      <w:r>
        <w:rPr>
          <w:noProof/>
        </w:rPr>
        <w:t>Cache key (ck) query parameter</w:t>
      </w:r>
      <w:r>
        <w:rPr>
          <w:noProof/>
        </w:rPr>
        <w:tab/>
      </w:r>
      <w:r>
        <w:rPr>
          <w:noProof/>
        </w:rPr>
        <w:fldChar w:fldCharType="begin" w:fldLock="1"/>
      </w:r>
      <w:r>
        <w:rPr>
          <w:noProof/>
        </w:rPr>
        <w:instrText xml:space="preserve"> PAGEREF _Toc177643413 \h </w:instrText>
      </w:r>
      <w:r>
        <w:rPr>
          <w:noProof/>
        </w:rPr>
      </w:r>
      <w:r>
        <w:rPr>
          <w:noProof/>
        </w:rPr>
        <w:fldChar w:fldCharType="separate"/>
      </w:r>
      <w:r>
        <w:rPr>
          <w:noProof/>
        </w:rPr>
        <w:t>107</w:t>
      </w:r>
      <w:r>
        <w:rPr>
          <w:noProof/>
        </w:rPr>
        <w:fldChar w:fldCharType="end"/>
      </w:r>
    </w:p>
    <w:p w14:paraId="7CC0EE56" w14:textId="7CAD06F5"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6.10.2A</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_Toc177643414 \h </w:instrText>
      </w:r>
      <w:r>
        <w:rPr>
          <w:noProof/>
        </w:rPr>
      </w:r>
      <w:r>
        <w:rPr>
          <w:noProof/>
        </w:rPr>
        <w:fldChar w:fldCharType="separate"/>
      </w:r>
      <w:r>
        <w:rPr>
          <w:noProof/>
        </w:rPr>
        <w:t>108</w:t>
      </w:r>
      <w:r>
        <w:rPr>
          <w:noProof/>
        </w:rPr>
        <w:fldChar w:fldCharType="end"/>
      </w:r>
    </w:p>
    <w:p w14:paraId="108466B6" w14:textId="6E7C9D37"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6.10.2A.1</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_Toc177643415 \h </w:instrText>
      </w:r>
      <w:r>
        <w:rPr>
          <w:noProof/>
        </w:rPr>
      </w:r>
      <w:r>
        <w:rPr>
          <w:noProof/>
        </w:rPr>
        <w:fldChar w:fldCharType="separate"/>
      </w:r>
      <w:r>
        <w:rPr>
          <w:noProof/>
        </w:rPr>
        <w:t>108</w:t>
      </w:r>
      <w:r>
        <w:rPr>
          <w:noProof/>
        </w:rPr>
        <w:fldChar w:fldCharType="end"/>
      </w:r>
    </w:p>
    <w:p w14:paraId="42650532" w14:textId="79138F53"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_Toc177643416 \h </w:instrText>
      </w:r>
      <w:r>
        <w:rPr>
          <w:noProof/>
        </w:rPr>
      </w:r>
      <w:r>
        <w:rPr>
          <w:noProof/>
        </w:rPr>
        <w:fldChar w:fldCharType="separate"/>
      </w:r>
      <w:r>
        <w:rPr>
          <w:noProof/>
        </w:rPr>
        <w:t>108</w:t>
      </w:r>
      <w:r>
        <w:rPr>
          <w:noProof/>
        </w:rPr>
        <w:fldChar w:fldCharType="end"/>
      </w:r>
    </w:p>
    <w:p w14:paraId="38852808" w14:textId="52A7DF74"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6.10.2A.3</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_Toc177643417 \h </w:instrText>
      </w:r>
      <w:r>
        <w:rPr>
          <w:noProof/>
        </w:rPr>
      </w:r>
      <w:r>
        <w:rPr>
          <w:noProof/>
        </w:rPr>
        <w:fldChar w:fldCharType="separate"/>
      </w:r>
      <w:r>
        <w:rPr>
          <w:noProof/>
        </w:rPr>
        <w:t>108</w:t>
      </w:r>
      <w:r>
        <w:rPr>
          <w:noProof/>
        </w:rPr>
        <w:fldChar w:fldCharType="end"/>
      </w:r>
    </w:p>
    <w:p w14:paraId="675D7EB7" w14:textId="54046192"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6.10.3</w:t>
      </w:r>
      <w:r>
        <w:rPr>
          <w:rFonts w:asciiTheme="minorHAnsi" w:eastAsiaTheme="minorEastAsia" w:hAnsiTheme="minorHAnsi" w:cstheme="minorBidi"/>
          <w:noProof/>
          <w:kern w:val="2"/>
          <w:sz w:val="24"/>
          <w:szCs w:val="24"/>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_Toc177643418 \h </w:instrText>
      </w:r>
      <w:r>
        <w:rPr>
          <w:noProof/>
        </w:rPr>
      </w:r>
      <w:r>
        <w:rPr>
          <w:noProof/>
        </w:rPr>
        <w:fldChar w:fldCharType="separate"/>
      </w:r>
      <w:r>
        <w:rPr>
          <w:noProof/>
        </w:rPr>
        <w:t>108</w:t>
      </w:r>
      <w:r>
        <w:rPr>
          <w:noProof/>
        </w:rPr>
        <w:fldChar w:fldCharType="end"/>
      </w:r>
    </w:p>
    <w:p w14:paraId="08D31B16" w14:textId="34FE519F"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_Toc177643419 \h </w:instrText>
      </w:r>
      <w:r>
        <w:rPr>
          <w:noProof/>
        </w:rPr>
      </w:r>
      <w:r>
        <w:rPr>
          <w:noProof/>
        </w:rPr>
        <w:fldChar w:fldCharType="separate"/>
      </w:r>
      <w:r>
        <w:rPr>
          <w:noProof/>
        </w:rPr>
        <w:t>108</w:t>
      </w:r>
      <w:r>
        <w:rPr>
          <w:noProof/>
        </w:rPr>
        <w:fldChar w:fldCharType="end"/>
      </w:r>
    </w:p>
    <w:p w14:paraId="25C2BDFC" w14:textId="52979D22"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NF Discovery Factors</w:t>
      </w:r>
      <w:r>
        <w:rPr>
          <w:noProof/>
        </w:rPr>
        <w:tab/>
      </w:r>
      <w:r>
        <w:rPr>
          <w:noProof/>
        </w:rPr>
        <w:fldChar w:fldCharType="begin" w:fldLock="1"/>
      </w:r>
      <w:r>
        <w:rPr>
          <w:noProof/>
        </w:rPr>
        <w:instrText xml:space="preserve"> PAGEREF _Toc177643420 \h </w:instrText>
      </w:r>
      <w:r>
        <w:rPr>
          <w:noProof/>
        </w:rPr>
      </w:r>
      <w:r>
        <w:rPr>
          <w:noProof/>
        </w:rPr>
        <w:fldChar w:fldCharType="separate"/>
      </w:r>
      <w:r>
        <w:rPr>
          <w:noProof/>
        </w:rPr>
        <w:t>108</w:t>
      </w:r>
      <w:r>
        <w:rPr>
          <w:noProof/>
        </w:rPr>
        <w:fldChar w:fldCharType="end"/>
      </w:r>
    </w:p>
    <w:p w14:paraId="3AFF3FB8" w14:textId="1C853F04"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sidRPr="00526D08">
        <w:rPr>
          <w:noProof/>
          <w:lang w:val="en-US" w:eastAsia="zh-CN"/>
        </w:rPr>
        <w:t>6.10.3.3</w:t>
      </w:r>
      <w:r>
        <w:rPr>
          <w:rFonts w:asciiTheme="minorHAnsi" w:eastAsiaTheme="minorEastAsia" w:hAnsiTheme="minorHAnsi" w:cstheme="minorBidi"/>
          <w:noProof/>
          <w:kern w:val="2"/>
          <w:sz w:val="24"/>
          <w:szCs w:val="24"/>
          <w:lang w:eastAsia="en-GB"/>
          <w14:ligatures w14:val="standardContextual"/>
        </w:rPr>
        <w:tab/>
      </w:r>
      <w:r w:rsidRPr="00526D08">
        <w:rPr>
          <w:noProof/>
          <w:lang w:val="en-US" w:eastAsia="zh-CN"/>
        </w:rPr>
        <w:t>Notifications corresponding to default notification subscriptions</w:t>
      </w:r>
      <w:r>
        <w:rPr>
          <w:noProof/>
        </w:rPr>
        <w:tab/>
      </w:r>
      <w:r>
        <w:rPr>
          <w:noProof/>
        </w:rPr>
        <w:fldChar w:fldCharType="begin" w:fldLock="1"/>
      </w:r>
      <w:r>
        <w:rPr>
          <w:noProof/>
        </w:rPr>
        <w:instrText xml:space="preserve"> PAGEREF _Toc177643421 \h </w:instrText>
      </w:r>
      <w:r>
        <w:rPr>
          <w:noProof/>
        </w:rPr>
      </w:r>
      <w:r>
        <w:rPr>
          <w:noProof/>
        </w:rPr>
        <w:fldChar w:fldCharType="separate"/>
      </w:r>
      <w:r>
        <w:rPr>
          <w:noProof/>
        </w:rPr>
        <w:t>110</w:t>
      </w:r>
      <w:r>
        <w:rPr>
          <w:noProof/>
        </w:rPr>
        <w:fldChar w:fldCharType="end"/>
      </w:r>
    </w:p>
    <w:p w14:paraId="6D3C4125" w14:textId="2092D211"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6.10.3.4</w:t>
      </w:r>
      <w:r>
        <w:rPr>
          <w:rFonts w:asciiTheme="minorHAnsi" w:eastAsiaTheme="minorEastAsia" w:hAnsiTheme="minorHAnsi" w:cstheme="minorBidi"/>
          <w:noProof/>
          <w:kern w:val="2"/>
          <w:sz w:val="24"/>
          <w:szCs w:val="24"/>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_Toc177643422 \h </w:instrText>
      </w:r>
      <w:r>
        <w:rPr>
          <w:noProof/>
        </w:rPr>
      </w:r>
      <w:r>
        <w:rPr>
          <w:noProof/>
        </w:rPr>
        <w:fldChar w:fldCharType="separate"/>
      </w:r>
      <w:r>
        <w:rPr>
          <w:noProof/>
        </w:rPr>
        <w:t>110</w:t>
      </w:r>
      <w:r>
        <w:rPr>
          <w:noProof/>
        </w:rPr>
        <w:fldChar w:fldCharType="end"/>
      </w:r>
    </w:p>
    <w:p w14:paraId="3B9C1756" w14:textId="2D99E183"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sidRPr="00526D08">
        <w:rPr>
          <w:noProof/>
          <w:lang w:val="en-US" w:eastAsia="zh-CN"/>
        </w:rPr>
        <w:t>6.10.3.5</w:t>
      </w:r>
      <w:r>
        <w:rPr>
          <w:rFonts w:asciiTheme="minorHAnsi" w:eastAsiaTheme="minorEastAsia" w:hAnsiTheme="minorHAnsi" w:cstheme="minorBidi"/>
          <w:noProof/>
          <w:kern w:val="2"/>
          <w:sz w:val="24"/>
          <w:szCs w:val="24"/>
          <w:lang w:eastAsia="en-GB"/>
          <w14:ligatures w14:val="standardContextual"/>
        </w:rPr>
        <w:tab/>
      </w:r>
      <w:r w:rsidRPr="00526D08">
        <w:rPr>
          <w:noProof/>
          <w:lang w:val="en-US" w:eastAsia="zh-CN"/>
        </w:rPr>
        <w:t>Returning an Alternate CHF instance ID to the NF Service Consumer</w:t>
      </w:r>
      <w:r>
        <w:rPr>
          <w:noProof/>
        </w:rPr>
        <w:tab/>
      </w:r>
      <w:r>
        <w:rPr>
          <w:noProof/>
        </w:rPr>
        <w:fldChar w:fldCharType="begin" w:fldLock="1"/>
      </w:r>
      <w:r>
        <w:rPr>
          <w:noProof/>
        </w:rPr>
        <w:instrText xml:space="preserve"> PAGEREF _Toc177643423 \h </w:instrText>
      </w:r>
      <w:r>
        <w:rPr>
          <w:noProof/>
        </w:rPr>
      </w:r>
      <w:r>
        <w:rPr>
          <w:noProof/>
        </w:rPr>
        <w:fldChar w:fldCharType="separate"/>
      </w:r>
      <w:r>
        <w:rPr>
          <w:noProof/>
        </w:rPr>
        <w:t>111</w:t>
      </w:r>
      <w:r>
        <w:rPr>
          <w:noProof/>
        </w:rPr>
        <w:fldChar w:fldCharType="end"/>
      </w:r>
    </w:p>
    <w:p w14:paraId="6E38117C" w14:textId="7311BFC5"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6.10.4</w:t>
      </w:r>
      <w:r>
        <w:rPr>
          <w:rFonts w:asciiTheme="minorHAnsi" w:eastAsiaTheme="minorEastAsia" w:hAnsiTheme="minorHAnsi" w:cstheme="minorBidi"/>
          <w:noProof/>
          <w:kern w:val="2"/>
          <w:sz w:val="24"/>
          <w:szCs w:val="24"/>
          <w:lang w:eastAsia="en-GB"/>
          <w14:ligatures w14:val="standardContextual"/>
        </w:rPr>
        <w:tab/>
      </w:r>
      <w:r>
        <w:rPr>
          <w:noProof/>
        </w:rPr>
        <w:t>Authority and/or deployment-specific string in apiRoot of resource URI</w:t>
      </w:r>
      <w:r>
        <w:rPr>
          <w:noProof/>
        </w:rPr>
        <w:tab/>
      </w:r>
      <w:r>
        <w:rPr>
          <w:noProof/>
        </w:rPr>
        <w:fldChar w:fldCharType="begin" w:fldLock="1"/>
      </w:r>
      <w:r>
        <w:rPr>
          <w:noProof/>
        </w:rPr>
        <w:instrText xml:space="preserve"> PAGEREF _Toc177643424 \h </w:instrText>
      </w:r>
      <w:r>
        <w:rPr>
          <w:noProof/>
        </w:rPr>
      </w:r>
      <w:r>
        <w:rPr>
          <w:noProof/>
        </w:rPr>
        <w:fldChar w:fldCharType="separate"/>
      </w:r>
      <w:r>
        <w:rPr>
          <w:noProof/>
        </w:rPr>
        <w:t>111</w:t>
      </w:r>
      <w:r>
        <w:rPr>
          <w:noProof/>
        </w:rPr>
        <w:fldChar w:fldCharType="end"/>
      </w:r>
    </w:p>
    <w:p w14:paraId="7803BAAE" w14:textId="2BACCBE8"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6.10.5</w:t>
      </w:r>
      <w:r>
        <w:rPr>
          <w:rFonts w:asciiTheme="minorHAnsi" w:eastAsiaTheme="minorEastAsia" w:hAnsiTheme="minorHAnsi" w:cstheme="minorBidi"/>
          <w:noProof/>
          <w:kern w:val="2"/>
          <w:sz w:val="24"/>
          <w:szCs w:val="24"/>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_Toc177643425 \h </w:instrText>
      </w:r>
      <w:r>
        <w:rPr>
          <w:noProof/>
        </w:rPr>
      </w:r>
      <w:r>
        <w:rPr>
          <w:noProof/>
        </w:rPr>
        <w:fldChar w:fldCharType="separate"/>
      </w:r>
      <w:r>
        <w:rPr>
          <w:noProof/>
        </w:rPr>
        <w:t>112</w:t>
      </w:r>
      <w:r>
        <w:rPr>
          <w:noProof/>
        </w:rPr>
        <w:fldChar w:fldCharType="end"/>
      </w:r>
    </w:p>
    <w:p w14:paraId="421D9022" w14:textId="7CFCA23B"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_Toc177643426 \h </w:instrText>
      </w:r>
      <w:r>
        <w:rPr>
          <w:noProof/>
        </w:rPr>
      </w:r>
      <w:r>
        <w:rPr>
          <w:noProof/>
        </w:rPr>
        <w:fldChar w:fldCharType="separate"/>
      </w:r>
      <w:r>
        <w:rPr>
          <w:noProof/>
        </w:rPr>
        <w:t>112</w:t>
      </w:r>
      <w:r>
        <w:rPr>
          <w:noProof/>
        </w:rPr>
        <w:fldChar w:fldCharType="end"/>
      </w:r>
    </w:p>
    <w:p w14:paraId="032F49FD" w14:textId="0FD4C0B5"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_Toc177643427 \h </w:instrText>
      </w:r>
      <w:r>
        <w:rPr>
          <w:noProof/>
        </w:rPr>
      </w:r>
      <w:r>
        <w:rPr>
          <w:noProof/>
        </w:rPr>
        <w:fldChar w:fldCharType="separate"/>
      </w:r>
      <w:r>
        <w:rPr>
          <w:noProof/>
        </w:rPr>
        <w:t>113</w:t>
      </w:r>
      <w:r>
        <w:rPr>
          <w:noProof/>
        </w:rPr>
        <w:fldChar w:fldCharType="end"/>
      </w:r>
    </w:p>
    <w:p w14:paraId="48361606" w14:textId="61311139"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_Toc177643428 \h </w:instrText>
      </w:r>
      <w:r>
        <w:rPr>
          <w:noProof/>
        </w:rPr>
      </w:r>
      <w:r>
        <w:rPr>
          <w:noProof/>
        </w:rPr>
        <w:fldChar w:fldCharType="separate"/>
      </w:r>
      <w:r>
        <w:rPr>
          <w:noProof/>
        </w:rPr>
        <w:t>114</w:t>
      </w:r>
      <w:r>
        <w:rPr>
          <w:noProof/>
        </w:rPr>
        <w:fldChar w:fldCharType="end"/>
      </w:r>
    </w:p>
    <w:p w14:paraId="5DF7B6FA" w14:textId="3C2D1E58"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6.10.7</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_Toc177643429 \h </w:instrText>
      </w:r>
      <w:r>
        <w:rPr>
          <w:noProof/>
        </w:rPr>
      </w:r>
      <w:r>
        <w:rPr>
          <w:noProof/>
        </w:rPr>
        <w:fldChar w:fldCharType="separate"/>
      </w:r>
      <w:r>
        <w:rPr>
          <w:noProof/>
        </w:rPr>
        <w:t>114</w:t>
      </w:r>
      <w:r>
        <w:rPr>
          <w:noProof/>
        </w:rPr>
        <w:fldChar w:fldCharType="end"/>
      </w:r>
    </w:p>
    <w:p w14:paraId="03337AA7" w14:textId="4FC43515"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_Toc177643430 \h </w:instrText>
      </w:r>
      <w:r>
        <w:rPr>
          <w:noProof/>
        </w:rPr>
      </w:r>
      <w:r>
        <w:rPr>
          <w:noProof/>
        </w:rPr>
        <w:fldChar w:fldCharType="separate"/>
      </w:r>
      <w:r>
        <w:rPr>
          <w:noProof/>
        </w:rPr>
        <w:t>115</w:t>
      </w:r>
      <w:r>
        <w:rPr>
          <w:noProof/>
        </w:rPr>
        <w:fldChar w:fldCharType="end"/>
      </w:r>
    </w:p>
    <w:p w14:paraId="68F5065F" w14:textId="043DF07C"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_Toc177643431 \h </w:instrText>
      </w:r>
      <w:r>
        <w:rPr>
          <w:noProof/>
        </w:rPr>
      </w:r>
      <w:r>
        <w:rPr>
          <w:noProof/>
        </w:rPr>
        <w:fldChar w:fldCharType="separate"/>
      </w:r>
      <w:r>
        <w:rPr>
          <w:noProof/>
        </w:rPr>
        <w:t>115</w:t>
      </w:r>
      <w:r>
        <w:rPr>
          <w:noProof/>
        </w:rPr>
        <w:fldChar w:fldCharType="end"/>
      </w:r>
    </w:p>
    <w:p w14:paraId="1B026314" w14:textId="402EAA00"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6.10.8.2</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the originator of an HTTP error response</w:t>
      </w:r>
      <w:r>
        <w:rPr>
          <w:noProof/>
        </w:rPr>
        <w:tab/>
      </w:r>
      <w:r>
        <w:rPr>
          <w:noProof/>
        </w:rPr>
        <w:fldChar w:fldCharType="begin" w:fldLock="1"/>
      </w:r>
      <w:r>
        <w:rPr>
          <w:noProof/>
        </w:rPr>
        <w:instrText xml:space="preserve"> PAGEREF _Toc177643432 \h </w:instrText>
      </w:r>
      <w:r>
        <w:rPr>
          <w:noProof/>
        </w:rPr>
      </w:r>
      <w:r>
        <w:rPr>
          <w:noProof/>
        </w:rPr>
        <w:fldChar w:fldCharType="separate"/>
      </w:r>
      <w:r>
        <w:rPr>
          <w:noProof/>
        </w:rPr>
        <w:t>115</w:t>
      </w:r>
      <w:r>
        <w:rPr>
          <w:noProof/>
        </w:rPr>
        <w:fldChar w:fldCharType="end"/>
      </w:r>
    </w:p>
    <w:p w14:paraId="459FA459" w14:textId="5165BC29"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6.10.8.3</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_Toc177643433 \h </w:instrText>
      </w:r>
      <w:r>
        <w:rPr>
          <w:noProof/>
        </w:rPr>
      </w:r>
      <w:r>
        <w:rPr>
          <w:noProof/>
        </w:rPr>
        <w:fldChar w:fldCharType="separate"/>
      </w:r>
      <w:r>
        <w:rPr>
          <w:noProof/>
        </w:rPr>
        <w:t>116</w:t>
      </w:r>
      <w:r>
        <w:rPr>
          <w:noProof/>
        </w:rPr>
        <w:fldChar w:fldCharType="end"/>
      </w:r>
    </w:p>
    <w:p w14:paraId="1870B902" w14:textId="37FC6C28"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6.10.9</w:t>
      </w:r>
      <w:r>
        <w:rPr>
          <w:rFonts w:asciiTheme="minorHAnsi" w:eastAsiaTheme="minorEastAsia" w:hAnsiTheme="minorHAnsi" w:cstheme="minorBidi"/>
          <w:noProof/>
          <w:kern w:val="2"/>
          <w:sz w:val="24"/>
          <w:szCs w:val="24"/>
          <w:lang w:eastAsia="en-GB"/>
          <w14:ligatures w14:val="standardContextual"/>
        </w:rPr>
        <w:tab/>
      </w:r>
      <w:r>
        <w:rPr>
          <w:noProof/>
          <w:lang w:eastAsia="zh-CN"/>
        </w:rPr>
        <w:t>HTTP redirection</w:t>
      </w:r>
      <w:r>
        <w:rPr>
          <w:noProof/>
        </w:rPr>
        <w:tab/>
      </w:r>
      <w:r>
        <w:rPr>
          <w:noProof/>
        </w:rPr>
        <w:fldChar w:fldCharType="begin" w:fldLock="1"/>
      </w:r>
      <w:r>
        <w:rPr>
          <w:noProof/>
        </w:rPr>
        <w:instrText xml:space="preserve"> PAGEREF _Toc177643434 \h </w:instrText>
      </w:r>
      <w:r>
        <w:rPr>
          <w:noProof/>
        </w:rPr>
      </w:r>
      <w:r>
        <w:rPr>
          <w:noProof/>
        </w:rPr>
        <w:fldChar w:fldCharType="separate"/>
      </w:r>
      <w:r>
        <w:rPr>
          <w:noProof/>
        </w:rPr>
        <w:t>117</w:t>
      </w:r>
      <w:r>
        <w:rPr>
          <w:noProof/>
        </w:rPr>
        <w:fldChar w:fldCharType="end"/>
      </w:r>
    </w:p>
    <w:p w14:paraId="377650ED" w14:textId="44F3C116"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_Toc177643435 \h </w:instrText>
      </w:r>
      <w:r>
        <w:rPr>
          <w:noProof/>
        </w:rPr>
      </w:r>
      <w:r>
        <w:rPr>
          <w:noProof/>
        </w:rPr>
        <w:fldChar w:fldCharType="separate"/>
      </w:r>
      <w:r>
        <w:rPr>
          <w:noProof/>
        </w:rPr>
        <w:t>117</w:t>
      </w:r>
      <w:r>
        <w:rPr>
          <w:noProof/>
        </w:rPr>
        <w:fldChar w:fldCharType="end"/>
      </w:r>
    </w:p>
    <w:p w14:paraId="510B6DB6" w14:textId="56164F33"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6.10.10</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_Toc177643436 \h </w:instrText>
      </w:r>
      <w:r>
        <w:rPr>
          <w:noProof/>
        </w:rPr>
      </w:r>
      <w:r>
        <w:rPr>
          <w:noProof/>
        </w:rPr>
        <w:fldChar w:fldCharType="separate"/>
      </w:r>
      <w:r>
        <w:rPr>
          <w:noProof/>
        </w:rPr>
        <w:t>118</w:t>
      </w:r>
      <w:r>
        <w:rPr>
          <w:noProof/>
        </w:rPr>
        <w:fldChar w:fldCharType="end"/>
      </w:r>
    </w:p>
    <w:p w14:paraId="3E7CC23F" w14:textId="03B404CF"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_Toc177643437 \h </w:instrText>
      </w:r>
      <w:r>
        <w:rPr>
          <w:noProof/>
        </w:rPr>
      </w:r>
      <w:r>
        <w:rPr>
          <w:noProof/>
        </w:rPr>
        <w:fldChar w:fldCharType="separate"/>
      </w:r>
      <w:r>
        <w:rPr>
          <w:noProof/>
        </w:rPr>
        <w:t>118</w:t>
      </w:r>
      <w:r>
        <w:rPr>
          <w:noProof/>
        </w:rPr>
        <w:fldChar w:fldCharType="end"/>
      </w:r>
    </w:p>
    <w:p w14:paraId="5334D0A3" w14:textId="02DC322D"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Forwarding Depth Control</w:t>
      </w:r>
      <w:r>
        <w:rPr>
          <w:noProof/>
        </w:rPr>
        <w:tab/>
      </w:r>
      <w:r>
        <w:rPr>
          <w:noProof/>
        </w:rPr>
        <w:fldChar w:fldCharType="begin" w:fldLock="1"/>
      </w:r>
      <w:r>
        <w:rPr>
          <w:noProof/>
        </w:rPr>
        <w:instrText xml:space="preserve"> PAGEREF _Toc177643438 \h </w:instrText>
      </w:r>
      <w:r>
        <w:rPr>
          <w:noProof/>
        </w:rPr>
      </w:r>
      <w:r>
        <w:rPr>
          <w:noProof/>
        </w:rPr>
        <w:fldChar w:fldCharType="separate"/>
      </w:r>
      <w:r>
        <w:rPr>
          <w:noProof/>
        </w:rPr>
        <w:t>118</w:t>
      </w:r>
      <w:r>
        <w:rPr>
          <w:noProof/>
        </w:rPr>
        <w:fldChar w:fldCharType="end"/>
      </w:r>
    </w:p>
    <w:p w14:paraId="2C34F0AE" w14:textId="0955A8D6"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6.10.10.3</w:t>
      </w:r>
      <w:r>
        <w:rPr>
          <w:rFonts w:asciiTheme="minorHAnsi" w:eastAsiaTheme="minorEastAsia" w:hAnsiTheme="minorHAnsi" w:cstheme="minorBidi"/>
          <w:noProof/>
          <w:kern w:val="2"/>
          <w:sz w:val="24"/>
          <w:szCs w:val="24"/>
          <w:lang w:eastAsia="en-GB"/>
          <w14:ligatures w14:val="standardContextual"/>
        </w:rPr>
        <w:tab/>
      </w:r>
      <w:r>
        <w:rPr>
          <w:noProof/>
          <w:lang w:eastAsia="zh-CN"/>
        </w:rPr>
        <w:t>Loop Detection with Via header</w:t>
      </w:r>
      <w:r>
        <w:rPr>
          <w:noProof/>
        </w:rPr>
        <w:tab/>
      </w:r>
      <w:r>
        <w:rPr>
          <w:noProof/>
        </w:rPr>
        <w:fldChar w:fldCharType="begin" w:fldLock="1"/>
      </w:r>
      <w:r>
        <w:rPr>
          <w:noProof/>
        </w:rPr>
        <w:instrText xml:space="preserve"> PAGEREF _Toc177643439 \h </w:instrText>
      </w:r>
      <w:r>
        <w:rPr>
          <w:noProof/>
        </w:rPr>
      </w:r>
      <w:r>
        <w:rPr>
          <w:noProof/>
        </w:rPr>
        <w:fldChar w:fldCharType="separate"/>
      </w:r>
      <w:r>
        <w:rPr>
          <w:noProof/>
        </w:rPr>
        <w:t>118</w:t>
      </w:r>
      <w:r>
        <w:rPr>
          <w:noProof/>
        </w:rPr>
        <w:fldChar w:fldCharType="end"/>
      </w:r>
    </w:p>
    <w:p w14:paraId="06021988" w14:textId="76331869"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sidRPr="00526D08">
        <w:rPr>
          <w:noProof/>
          <w:lang w:val="en-US" w:eastAsia="zh-CN"/>
        </w:rPr>
        <w:t>6.10.11</w:t>
      </w:r>
      <w:r>
        <w:rPr>
          <w:rFonts w:asciiTheme="minorHAnsi" w:eastAsiaTheme="minorEastAsia" w:hAnsiTheme="minorHAnsi" w:cstheme="minorBidi"/>
          <w:noProof/>
          <w:kern w:val="2"/>
          <w:sz w:val="24"/>
          <w:szCs w:val="24"/>
          <w:lang w:eastAsia="en-GB"/>
          <w14:ligatures w14:val="standardContextual"/>
        </w:rPr>
        <w:tab/>
      </w:r>
      <w:r w:rsidRPr="00526D08">
        <w:rPr>
          <w:noProof/>
          <w:lang w:val="en-US" w:eastAsia="zh-CN"/>
        </w:rPr>
        <w:t>Authorization of NF service access</w:t>
      </w:r>
      <w:r>
        <w:rPr>
          <w:noProof/>
        </w:rPr>
        <w:tab/>
      </w:r>
      <w:r>
        <w:rPr>
          <w:noProof/>
        </w:rPr>
        <w:fldChar w:fldCharType="begin" w:fldLock="1"/>
      </w:r>
      <w:r>
        <w:rPr>
          <w:noProof/>
        </w:rPr>
        <w:instrText xml:space="preserve"> PAGEREF _Toc177643440 \h </w:instrText>
      </w:r>
      <w:r>
        <w:rPr>
          <w:noProof/>
        </w:rPr>
      </w:r>
      <w:r>
        <w:rPr>
          <w:noProof/>
        </w:rPr>
        <w:fldChar w:fldCharType="separate"/>
      </w:r>
      <w:r>
        <w:rPr>
          <w:noProof/>
        </w:rPr>
        <w:t>119</w:t>
      </w:r>
      <w:r>
        <w:rPr>
          <w:noProof/>
        </w:rPr>
        <w:fldChar w:fldCharType="end"/>
      </w:r>
    </w:p>
    <w:p w14:paraId="199A337A" w14:textId="62DC4B82"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sidRPr="00526D08">
        <w:rPr>
          <w:noProof/>
          <w:lang w:val="en-US"/>
        </w:rPr>
        <w:t>6.10.11.1</w:t>
      </w:r>
      <w:r>
        <w:rPr>
          <w:rFonts w:asciiTheme="minorHAnsi" w:eastAsiaTheme="minorEastAsia" w:hAnsiTheme="minorHAnsi" w:cstheme="minorBidi"/>
          <w:noProof/>
          <w:kern w:val="2"/>
          <w:sz w:val="24"/>
          <w:szCs w:val="24"/>
          <w:lang w:eastAsia="en-GB"/>
          <w14:ligatures w14:val="standardContextual"/>
        </w:rPr>
        <w:tab/>
      </w:r>
      <w:r w:rsidRPr="00526D08">
        <w:rPr>
          <w:noProof/>
          <w:lang w:val="en-US"/>
        </w:rPr>
        <w:t>General</w:t>
      </w:r>
      <w:r>
        <w:rPr>
          <w:noProof/>
        </w:rPr>
        <w:tab/>
      </w:r>
      <w:r>
        <w:rPr>
          <w:noProof/>
        </w:rPr>
        <w:fldChar w:fldCharType="begin" w:fldLock="1"/>
      </w:r>
      <w:r>
        <w:rPr>
          <w:noProof/>
        </w:rPr>
        <w:instrText xml:space="preserve"> PAGEREF _Toc177643441 \h </w:instrText>
      </w:r>
      <w:r>
        <w:rPr>
          <w:noProof/>
        </w:rPr>
      </w:r>
      <w:r>
        <w:rPr>
          <w:noProof/>
        </w:rPr>
        <w:fldChar w:fldCharType="separate"/>
      </w:r>
      <w:r>
        <w:rPr>
          <w:noProof/>
        </w:rPr>
        <w:t>119</w:t>
      </w:r>
      <w:r>
        <w:rPr>
          <w:noProof/>
        </w:rPr>
        <w:fldChar w:fldCharType="end"/>
      </w:r>
    </w:p>
    <w:p w14:paraId="4BB58438" w14:textId="6DC50504"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sidRPr="00526D08">
        <w:rPr>
          <w:noProof/>
          <w:lang w:val="en-US"/>
        </w:rPr>
        <w:t>6.10.11.2</w:t>
      </w:r>
      <w:r>
        <w:rPr>
          <w:rFonts w:asciiTheme="minorHAnsi" w:eastAsiaTheme="minorEastAsia" w:hAnsiTheme="minorHAnsi" w:cstheme="minorBidi"/>
          <w:noProof/>
          <w:kern w:val="2"/>
          <w:sz w:val="24"/>
          <w:szCs w:val="24"/>
          <w:lang w:eastAsia="en-GB"/>
          <w14:ligatures w14:val="standardContextual"/>
        </w:rPr>
        <w:tab/>
      </w:r>
      <w:r w:rsidRPr="00526D08">
        <w:rPr>
          <w:noProof/>
          <w:lang w:val="en-US"/>
        </w:rPr>
        <w:t>Authorization for indirect communication with delegated discovery</w:t>
      </w:r>
      <w:r>
        <w:rPr>
          <w:noProof/>
        </w:rPr>
        <w:tab/>
      </w:r>
      <w:r>
        <w:rPr>
          <w:noProof/>
        </w:rPr>
        <w:fldChar w:fldCharType="begin" w:fldLock="1"/>
      </w:r>
      <w:r>
        <w:rPr>
          <w:noProof/>
        </w:rPr>
        <w:instrText xml:space="preserve"> PAGEREF _Toc177643442 \h </w:instrText>
      </w:r>
      <w:r>
        <w:rPr>
          <w:noProof/>
        </w:rPr>
      </w:r>
      <w:r>
        <w:rPr>
          <w:noProof/>
        </w:rPr>
        <w:fldChar w:fldCharType="separate"/>
      </w:r>
      <w:r>
        <w:rPr>
          <w:noProof/>
        </w:rPr>
        <w:t>119</w:t>
      </w:r>
      <w:r>
        <w:rPr>
          <w:noProof/>
        </w:rPr>
        <w:fldChar w:fldCharType="end"/>
      </w:r>
    </w:p>
    <w:p w14:paraId="0D9E3B54" w14:textId="0F3EB065"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sidRPr="00526D08">
        <w:rPr>
          <w:noProof/>
          <w:lang w:val="en-US"/>
        </w:rPr>
        <w:t>6.10.11.2.1</w:t>
      </w:r>
      <w:r>
        <w:rPr>
          <w:rFonts w:asciiTheme="minorHAnsi" w:eastAsiaTheme="minorEastAsia" w:hAnsiTheme="minorHAnsi" w:cstheme="minorBidi"/>
          <w:noProof/>
          <w:kern w:val="2"/>
          <w:sz w:val="24"/>
          <w:szCs w:val="24"/>
          <w:lang w:eastAsia="en-GB"/>
          <w14:ligatures w14:val="standardContextual"/>
        </w:rPr>
        <w:tab/>
      </w:r>
      <w:r w:rsidRPr="00526D08">
        <w:rPr>
          <w:noProof/>
          <w:lang w:val="en-US"/>
        </w:rPr>
        <w:t>General</w:t>
      </w:r>
      <w:r>
        <w:rPr>
          <w:noProof/>
        </w:rPr>
        <w:tab/>
      </w:r>
      <w:r>
        <w:rPr>
          <w:noProof/>
        </w:rPr>
        <w:fldChar w:fldCharType="begin" w:fldLock="1"/>
      </w:r>
      <w:r>
        <w:rPr>
          <w:noProof/>
        </w:rPr>
        <w:instrText xml:space="preserve"> PAGEREF _Toc177643443 \h </w:instrText>
      </w:r>
      <w:r>
        <w:rPr>
          <w:noProof/>
        </w:rPr>
      </w:r>
      <w:r>
        <w:rPr>
          <w:noProof/>
        </w:rPr>
        <w:fldChar w:fldCharType="separate"/>
      </w:r>
      <w:r>
        <w:rPr>
          <w:noProof/>
        </w:rPr>
        <w:t>119</w:t>
      </w:r>
      <w:r>
        <w:rPr>
          <w:noProof/>
        </w:rPr>
        <w:fldChar w:fldCharType="end"/>
      </w:r>
    </w:p>
    <w:p w14:paraId="0A56B6F9" w14:textId="7D41D359"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sidRPr="00526D08">
        <w:rPr>
          <w:noProof/>
          <w:lang w:val="en-US"/>
        </w:rPr>
        <w:t>6.10.11.2.2</w:t>
      </w:r>
      <w:r>
        <w:rPr>
          <w:rFonts w:asciiTheme="minorHAnsi" w:eastAsiaTheme="minorEastAsia" w:hAnsiTheme="minorHAnsi" w:cstheme="minorBidi"/>
          <w:noProof/>
          <w:kern w:val="2"/>
          <w:sz w:val="24"/>
          <w:szCs w:val="24"/>
          <w:lang w:eastAsia="en-GB"/>
          <w14:ligatures w14:val="standardContextual"/>
        </w:rPr>
        <w:tab/>
      </w:r>
      <w:r w:rsidRPr="00526D08">
        <w:rPr>
          <w:noProof/>
          <w:lang w:val="en-US"/>
        </w:rPr>
        <w:t>Error handling when the SCP fails to obtain an access token</w:t>
      </w:r>
      <w:r>
        <w:rPr>
          <w:noProof/>
        </w:rPr>
        <w:tab/>
      </w:r>
      <w:r>
        <w:rPr>
          <w:noProof/>
        </w:rPr>
        <w:fldChar w:fldCharType="begin" w:fldLock="1"/>
      </w:r>
      <w:r>
        <w:rPr>
          <w:noProof/>
        </w:rPr>
        <w:instrText xml:space="preserve"> PAGEREF _Toc177643444 \h </w:instrText>
      </w:r>
      <w:r>
        <w:rPr>
          <w:noProof/>
        </w:rPr>
      </w:r>
      <w:r>
        <w:rPr>
          <w:noProof/>
        </w:rPr>
        <w:fldChar w:fldCharType="separate"/>
      </w:r>
      <w:r>
        <w:rPr>
          <w:noProof/>
        </w:rPr>
        <w:t>120</w:t>
      </w:r>
      <w:r>
        <w:rPr>
          <w:noProof/>
        </w:rPr>
        <w:fldChar w:fldCharType="end"/>
      </w:r>
    </w:p>
    <w:p w14:paraId="3BB61D70" w14:textId="2232DBBD"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sidRPr="00526D08">
        <w:rPr>
          <w:noProof/>
          <w:lang w:val="en-US"/>
        </w:rPr>
        <w:t>6.10.11.2.2A</w:t>
      </w:r>
      <w:r>
        <w:rPr>
          <w:rFonts w:asciiTheme="minorHAnsi" w:eastAsiaTheme="minorEastAsia" w:hAnsiTheme="minorHAnsi" w:cstheme="minorBidi"/>
          <w:noProof/>
          <w:kern w:val="2"/>
          <w:sz w:val="24"/>
          <w:szCs w:val="24"/>
          <w:lang w:eastAsia="en-GB"/>
          <w14:ligatures w14:val="standardContextual"/>
        </w:rPr>
        <w:tab/>
      </w:r>
      <w:r w:rsidRPr="00526D08">
        <w:rPr>
          <w:noProof/>
          <w:lang w:val="en-US"/>
        </w:rPr>
        <w:t>Error handling when the SCP obtains an access token without all the scopes</w:t>
      </w:r>
      <w:r>
        <w:rPr>
          <w:noProof/>
          <w:lang w:eastAsia="zh-CN"/>
        </w:rPr>
        <w:t xml:space="preserve"> </w:t>
      </w:r>
      <w:r>
        <w:rPr>
          <w:noProof/>
        </w:rPr>
        <w:t>required for access authorization of the incoming service request</w:t>
      </w:r>
      <w:r>
        <w:rPr>
          <w:noProof/>
        </w:rPr>
        <w:tab/>
      </w:r>
      <w:r>
        <w:rPr>
          <w:noProof/>
        </w:rPr>
        <w:fldChar w:fldCharType="begin" w:fldLock="1"/>
      </w:r>
      <w:r>
        <w:rPr>
          <w:noProof/>
        </w:rPr>
        <w:instrText xml:space="preserve"> PAGEREF _Toc177643445 \h </w:instrText>
      </w:r>
      <w:r>
        <w:rPr>
          <w:noProof/>
        </w:rPr>
      </w:r>
      <w:r>
        <w:rPr>
          <w:noProof/>
        </w:rPr>
        <w:fldChar w:fldCharType="separate"/>
      </w:r>
      <w:r>
        <w:rPr>
          <w:noProof/>
        </w:rPr>
        <w:t>121</w:t>
      </w:r>
      <w:r>
        <w:rPr>
          <w:noProof/>
        </w:rPr>
        <w:fldChar w:fldCharType="end"/>
      </w:r>
    </w:p>
    <w:p w14:paraId="54942741" w14:textId="2C3AD715" w:rsidR="009A52F9" w:rsidRDefault="009A52F9">
      <w:pPr>
        <w:pStyle w:val="TOC5"/>
        <w:rPr>
          <w:rFonts w:asciiTheme="minorHAnsi" w:eastAsiaTheme="minorEastAsia" w:hAnsiTheme="minorHAnsi" w:cstheme="minorBidi"/>
          <w:noProof/>
          <w:kern w:val="2"/>
          <w:sz w:val="24"/>
          <w:szCs w:val="24"/>
          <w:lang w:eastAsia="en-GB"/>
          <w14:ligatures w14:val="standardContextual"/>
        </w:rPr>
      </w:pPr>
      <w:r w:rsidRPr="00526D08">
        <w:rPr>
          <w:noProof/>
          <w:lang w:val="en-US"/>
        </w:rPr>
        <w:t>6.10.11.2.3</w:t>
      </w:r>
      <w:r>
        <w:rPr>
          <w:rFonts w:asciiTheme="minorHAnsi" w:eastAsiaTheme="minorEastAsia" w:hAnsiTheme="minorHAnsi" w:cstheme="minorBidi"/>
          <w:noProof/>
          <w:kern w:val="2"/>
          <w:sz w:val="24"/>
          <w:szCs w:val="24"/>
          <w:lang w:eastAsia="en-GB"/>
          <w14:ligatures w14:val="standardContextual"/>
        </w:rPr>
        <w:tab/>
      </w:r>
      <w:r w:rsidRPr="00526D08">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_Toc177643446 \h </w:instrText>
      </w:r>
      <w:r>
        <w:rPr>
          <w:noProof/>
        </w:rPr>
      </w:r>
      <w:r>
        <w:rPr>
          <w:noProof/>
        </w:rPr>
        <w:fldChar w:fldCharType="separate"/>
      </w:r>
      <w:r>
        <w:rPr>
          <w:noProof/>
        </w:rPr>
        <w:t>121</w:t>
      </w:r>
      <w:r>
        <w:rPr>
          <w:noProof/>
        </w:rPr>
        <w:fldChar w:fldCharType="end"/>
      </w:r>
    </w:p>
    <w:p w14:paraId="52B2D316" w14:textId="50A705A0"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sidRPr="00526D08">
        <w:rPr>
          <w:noProof/>
          <w:lang w:val="en-US"/>
        </w:rPr>
        <w:t>6.10.11.3</w:t>
      </w:r>
      <w:r>
        <w:rPr>
          <w:rFonts w:asciiTheme="minorHAnsi" w:eastAsiaTheme="minorEastAsia" w:hAnsiTheme="minorHAnsi" w:cstheme="minorBidi"/>
          <w:noProof/>
          <w:kern w:val="2"/>
          <w:sz w:val="24"/>
          <w:szCs w:val="24"/>
          <w:lang w:eastAsia="en-GB"/>
          <w14:ligatures w14:val="standardContextual"/>
        </w:rPr>
        <w:tab/>
      </w:r>
      <w:r w:rsidRPr="00526D08">
        <w:rPr>
          <w:noProof/>
          <w:lang w:val="en-US"/>
        </w:rPr>
        <w:t>Authorization for indirect communication without delegated discovery</w:t>
      </w:r>
      <w:r>
        <w:rPr>
          <w:noProof/>
        </w:rPr>
        <w:tab/>
      </w:r>
      <w:r>
        <w:rPr>
          <w:noProof/>
        </w:rPr>
        <w:fldChar w:fldCharType="begin" w:fldLock="1"/>
      </w:r>
      <w:r>
        <w:rPr>
          <w:noProof/>
        </w:rPr>
        <w:instrText xml:space="preserve"> PAGEREF _Toc177643447 \h </w:instrText>
      </w:r>
      <w:r>
        <w:rPr>
          <w:noProof/>
        </w:rPr>
      </w:r>
      <w:r>
        <w:rPr>
          <w:noProof/>
        </w:rPr>
        <w:fldChar w:fldCharType="separate"/>
      </w:r>
      <w:r>
        <w:rPr>
          <w:noProof/>
        </w:rPr>
        <w:t>121</w:t>
      </w:r>
      <w:r>
        <w:rPr>
          <w:noProof/>
        </w:rPr>
        <w:fldChar w:fldCharType="end"/>
      </w:r>
    </w:p>
    <w:p w14:paraId="3158D11A" w14:textId="1662EB7F" w:rsidR="009A52F9" w:rsidRDefault="009A52F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late arriving requests</w:t>
      </w:r>
      <w:r>
        <w:rPr>
          <w:noProof/>
        </w:rPr>
        <w:tab/>
      </w:r>
      <w:r>
        <w:rPr>
          <w:noProof/>
        </w:rPr>
        <w:fldChar w:fldCharType="begin" w:fldLock="1"/>
      </w:r>
      <w:r>
        <w:rPr>
          <w:noProof/>
        </w:rPr>
        <w:instrText xml:space="preserve"> PAGEREF _Toc177643448 \h </w:instrText>
      </w:r>
      <w:r>
        <w:rPr>
          <w:noProof/>
        </w:rPr>
      </w:r>
      <w:r>
        <w:rPr>
          <w:noProof/>
        </w:rPr>
        <w:fldChar w:fldCharType="separate"/>
      </w:r>
      <w:r>
        <w:rPr>
          <w:noProof/>
        </w:rPr>
        <w:t>122</w:t>
      </w:r>
      <w:r>
        <w:rPr>
          <w:noProof/>
        </w:rPr>
        <w:fldChar w:fldCharType="end"/>
      </w:r>
    </w:p>
    <w:p w14:paraId="375AB1AE" w14:textId="4B997A9D"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_Toc177643449 \h </w:instrText>
      </w:r>
      <w:r>
        <w:rPr>
          <w:noProof/>
        </w:rPr>
      </w:r>
      <w:r>
        <w:rPr>
          <w:noProof/>
        </w:rPr>
        <w:fldChar w:fldCharType="separate"/>
      </w:r>
      <w:r>
        <w:rPr>
          <w:noProof/>
        </w:rPr>
        <w:t>122</w:t>
      </w:r>
      <w:r>
        <w:rPr>
          <w:noProof/>
        </w:rPr>
        <w:fldChar w:fldCharType="end"/>
      </w:r>
    </w:p>
    <w:p w14:paraId="2D5F34E2" w14:textId="40DE8E7B"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6.11.2</w:t>
      </w:r>
      <w:r>
        <w:rPr>
          <w:rFonts w:asciiTheme="minorHAnsi" w:eastAsiaTheme="minorEastAsia" w:hAnsiTheme="minorHAnsi" w:cstheme="minorBidi"/>
          <w:noProof/>
          <w:kern w:val="2"/>
          <w:sz w:val="24"/>
          <w:szCs w:val="24"/>
          <w:lang w:eastAsia="en-GB"/>
          <w14:ligatures w14:val="standardContextual"/>
        </w:rPr>
        <w:tab/>
      </w:r>
      <w:r>
        <w:rPr>
          <w:noProof/>
        </w:rPr>
        <w:t>Detection and handling of requests which have timed out at the HTTP client</w:t>
      </w:r>
      <w:r>
        <w:rPr>
          <w:noProof/>
        </w:rPr>
        <w:tab/>
      </w:r>
      <w:r>
        <w:rPr>
          <w:noProof/>
        </w:rPr>
        <w:fldChar w:fldCharType="begin" w:fldLock="1"/>
      </w:r>
      <w:r>
        <w:rPr>
          <w:noProof/>
        </w:rPr>
        <w:instrText xml:space="preserve"> PAGEREF _Toc177643450 \h </w:instrText>
      </w:r>
      <w:r>
        <w:rPr>
          <w:noProof/>
        </w:rPr>
      </w:r>
      <w:r>
        <w:rPr>
          <w:noProof/>
        </w:rPr>
        <w:fldChar w:fldCharType="separate"/>
      </w:r>
      <w:r>
        <w:rPr>
          <w:noProof/>
        </w:rPr>
        <w:t>122</w:t>
      </w:r>
      <w:r>
        <w:rPr>
          <w:noProof/>
        </w:rPr>
        <w:fldChar w:fldCharType="end"/>
      </w:r>
    </w:p>
    <w:p w14:paraId="387C7F52" w14:textId="38FDCBB5"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_Toc177643451 \h </w:instrText>
      </w:r>
      <w:r>
        <w:rPr>
          <w:noProof/>
        </w:rPr>
      </w:r>
      <w:r>
        <w:rPr>
          <w:noProof/>
        </w:rPr>
        <w:fldChar w:fldCharType="separate"/>
      </w:r>
      <w:r>
        <w:rPr>
          <w:noProof/>
        </w:rPr>
        <w:t>122</w:t>
      </w:r>
      <w:r>
        <w:rPr>
          <w:noProof/>
        </w:rPr>
        <w:fldChar w:fldCharType="end"/>
      </w:r>
    </w:p>
    <w:p w14:paraId="1B2D2FA1" w14:textId="4F9D5F5E"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Principles</w:t>
      </w:r>
      <w:r>
        <w:rPr>
          <w:noProof/>
        </w:rPr>
        <w:tab/>
      </w:r>
      <w:r>
        <w:rPr>
          <w:noProof/>
        </w:rPr>
        <w:fldChar w:fldCharType="begin" w:fldLock="1"/>
      </w:r>
      <w:r>
        <w:rPr>
          <w:noProof/>
        </w:rPr>
        <w:instrText xml:space="preserve"> PAGEREF _Toc177643452 \h </w:instrText>
      </w:r>
      <w:r>
        <w:rPr>
          <w:noProof/>
        </w:rPr>
      </w:r>
      <w:r>
        <w:rPr>
          <w:noProof/>
        </w:rPr>
        <w:fldChar w:fldCharType="separate"/>
      </w:r>
      <w:r>
        <w:rPr>
          <w:noProof/>
        </w:rPr>
        <w:t>122</w:t>
      </w:r>
      <w:r>
        <w:rPr>
          <w:noProof/>
        </w:rPr>
        <w:fldChar w:fldCharType="end"/>
      </w:r>
    </w:p>
    <w:p w14:paraId="2F88E7DD" w14:textId="4F1D8295" w:rsidR="009A52F9" w:rsidRDefault="009A52F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_Toc177643453 \h </w:instrText>
      </w:r>
      <w:r>
        <w:rPr>
          <w:noProof/>
        </w:rPr>
      </w:r>
      <w:r>
        <w:rPr>
          <w:noProof/>
        </w:rPr>
        <w:fldChar w:fldCharType="separate"/>
      </w:r>
      <w:r>
        <w:rPr>
          <w:noProof/>
        </w:rPr>
        <w:t>122</w:t>
      </w:r>
      <w:r>
        <w:rPr>
          <w:noProof/>
        </w:rPr>
        <w:fldChar w:fldCharType="end"/>
      </w:r>
    </w:p>
    <w:p w14:paraId="3233E1DA" w14:textId="456F9DDC"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_Toc177643454 \h </w:instrText>
      </w:r>
      <w:r>
        <w:rPr>
          <w:noProof/>
        </w:rPr>
      </w:r>
      <w:r>
        <w:rPr>
          <w:noProof/>
        </w:rPr>
        <w:fldChar w:fldCharType="separate"/>
      </w:r>
      <w:r>
        <w:rPr>
          <w:noProof/>
        </w:rPr>
        <w:t>122</w:t>
      </w:r>
      <w:r>
        <w:rPr>
          <w:noProof/>
        </w:rPr>
        <w:fldChar w:fldCharType="end"/>
      </w:r>
    </w:p>
    <w:p w14:paraId="0B6C3680" w14:textId="58BDDE42"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response</w:t>
      </w:r>
      <w:r>
        <w:rPr>
          <w:noProof/>
        </w:rPr>
        <w:tab/>
      </w:r>
      <w:r>
        <w:rPr>
          <w:noProof/>
        </w:rPr>
        <w:fldChar w:fldCharType="begin" w:fldLock="1"/>
      </w:r>
      <w:r>
        <w:rPr>
          <w:noProof/>
        </w:rPr>
        <w:instrText xml:space="preserve"> PAGEREF _Toc177643455 \h </w:instrText>
      </w:r>
      <w:r>
        <w:rPr>
          <w:noProof/>
        </w:rPr>
      </w:r>
      <w:r>
        <w:rPr>
          <w:noProof/>
        </w:rPr>
        <w:fldChar w:fldCharType="separate"/>
      </w:r>
      <w:r>
        <w:rPr>
          <w:noProof/>
        </w:rPr>
        <w:t>125</w:t>
      </w:r>
      <w:r>
        <w:rPr>
          <w:noProof/>
        </w:rPr>
        <w:fldChar w:fldCharType="end"/>
      </w:r>
    </w:p>
    <w:p w14:paraId="517378DB" w14:textId="4ED6D857"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6.12.3</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request</w:t>
      </w:r>
      <w:r>
        <w:rPr>
          <w:noProof/>
        </w:rPr>
        <w:tab/>
      </w:r>
      <w:r>
        <w:rPr>
          <w:noProof/>
        </w:rPr>
        <w:fldChar w:fldCharType="begin" w:fldLock="1"/>
      </w:r>
      <w:r>
        <w:rPr>
          <w:noProof/>
        </w:rPr>
        <w:instrText xml:space="preserve"> PAGEREF _Toc177643456 \h </w:instrText>
      </w:r>
      <w:r>
        <w:rPr>
          <w:noProof/>
        </w:rPr>
      </w:r>
      <w:r>
        <w:rPr>
          <w:noProof/>
        </w:rPr>
        <w:fldChar w:fldCharType="separate"/>
      </w:r>
      <w:r>
        <w:rPr>
          <w:noProof/>
        </w:rPr>
        <w:t>125</w:t>
      </w:r>
      <w:r>
        <w:rPr>
          <w:noProof/>
        </w:rPr>
        <w:fldChar w:fldCharType="end"/>
      </w:r>
    </w:p>
    <w:p w14:paraId="55F057C7" w14:textId="0977F321"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6.12.4</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explicit or implicit subscription requests</w:t>
      </w:r>
      <w:r>
        <w:rPr>
          <w:noProof/>
        </w:rPr>
        <w:tab/>
      </w:r>
      <w:r>
        <w:rPr>
          <w:noProof/>
        </w:rPr>
        <w:fldChar w:fldCharType="begin" w:fldLock="1"/>
      </w:r>
      <w:r>
        <w:rPr>
          <w:noProof/>
        </w:rPr>
        <w:instrText xml:space="preserve"> PAGEREF _Toc177643457 \h </w:instrText>
      </w:r>
      <w:r>
        <w:rPr>
          <w:noProof/>
        </w:rPr>
      </w:r>
      <w:r>
        <w:rPr>
          <w:noProof/>
        </w:rPr>
        <w:fldChar w:fldCharType="separate"/>
      </w:r>
      <w:r>
        <w:rPr>
          <w:noProof/>
        </w:rPr>
        <w:t>126</w:t>
      </w:r>
      <w:r>
        <w:rPr>
          <w:noProof/>
        </w:rPr>
        <w:fldChar w:fldCharType="end"/>
      </w:r>
    </w:p>
    <w:p w14:paraId="00644E8E" w14:textId="30131CE8"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6.12.5</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service requests creating a callback resource</w:t>
      </w:r>
      <w:r>
        <w:rPr>
          <w:noProof/>
        </w:rPr>
        <w:tab/>
      </w:r>
      <w:r>
        <w:rPr>
          <w:noProof/>
        </w:rPr>
        <w:fldChar w:fldCharType="begin" w:fldLock="1"/>
      </w:r>
      <w:r>
        <w:rPr>
          <w:noProof/>
        </w:rPr>
        <w:instrText xml:space="preserve"> PAGEREF _Toc177643458 \h </w:instrText>
      </w:r>
      <w:r>
        <w:rPr>
          <w:noProof/>
        </w:rPr>
      </w:r>
      <w:r>
        <w:rPr>
          <w:noProof/>
        </w:rPr>
        <w:fldChar w:fldCharType="separate"/>
      </w:r>
      <w:r>
        <w:rPr>
          <w:noProof/>
        </w:rPr>
        <w:t>128</w:t>
      </w:r>
      <w:r>
        <w:rPr>
          <w:noProof/>
        </w:rPr>
        <w:fldChar w:fldCharType="end"/>
      </w:r>
    </w:p>
    <w:p w14:paraId="23264839" w14:textId="1D297724" w:rsidR="009A52F9" w:rsidRDefault="009A52F9">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SBI messages correlation for network troubleshooting</w:t>
      </w:r>
      <w:r>
        <w:rPr>
          <w:noProof/>
        </w:rPr>
        <w:tab/>
      </w:r>
      <w:r>
        <w:rPr>
          <w:noProof/>
        </w:rPr>
        <w:fldChar w:fldCharType="begin" w:fldLock="1"/>
      </w:r>
      <w:r>
        <w:rPr>
          <w:noProof/>
        </w:rPr>
        <w:instrText xml:space="preserve"> PAGEREF _Toc177643459 \h </w:instrText>
      </w:r>
      <w:r>
        <w:rPr>
          <w:noProof/>
        </w:rPr>
      </w:r>
      <w:r>
        <w:rPr>
          <w:noProof/>
        </w:rPr>
        <w:fldChar w:fldCharType="separate"/>
      </w:r>
      <w:r>
        <w:rPr>
          <w:noProof/>
        </w:rPr>
        <w:t>128</w:t>
      </w:r>
      <w:r>
        <w:rPr>
          <w:noProof/>
        </w:rPr>
        <w:fldChar w:fldCharType="end"/>
      </w:r>
    </w:p>
    <w:p w14:paraId="0EAD73C0" w14:textId="166788F1"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sidRPr="00526D08">
        <w:rPr>
          <w:rFonts w:eastAsia="DengXian"/>
          <w:noProof/>
          <w:lang w:eastAsia="zh-CN"/>
        </w:rPr>
        <w:t>6.13.1</w:t>
      </w:r>
      <w:r>
        <w:rPr>
          <w:rFonts w:asciiTheme="minorHAnsi" w:eastAsiaTheme="minorEastAsia" w:hAnsiTheme="minorHAnsi" w:cstheme="minorBidi"/>
          <w:noProof/>
          <w:kern w:val="2"/>
          <w:sz w:val="24"/>
          <w:szCs w:val="24"/>
          <w:lang w:eastAsia="en-GB"/>
          <w14:ligatures w14:val="standardContextual"/>
        </w:rPr>
        <w:tab/>
      </w:r>
      <w:r w:rsidRPr="00526D08">
        <w:rPr>
          <w:rFonts w:eastAsia="DengXian"/>
          <w:noProof/>
          <w:lang w:eastAsia="zh-CN"/>
        </w:rPr>
        <w:t>General</w:t>
      </w:r>
      <w:r>
        <w:rPr>
          <w:noProof/>
        </w:rPr>
        <w:tab/>
      </w:r>
      <w:r>
        <w:rPr>
          <w:noProof/>
        </w:rPr>
        <w:fldChar w:fldCharType="begin" w:fldLock="1"/>
      </w:r>
      <w:r>
        <w:rPr>
          <w:noProof/>
        </w:rPr>
        <w:instrText xml:space="preserve"> PAGEREF _Toc177643460 \h </w:instrText>
      </w:r>
      <w:r>
        <w:rPr>
          <w:noProof/>
        </w:rPr>
      </w:r>
      <w:r>
        <w:rPr>
          <w:noProof/>
        </w:rPr>
        <w:fldChar w:fldCharType="separate"/>
      </w:r>
      <w:r>
        <w:rPr>
          <w:noProof/>
        </w:rPr>
        <w:t>128</w:t>
      </w:r>
      <w:r>
        <w:rPr>
          <w:noProof/>
        </w:rPr>
        <w:fldChar w:fldCharType="end"/>
      </w:r>
    </w:p>
    <w:p w14:paraId="2F3E41BA" w14:textId="4887F508"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sidRPr="00526D08">
        <w:rPr>
          <w:rFonts w:eastAsia="DengXian"/>
          <w:noProof/>
          <w:lang w:eastAsia="zh-CN"/>
        </w:rPr>
        <w:t>6.13.2</w:t>
      </w:r>
      <w:r>
        <w:rPr>
          <w:rFonts w:asciiTheme="minorHAnsi" w:eastAsiaTheme="minorEastAsia" w:hAnsiTheme="minorHAnsi" w:cstheme="minorBidi"/>
          <w:noProof/>
          <w:kern w:val="2"/>
          <w:sz w:val="24"/>
          <w:szCs w:val="24"/>
          <w:lang w:eastAsia="en-GB"/>
          <w14:ligatures w14:val="standardContextual"/>
        </w:rPr>
        <w:tab/>
      </w:r>
      <w:r w:rsidRPr="00526D08">
        <w:rPr>
          <w:rFonts w:eastAsia="DengXian"/>
          <w:noProof/>
          <w:lang w:eastAsia="zh-CN"/>
        </w:rPr>
        <w:t>SBI messages correlation using UE identifier</w:t>
      </w:r>
      <w:r>
        <w:rPr>
          <w:noProof/>
        </w:rPr>
        <w:tab/>
      </w:r>
      <w:r>
        <w:rPr>
          <w:noProof/>
        </w:rPr>
        <w:fldChar w:fldCharType="begin" w:fldLock="1"/>
      </w:r>
      <w:r>
        <w:rPr>
          <w:noProof/>
        </w:rPr>
        <w:instrText xml:space="preserve"> PAGEREF _Toc177643461 \h </w:instrText>
      </w:r>
      <w:r>
        <w:rPr>
          <w:noProof/>
        </w:rPr>
      </w:r>
      <w:r>
        <w:rPr>
          <w:noProof/>
        </w:rPr>
        <w:fldChar w:fldCharType="separate"/>
      </w:r>
      <w:r>
        <w:rPr>
          <w:noProof/>
        </w:rPr>
        <w:t>128</w:t>
      </w:r>
      <w:r>
        <w:rPr>
          <w:noProof/>
        </w:rPr>
        <w:fldChar w:fldCharType="end"/>
      </w:r>
    </w:p>
    <w:p w14:paraId="026C4029" w14:textId="3428C712"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sidRPr="00526D08">
        <w:rPr>
          <w:rFonts w:eastAsia="DengXian"/>
          <w:noProof/>
          <w:lang w:eastAsia="zh-CN"/>
        </w:rPr>
        <w:t>6.13.2.1</w:t>
      </w:r>
      <w:r>
        <w:rPr>
          <w:rFonts w:asciiTheme="minorHAnsi" w:eastAsiaTheme="minorEastAsia" w:hAnsiTheme="minorHAnsi" w:cstheme="minorBidi"/>
          <w:noProof/>
          <w:kern w:val="2"/>
          <w:sz w:val="24"/>
          <w:szCs w:val="24"/>
          <w:lang w:eastAsia="en-GB"/>
          <w14:ligatures w14:val="standardContextual"/>
        </w:rPr>
        <w:tab/>
      </w:r>
      <w:r w:rsidRPr="00526D08">
        <w:rPr>
          <w:rFonts w:eastAsia="DengXian"/>
          <w:noProof/>
          <w:lang w:eastAsia="zh-CN"/>
        </w:rPr>
        <w:t>General</w:t>
      </w:r>
      <w:r>
        <w:rPr>
          <w:noProof/>
        </w:rPr>
        <w:tab/>
      </w:r>
      <w:r>
        <w:rPr>
          <w:noProof/>
        </w:rPr>
        <w:fldChar w:fldCharType="begin" w:fldLock="1"/>
      </w:r>
      <w:r>
        <w:rPr>
          <w:noProof/>
        </w:rPr>
        <w:instrText xml:space="preserve"> PAGEREF _Toc177643462 \h </w:instrText>
      </w:r>
      <w:r>
        <w:rPr>
          <w:noProof/>
        </w:rPr>
      </w:r>
      <w:r>
        <w:rPr>
          <w:noProof/>
        </w:rPr>
        <w:fldChar w:fldCharType="separate"/>
      </w:r>
      <w:r>
        <w:rPr>
          <w:noProof/>
        </w:rPr>
        <w:t>128</w:t>
      </w:r>
      <w:r>
        <w:rPr>
          <w:noProof/>
        </w:rPr>
        <w:fldChar w:fldCharType="end"/>
      </w:r>
    </w:p>
    <w:p w14:paraId="0DE6123B" w14:textId="1A1E0D2A"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sidRPr="00526D08">
        <w:rPr>
          <w:rFonts w:eastAsia="DengXian"/>
          <w:noProof/>
          <w:lang w:eastAsia="zh-CN"/>
        </w:rPr>
        <w:t>6.13.2.2</w:t>
      </w:r>
      <w:r>
        <w:rPr>
          <w:rFonts w:asciiTheme="minorHAnsi" w:eastAsiaTheme="minorEastAsia" w:hAnsiTheme="minorHAnsi" w:cstheme="minorBidi"/>
          <w:noProof/>
          <w:kern w:val="2"/>
          <w:sz w:val="24"/>
          <w:szCs w:val="24"/>
          <w:lang w:eastAsia="en-GB"/>
          <w14:ligatures w14:val="standardContextual"/>
        </w:rPr>
        <w:tab/>
      </w:r>
      <w:r w:rsidRPr="00526D08">
        <w:rPr>
          <w:rFonts w:eastAsia="DengXian"/>
          <w:noProof/>
          <w:lang w:eastAsia="zh-CN"/>
        </w:rPr>
        <w:t>Principles</w:t>
      </w:r>
      <w:r>
        <w:rPr>
          <w:noProof/>
        </w:rPr>
        <w:tab/>
      </w:r>
      <w:r>
        <w:rPr>
          <w:noProof/>
        </w:rPr>
        <w:fldChar w:fldCharType="begin" w:fldLock="1"/>
      </w:r>
      <w:r>
        <w:rPr>
          <w:noProof/>
        </w:rPr>
        <w:instrText xml:space="preserve"> PAGEREF _Toc177643463 \h </w:instrText>
      </w:r>
      <w:r>
        <w:rPr>
          <w:noProof/>
        </w:rPr>
      </w:r>
      <w:r>
        <w:rPr>
          <w:noProof/>
        </w:rPr>
        <w:fldChar w:fldCharType="separate"/>
      </w:r>
      <w:r>
        <w:rPr>
          <w:noProof/>
        </w:rPr>
        <w:t>129</w:t>
      </w:r>
      <w:r>
        <w:rPr>
          <w:noProof/>
        </w:rPr>
        <w:fldChar w:fldCharType="end"/>
      </w:r>
    </w:p>
    <w:p w14:paraId="4E5610CA" w14:textId="5A346711"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sidRPr="00526D08">
        <w:rPr>
          <w:rFonts w:eastAsia="DengXian"/>
          <w:noProof/>
          <w:lang w:eastAsia="zh-CN"/>
        </w:rPr>
        <w:t>6.13.3</w:t>
      </w:r>
      <w:r>
        <w:rPr>
          <w:rFonts w:asciiTheme="minorHAnsi" w:eastAsiaTheme="minorEastAsia" w:hAnsiTheme="minorHAnsi" w:cstheme="minorBidi"/>
          <w:noProof/>
          <w:kern w:val="2"/>
          <w:sz w:val="24"/>
          <w:szCs w:val="24"/>
          <w:lang w:eastAsia="en-GB"/>
          <w14:ligatures w14:val="standardContextual"/>
        </w:rPr>
        <w:tab/>
      </w:r>
      <w:r w:rsidRPr="00526D08">
        <w:rPr>
          <w:rFonts w:eastAsia="DengXian"/>
          <w:noProof/>
          <w:lang w:eastAsia="zh-CN"/>
        </w:rPr>
        <w:t>SBI messages correlation using NF Peer Information</w:t>
      </w:r>
      <w:r>
        <w:rPr>
          <w:noProof/>
        </w:rPr>
        <w:tab/>
      </w:r>
      <w:r>
        <w:rPr>
          <w:noProof/>
        </w:rPr>
        <w:fldChar w:fldCharType="begin" w:fldLock="1"/>
      </w:r>
      <w:r>
        <w:rPr>
          <w:noProof/>
        </w:rPr>
        <w:instrText xml:space="preserve"> PAGEREF _Toc177643464 \h </w:instrText>
      </w:r>
      <w:r>
        <w:rPr>
          <w:noProof/>
        </w:rPr>
      </w:r>
      <w:r>
        <w:rPr>
          <w:noProof/>
        </w:rPr>
        <w:fldChar w:fldCharType="separate"/>
      </w:r>
      <w:r>
        <w:rPr>
          <w:noProof/>
        </w:rPr>
        <w:t>129</w:t>
      </w:r>
      <w:r>
        <w:rPr>
          <w:noProof/>
        </w:rPr>
        <w:fldChar w:fldCharType="end"/>
      </w:r>
    </w:p>
    <w:p w14:paraId="56CEFE6E" w14:textId="732EB1DE"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sidRPr="00526D08">
        <w:rPr>
          <w:rFonts w:eastAsia="DengXian"/>
          <w:noProof/>
          <w:lang w:eastAsia="zh-CN"/>
        </w:rPr>
        <w:lastRenderedPageBreak/>
        <w:t>6.13.3.1</w:t>
      </w:r>
      <w:r>
        <w:rPr>
          <w:rFonts w:asciiTheme="minorHAnsi" w:eastAsiaTheme="minorEastAsia" w:hAnsiTheme="minorHAnsi" w:cstheme="minorBidi"/>
          <w:noProof/>
          <w:kern w:val="2"/>
          <w:sz w:val="24"/>
          <w:szCs w:val="24"/>
          <w:lang w:eastAsia="en-GB"/>
          <w14:ligatures w14:val="standardContextual"/>
        </w:rPr>
        <w:tab/>
      </w:r>
      <w:r w:rsidRPr="00526D08">
        <w:rPr>
          <w:rFonts w:eastAsia="DengXian"/>
          <w:noProof/>
          <w:lang w:eastAsia="zh-CN"/>
        </w:rPr>
        <w:t>General</w:t>
      </w:r>
      <w:r>
        <w:rPr>
          <w:noProof/>
        </w:rPr>
        <w:tab/>
      </w:r>
      <w:r>
        <w:rPr>
          <w:noProof/>
        </w:rPr>
        <w:fldChar w:fldCharType="begin" w:fldLock="1"/>
      </w:r>
      <w:r>
        <w:rPr>
          <w:noProof/>
        </w:rPr>
        <w:instrText xml:space="preserve"> PAGEREF _Toc177643465 \h </w:instrText>
      </w:r>
      <w:r>
        <w:rPr>
          <w:noProof/>
        </w:rPr>
      </w:r>
      <w:r>
        <w:rPr>
          <w:noProof/>
        </w:rPr>
        <w:fldChar w:fldCharType="separate"/>
      </w:r>
      <w:r>
        <w:rPr>
          <w:noProof/>
        </w:rPr>
        <w:t>129</w:t>
      </w:r>
      <w:r>
        <w:rPr>
          <w:noProof/>
        </w:rPr>
        <w:fldChar w:fldCharType="end"/>
      </w:r>
    </w:p>
    <w:p w14:paraId="5E03B520" w14:textId="3915B5F5" w:rsidR="009A52F9" w:rsidRDefault="009A52F9">
      <w:pPr>
        <w:pStyle w:val="TOC4"/>
        <w:rPr>
          <w:rFonts w:asciiTheme="minorHAnsi" w:eastAsiaTheme="minorEastAsia" w:hAnsiTheme="minorHAnsi" w:cstheme="minorBidi"/>
          <w:noProof/>
          <w:kern w:val="2"/>
          <w:sz w:val="24"/>
          <w:szCs w:val="24"/>
          <w:lang w:eastAsia="en-GB"/>
          <w14:ligatures w14:val="standardContextual"/>
        </w:rPr>
      </w:pPr>
      <w:r w:rsidRPr="00526D08">
        <w:rPr>
          <w:rFonts w:eastAsia="DengXian"/>
          <w:noProof/>
          <w:lang w:eastAsia="zh-CN"/>
        </w:rPr>
        <w:t>6.13.3.2</w:t>
      </w:r>
      <w:r>
        <w:rPr>
          <w:rFonts w:asciiTheme="minorHAnsi" w:eastAsiaTheme="minorEastAsia" w:hAnsiTheme="minorHAnsi" w:cstheme="minorBidi"/>
          <w:noProof/>
          <w:kern w:val="2"/>
          <w:sz w:val="24"/>
          <w:szCs w:val="24"/>
          <w:lang w:eastAsia="en-GB"/>
          <w14:ligatures w14:val="standardContextual"/>
        </w:rPr>
        <w:tab/>
      </w:r>
      <w:r w:rsidRPr="00526D08">
        <w:rPr>
          <w:rFonts w:eastAsia="DengXian"/>
          <w:noProof/>
          <w:lang w:eastAsia="zh-CN"/>
        </w:rPr>
        <w:t>Principles</w:t>
      </w:r>
      <w:r>
        <w:rPr>
          <w:noProof/>
        </w:rPr>
        <w:tab/>
      </w:r>
      <w:r>
        <w:rPr>
          <w:noProof/>
        </w:rPr>
        <w:fldChar w:fldCharType="begin" w:fldLock="1"/>
      </w:r>
      <w:r>
        <w:rPr>
          <w:noProof/>
        </w:rPr>
        <w:instrText xml:space="preserve"> PAGEREF _Toc177643466 \h </w:instrText>
      </w:r>
      <w:r>
        <w:rPr>
          <w:noProof/>
        </w:rPr>
      </w:r>
      <w:r>
        <w:rPr>
          <w:noProof/>
        </w:rPr>
        <w:fldChar w:fldCharType="separate"/>
      </w:r>
      <w:r>
        <w:rPr>
          <w:noProof/>
        </w:rPr>
        <w:t>129</w:t>
      </w:r>
      <w:r>
        <w:rPr>
          <w:noProof/>
        </w:rPr>
        <w:fldChar w:fldCharType="end"/>
      </w:r>
    </w:p>
    <w:p w14:paraId="4F486D6F" w14:textId="591AA24D" w:rsidR="009A52F9" w:rsidRDefault="009A52F9">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Indicating the purpose of Inter-PLMN signaling</w:t>
      </w:r>
      <w:r>
        <w:rPr>
          <w:noProof/>
        </w:rPr>
        <w:tab/>
      </w:r>
      <w:r>
        <w:rPr>
          <w:noProof/>
        </w:rPr>
        <w:fldChar w:fldCharType="begin" w:fldLock="1"/>
      </w:r>
      <w:r>
        <w:rPr>
          <w:noProof/>
        </w:rPr>
        <w:instrText xml:space="preserve"> PAGEREF _Toc177643467 \h </w:instrText>
      </w:r>
      <w:r>
        <w:rPr>
          <w:noProof/>
        </w:rPr>
      </w:r>
      <w:r>
        <w:rPr>
          <w:noProof/>
        </w:rPr>
        <w:fldChar w:fldCharType="separate"/>
      </w:r>
      <w:r>
        <w:rPr>
          <w:noProof/>
        </w:rPr>
        <w:t>130</w:t>
      </w:r>
      <w:r>
        <w:rPr>
          <w:noProof/>
        </w:rPr>
        <w:fldChar w:fldCharType="end"/>
      </w:r>
    </w:p>
    <w:p w14:paraId="289B08E0" w14:textId="39F6A66F"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sidRPr="00526D08">
        <w:rPr>
          <w:rFonts w:eastAsia="DengXian"/>
          <w:noProof/>
          <w:lang w:eastAsia="zh-CN"/>
        </w:rPr>
        <w:t>6.14.1</w:t>
      </w:r>
      <w:r>
        <w:rPr>
          <w:rFonts w:asciiTheme="minorHAnsi" w:eastAsiaTheme="minorEastAsia" w:hAnsiTheme="minorHAnsi" w:cstheme="minorBidi"/>
          <w:noProof/>
          <w:kern w:val="2"/>
          <w:sz w:val="24"/>
          <w:szCs w:val="24"/>
          <w:lang w:eastAsia="en-GB"/>
          <w14:ligatures w14:val="standardContextual"/>
        </w:rPr>
        <w:tab/>
      </w:r>
      <w:r w:rsidRPr="00526D08">
        <w:rPr>
          <w:rFonts w:eastAsia="DengXian"/>
          <w:noProof/>
          <w:lang w:eastAsia="zh-CN"/>
        </w:rPr>
        <w:t>General</w:t>
      </w:r>
      <w:r>
        <w:rPr>
          <w:noProof/>
        </w:rPr>
        <w:tab/>
      </w:r>
      <w:r>
        <w:rPr>
          <w:noProof/>
        </w:rPr>
        <w:fldChar w:fldCharType="begin" w:fldLock="1"/>
      </w:r>
      <w:r>
        <w:rPr>
          <w:noProof/>
        </w:rPr>
        <w:instrText xml:space="preserve"> PAGEREF _Toc177643468 \h </w:instrText>
      </w:r>
      <w:r>
        <w:rPr>
          <w:noProof/>
        </w:rPr>
      </w:r>
      <w:r>
        <w:rPr>
          <w:noProof/>
        </w:rPr>
        <w:fldChar w:fldCharType="separate"/>
      </w:r>
      <w:r>
        <w:rPr>
          <w:noProof/>
        </w:rPr>
        <w:t>130</w:t>
      </w:r>
      <w:r>
        <w:rPr>
          <w:noProof/>
        </w:rPr>
        <w:fldChar w:fldCharType="end"/>
      </w:r>
    </w:p>
    <w:p w14:paraId="5EB05323" w14:textId="548DAA7B"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sidRPr="00526D08">
        <w:rPr>
          <w:rFonts w:eastAsia="DengXian"/>
          <w:noProof/>
          <w:lang w:eastAsia="zh-CN"/>
        </w:rPr>
        <w:t>6.14.2</w:t>
      </w:r>
      <w:r>
        <w:rPr>
          <w:rFonts w:asciiTheme="minorHAnsi" w:eastAsiaTheme="minorEastAsia" w:hAnsiTheme="minorHAnsi" w:cstheme="minorBidi"/>
          <w:noProof/>
          <w:kern w:val="2"/>
          <w:sz w:val="24"/>
          <w:szCs w:val="24"/>
          <w:lang w:eastAsia="en-GB"/>
          <w14:ligatures w14:val="standardContextual"/>
        </w:rPr>
        <w:tab/>
      </w:r>
      <w:r w:rsidRPr="00526D08">
        <w:rPr>
          <w:rFonts w:eastAsia="DengXian"/>
          <w:noProof/>
          <w:lang w:eastAsia="zh-CN"/>
        </w:rPr>
        <w:t>Inclusion of the intended purpose</w:t>
      </w:r>
      <w:r>
        <w:rPr>
          <w:noProof/>
        </w:rPr>
        <w:tab/>
      </w:r>
      <w:r>
        <w:rPr>
          <w:noProof/>
        </w:rPr>
        <w:fldChar w:fldCharType="begin" w:fldLock="1"/>
      </w:r>
      <w:r>
        <w:rPr>
          <w:noProof/>
        </w:rPr>
        <w:instrText xml:space="preserve"> PAGEREF _Toc177643469 \h </w:instrText>
      </w:r>
      <w:r>
        <w:rPr>
          <w:noProof/>
        </w:rPr>
      </w:r>
      <w:r>
        <w:rPr>
          <w:noProof/>
        </w:rPr>
        <w:fldChar w:fldCharType="separate"/>
      </w:r>
      <w:r>
        <w:rPr>
          <w:noProof/>
        </w:rPr>
        <w:t>130</w:t>
      </w:r>
      <w:r>
        <w:rPr>
          <w:noProof/>
        </w:rPr>
        <w:fldChar w:fldCharType="end"/>
      </w:r>
    </w:p>
    <w:p w14:paraId="2D7256C8" w14:textId="70A8DC40" w:rsidR="009A52F9" w:rsidRDefault="009A52F9">
      <w:pPr>
        <w:pStyle w:val="TOC3"/>
        <w:rPr>
          <w:rFonts w:asciiTheme="minorHAnsi" w:eastAsiaTheme="minorEastAsia" w:hAnsiTheme="minorHAnsi" w:cstheme="minorBidi"/>
          <w:noProof/>
          <w:kern w:val="2"/>
          <w:sz w:val="24"/>
          <w:szCs w:val="24"/>
          <w:lang w:eastAsia="en-GB"/>
          <w14:ligatures w14:val="standardContextual"/>
        </w:rPr>
      </w:pPr>
      <w:r w:rsidRPr="00526D08">
        <w:rPr>
          <w:rFonts w:eastAsia="DengXian"/>
          <w:noProof/>
          <w:lang w:eastAsia="zh-CN"/>
        </w:rPr>
        <w:t>6.14.3</w:t>
      </w:r>
      <w:r>
        <w:rPr>
          <w:rFonts w:asciiTheme="minorHAnsi" w:eastAsiaTheme="minorEastAsia" w:hAnsiTheme="minorHAnsi" w:cstheme="minorBidi"/>
          <w:noProof/>
          <w:kern w:val="2"/>
          <w:sz w:val="24"/>
          <w:szCs w:val="24"/>
          <w:lang w:eastAsia="en-GB"/>
          <w14:ligatures w14:val="standardContextual"/>
        </w:rPr>
        <w:tab/>
      </w:r>
      <w:r w:rsidRPr="00526D08">
        <w:rPr>
          <w:rFonts w:eastAsia="DengXian"/>
          <w:noProof/>
          <w:lang w:eastAsia="zh-CN"/>
        </w:rPr>
        <w:t>Evaluating the intended purpose</w:t>
      </w:r>
      <w:r>
        <w:rPr>
          <w:noProof/>
        </w:rPr>
        <w:tab/>
      </w:r>
      <w:r>
        <w:rPr>
          <w:noProof/>
        </w:rPr>
        <w:fldChar w:fldCharType="begin" w:fldLock="1"/>
      </w:r>
      <w:r>
        <w:rPr>
          <w:noProof/>
        </w:rPr>
        <w:instrText xml:space="preserve"> PAGEREF _Toc177643470 \h </w:instrText>
      </w:r>
      <w:r>
        <w:rPr>
          <w:noProof/>
        </w:rPr>
      </w:r>
      <w:r>
        <w:rPr>
          <w:noProof/>
        </w:rPr>
        <w:fldChar w:fldCharType="separate"/>
      </w:r>
      <w:r>
        <w:rPr>
          <w:noProof/>
        </w:rPr>
        <w:t>130</w:t>
      </w:r>
      <w:r>
        <w:rPr>
          <w:noProof/>
        </w:rPr>
        <w:fldChar w:fldCharType="end"/>
      </w:r>
    </w:p>
    <w:p w14:paraId="1678142B" w14:textId="13E9850A" w:rsidR="009A52F9" w:rsidRDefault="009A52F9" w:rsidP="009A52F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Client-side Adaptive Throttling for Overload Control</w:t>
      </w:r>
      <w:r>
        <w:rPr>
          <w:noProof/>
        </w:rPr>
        <w:tab/>
      </w:r>
      <w:r>
        <w:rPr>
          <w:noProof/>
        </w:rPr>
        <w:fldChar w:fldCharType="begin" w:fldLock="1"/>
      </w:r>
      <w:r>
        <w:rPr>
          <w:noProof/>
        </w:rPr>
        <w:instrText xml:space="preserve"> PAGEREF _Toc177643471 \h </w:instrText>
      </w:r>
      <w:r>
        <w:rPr>
          <w:noProof/>
        </w:rPr>
      </w:r>
      <w:r>
        <w:rPr>
          <w:noProof/>
        </w:rPr>
        <w:fldChar w:fldCharType="separate"/>
      </w:r>
      <w:r>
        <w:rPr>
          <w:noProof/>
        </w:rPr>
        <w:t>131</w:t>
      </w:r>
      <w:r>
        <w:rPr>
          <w:noProof/>
        </w:rPr>
        <w:fldChar w:fldCharType="end"/>
      </w:r>
    </w:p>
    <w:p w14:paraId="17AA8379" w14:textId="4EC07E91" w:rsidR="009A52F9" w:rsidRDefault="009A52F9" w:rsidP="009A52F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3gpp-Sbi-Callback Types</w:t>
      </w:r>
      <w:r>
        <w:rPr>
          <w:noProof/>
        </w:rPr>
        <w:tab/>
      </w:r>
      <w:r>
        <w:rPr>
          <w:noProof/>
        </w:rPr>
        <w:fldChar w:fldCharType="begin" w:fldLock="1"/>
      </w:r>
      <w:r>
        <w:rPr>
          <w:noProof/>
        </w:rPr>
        <w:instrText xml:space="preserve"> PAGEREF _Toc177643472 \h </w:instrText>
      </w:r>
      <w:r>
        <w:rPr>
          <w:noProof/>
        </w:rPr>
      </w:r>
      <w:r>
        <w:rPr>
          <w:noProof/>
        </w:rPr>
        <w:fldChar w:fldCharType="separate"/>
      </w:r>
      <w:r>
        <w:rPr>
          <w:noProof/>
        </w:rPr>
        <w:t>132</w:t>
      </w:r>
      <w:r>
        <w:rPr>
          <w:noProof/>
        </w:rPr>
        <w:fldChar w:fldCharType="end"/>
      </w:r>
    </w:p>
    <w:p w14:paraId="0382883C" w14:textId="101E7112" w:rsidR="009A52F9" w:rsidRDefault="009A52F9" w:rsidP="009A52F9">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Internal NF Routing of HTTP Requests</w:t>
      </w:r>
      <w:r>
        <w:rPr>
          <w:noProof/>
        </w:rPr>
        <w:tab/>
      </w:r>
      <w:r>
        <w:rPr>
          <w:noProof/>
        </w:rPr>
        <w:fldChar w:fldCharType="begin" w:fldLock="1"/>
      </w:r>
      <w:r>
        <w:rPr>
          <w:noProof/>
        </w:rPr>
        <w:instrText xml:space="preserve"> PAGEREF _Toc177643473 \h </w:instrText>
      </w:r>
      <w:r>
        <w:rPr>
          <w:noProof/>
        </w:rPr>
      </w:r>
      <w:r>
        <w:rPr>
          <w:noProof/>
        </w:rPr>
        <w:fldChar w:fldCharType="separate"/>
      </w:r>
      <w:r>
        <w:rPr>
          <w:noProof/>
        </w:rPr>
        <w:t>133</w:t>
      </w:r>
      <w:r>
        <w:rPr>
          <w:noProof/>
        </w:rPr>
        <w:fldChar w:fldCharType="end"/>
      </w:r>
    </w:p>
    <w:p w14:paraId="41B12004" w14:textId="2A3F8511" w:rsidR="009A52F9" w:rsidRDefault="009A52F9" w:rsidP="009A52F9">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ABNF grammar for 3GPP SBI HTTP custom headers</w:t>
      </w:r>
      <w:r>
        <w:rPr>
          <w:noProof/>
        </w:rPr>
        <w:tab/>
      </w:r>
      <w:r>
        <w:rPr>
          <w:noProof/>
        </w:rPr>
        <w:fldChar w:fldCharType="begin" w:fldLock="1"/>
      </w:r>
      <w:r>
        <w:rPr>
          <w:noProof/>
        </w:rPr>
        <w:instrText xml:space="preserve"> PAGEREF _Toc177643474 \h </w:instrText>
      </w:r>
      <w:r>
        <w:rPr>
          <w:noProof/>
        </w:rPr>
      </w:r>
      <w:r>
        <w:rPr>
          <w:noProof/>
        </w:rPr>
        <w:fldChar w:fldCharType="separate"/>
      </w:r>
      <w:r>
        <w:rPr>
          <w:noProof/>
        </w:rPr>
        <w:t>134</w:t>
      </w:r>
      <w:r>
        <w:rPr>
          <w:noProof/>
        </w:rPr>
        <w:fldChar w:fldCharType="end"/>
      </w:r>
    </w:p>
    <w:p w14:paraId="43261876" w14:textId="0A56D204" w:rsidR="009A52F9" w:rsidRDefault="009A52F9">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_Toc177643475 \h </w:instrText>
      </w:r>
      <w:r>
        <w:rPr>
          <w:noProof/>
        </w:rPr>
      </w:r>
      <w:r>
        <w:rPr>
          <w:noProof/>
        </w:rPr>
        <w:fldChar w:fldCharType="separate"/>
      </w:r>
      <w:r>
        <w:rPr>
          <w:noProof/>
        </w:rPr>
        <w:t>134</w:t>
      </w:r>
      <w:r>
        <w:rPr>
          <w:noProof/>
        </w:rPr>
        <w:fldChar w:fldCharType="end"/>
      </w:r>
    </w:p>
    <w:p w14:paraId="27854CFF" w14:textId="7A29B808" w:rsidR="009A52F9" w:rsidRDefault="009A52F9">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ABNF definitions (Filename: "TS29500_CustomHeaders.abnf")</w:t>
      </w:r>
      <w:r>
        <w:rPr>
          <w:noProof/>
        </w:rPr>
        <w:tab/>
      </w:r>
      <w:r>
        <w:rPr>
          <w:noProof/>
        </w:rPr>
        <w:fldChar w:fldCharType="begin" w:fldLock="1"/>
      </w:r>
      <w:r>
        <w:rPr>
          <w:noProof/>
        </w:rPr>
        <w:instrText xml:space="preserve"> PAGEREF _Toc177643476 \h </w:instrText>
      </w:r>
      <w:r>
        <w:rPr>
          <w:noProof/>
        </w:rPr>
      </w:r>
      <w:r>
        <w:rPr>
          <w:noProof/>
        </w:rPr>
        <w:fldChar w:fldCharType="separate"/>
      </w:r>
      <w:r>
        <w:rPr>
          <w:noProof/>
        </w:rPr>
        <w:t>135</w:t>
      </w:r>
      <w:r>
        <w:rPr>
          <w:noProof/>
        </w:rPr>
        <w:fldChar w:fldCharType="end"/>
      </w:r>
    </w:p>
    <w:p w14:paraId="3FE79C37" w14:textId="7FE91F06" w:rsidR="009A52F9" w:rsidRDefault="009A52F9" w:rsidP="009A52F9">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_Toc177643477 \h </w:instrText>
      </w:r>
      <w:r>
        <w:rPr>
          <w:noProof/>
        </w:rPr>
      </w:r>
      <w:r>
        <w:rPr>
          <w:noProof/>
        </w:rPr>
        <w:fldChar w:fldCharType="separate"/>
      </w:r>
      <w:r>
        <w:rPr>
          <w:noProof/>
        </w:rPr>
        <w:t>145</w:t>
      </w:r>
      <w:r>
        <w:rPr>
          <w:noProof/>
        </w:rPr>
        <w:fldChar w:fldCharType="end"/>
      </w:r>
    </w:p>
    <w:p w14:paraId="5662205C" w14:textId="3360D20F" w:rsidR="00080512" w:rsidRPr="00D1205D" w:rsidRDefault="005F6A64">
      <w:r>
        <w:rPr>
          <w:noProof/>
          <w:sz w:val="22"/>
        </w:rPr>
        <w:fldChar w:fldCharType="end"/>
      </w:r>
    </w:p>
    <w:p w14:paraId="0D8052D9" w14:textId="77777777" w:rsidR="00080512" w:rsidRPr="00D1205D" w:rsidRDefault="00080512" w:rsidP="002D7984">
      <w:pPr>
        <w:pStyle w:val="Heading1"/>
      </w:pPr>
      <w:bookmarkStart w:id="10" w:name="_CRForeword"/>
      <w:bookmarkEnd w:id="10"/>
      <w:r w:rsidRPr="00D1205D">
        <w:br w:type="page"/>
      </w:r>
      <w:bookmarkStart w:id="11" w:name="foreword"/>
      <w:bookmarkStart w:id="12" w:name="_Toc2086433"/>
      <w:bookmarkStart w:id="13" w:name="_Toc51845373"/>
      <w:bookmarkStart w:id="14" w:name="_Toc51846893"/>
      <w:bookmarkStart w:id="15" w:name="_Toc57022520"/>
      <w:bookmarkStart w:id="16" w:name="_Toc177643227"/>
      <w:bookmarkEnd w:id="11"/>
      <w:r w:rsidRPr="00D1205D">
        <w:lastRenderedPageBreak/>
        <w:t>Foreword</w:t>
      </w:r>
      <w:bookmarkEnd w:id="12"/>
      <w:bookmarkEnd w:id="13"/>
      <w:bookmarkEnd w:id="14"/>
      <w:bookmarkEnd w:id="15"/>
      <w:bookmarkEnd w:id="16"/>
    </w:p>
    <w:p w14:paraId="0EF7181D" w14:textId="77777777" w:rsidR="00080512" w:rsidRPr="00D1205D" w:rsidRDefault="00080512">
      <w:r w:rsidRPr="00D1205D">
        <w:t xml:space="preserve">This Technical </w:t>
      </w:r>
      <w:bookmarkStart w:id="17" w:name="spectype3"/>
      <w:r w:rsidRPr="00D1205D">
        <w:t>Specification</w:t>
      </w:r>
      <w:bookmarkEnd w:id="17"/>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 xml:space="preserve">Version </w:t>
      </w:r>
      <w:proofErr w:type="spellStart"/>
      <w:r w:rsidRPr="00D1205D">
        <w:t>x.y.z</w:t>
      </w:r>
      <w:proofErr w:type="spellEnd"/>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8" w:name="introduction"/>
      <w:bookmarkStart w:id="19" w:name="_CR1"/>
      <w:bookmarkStart w:id="20" w:name="_Toc19708917"/>
      <w:bookmarkStart w:id="21" w:name="_Toc27744988"/>
      <w:bookmarkStart w:id="22" w:name="_Toc29803141"/>
      <w:bookmarkStart w:id="23" w:name="_Toc35969890"/>
      <w:bookmarkStart w:id="24" w:name="_Toc36050684"/>
      <w:bookmarkStart w:id="25" w:name="_Toc44847391"/>
      <w:bookmarkStart w:id="26" w:name="_Toc51845043"/>
      <w:bookmarkStart w:id="27" w:name="_Toc51845374"/>
      <w:bookmarkStart w:id="28" w:name="_Toc51846894"/>
      <w:bookmarkStart w:id="29" w:name="_Toc57022521"/>
      <w:bookmarkStart w:id="30" w:name="_Toc177643228"/>
      <w:bookmarkEnd w:id="18"/>
      <w:bookmarkEnd w:id="19"/>
      <w:r w:rsidRPr="00D1205D">
        <w:t>1</w:t>
      </w:r>
      <w:r w:rsidRPr="00D1205D">
        <w:tab/>
        <w:t>Scope</w:t>
      </w:r>
      <w:bookmarkEnd w:id="20"/>
      <w:bookmarkEnd w:id="21"/>
      <w:bookmarkEnd w:id="22"/>
      <w:bookmarkEnd w:id="23"/>
      <w:bookmarkEnd w:id="24"/>
      <w:bookmarkEnd w:id="25"/>
      <w:bookmarkEnd w:id="26"/>
      <w:bookmarkEnd w:id="27"/>
      <w:bookmarkEnd w:id="28"/>
      <w:bookmarkEnd w:id="29"/>
      <w:bookmarkEnd w:id="30"/>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31" w:name="_CR2"/>
      <w:bookmarkStart w:id="32" w:name="_Toc19708918"/>
      <w:bookmarkStart w:id="33" w:name="_Toc27744989"/>
      <w:bookmarkStart w:id="34" w:name="_Toc29803142"/>
      <w:bookmarkStart w:id="35" w:name="_Toc35969891"/>
      <w:bookmarkStart w:id="36" w:name="_Toc36050685"/>
      <w:bookmarkStart w:id="37" w:name="_Toc44847392"/>
      <w:bookmarkStart w:id="38" w:name="_Toc51845044"/>
      <w:bookmarkStart w:id="39" w:name="_Toc51845375"/>
      <w:bookmarkStart w:id="40" w:name="_Toc51846895"/>
      <w:bookmarkStart w:id="41" w:name="_Toc57022522"/>
      <w:bookmarkStart w:id="42" w:name="_Toc177643229"/>
      <w:bookmarkEnd w:id="31"/>
      <w:r w:rsidRPr="00D1205D">
        <w:t>2</w:t>
      </w:r>
      <w:r w:rsidRPr="00D1205D">
        <w:tab/>
        <w:t>References</w:t>
      </w:r>
      <w:bookmarkEnd w:id="32"/>
      <w:bookmarkEnd w:id="33"/>
      <w:bookmarkEnd w:id="34"/>
      <w:bookmarkEnd w:id="35"/>
      <w:bookmarkEnd w:id="36"/>
      <w:bookmarkEnd w:id="37"/>
      <w:bookmarkEnd w:id="38"/>
      <w:bookmarkEnd w:id="39"/>
      <w:bookmarkEnd w:id="40"/>
      <w:bookmarkEnd w:id="41"/>
      <w:bookmarkEnd w:id="42"/>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6807D7C4" w14:textId="77777777" w:rsidR="00BC5679" w:rsidRPr="00D1205D" w:rsidRDefault="00BC5679" w:rsidP="00BC5679">
      <w:pPr>
        <w:pStyle w:val="EX"/>
        <w:rPr>
          <w:lang w:eastAsia="zh-CN"/>
        </w:rPr>
      </w:pPr>
      <w:r w:rsidRPr="00D1205D">
        <w:t>[1]</w:t>
      </w:r>
      <w:r w:rsidRPr="00D1205D">
        <w:tab/>
        <w:t>3GPP TR 21.905: "Vocabulary for 3GPP Specifications".</w:t>
      </w:r>
    </w:p>
    <w:p w14:paraId="0FED6D72" w14:textId="77777777" w:rsidR="00BC5679" w:rsidRPr="00D1205D" w:rsidRDefault="00BC5679" w:rsidP="00BC5679">
      <w:pPr>
        <w:pStyle w:val="EX"/>
        <w:rPr>
          <w:lang w:eastAsia="zh-CN"/>
        </w:rPr>
      </w:pPr>
      <w:r w:rsidRPr="00D1205D">
        <w:t>[</w:t>
      </w:r>
      <w:r w:rsidRPr="00D1205D">
        <w:rPr>
          <w:lang w:eastAsia="zh-CN"/>
        </w:rPr>
        <w:t>2</w:t>
      </w:r>
      <w:r w:rsidRPr="00D1205D">
        <w:t>]</w:t>
      </w:r>
      <w:r w:rsidRPr="00D1205D">
        <w:tab/>
        <w:t>3GPP TS 22.261: "Service requirements for the 5G system; Stage 1".</w:t>
      </w:r>
    </w:p>
    <w:p w14:paraId="228C6FD4" w14:textId="77777777" w:rsidR="00BC5679" w:rsidRPr="00D1205D" w:rsidRDefault="00BC5679" w:rsidP="00BC5679">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00AAE173" w14:textId="77777777" w:rsidR="00BC5679" w:rsidRPr="00D1205D" w:rsidRDefault="00BC5679" w:rsidP="00BC5679">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697AC8E" w14:textId="77777777" w:rsidR="00BC5679" w:rsidRPr="00D1205D" w:rsidRDefault="00BC5679" w:rsidP="00BC5679">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3C38AC4" w14:textId="77777777" w:rsidR="00BC5679" w:rsidRPr="00D1205D" w:rsidRDefault="00BC5679" w:rsidP="00BC5679">
      <w:pPr>
        <w:pStyle w:val="EX"/>
        <w:rPr>
          <w:lang w:eastAsia="zh-CN"/>
        </w:rPr>
      </w:pPr>
      <w:r w:rsidRPr="00D1205D">
        <w:t>[</w:t>
      </w:r>
      <w:r w:rsidRPr="00D1205D">
        <w:rPr>
          <w:lang w:eastAsia="zh-CN"/>
        </w:rPr>
        <w:t>6</w:t>
      </w:r>
      <w:r w:rsidRPr="00D1205D">
        <w:t>]</w:t>
      </w:r>
      <w:r w:rsidRPr="00D1205D">
        <w:tab/>
        <w:t>IETF RFC 793: "Transmission Control Protocol".</w:t>
      </w:r>
    </w:p>
    <w:p w14:paraId="2FAF7BF0" w14:textId="7D8B7825" w:rsidR="00BC5679" w:rsidRPr="00D1205D" w:rsidRDefault="00BC5679" w:rsidP="00BC5679">
      <w:pPr>
        <w:pStyle w:val="EX"/>
        <w:rPr>
          <w:lang w:eastAsia="zh-CN"/>
        </w:rPr>
      </w:pPr>
      <w:r w:rsidRPr="00D1205D">
        <w:rPr>
          <w:lang w:eastAsia="zh-CN"/>
        </w:rPr>
        <w:t>[7]</w:t>
      </w:r>
      <w:r w:rsidRPr="00D1205D">
        <w:rPr>
          <w:lang w:eastAsia="zh-CN"/>
        </w:rPr>
        <w:tab/>
      </w:r>
      <w:r w:rsidRPr="00D1205D">
        <w:t>IETF RFC </w:t>
      </w:r>
      <w:r>
        <w:t>9113</w:t>
      </w:r>
      <w:r w:rsidRPr="00D1205D">
        <w:t>: "HTTP/2".</w:t>
      </w:r>
    </w:p>
    <w:p w14:paraId="7A326E0A" w14:textId="77777777" w:rsidR="00BC5679" w:rsidRPr="00D1205D" w:rsidRDefault="00BC5679" w:rsidP="00BC5679">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7BB47D40" w14:textId="77777777" w:rsidR="00BC5679" w:rsidRPr="00D1205D" w:rsidRDefault="00BC5679" w:rsidP="00BC5679">
      <w:pPr>
        <w:pStyle w:val="EX"/>
        <w:rPr>
          <w:lang w:eastAsia="zh-CN"/>
        </w:rPr>
      </w:pPr>
      <w:bookmarkStart w:id="43"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3"/>
    <w:p w14:paraId="5635F7C2" w14:textId="77777777" w:rsidR="00BC5679" w:rsidRPr="00D1205D" w:rsidRDefault="00BC5679" w:rsidP="00BC5679">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F6EC2E3" w14:textId="60ADDE79" w:rsidR="00BC5679" w:rsidRPr="00D1205D" w:rsidRDefault="00BC5679" w:rsidP="00BC5679">
      <w:pPr>
        <w:pStyle w:val="EX"/>
        <w:rPr>
          <w:lang w:eastAsia="zh-CN"/>
        </w:rPr>
      </w:pPr>
      <w:r w:rsidRPr="00D1205D">
        <w:rPr>
          <w:lang w:eastAsia="zh-CN"/>
        </w:rPr>
        <w:t>[11]</w:t>
      </w:r>
      <w:r w:rsidRPr="00D1205D">
        <w:rPr>
          <w:lang w:eastAsia="zh-CN"/>
        </w:rPr>
        <w:tab/>
      </w:r>
      <w:r w:rsidRPr="00D1205D">
        <w:t>IETF RFC </w:t>
      </w:r>
      <w:r>
        <w:t>9110</w:t>
      </w:r>
      <w:r w:rsidRPr="00D1205D">
        <w:t>: "</w:t>
      </w:r>
      <w:r>
        <w:t>HTTP Semantics</w:t>
      </w:r>
      <w:r w:rsidRPr="00D1205D">
        <w:t>".</w:t>
      </w:r>
    </w:p>
    <w:p w14:paraId="07377082" w14:textId="1CF31436" w:rsidR="00BC5679" w:rsidRPr="00D1205D" w:rsidRDefault="00BC5679" w:rsidP="00BC5679">
      <w:pPr>
        <w:pStyle w:val="EX"/>
        <w:rPr>
          <w:lang w:eastAsia="zh-CN"/>
        </w:rPr>
      </w:pPr>
      <w:r w:rsidRPr="00D1205D">
        <w:rPr>
          <w:lang w:eastAsia="zh-CN"/>
        </w:rPr>
        <w:t>[12]</w:t>
      </w:r>
      <w:r w:rsidRPr="00D1205D">
        <w:rPr>
          <w:lang w:eastAsia="zh-CN"/>
        </w:rPr>
        <w:tab/>
      </w:r>
      <w:r>
        <w:t>Void</w:t>
      </w:r>
      <w:r w:rsidRPr="00D1205D">
        <w:rPr>
          <w:lang w:eastAsia="zh-CN"/>
        </w:rPr>
        <w:t>.</w:t>
      </w:r>
    </w:p>
    <w:p w14:paraId="74E3F062" w14:textId="77777777" w:rsidR="00BC5679" w:rsidRPr="00D1205D" w:rsidRDefault="00BC5679" w:rsidP="00BC5679">
      <w:pPr>
        <w:pStyle w:val="EX"/>
        <w:rPr>
          <w:lang w:eastAsia="zh-CN"/>
        </w:rPr>
      </w:pPr>
      <w:r w:rsidRPr="00D1205D">
        <w:rPr>
          <w:lang w:eastAsia="zh-CN"/>
        </w:rPr>
        <w:t>[13]</w:t>
      </w:r>
      <w:r w:rsidRPr="00D1205D">
        <w:rPr>
          <w:lang w:eastAsia="zh-CN"/>
        </w:rPr>
        <w:tab/>
        <w:t>3GPP TS 29.571: "5G System; Common Data Types for Service Based Interfaces Stage 3".</w:t>
      </w:r>
    </w:p>
    <w:p w14:paraId="6789D28A" w14:textId="77777777" w:rsidR="00BC5679" w:rsidRPr="00D1205D" w:rsidRDefault="00BC5679" w:rsidP="00BC5679">
      <w:pPr>
        <w:pStyle w:val="EX"/>
        <w:rPr>
          <w:lang w:eastAsia="zh-CN"/>
        </w:rPr>
      </w:pPr>
      <w:r w:rsidRPr="00D1205D">
        <w:rPr>
          <w:lang w:eastAsia="zh-CN"/>
        </w:rPr>
        <w:t>[14]</w:t>
      </w:r>
      <w:r w:rsidRPr="00D1205D">
        <w:rPr>
          <w:lang w:eastAsia="zh-CN"/>
        </w:rPr>
        <w:tab/>
        <w:t>IETF RFC 3986: "Uniform Resource Identifier (URI): Generic Syntax".</w:t>
      </w:r>
    </w:p>
    <w:p w14:paraId="2D5EEA8D" w14:textId="77777777" w:rsidR="00BC5679" w:rsidRPr="00D1205D" w:rsidRDefault="00BC5679" w:rsidP="00BC5679">
      <w:pPr>
        <w:pStyle w:val="EX"/>
        <w:rPr>
          <w:lang w:eastAsia="zh-CN"/>
        </w:rPr>
      </w:pPr>
      <w:r w:rsidRPr="00D1205D">
        <w:rPr>
          <w:lang w:eastAsia="zh-CN"/>
        </w:rPr>
        <w:lastRenderedPageBreak/>
        <w:t>[15]</w:t>
      </w:r>
      <w:r w:rsidRPr="00D1205D">
        <w:rPr>
          <w:lang w:eastAsia="zh-CN"/>
        </w:rPr>
        <w:tab/>
        <w:t>3GPP TS 23.003: "Numbering, addressing and identification".</w:t>
      </w:r>
    </w:p>
    <w:p w14:paraId="2D58E4B6" w14:textId="77777777" w:rsidR="00BC5679" w:rsidRPr="00D1205D" w:rsidRDefault="00BC5679" w:rsidP="00BC5679">
      <w:pPr>
        <w:pStyle w:val="EX"/>
        <w:rPr>
          <w:lang w:eastAsia="zh-CN"/>
        </w:rPr>
      </w:pPr>
      <w:r w:rsidRPr="00D1205D">
        <w:rPr>
          <w:lang w:eastAsia="zh-CN"/>
        </w:rPr>
        <w:t>[16]</w:t>
      </w:r>
      <w:r w:rsidRPr="00D1205D">
        <w:rPr>
          <w:lang w:eastAsia="zh-CN"/>
        </w:rPr>
        <w:tab/>
        <w:t>IETF RFC 5681: "TCP Congestion Control".</w:t>
      </w:r>
    </w:p>
    <w:p w14:paraId="464AEA84" w14:textId="77777777" w:rsidR="00BC5679" w:rsidRPr="00D1205D" w:rsidRDefault="00BC5679" w:rsidP="00BC5679">
      <w:pPr>
        <w:pStyle w:val="EX"/>
        <w:rPr>
          <w:lang w:eastAsia="zh-CN"/>
        </w:rPr>
      </w:pPr>
      <w:r w:rsidRPr="00D1205D">
        <w:rPr>
          <w:lang w:eastAsia="zh-CN"/>
        </w:rPr>
        <w:t>[17]</w:t>
      </w:r>
      <w:r w:rsidRPr="00D1205D">
        <w:rPr>
          <w:lang w:eastAsia="zh-CN"/>
        </w:rPr>
        <w:tab/>
        <w:t>3GPP TS 33.501: "Security Architecture and Procedures for 5G System".</w:t>
      </w:r>
    </w:p>
    <w:p w14:paraId="43139FF9" w14:textId="77777777" w:rsidR="00BC5679" w:rsidRPr="00D1205D" w:rsidRDefault="00BC5679" w:rsidP="00BC5679">
      <w:pPr>
        <w:pStyle w:val="EX"/>
        <w:rPr>
          <w:snapToGrid w:val="0"/>
          <w:lang w:eastAsia="zh-CN"/>
        </w:rPr>
      </w:pPr>
      <w:bookmarkStart w:id="44"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4"/>
    <w:p w14:paraId="62ECDB03" w14:textId="77777777" w:rsidR="00BC5679" w:rsidRPr="00D1205D" w:rsidRDefault="00BC5679" w:rsidP="00BC5679">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339AEDD6" w14:textId="1F010B91" w:rsidR="00BC5679" w:rsidRPr="00D1205D" w:rsidRDefault="00BC5679" w:rsidP="00BC5679">
      <w:pPr>
        <w:pStyle w:val="EX"/>
      </w:pPr>
      <w:r w:rsidRPr="00D1205D">
        <w:t>[20]</w:t>
      </w:r>
      <w:r w:rsidRPr="00D1205D">
        <w:tab/>
        <w:t>IETF RFC </w:t>
      </w:r>
      <w:r>
        <w:t>9111</w:t>
      </w:r>
      <w:r w:rsidRPr="00D1205D">
        <w:t>: "</w:t>
      </w:r>
      <w:r w:rsidRPr="00D1205D" w:rsidDel="00A02C24">
        <w:t xml:space="preserve"> </w:t>
      </w:r>
      <w:r w:rsidRPr="00D1205D">
        <w:t>HTTP Caching".</w:t>
      </w:r>
    </w:p>
    <w:p w14:paraId="59A30C39" w14:textId="0470B237" w:rsidR="00BC5679" w:rsidRPr="00D1205D" w:rsidRDefault="00BC5679" w:rsidP="00BC5679">
      <w:pPr>
        <w:pStyle w:val="EX"/>
      </w:pPr>
      <w:r w:rsidRPr="00D1205D">
        <w:t>[21]</w:t>
      </w:r>
      <w:r w:rsidRPr="00D1205D">
        <w:tab/>
      </w:r>
      <w:r>
        <w:t>Void</w:t>
      </w:r>
      <w:r w:rsidRPr="00D1205D">
        <w:t>.</w:t>
      </w:r>
    </w:p>
    <w:p w14:paraId="5F18CC9C" w14:textId="77777777" w:rsidR="00BC5679" w:rsidRPr="00D1205D" w:rsidRDefault="00BC5679" w:rsidP="00BC5679">
      <w:pPr>
        <w:pStyle w:val="EX"/>
      </w:pPr>
      <w:r w:rsidRPr="00D1205D">
        <w:t>[22]</w:t>
      </w:r>
      <w:r w:rsidRPr="00D1205D">
        <w:tab/>
        <w:t>IETF RFC 6749: "The OAuth 2.0 Authorization Framework".</w:t>
      </w:r>
    </w:p>
    <w:p w14:paraId="556E57B5" w14:textId="77777777" w:rsidR="00BC5679" w:rsidRPr="00D1205D" w:rsidRDefault="00BC5679" w:rsidP="00BC5679">
      <w:pPr>
        <w:pStyle w:val="EX"/>
      </w:pPr>
      <w:r w:rsidRPr="00D1205D">
        <w:t>[23]</w:t>
      </w:r>
      <w:r w:rsidRPr="00D1205D">
        <w:tab/>
        <w:t>IETF RFC 6750: "The OAuth 2.0 Authorization Framework: Bearer Token Usage".</w:t>
      </w:r>
    </w:p>
    <w:p w14:paraId="0527AF32" w14:textId="219FE818" w:rsidR="00BC5679" w:rsidRPr="00D1205D" w:rsidRDefault="00BC5679" w:rsidP="00BC5679">
      <w:pPr>
        <w:pStyle w:val="EX"/>
      </w:pPr>
      <w:r w:rsidRPr="00D1205D">
        <w:t>[24]</w:t>
      </w:r>
      <w:r w:rsidRPr="00D1205D">
        <w:tab/>
      </w:r>
      <w:r>
        <w:t>Void</w:t>
      </w:r>
      <w:r w:rsidRPr="00D1205D">
        <w:t>.</w:t>
      </w:r>
    </w:p>
    <w:p w14:paraId="5E78CEFA" w14:textId="77777777" w:rsidR="00BC5679" w:rsidRPr="00D1205D" w:rsidRDefault="00BC5679" w:rsidP="00BC5679">
      <w:pPr>
        <w:pStyle w:val="EX"/>
      </w:pPr>
      <w:r w:rsidRPr="00D1205D">
        <w:t>[25]</w:t>
      </w:r>
      <w:r w:rsidRPr="00D1205D">
        <w:tab/>
        <w:t>IETF RFC 7516: "JSON Web Encryption (JWE)".</w:t>
      </w:r>
    </w:p>
    <w:p w14:paraId="5BA94767" w14:textId="77777777" w:rsidR="00BC5679" w:rsidRPr="00D1205D" w:rsidRDefault="00BC5679" w:rsidP="00BC5679">
      <w:pPr>
        <w:pStyle w:val="EX"/>
      </w:pPr>
      <w:r w:rsidRPr="00D1205D">
        <w:t>[26]</w:t>
      </w:r>
      <w:r w:rsidRPr="00D1205D">
        <w:tab/>
        <w:t>IETF RFC 7515: "JSON Web Signature (JWS)".</w:t>
      </w:r>
    </w:p>
    <w:p w14:paraId="08251A8E" w14:textId="77777777" w:rsidR="00BC5679" w:rsidRPr="00D1205D" w:rsidRDefault="00BC5679" w:rsidP="00BC5679">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12786ECA" w14:textId="77777777" w:rsidR="00BC5679" w:rsidRPr="00D1205D" w:rsidRDefault="00BC5679" w:rsidP="00BC5679">
      <w:pPr>
        <w:pStyle w:val="EX"/>
      </w:pPr>
      <w:r w:rsidRPr="00D1205D">
        <w:t>[28]</w:t>
      </w:r>
      <w:r w:rsidRPr="00D1205D">
        <w:tab/>
        <w:t>3GPP TS 29.502: "5G System; Session Management Services; Stage 3".</w:t>
      </w:r>
    </w:p>
    <w:p w14:paraId="313EED83" w14:textId="77777777" w:rsidR="00BC5679" w:rsidRPr="00D1205D" w:rsidRDefault="00BC5679" w:rsidP="00BC5679">
      <w:pPr>
        <w:pStyle w:val="EX"/>
      </w:pPr>
      <w:r w:rsidRPr="00D1205D">
        <w:t>[29]</w:t>
      </w:r>
      <w:r w:rsidRPr="00D1205D">
        <w:tab/>
        <w:t>3GPP TS 29.503: "5G System; Unified Data Management Services; Stage 3".</w:t>
      </w:r>
    </w:p>
    <w:p w14:paraId="562A81EC" w14:textId="77777777" w:rsidR="00BC5679" w:rsidRPr="00D1205D" w:rsidRDefault="00BC5679" w:rsidP="00BC5679">
      <w:pPr>
        <w:pStyle w:val="EX"/>
      </w:pPr>
      <w:r w:rsidRPr="00D1205D">
        <w:t>[30]</w:t>
      </w:r>
      <w:r w:rsidRPr="00D1205D">
        <w:tab/>
        <w:t>Void.</w:t>
      </w:r>
    </w:p>
    <w:p w14:paraId="37C71194" w14:textId="77777777" w:rsidR="00BC5679" w:rsidRPr="00D1205D" w:rsidRDefault="00BC5679" w:rsidP="00BC5679">
      <w:pPr>
        <w:pStyle w:val="EX"/>
      </w:pPr>
      <w:r w:rsidRPr="00D1205D">
        <w:t>[31]</w:t>
      </w:r>
      <w:r w:rsidRPr="00D1205D">
        <w:tab/>
        <w:t>3GPP TS 29.518: "5G System; Access and Mobility Management Services; Stage 3".</w:t>
      </w:r>
    </w:p>
    <w:p w14:paraId="6AFA223F" w14:textId="77777777" w:rsidR="00BC5679" w:rsidRPr="00D1205D" w:rsidRDefault="00BC5679" w:rsidP="00BC5679">
      <w:pPr>
        <w:pStyle w:val="EX"/>
      </w:pPr>
      <w:r w:rsidRPr="00D1205D">
        <w:t>[32]</w:t>
      </w:r>
      <w:r w:rsidRPr="00D1205D">
        <w:tab/>
        <w:t>3GPP TS 29.531: "5G System; Network Slice Selection Services; Stage 3".</w:t>
      </w:r>
    </w:p>
    <w:p w14:paraId="1900AFAB" w14:textId="6B1AC5C9" w:rsidR="00BC5679" w:rsidRPr="00D1205D" w:rsidRDefault="00BC5679" w:rsidP="00BC5679">
      <w:pPr>
        <w:pStyle w:val="EX"/>
        <w:rPr>
          <w:lang w:eastAsia="zh-CN"/>
        </w:rPr>
      </w:pPr>
      <w:r w:rsidRPr="00D1205D">
        <w:rPr>
          <w:lang w:eastAsia="zh-CN"/>
        </w:rPr>
        <w:t>[33]</w:t>
      </w:r>
      <w:r w:rsidRPr="00D1205D">
        <w:rPr>
          <w:lang w:eastAsia="zh-CN"/>
        </w:rPr>
        <w:tab/>
      </w:r>
      <w:r>
        <w:t>Void</w:t>
      </w:r>
      <w:r w:rsidRPr="00D1205D">
        <w:t>.</w:t>
      </w:r>
    </w:p>
    <w:p w14:paraId="4A5FF26F" w14:textId="77777777" w:rsidR="00BC5679" w:rsidRPr="00D1205D" w:rsidRDefault="00BC5679" w:rsidP="00BC5679">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 xml:space="preserve">IETF RFC 4122: "A Universally Unique </w:t>
      </w:r>
      <w:proofErr w:type="spellStart"/>
      <w:r w:rsidR="00315428">
        <w:rPr>
          <w:lang w:eastAsia="zh-CN"/>
        </w:rPr>
        <w:t>IDentifier</w:t>
      </w:r>
      <w:proofErr w:type="spellEnd"/>
      <w:r w:rsidR="00315428">
        <w:rPr>
          <w:lang w:eastAsia="zh-CN"/>
        </w:rPr>
        <w:t xml:space="preserve">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5" w:name="_CR3"/>
      <w:bookmarkStart w:id="46" w:name="_Toc19708919"/>
      <w:bookmarkStart w:id="47" w:name="_Toc27744990"/>
      <w:bookmarkStart w:id="48" w:name="_Toc29803143"/>
      <w:bookmarkStart w:id="49" w:name="_Toc35969892"/>
      <w:bookmarkStart w:id="50" w:name="_Toc36050686"/>
      <w:bookmarkStart w:id="51" w:name="_Toc44847393"/>
      <w:bookmarkStart w:id="52" w:name="_Toc51845045"/>
      <w:bookmarkStart w:id="53" w:name="_Toc51845376"/>
      <w:bookmarkStart w:id="54" w:name="_Toc51846896"/>
      <w:bookmarkStart w:id="55" w:name="_Toc57022523"/>
      <w:bookmarkStart w:id="56" w:name="_Toc177643230"/>
      <w:bookmarkEnd w:id="45"/>
      <w:r w:rsidRPr="00D1205D">
        <w:t>3</w:t>
      </w:r>
      <w:r w:rsidRPr="00D1205D">
        <w:tab/>
        <w:t>Definitions and abbreviations</w:t>
      </w:r>
      <w:bookmarkEnd w:id="46"/>
      <w:bookmarkEnd w:id="47"/>
      <w:bookmarkEnd w:id="48"/>
      <w:bookmarkEnd w:id="49"/>
      <w:bookmarkEnd w:id="50"/>
      <w:bookmarkEnd w:id="51"/>
      <w:bookmarkEnd w:id="52"/>
      <w:bookmarkEnd w:id="53"/>
      <w:bookmarkEnd w:id="54"/>
      <w:bookmarkEnd w:id="55"/>
      <w:bookmarkEnd w:id="56"/>
    </w:p>
    <w:p w14:paraId="32D1287B" w14:textId="77777777" w:rsidR="00F90BFA" w:rsidRPr="00D1205D" w:rsidRDefault="00F90BFA" w:rsidP="002D7984">
      <w:pPr>
        <w:pStyle w:val="Heading2"/>
      </w:pPr>
      <w:bookmarkStart w:id="57" w:name="_CR3_1"/>
      <w:bookmarkStart w:id="58" w:name="_Toc19708920"/>
      <w:bookmarkStart w:id="59" w:name="_Toc27744991"/>
      <w:bookmarkStart w:id="60" w:name="_Toc29803144"/>
      <w:bookmarkStart w:id="61" w:name="_Toc35969893"/>
      <w:bookmarkStart w:id="62" w:name="_Toc36050687"/>
      <w:bookmarkStart w:id="63" w:name="_Toc44847394"/>
      <w:bookmarkStart w:id="64" w:name="_Toc51845046"/>
      <w:bookmarkStart w:id="65" w:name="_Toc51845377"/>
      <w:bookmarkStart w:id="66" w:name="_Toc51846897"/>
      <w:bookmarkStart w:id="67" w:name="_Toc57022524"/>
      <w:bookmarkStart w:id="68" w:name="_Toc177643231"/>
      <w:bookmarkEnd w:id="57"/>
      <w:r w:rsidRPr="00D1205D">
        <w:t>3.1</w:t>
      </w:r>
      <w:r w:rsidRPr="00D1205D">
        <w:tab/>
        <w:t>Definitions</w:t>
      </w:r>
      <w:bookmarkEnd w:id="58"/>
      <w:bookmarkEnd w:id="59"/>
      <w:bookmarkEnd w:id="60"/>
      <w:bookmarkEnd w:id="61"/>
      <w:bookmarkEnd w:id="62"/>
      <w:bookmarkEnd w:id="63"/>
      <w:bookmarkEnd w:id="64"/>
      <w:bookmarkEnd w:id="65"/>
      <w:bookmarkEnd w:id="66"/>
      <w:bookmarkEnd w:id="67"/>
      <w:bookmarkEnd w:id="68"/>
    </w:p>
    <w:p w14:paraId="1D0ABC25" w14:textId="77777777" w:rsidR="00F90BFA" w:rsidRPr="00D1205D" w:rsidRDefault="00F90BFA" w:rsidP="00F90BFA">
      <w:bookmarkStart w:id="69" w:name="_Toc19708921"/>
      <w:bookmarkStart w:id="70" w:name="_Toc27744992"/>
      <w:bookmarkStart w:id="71"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72" w:name="_Toc35969894"/>
      <w:bookmarkStart w:id="73"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w:t>
      </w:r>
      <w:r w:rsidRPr="00D1205D">
        <w:rPr>
          <w:bCs/>
        </w:rPr>
        <w:lastRenderedPageBreak/>
        <w:t>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74" w:name="_CR3_2"/>
      <w:bookmarkStart w:id="75" w:name="_Toc44847395"/>
      <w:bookmarkStart w:id="76" w:name="_Toc51845047"/>
      <w:bookmarkStart w:id="77" w:name="_Toc51845378"/>
      <w:bookmarkStart w:id="78" w:name="_Toc51846898"/>
      <w:bookmarkStart w:id="79" w:name="_Toc57022525"/>
      <w:bookmarkStart w:id="80" w:name="_Toc177643232"/>
      <w:bookmarkEnd w:id="74"/>
      <w:r w:rsidRPr="00D1205D">
        <w:t>3.2</w:t>
      </w:r>
      <w:r w:rsidRPr="00D1205D">
        <w:tab/>
        <w:t>Abbreviations</w:t>
      </w:r>
      <w:bookmarkEnd w:id="69"/>
      <w:bookmarkEnd w:id="70"/>
      <w:bookmarkEnd w:id="71"/>
      <w:bookmarkEnd w:id="72"/>
      <w:bookmarkEnd w:id="73"/>
      <w:bookmarkEnd w:id="75"/>
      <w:bookmarkEnd w:id="76"/>
      <w:bookmarkEnd w:id="77"/>
      <w:bookmarkEnd w:id="78"/>
      <w:bookmarkEnd w:id="79"/>
      <w:bookmarkEnd w:id="80"/>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81" w:name="_Toc19708922"/>
      <w:bookmarkStart w:id="82" w:name="_Toc27744993"/>
      <w:bookmarkStart w:id="83" w:name="_Toc29803146"/>
      <w:bookmarkStart w:id="84" w:name="_Toc35969895"/>
      <w:bookmarkStart w:id="85"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6" w:name="_CR3_3"/>
      <w:bookmarkStart w:id="87" w:name="_Toc19702412"/>
      <w:bookmarkStart w:id="88" w:name="_Toc27751568"/>
      <w:bookmarkStart w:id="89" w:name="_Toc35971654"/>
      <w:bookmarkStart w:id="90" w:name="_Toc35975903"/>
      <w:bookmarkStart w:id="91" w:name="_Toc44847396"/>
      <w:bookmarkStart w:id="92" w:name="_Toc51845048"/>
      <w:bookmarkStart w:id="93" w:name="_Toc51845379"/>
      <w:bookmarkStart w:id="94" w:name="_Toc51846899"/>
      <w:bookmarkStart w:id="95" w:name="_Toc57022526"/>
      <w:bookmarkStart w:id="96" w:name="_Toc177643233"/>
      <w:bookmarkEnd w:id="86"/>
      <w:r w:rsidRPr="00D1205D">
        <w:t>3.3</w:t>
      </w:r>
      <w:r w:rsidRPr="00D1205D">
        <w:tab/>
      </w:r>
      <w:bookmarkEnd w:id="87"/>
      <w:bookmarkEnd w:id="88"/>
      <w:bookmarkEnd w:id="89"/>
      <w:bookmarkEnd w:id="90"/>
      <w:r w:rsidRPr="00D1205D">
        <w:t>Special characters, operators and delimiters</w:t>
      </w:r>
      <w:bookmarkEnd w:id="91"/>
      <w:bookmarkEnd w:id="92"/>
      <w:bookmarkEnd w:id="93"/>
      <w:bookmarkEnd w:id="94"/>
      <w:bookmarkEnd w:id="95"/>
      <w:bookmarkEnd w:id="96"/>
    </w:p>
    <w:p w14:paraId="163A2166" w14:textId="77777777" w:rsidR="00F90BFA" w:rsidRPr="00D1205D" w:rsidRDefault="00F90BFA" w:rsidP="002D7984">
      <w:pPr>
        <w:pStyle w:val="Heading3"/>
      </w:pPr>
      <w:bookmarkStart w:id="97" w:name="_CR3_3_1"/>
      <w:bookmarkStart w:id="98" w:name="_Toc44847397"/>
      <w:bookmarkStart w:id="99" w:name="_Toc51845049"/>
      <w:bookmarkStart w:id="100" w:name="_Toc51845380"/>
      <w:bookmarkStart w:id="101" w:name="_Toc51846900"/>
      <w:bookmarkStart w:id="102" w:name="_Toc57022527"/>
      <w:bookmarkStart w:id="103" w:name="_Toc177643234"/>
      <w:bookmarkEnd w:id="97"/>
      <w:r w:rsidRPr="00D1205D">
        <w:t>3.3.1</w:t>
      </w:r>
      <w:r w:rsidRPr="00D1205D">
        <w:tab/>
        <w:t>General</w:t>
      </w:r>
      <w:bookmarkEnd w:id="98"/>
      <w:bookmarkEnd w:id="99"/>
      <w:bookmarkEnd w:id="100"/>
      <w:bookmarkEnd w:id="101"/>
      <w:bookmarkEnd w:id="102"/>
      <w:bookmarkEnd w:id="103"/>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104" w:name="_CR3_3_2"/>
      <w:bookmarkStart w:id="105" w:name="_Toc44847398"/>
      <w:bookmarkStart w:id="106" w:name="_Toc51845050"/>
      <w:bookmarkStart w:id="107" w:name="_Toc51845381"/>
      <w:bookmarkStart w:id="108" w:name="_Toc51846901"/>
      <w:bookmarkStart w:id="109" w:name="_Toc57022528"/>
      <w:bookmarkStart w:id="110" w:name="_Toc177643235"/>
      <w:bookmarkEnd w:id="104"/>
      <w:r w:rsidRPr="00D1205D">
        <w:t>3.3.2</w:t>
      </w:r>
      <w:r w:rsidRPr="00D1205D">
        <w:tab/>
        <w:t>ABNF operators</w:t>
      </w:r>
      <w:bookmarkEnd w:id="105"/>
      <w:bookmarkEnd w:id="106"/>
      <w:bookmarkEnd w:id="107"/>
      <w:bookmarkEnd w:id="108"/>
      <w:bookmarkEnd w:id="109"/>
      <w:bookmarkEnd w:id="110"/>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6F0A51D8" w14:textId="0669B292" w:rsidR="00BC5679" w:rsidRPr="00D1205D" w:rsidRDefault="00F90BFA" w:rsidP="00BC5679">
      <w:pPr>
        <w:pStyle w:val="EW"/>
        <w:rPr>
          <w:lang w:eastAsia="zh-CN"/>
        </w:rPr>
      </w:pPr>
      <w:r w:rsidRPr="00D1205D">
        <w:rPr>
          <w:lang w:eastAsia="zh-CN"/>
        </w:rPr>
        <w:t>#</w:t>
      </w:r>
      <w:r w:rsidRPr="00D1205D">
        <w:rPr>
          <w:lang w:eastAsia="zh-CN"/>
        </w:rPr>
        <w:tab/>
      </w:r>
      <w:r w:rsidR="00BC5679" w:rsidRPr="00D1205D">
        <w:rPr>
          <w:lang w:eastAsia="zh-CN"/>
        </w:rPr>
        <w:t>Operator. The number sign character allows for compact definition of comma-separated lists, similar to the "*" operator. See clause</w:t>
      </w:r>
      <w:r w:rsidR="00BC5679">
        <w:rPr>
          <w:lang w:eastAsia="zh-CN"/>
        </w:rPr>
        <w:t> </w:t>
      </w:r>
      <w:r w:rsidR="00BC5679" w:rsidRPr="00D1205D">
        <w:rPr>
          <w:lang w:eastAsia="zh-CN"/>
        </w:rPr>
        <w:t>2</w:t>
      </w:r>
      <w:r w:rsidR="00BC5679">
        <w:rPr>
          <w:lang w:eastAsia="zh-CN"/>
        </w:rPr>
        <w:t>.1</w:t>
      </w:r>
      <w:r w:rsidR="00BC5679" w:rsidRPr="00D1205D">
        <w:rPr>
          <w:lang w:eastAsia="zh-CN"/>
        </w:rPr>
        <w:t xml:space="preserve"> in IETF</w:t>
      </w:r>
      <w:r w:rsidR="00BC5679" w:rsidRPr="00D1205D">
        <w:t> RFC </w:t>
      </w:r>
      <w:r w:rsidR="00BC5679">
        <w:t>9110 [11]</w:t>
      </w:r>
      <w:r w:rsidR="00BC5679" w:rsidRPr="00D1205D">
        <w:rPr>
          <w:lang w:eastAsia="zh-CN"/>
        </w:rPr>
        <w:t>.</w:t>
      </w:r>
    </w:p>
    <w:p w14:paraId="6BCA8663" w14:textId="79F2ABAC"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11" w:name="_CR3_3_3"/>
      <w:bookmarkStart w:id="112" w:name="_Toc44847399"/>
      <w:bookmarkStart w:id="113" w:name="_Toc51845051"/>
      <w:bookmarkStart w:id="114" w:name="_Toc51845382"/>
      <w:bookmarkStart w:id="115" w:name="_Toc51846902"/>
      <w:bookmarkStart w:id="116" w:name="_Toc57022529"/>
      <w:bookmarkStart w:id="117" w:name="_Toc177643236"/>
      <w:bookmarkEnd w:id="111"/>
      <w:r w:rsidRPr="00D1205D">
        <w:t>3.3.3</w:t>
      </w:r>
      <w:r w:rsidRPr="00D1205D">
        <w:tab/>
        <w:t>URI – reserved and special characters</w:t>
      </w:r>
      <w:bookmarkEnd w:id="112"/>
      <w:bookmarkEnd w:id="113"/>
      <w:bookmarkEnd w:id="114"/>
      <w:bookmarkEnd w:id="115"/>
      <w:bookmarkEnd w:id="116"/>
      <w:bookmarkEnd w:id="117"/>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18" w:name="_CR3_3_4"/>
      <w:bookmarkStart w:id="119" w:name="_Toc44847400"/>
      <w:bookmarkStart w:id="120" w:name="_Toc51845052"/>
      <w:bookmarkStart w:id="121" w:name="_Toc51845383"/>
      <w:bookmarkStart w:id="122" w:name="_Toc51846903"/>
      <w:bookmarkStart w:id="123" w:name="_Toc57022530"/>
      <w:bookmarkStart w:id="124" w:name="_Toc177643237"/>
      <w:bookmarkEnd w:id="118"/>
      <w:r w:rsidRPr="00D1205D">
        <w:t>3.3.4</w:t>
      </w:r>
      <w:r w:rsidRPr="00D1205D">
        <w:tab/>
        <w:t>SBI specific usage of delimiters</w:t>
      </w:r>
      <w:bookmarkEnd w:id="119"/>
      <w:bookmarkEnd w:id="120"/>
      <w:bookmarkEnd w:id="121"/>
      <w:bookmarkEnd w:id="122"/>
      <w:bookmarkEnd w:id="123"/>
      <w:bookmarkEnd w:id="124"/>
    </w:p>
    <w:p w14:paraId="4F2A9503" w14:textId="519F93DD" w:rsidR="00DA7149" w:rsidRDefault="00F90BFA" w:rsidP="00DA7149">
      <w:pPr>
        <w:rPr>
          <w:lang w:eastAsia="zh-CN"/>
        </w:rPr>
      </w:pPr>
      <w:bookmarkStart w:id="125" w:name="_Toc44847401"/>
      <w:bookmarkStart w:id="126" w:name="_Toc51845053"/>
      <w:bookmarkStart w:id="127" w:name="_Toc51845384"/>
      <w:bookmarkStart w:id="128" w:name="_Toc51846904"/>
      <w:bookmarkStart w:id="129"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30" w:name="_CR4"/>
      <w:bookmarkStart w:id="131" w:name="_Toc177643238"/>
      <w:bookmarkEnd w:id="130"/>
      <w:r w:rsidRPr="00D1205D">
        <w:lastRenderedPageBreak/>
        <w:t>4</w:t>
      </w:r>
      <w:r w:rsidRPr="00D1205D">
        <w:tab/>
      </w:r>
      <w:r w:rsidRPr="00D1205D">
        <w:rPr>
          <w:lang w:eastAsia="zh-CN"/>
        </w:rPr>
        <w:t>Service Based Architecture Overview</w:t>
      </w:r>
      <w:bookmarkEnd w:id="81"/>
      <w:bookmarkEnd w:id="82"/>
      <w:bookmarkEnd w:id="83"/>
      <w:bookmarkEnd w:id="84"/>
      <w:bookmarkEnd w:id="85"/>
      <w:bookmarkEnd w:id="125"/>
      <w:bookmarkEnd w:id="126"/>
      <w:bookmarkEnd w:id="127"/>
      <w:bookmarkEnd w:id="128"/>
      <w:bookmarkEnd w:id="129"/>
      <w:bookmarkEnd w:id="131"/>
    </w:p>
    <w:p w14:paraId="1145D3AD" w14:textId="77777777" w:rsidR="00F90BFA" w:rsidRPr="00D1205D" w:rsidRDefault="00F90BFA" w:rsidP="002D7984">
      <w:pPr>
        <w:pStyle w:val="Heading2"/>
        <w:rPr>
          <w:lang w:eastAsia="zh-CN"/>
        </w:rPr>
      </w:pPr>
      <w:bookmarkStart w:id="132" w:name="_CR4_1"/>
      <w:bookmarkStart w:id="133" w:name="_Toc19708923"/>
      <w:bookmarkStart w:id="134" w:name="_Toc27744994"/>
      <w:bookmarkStart w:id="135" w:name="_Toc29803147"/>
      <w:bookmarkStart w:id="136" w:name="_Toc35969896"/>
      <w:bookmarkStart w:id="137" w:name="_Toc36050690"/>
      <w:bookmarkStart w:id="138" w:name="_Toc44847402"/>
      <w:bookmarkStart w:id="139" w:name="_Toc51845054"/>
      <w:bookmarkStart w:id="140" w:name="_Toc51845385"/>
      <w:bookmarkStart w:id="141" w:name="_Toc51846905"/>
      <w:bookmarkStart w:id="142" w:name="_Toc57022532"/>
      <w:bookmarkStart w:id="143" w:name="_Toc177643239"/>
      <w:bookmarkEnd w:id="132"/>
      <w:r w:rsidRPr="00D1205D">
        <w:t>4.1</w:t>
      </w:r>
      <w:r w:rsidRPr="00D1205D">
        <w:rPr>
          <w:lang w:eastAsia="zh-CN"/>
        </w:rPr>
        <w:tab/>
        <w:t>NF Services</w:t>
      </w:r>
      <w:bookmarkEnd w:id="133"/>
      <w:bookmarkEnd w:id="134"/>
      <w:bookmarkEnd w:id="135"/>
      <w:bookmarkEnd w:id="136"/>
      <w:bookmarkEnd w:id="137"/>
      <w:bookmarkEnd w:id="138"/>
      <w:bookmarkEnd w:id="139"/>
      <w:bookmarkEnd w:id="140"/>
      <w:bookmarkEnd w:id="141"/>
      <w:bookmarkEnd w:id="142"/>
      <w:bookmarkEnd w:id="143"/>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44" w:name="_CR4_2"/>
      <w:bookmarkStart w:id="145" w:name="_Toc19708924"/>
      <w:bookmarkStart w:id="146" w:name="_Toc27744995"/>
      <w:bookmarkStart w:id="147" w:name="_Toc29803148"/>
      <w:bookmarkStart w:id="148" w:name="_Toc35969897"/>
      <w:bookmarkStart w:id="149" w:name="_Toc36050691"/>
      <w:bookmarkStart w:id="150" w:name="_Toc44847403"/>
      <w:bookmarkStart w:id="151" w:name="_Toc51845055"/>
      <w:bookmarkStart w:id="152" w:name="_Toc51845386"/>
      <w:bookmarkStart w:id="153" w:name="_Toc51846906"/>
      <w:bookmarkStart w:id="154" w:name="_Toc57022533"/>
      <w:bookmarkStart w:id="155" w:name="_Toc177643240"/>
      <w:bookmarkEnd w:id="144"/>
      <w:r w:rsidRPr="00D1205D">
        <w:t>4.2</w:t>
      </w:r>
      <w:r w:rsidRPr="00D1205D">
        <w:tab/>
      </w:r>
      <w:r w:rsidRPr="00D1205D">
        <w:rPr>
          <w:lang w:eastAsia="zh-CN"/>
        </w:rPr>
        <w:t>Service Based Interfaces</w:t>
      </w:r>
      <w:bookmarkEnd w:id="145"/>
      <w:bookmarkEnd w:id="146"/>
      <w:bookmarkEnd w:id="147"/>
      <w:bookmarkEnd w:id="148"/>
      <w:bookmarkEnd w:id="149"/>
      <w:bookmarkEnd w:id="150"/>
      <w:bookmarkEnd w:id="151"/>
      <w:bookmarkEnd w:id="152"/>
      <w:bookmarkEnd w:id="153"/>
      <w:bookmarkEnd w:id="154"/>
      <w:bookmarkEnd w:id="155"/>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56" w:name="_CR4_3"/>
      <w:bookmarkStart w:id="157" w:name="_Toc19708925"/>
      <w:bookmarkStart w:id="158" w:name="_Toc27744996"/>
      <w:bookmarkStart w:id="159" w:name="_Toc29803149"/>
      <w:bookmarkStart w:id="160" w:name="_Toc35969898"/>
      <w:bookmarkStart w:id="161" w:name="_Toc36050692"/>
      <w:bookmarkStart w:id="162" w:name="_Toc44847404"/>
      <w:bookmarkStart w:id="163" w:name="_Toc51845056"/>
      <w:bookmarkStart w:id="164" w:name="_Toc51845387"/>
      <w:bookmarkStart w:id="165" w:name="_Toc51846907"/>
      <w:bookmarkStart w:id="166" w:name="_Toc57022534"/>
      <w:bookmarkStart w:id="167" w:name="_Toc177643241"/>
      <w:bookmarkEnd w:id="156"/>
      <w:r w:rsidRPr="00D1205D">
        <w:t>4.</w:t>
      </w:r>
      <w:r w:rsidRPr="00D1205D">
        <w:rPr>
          <w:lang w:eastAsia="zh-CN"/>
        </w:rPr>
        <w:t>3</w:t>
      </w:r>
      <w:r w:rsidRPr="00D1205D">
        <w:tab/>
      </w:r>
      <w:r w:rsidRPr="00D1205D">
        <w:rPr>
          <w:lang w:eastAsia="zh-CN"/>
        </w:rPr>
        <w:t>NF Service Framework</w:t>
      </w:r>
      <w:bookmarkEnd w:id="157"/>
      <w:bookmarkEnd w:id="158"/>
      <w:bookmarkEnd w:id="159"/>
      <w:bookmarkEnd w:id="160"/>
      <w:bookmarkEnd w:id="161"/>
      <w:bookmarkEnd w:id="162"/>
      <w:bookmarkEnd w:id="163"/>
      <w:bookmarkEnd w:id="164"/>
      <w:bookmarkEnd w:id="165"/>
      <w:bookmarkEnd w:id="166"/>
      <w:bookmarkEnd w:id="167"/>
    </w:p>
    <w:p w14:paraId="3E344B82" w14:textId="77777777" w:rsidR="00F90BFA" w:rsidRPr="00D1205D" w:rsidRDefault="00F90BFA" w:rsidP="002D7984">
      <w:pPr>
        <w:pStyle w:val="Heading3"/>
        <w:rPr>
          <w:lang w:eastAsia="zh-CN"/>
        </w:rPr>
      </w:pPr>
      <w:bookmarkStart w:id="168" w:name="_CR4_3_1"/>
      <w:bookmarkStart w:id="169" w:name="_Toc19708926"/>
      <w:bookmarkStart w:id="170" w:name="_Toc27744997"/>
      <w:bookmarkStart w:id="171" w:name="_Toc29803150"/>
      <w:bookmarkStart w:id="172" w:name="_Toc35969899"/>
      <w:bookmarkStart w:id="173" w:name="_Toc36050693"/>
      <w:bookmarkStart w:id="174" w:name="_Toc44847405"/>
      <w:bookmarkStart w:id="175" w:name="_Toc51845057"/>
      <w:bookmarkStart w:id="176" w:name="_Toc51845388"/>
      <w:bookmarkStart w:id="177" w:name="_Toc51846908"/>
      <w:bookmarkStart w:id="178" w:name="_Toc57022535"/>
      <w:bookmarkStart w:id="179" w:name="_Toc177643242"/>
      <w:bookmarkEnd w:id="168"/>
      <w:r w:rsidRPr="00E0716E">
        <w:t>4.3.1</w:t>
      </w:r>
      <w:r w:rsidRPr="00E0716E">
        <w:tab/>
        <w:t>General</w:t>
      </w:r>
      <w:bookmarkEnd w:id="169"/>
      <w:bookmarkEnd w:id="170"/>
      <w:bookmarkEnd w:id="171"/>
      <w:bookmarkEnd w:id="172"/>
      <w:bookmarkEnd w:id="173"/>
      <w:bookmarkEnd w:id="174"/>
      <w:bookmarkEnd w:id="175"/>
      <w:bookmarkEnd w:id="176"/>
      <w:bookmarkEnd w:id="177"/>
      <w:bookmarkEnd w:id="178"/>
      <w:bookmarkEnd w:id="179"/>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80" w:name="_CR4_3_2"/>
      <w:bookmarkStart w:id="181" w:name="_Toc19708927"/>
      <w:bookmarkStart w:id="182" w:name="_Toc27744998"/>
      <w:bookmarkStart w:id="183" w:name="_Toc29803151"/>
      <w:bookmarkStart w:id="184" w:name="_Toc35969900"/>
      <w:bookmarkStart w:id="185" w:name="_Toc36050694"/>
      <w:bookmarkStart w:id="186" w:name="_Toc44847406"/>
      <w:bookmarkStart w:id="187" w:name="_Toc51845058"/>
      <w:bookmarkStart w:id="188" w:name="_Toc51845389"/>
      <w:bookmarkStart w:id="189" w:name="_Toc51846909"/>
      <w:bookmarkStart w:id="190" w:name="_Toc57022536"/>
      <w:bookmarkStart w:id="191" w:name="_Toc177643243"/>
      <w:bookmarkEnd w:id="180"/>
      <w:r w:rsidRPr="00D1205D">
        <w:rPr>
          <w:lang w:eastAsia="zh-CN"/>
        </w:rPr>
        <w:t>4.3.2</w:t>
      </w:r>
      <w:r w:rsidRPr="00D1205D">
        <w:rPr>
          <w:lang w:eastAsia="zh-CN"/>
        </w:rPr>
        <w:tab/>
        <w:t>NF Service Advertisement URI</w:t>
      </w:r>
      <w:bookmarkEnd w:id="181"/>
      <w:bookmarkEnd w:id="182"/>
      <w:bookmarkEnd w:id="183"/>
      <w:bookmarkEnd w:id="184"/>
      <w:bookmarkEnd w:id="185"/>
      <w:bookmarkEnd w:id="186"/>
      <w:bookmarkEnd w:id="187"/>
      <w:bookmarkEnd w:id="188"/>
      <w:bookmarkEnd w:id="189"/>
      <w:bookmarkEnd w:id="190"/>
      <w:bookmarkEnd w:id="191"/>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lastRenderedPageBreak/>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 xml:space="preserve">the </w:t>
      </w:r>
      <w:proofErr w:type="spellStart"/>
      <w:r w:rsidRPr="00D1205D">
        <w:t>nfInstance</w:t>
      </w:r>
      <w:proofErr w:type="spellEnd"/>
      <w:r w:rsidRPr="00D1205D">
        <w:t xml:space="preserv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w:t>
      </w:r>
      <w:proofErr w:type="spellStart"/>
      <w:r w:rsidRPr="00D1205D">
        <w:t>apiRoot</w:t>
      </w:r>
      <w:proofErr w:type="spellEnd"/>
      <w:r w:rsidRPr="00D1205D">
        <w:t>}/</w:t>
      </w:r>
      <w:proofErr w:type="spellStart"/>
      <w:r w:rsidRPr="00D1205D">
        <w:t>nnrf</w:t>
      </w:r>
      <w:proofErr w:type="spellEnd"/>
      <w:r w:rsidRPr="00D1205D">
        <w:t>-disc/</w:t>
      </w:r>
      <w:proofErr w:type="spellStart"/>
      <w:r w:rsidRPr="00D1205D">
        <w:t>nf-instances?nfInstanceId</w:t>
      </w:r>
      <w:proofErr w:type="spellEnd"/>
      <w:r w:rsidRPr="00D1205D">
        <w:t>={</w:t>
      </w:r>
      <w:proofErr w:type="spellStart"/>
      <w:r w:rsidRPr="00D1205D">
        <w:t>nfInstanceId</w:t>
      </w:r>
      <w:proofErr w:type="spellEnd"/>
      <w:r w:rsidRPr="00D1205D">
        <w:t>}".</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92" w:name="_CR5"/>
      <w:bookmarkStart w:id="193" w:name="_Toc19708928"/>
      <w:bookmarkStart w:id="194" w:name="_Toc27744999"/>
      <w:bookmarkStart w:id="195" w:name="_Toc29803152"/>
      <w:bookmarkStart w:id="196" w:name="_Toc35969901"/>
      <w:bookmarkStart w:id="197" w:name="_Toc36050695"/>
      <w:bookmarkStart w:id="198" w:name="_Toc44847407"/>
      <w:bookmarkStart w:id="199" w:name="_Toc51845059"/>
      <w:bookmarkStart w:id="200" w:name="_Toc51845390"/>
      <w:bookmarkStart w:id="201" w:name="_Toc51846910"/>
      <w:bookmarkStart w:id="202" w:name="_Toc57022537"/>
      <w:bookmarkStart w:id="203" w:name="_Toc177643244"/>
      <w:bookmarkEnd w:id="192"/>
      <w:r w:rsidRPr="00D1205D">
        <w:rPr>
          <w:lang w:eastAsia="zh-CN"/>
        </w:rPr>
        <w:t>5</w:t>
      </w:r>
      <w:r w:rsidRPr="00D1205D">
        <w:tab/>
      </w:r>
      <w:r w:rsidRPr="00D1205D">
        <w:rPr>
          <w:lang w:eastAsia="zh-CN"/>
        </w:rPr>
        <w:t>Protocols Over Service Based Interfaces</w:t>
      </w:r>
      <w:bookmarkEnd w:id="193"/>
      <w:bookmarkEnd w:id="194"/>
      <w:bookmarkEnd w:id="195"/>
      <w:bookmarkEnd w:id="196"/>
      <w:bookmarkEnd w:id="197"/>
      <w:bookmarkEnd w:id="198"/>
      <w:bookmarkEnd w:id="199"/>
      <w:bookmarkEnd w:id="200"/>
      <w:bookmarkEnd w:id="201"/>
      <w:bookmarkEnd w:id="202"/>
      <w:bookmarkEnd w:id="203"/>
    </w:p>
    <w:p w14:paraId="05CB8F72" w14:textId="77777777" w:rsidR="00F90BFA" w:rsidRPr="00D1205D" w:rsidRDefault="00F90BFA" w:rsidP="002D7984">
      <w:pPr>
        <w:pStyle w:val="Heading2"/>
        <w:rPr>
          <w:lang w:eastAsia="zh-CN"/>
        </w:rPr>
      </w:pPr>
      <w:bookmarkStart w:id="204" w:name="_CR5_1"/>
      <w:bookmarkStart w:id="205" w:name="_Toc19708929"/>
      <w:bookmarkStart w:id="206" w:name="_Toc27745000"/>
      <w:bookmarkStart w:id="207" w:name="_Toc29803153"/>
      <w:bookmarkStart w:id="208" w:name="_Toc35969902"/>
      <w:bookmarkStart w:id="209" w:name="_Toc36050696"/>
      <w:bookmarkStart w:id="210" w:name="_Toc44847408"/>
      <w:bookmarkStart w:id="211" w:name="_Toc51845060"/>
      <w:bookmarkStart w:id="212" w:name="_Toc51845391"/>
      <w:bookmarkStart w:id="213" w:name="_Toc51846911"/>
      <w:bookmarkStart w:id="214" w:name="_Toc57022538"/>
      <w:bookmarkStart w:id="215" w:name="_Toc177643245"/>
      <w:bookmarkEnd w:id="204"/>
      <w:r w:rsidRPr="00D1205D">
        <w:rPr>
          <w:lang w:eastAsia="zh-CN"/>
        </w:rPr>
        <w:t>5</w:t>
      </w:r>
      <w:r w:rsidRPr="00D1205D">
        <w:t>.1</w:t>
      </w:r>
      <w:r w:rsidRPr="00D1205D">
        <w:tab/>
      </w:r>
      <w:r w:rsidRPr="00D1205D">
        <w:rPr>
          <w:lang w:eastAsia="zh-CN"/>
        </w:rPr>
        <w:t>Protocol Stack Overview</w:t>
      </w:r>
      <w:bookmarkEnd w:id="205"/>
      <w:bookmarkEnd w:id="206"/>
      <w:bookmarkEnd w:id="207"/>
      <w:bookmarkEnd w:id="208"/>
      <w:bookmarkEnd w:id="209"/>
      <w:bookmarkEnd w:id="210"/>
      <w:bookmarkEnd w:id="211"/>
      <w:bookmarkEnd w:id="212"/>
      <w:bookmarkEnd w:id="213"/>
      <w:bookmarkEnd w:id="214"/>
      <w:bookmarkEnd w:id="215"/>
    </w:p>
    <w:p w14:paraId="7F1BA5A4" w14:textId="7600A04D" w:rsidR="004539E1" w:rsidRPr="00D1205D" w:rsidRDefault="004539E1" w:rsidP="004539E1">
      <w:pPr>
        <w:rPr>
          <w:lang w:eastAsia="zh-CN"/>
        </w:rPr>
      </w:pPr>
      <w:bookmarkStart w:id="216" w:name="_Toc19708930"/>
      <w:bookmarkStart w:id="217" w:name="_Toc27745001"/>
      <w:bookmarkStart w:id="218" w:name="_Toc29803154"/>
      <w:bookmarkStart w:id="219" w:name="_Toc35969903"/>
      <w:bookmarkStart w:id="220" w:name="_Toc36050697"/>
      <w:bookmarkStart w:id="221" w:name="_Toc44847409"/>
      <w:bookmarkStart w:id="222" w:name="_Toc51845061"/>
      <w:bookmarkStart w:id="223" w:name="_Toc51845392"/>
      <w:bookmarkStart w:id="224" w:name="_Toc51846912"/>
      <w:bookmarkStart w:id="225"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6.1pt;height:171.9pt" o:ole="">
            <v:imagedata r:id="rId14" o:title=""/>
          </v:shape>
          <o:OLEObject Type="Embed" ProgID="Visio.Drawing.15" ShapeID="_x0000_i1026" DrawAspect="Content" ObjectID="_1788256230" r:id="rId15"/>
        </w:object>
      </w:r>
    </w:p>
    <w:p w14:paraId="769224DF" w14:textId="77777777" w:rsidR="004539E1" w:rsidRPr="00AD3431" w:rsidRDefault="004539E1" w:rsidP="00D75E58">
      <w:pPr>
        <w:pStyle w:val="TF"/>
        <w:rPr>
          <w:lang w:eastAsia="zh-CN"/>
        </w:rPr>
      </w:pPr>
      <w:bookmarkStart w:id="226" w:name="_CRFigure5_11"/>
      <w:r w:rsidRPr="00AD3431">
        <w:t xml:space="preserve">Figure </w:t>
      </w:r>
      <w:bookmarkEnd w:id="226"/>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27" w:name="_CR5_2"/>
      <w:bookmarkStart w:id="228" w:name="_Toc177643246"/>
      <w:bookmarkEnd w:id="227"/>
      <w:r w:rsidRPr="00D1205D">
        <w:rPr>
          <w:lang w:eastAsia="zh-CN"/>
        </w:rPr>
        <w:t>5</w:t>
      </w:r>
      <w:r w:rsidRPr="00D1205D">
        <w:t>.</w:t>
      </w:r>
      <w:r w:rsidRPr="00D1205D">
        <w:rPr>
          <w:lang w:eastAsia="zh-CN"/>
        </w:rPr>
        <w:t>2</w:t>
      </w:r>
      <w:r w:rsidRPr="00D1205D">
        <w:tab/>
      </w:r>
      <w:r w:rsidRPr="00D1205D">
        <w:rPr>
          <w:lang w:eastAsia="zh-CN"/>
        </w:rPr>
        <w:t>HTTP/2 Protocol</w:t>
      </w:r>
      <w:bookmarkEnd w:id="216"/>
      <w:bookmarkEnd w:id="217"/>
      <w:bookmarkEnd w:id="218"/>
      <w:bookmarkEnd w:id="219"/>
      <w:bookmarkEnd w:id="220"/>
      <w:bookmarkEnd w:id="221"/>
      <w:bookmarkEnd w:id="222"/>
      <w:bookmarkEnd w:id="223"/>
      <w:bookmarkEnd w:id="224"/>
      <w:bookmarkEnd w:id="225"/>
      <w:bookmarkEnd w:id="228"/>
    </w:p>
    <w:p w14:paraId="1A3B43CE" w14:textId="77777777" w:rsidR="00F90BFA" w:rsidRPr="00D1205D" w:rsidRDefault="00F90BFA" w:rsidP="002D7984">
      <w:pPr>
        <w:pStyle w:val="Heading3"/>
      </w:pPr>
      <w:bookmarkStart w:id="229" w:name="_CR5_2_1"/>
      <w:bookmarkStart w:id="230" w:name="_Toc19708931"/>
      <w:bookmarkStart w:id="231" w:name="_Toc27745002"/>
      <w:bookmarkStart w:id="232" w:name="_Toc29803155"/>
      <w:bookmarkStart w:id="233" w:name="_Toc35969904"/>
      <w:bookmarkStart w:id="234" w:name="_Toc36050698"/>
      <w:bookmarkStart w:id="235" w:name="_Toc44847410"/>
      <w:bookmarkStart w:id="236" w:name="_Toc51845062"/>
      <w:bookmarkStart w:id="237" w:name="_Toc51845393"/>
      <w:bookmarkStart w:id="238" w:name="_Toc51846913"/>
      <w:bookmarkStart w:id="239" w:name="_Toc57022540"/>
      <w:bookmarkStart w:id="240" w:name="_Toc177643247"/>
      <w:bookmarkEnd w:id="229"/>
      <w:r w:rsidRPr="00D1205D">
        <w:rPr>
          <w:lang w:eastAsia="zh-CN"/>
        </w:rPr>
        <w:t>5.2.1</w:t>
      </w:r>
      <w:r w:rsidRPr="00D1205D">
        <w:tab/>
        <w:t>General</w:t>
      </w:r>
      <w:bookmarkEnd w:id="230"/>
      <w:bookmarkEnd w:id="231"/>
      <w:bookmarkEnd w:id="232"/>
      <w:bookmarkEnd w:id="233"/>
      <w:bookmarkEnd w:id="234"/>
      <w:bookmarkEnd w:id="235"/>
      <w:bookmarkEnd w:id="236"/>
      <w:bookmarkEnd w:id="237"/>
      <w:bookmarkEnd w:id="238"/>
      <w:bookmarkEnd w:id="239"/>
      <w:bookmarkEnd w:id="240"/>
    </w:p>
    <w:p w14:paraId="484ABC4F" w14:textId="335DDC08" w:rsidR="00BC5679" w:rsidRPr="00D1205D" w:rsidRDefault="00BC5679" w:rsidP="00BC5679">
      <w:bookmarkStart w:id="241" w:name="_Toc19708932"/>
      <w:bookmarkStart w:id="242" w:name="_Toc27745003"/>
      <w:bookmarkStart w:id="243" w:name="_Toc29803156"/>
      <w:bookmarkStart w:id="244" w:name="_Toc35969905"/>
      <w:bookmarkStart w:id="245" w:name="_Toc36050699"/>
      <w:bookmarkStart w:id="246" w:name="_Toc44847411"/>
      <w:bookmarkStart w:id="247" w:name="_Toc51845063"/>
      <w:bookmarkStart w:id="248" w:name="_Toc51845394"/>
      <w:bookmarkStart w:id="249" w:name="_Toc51846914"/>
      <w:bookmarkStart w:id="250" w:name="_Toc57022541"/>
      <w:r w:rsidRPr="00D1205D">
        <w:rPr>
          <w:lang w:eastAsia="zh-CN"/>
        </w:rPr>
        <w:t>HTTP/2 as described in IETF RFC </w:t>
      </w:r>
      <w:r>
        <w:rPr>
          <w:lang w:eastAsia="zh-CN"/>
        </w:rPr>
        <w:t>9113</w:t>
      </w:r>
      <w:r w:rsidRPr="00D1205D">
        <w:rPr>
          <w:lang w:eastAsia="zh-CN"/>
        </w:rPr>
        <w:t>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51" w:name="_CR5_2_2"/>
      <w:bookmarkStart w:id="252" w:name="_Toc177643248"/>
      <w:bookmarkEnd w:id="251"/>
      <w:r w:rsidRPr="00D1205D">
        <w:rPr>
          <w:lang w:eastAsia="zh-CN"/>
        </w:rPr>
        <w:t>5.2.2</w:t>
      </w:r>
      <w:r w:rsidRPr="00D1205D">
        <w:tab/>
        <w:t>HTTP standard headers</w:t>
      </w:r>
      <w:bookmarkEnd w:id="241"/>
      <w:bookmarkEnd w:id="242"/>
      <w:bookmarkEnd w:id="243"/>
      <w:bookmarkEnd w:id="244"/>
      <w:bookmarkEnd w:id="245"/>
      <w:bookmarkEnd w:id="246"/>
      <w:bookmarkEnd w:id="247"/>
      <w:bookmarkEnd w:id="248"/>
      <w:bookmarkEnd w:id="249"/>
      <w:bookmarkEnd w:id="250"/>
      <w:bookmarkEnd w:id="252"/>
    </w:p>
    <w:p w14:paraId="4592C49F" w14:textId="77777777" w:rsidR="00F90BFA" w:rsidRPr="00D1205D" w:rsidRDefault="00F90BFA" w:rsidP="002D7984">
      <w:pPr>
        <w:pStyle w:val="Heading4"/>
        <w:rPr>
          <w:lang w:eastAsia="zh-CN"/>
        </w:rPr>
      </w:pPr>
      <w:bookmarkStart w:id="253" w:name="_CR5_2_2_1"/>
      <w:bookmarkStart w:id="254" w:name="_Toc19708933"/>
      <w:bookmarkStart w:id="255" w:name="_Toc27745004"/>
      <w:bookmarkStart w:id="256" w:name="_Toc29803157"/>
      <w:bookmarkStart w:id="257" w:name="_Toc35969906"/>
      <w:bookmarkStart w:id="258" w:name="_Toc36050700"/>
      <w:bookmarkStart w:id="259" w:name="_Toc44847412"/>
      <w:bookmarkStart w:id="260" w:name="_Toc51845064"/>
      <w:bookmarkStart w:id="261" w:name="_Toc51845395"/>
      <w:bookmarkStart w:id="262" w:name="_Toc51846915"/>
      <w:bookmarkStart w:id="263" w:name="_Toc57022542"/>
      <w:bookmarkStart w:id="264" w:name="_Toc177643249"/>
      <w:bookmarkEnd w:id="253"/>
      <w:r w:rsidRPr="00D1205D">
        <w:t>5.2.2.1</w:t>
      </w:r>
      <w:r w:rsidRPr="00D1205D">
        <w:rPr>
          <w:lang w:eastAsia="zh-CN"/>
        </w:rPr>
        <w:tab/>
        <w:t>General</w:t>
      </w:r>
      <w:bookmarkEnd w:id="254"/>
      <w:bookmarkEnd w:id="255"/>
      <w:bookmarkEnd w:id="256"/>
      <w:bookmarkEnd w:id="257"/>
      <w:bookmarkEnd w:id="258"/>
      <w:bookmarkEnd w:id="259"/>
      <w:bookmarkEnd w:id="260"/>
      <w:bookmarkEnd w:id="261"/>
      <w:bookmarkEnd w:id="262"/>
      <w:bookmarkEnd w:id="263"/>
      <w:bookmarkEnd w:id="264"/>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65" w:name="_CR5_2_2_2"/>
      <w:bookmarkStart w:id="266" w:name="_Toc19708934"/>
      <w:bookmarkStart w:id="267" w:name="_Toc27745005"/>
      <w:bookmarkStart w:id="268" w:name="_Toc29803158"/>
      <w:bookmarkStart w:id="269" w:name="_Toc35969907"/>
      <w:bookmarkStart w:id="270" w:name="_Toc36050701"/>
      <w:bookmarkStart w:id="271" w:name="_Toc44847413"/>
      <w:bookmarkStart w:id="272" w:name="_Toc51845065"/>
      <w:bookmarkStart w:id="273" w:name="_Toc51845396"/>
      <w:bookmarkStart w:id="274" w:name="_Toc51846916"/>
      <w:bookmarkStart w:id="275" w:name="_Toc57022543"/>
      <w:bookmarkStart w:id="276" w:name="_Toc177643250"/>
      <w:bookmarkEnd w:id="265"/>
      <w:r w:rsidRPr="00D1205D">
        <w:lastRenderedPageBreak/>
        <w:t>5.2.2.2</w:t>
      </w:r>
      <w:r w:rsidRPr="00D1205D">
        <w:rPr>
          <w:lang w:eastAsia="zh-CN"/>
        </w:rPr>
        <w:tab/>
        <w:t>Mandatory to support HTTP standard headers</w:t>
      </w:r>
      <w:bookmarkEnd w:id="266"/>
      <w:bookmarkEnd w:id="267"/>
      <w:bookmarkEnd w:id="268"/>
      <w:bookmarkEnd w:id="269"/>
      <w:bookmarkEnd w:id="270"/>
      <w:bookmarkEnd w:id="271"/>
      <w:bookmarkEnd w:id="272"/>
      <w:bookmarkEnd w:id="273"/>
      <w:bookmarkEnd w:id="274"/>
      <w:bookmarkEnd w:id="275"/>
      <w:bookmarkEnd w:id="276"/>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F48844A" w14:textId="77777777" w:rsidR="00BC5679" w:rsidRPr="00D1205D" w:rsidRDefault="00BC5679" w:rsidP="00BC5679">
      <w:pPr>
        <w:pStyle w:val="TH"/>
      </w:pPr>
      <w:bookmarkStart w:id="277" w:name="_CRTable5_2_2_21"/>
      <w:bookmarkStart w:id="278" w:name="_Toc19708935"/>
      <w:bookmarkStart w:id="279" w:name="_Toc27745006"/>
      <w:bookmarkStart w:id="280" w:name="_Toc29803159"/>
      <w:bookmarkStart w:id="281" w:name="_Toc35969908"/>
      <w:bookmarkStart w:id="282" w:name="_Toc36050702"/>
      <w:bookmarkStart w:id="283" w:name="_Toc44847414"/>
      <w:bookmarkStart w:id="284" w:name="_Toc51845066"/>
      <w:bookmarkStart w:id="285" w:name="_Toc51845397"/>
      <w:bookmarkStart w:id="286" w:name="_Toc51846917"/>
      <w:bookmarkStart w:id="287" w:name="_Toc57022544"/>
      <w:r w:rsidRPr="00D1205D">
        <w:lastRenderedPageBreak/>
        <w:t xml:space="preserve">Table </w:t>
      </w:r>
      <w:bookmarkEnd w:id="277"/>
      <w:r w:rsidRPr="00D1205D">
        <w:t>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0F5AD14D" w14:textId="77777777" w:rsidTr="00455F22">
        <w:trPr>
          <w:cantSplit/>
        </w:trPr>
        <w:tc>
          <w:tcPr>
            <w:tcW w:w="2410" w:type="dxa"/>
            <w:shd w:val="clear" w:color="auto" w:fill="E0E0E0"/>
          </w:tcPr>
          <w:p w14:paraId="6C07B7B0" w14:textId="77777777" w:rsidR="00BC5679" w:rsidRPr="00D1205D" w:rsidRDefault="00BC5679" w:rsidP="00455F22">
            <w:pPr>
              <w:pStyle w:val="TAH"/>
            </w:pPr>
            <w:r w:rsidRPr="00D1205D">
              <w:t>Name</w:t>
            </w:r>
          </w:p>
        </w:tc>
        <w:tc>
          <w:tcPr>
            <w:tcW w:w="1985" w:type="dxa"/>
            <w:shd w:val="clear" w:color="auto" w:fill="E0E0E0"/>
          </w:tcPr>
          <w:p w14:paraId="7F1ECC9A" w14:textId="77777777" w:rsidR="00BC5679" w:rsidRPr="00D1205D" w:rsidRDefault="00BC5679" w:rsidP="00455F22">
            <w:pPr>
              <w:pStyle w:val="TAH"/>
            </w:pPr>
            <w:r w:rsidRPr="00D1205D">
              <w:t>Reference</w:t>
            </w:r>
          </w:p>
        </w:tc>
        <w:tc>
          <w:tcPr>
            <w:tcW w:w="5386" w:type="dxa"/>
            <w:shd w:val="clear" w:color="auto" w:fill="E0E0E0"/>
          </w:tcPr>
          <w:p w14:paraId="5B9C1EEA" w14:textId="77777777" w:rsidR="00BC5679" w:rsidRPr="00D1205D" w:rsidRDefault="00BC5679" w:rsidP="00455F22">
            <w:pPr>
              <w:pStyle w:val="TAH"/>
              <w:rPr>
                <w:rFonts w:eastAsia="Batang"/>
                <w:lang w:eastAsia="ko-KR"/>
              </w:rPr>
            </w:pPr>
            <w:r w:rsidRPr="00D1205D">
              <w:t>Description</w:t>
            </w:r>
          </w:p>
        </w:tc>
      </w:tr>
      <w:tr w:rsidR="00BC5679" w:rsidRPr="00D1205D" w14:paraId="3AE52B13" w14:textId="77777777" w:rsidTr="00455F22">
        <w:trPr>
          <w:cantSplit/>
        </w:trPr>
        <w:tc>
          <w:tcPr>
            <w:tcW w:w="2410" w:type="dxa"/>
          </w:tcPr>
          <w:p w14:paraId="2A1C25BB" w14:textId="77777777" w:rsidR="00BC5679" w:rsidRPr="00D1205D" w:rsidRDefault="00BC5679" w:rsidP="00455F22">
            <w:pPr>
              <w:pStyle w:val="TAL"/>
              <w:rPr>
                <w:lang w:eastAsia="zh-CN"/>
              </w:rPr>
            </w:pPr>
            <w:r w:rsidRPr="00D1205D">
              <w:t>Accept</w:t>
            </w:r>
          </w:p>
        </w:tc>
        <w:tc>
          <w:tcPr>
            <w:tcW w:w="1985" w:type="dxa"/>
          </w:tcPr>
          <w:p w14:paraId="14E0379A" w14:textId="7056C3E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78C1B90D" w14:textId="77777777" w:rsidR="00BC5679" w:rsidRPr="00D1205D" w:rsidRDefault="00BC5679" w:rsidP="00455F22">
            <w:pPr>
              <w:pStyle w:val="TAL"/>
              <w:rPr>
                <w:lang w:eastAsia="zh-CN"/>
              </w:rPr>
            </w:pPr>
            <w:r w:rsidRPr="00D1205D">
              <w:rPr>
                <w:lang w:eastAsia="zh-CN"/>
              </w:rPr>
              <w:t>This header is used to specify response media types that are acceptable.</w:t>
            </w:r>
          </w:p>
        </w:tc>
      </w:tr>
      <w:tr w:rsidR="00BC5679" w:rsidRPr="00D1205D" w14:paraId="2E49E7E3" w14:textId="77777777" w:rsidTr="00455F22">
        <w:trPr>
          <w:cantSplit/>
        </w:trPr>
        <w:tc>
          <w:tcPr>
            <w:tcW w:w="2410" w:type="dxa"/>
          </w:tcPr>
          <w:p w14:paraId="04B23B6B" w14:textId="77777777" w:rsidR="00BC5679" w:rsidRPr="00D1205D" w:rsidRDefault="00BC5679" w:rsidP="00455F22">
            <w:pPr>
              <w:pStyle w:val="TAL"/>
            </w:pPr>
            <w:r w:rsidRPr="00D1205D">
              <w:t>Accept-Encoding</w:t>
            </w:r>
          </w:p>
        </w:tc>
        <w:tc>
          <w:tcPr>
            <w:tcW w:w="1985" w:type="dxa"/>
          </w:tcPr>
          <w:p w14:paraId="449E1E3C" w14:textId="53D86B5F"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0FABDA4" w14:textId="77777777" w:rsidR="00BC5679" w:rsidRPr="00D1205D" w:rsidRDefault="00BC5679" w:rsidP="00455F22">
            <w:pPr>
              <w:pStyle w:val="HTMLPreformatted"/>
              <w:pageBreakBefore/>
              <w:rPr>
                <w:rFonts w:ascii="Arial" w:hAnsi="Arial" w:cs="Times New Roman"/>
                <w:sz w:val="18"/>
                <w:szCs w:val="20"/>
              </w:rPr>
            </w:pPr>
            <w:r w:rsidRPr="00D1205D">
              <w:rPr>
                <w:rFonts w:ascii="Arial" w:hAnsi="Arial" w:cs="Times New Roman"/>
                <w:sz w:val="18"/>
                <w:szCs w:val="20"/>
              </w:rPr>
              <w:t xml:space="preserve">This header may be used to indicate what response content-encodings (e.g. </w:t>
            </w:r>
            <w:proofErr w:type="spellStart"/>
            <w:r w:rsidRPr="00D1205D">
              <w:rPr>
                <w:rFonts w:ascii="Arial" w:hAnsi="Arial" w:cs="Times New Roman"/>
                <w:sz w:val="18"/>
                <w:szCs w:val="20"/>
              </w:rPr>
              <w:t>gzip</w:t>
            </w:r>
            <w:proofErr w:type="spellEnd"/>
            <w:r w:rsidRPr="00D1205D">
              <w:rPr>
                <w:rFonts w:ascii="Arial" w:hAnsi="Arial" w:cs="Times New Roman"/>
                <w:sz w:val="18"/>
                <w:szCs w:val="20"/>
              </w:rPr>
              <w:t>) are acceptable in the response.</w:t>
            </w:r>
          </w:p>
        </w:tc>
      </w:tr>
      <w:tr w:rsidR="00BC5679" w:rsidRPr="00D1205D" w14:paraId="4FC24730" w14:textId="77777777" w:rsidTr="00455F22">
        <w:trPr>
          <w:cantSplit/>
        </w:trPr>
        <w:tc>
          <w:tcPr>
            <w:tcW w:w="2410" w:type="dxa"/>
          </w:tcPr>
          <w:p w14:paraId="6451C8DB" w14:textId="77777777" w:rsidR="00BC5679" w:rsidRPr="00D1205D" w:rsidRDefault="00BC5679" w:rsidP="00455F22">
            <w:pPr>
              <w:pStyle w:val="TAL"/>
              <w:rPr>
                <w:lang w:eastAsia="zh-CN"/>
              </w:rPr>
            </w:pPr>
            <w:r w:rsidRPr="00D1205D">
              <w:t>Content-Length</w:t>
            </w:r>
          </w:p>
        </w:tc>
        <w:tc>
          <w:tcPr>
            <w:tcW w:w="1985" w:type="dxa"/>
          </w:tcPr>
          <w:p w14:paraId="30935349" w14:textId="28A19FC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EEEF1E3" w14:textId="23632693" w:rsidR="00BC5679" w:rsidRPr="00D1205D" w:rsidRDefault="00BC5679" w:rsidP="00455F22">
            <w:pPr>
              <w:pStyle w:val="TAL"/>
              <w:rPr>
                <w:lang w:eastAsia="zh-CN"/>
              </w:rPr>
            </w:pPr>
            <w:r w:rsidRPr="00D1205D">
              <w:rPr>
                <w:lang w:eastAsia="zh-CN"/>
              </w:rPr>
              <w:t xml:space="preserve">This header is used to provide the anticipated size, as a decimal number of octets, for a potential </w:t>
            </w:r>
            <w:r>
              <w:rPr>
                <w:lang w:eastAsia="zh-CN"/>
              </w:rPr>
              <w:t>content</w:t>
            </w:r>
            <w:r w:rsidRPr="00D1205D">
              <w:rPr>
                <w:lang w:eastAsia="zh-CN"/>
              </w:rPr>
              <w:t>.</w:t>
            </w:r>
          </w:p>
        </w:tc>
      </w:tr>
      <w:tr w:rsidR="00BC5679" w:rsidRPr="00D1205D" w14:paraId="5D27AB77" w14:textId="77777777" w:rsidTr="00455F22">
        <w:trPr>
          <w:cantSplit/>
        </w:trPr>
        <w:tc>
          <w:tcPr>
            <w:tcW w:w="2410" w:type="dxa"/>
          </w:tcPr>
          <w:p w14:paraId="6B31DF57" w14:textId="77777777" w:rsidR="00BC5679" w:rsidRPr="00D1205D" w:rsidRDefault="00BC5679" w:rsidP="00455F22">
            <w:pPr>
              <w:pStyle w:val="TAL"/>
            </w:pPr>
            <w:r w:rsidRPr="00D1205D">
              <w:t>Content-Type</w:t>
            </w:r>
          </w:p>
        </w:tc>
        <w:tc>
          <w:tcPr>
            <w:tcW w:w="1985" w:type="dxa"/>
          </w:tcPr>
          <w:p w14:paraId="735203D0" w14:textId="6030FC9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C694277" w14:textId="77777777" w:rsidR="00BC5679" w:rsidRPr="00D1205D" w:rsidRDefault="00BC5679" w:rsidP="00455F22">
            <w:pPr>
              <w:pStyle w:val="TAL"/>
              <w:rPr>
                <w:lang w:eastAsia="zh-CN"/>
              </w:rPr>
            </w:pPr>
            <w:r w:rsidRPr="00D1205D">
              <w:rPr>
                <w:lang w:eastAsia="zh-CN"/>
              </w:rPr>
              <w:t>This header is used to indicate the media type of the associated representation.</w:t>
            </w:r>
          </w:p>
        </w:tc>
      </w:tr>
      <w:tr w:rsidR="00BC5679" w:rsidRPr="00D1205D" w14:paraId="52168033" w14:textId="77777777" w:rsidTr="00455F22">
        <w:trPr>
          <w:cantSplit/>
        </w:trPr>
        <w:tc>
          <w:tcPr>
            <w:tcW w:w="2410" w:type="dxa"/>
          </w:tcPr>
          <w:p w14:paraId="55E9E512" w14:textId="77777777" w:rsidR="00BC5679" w:rsidRPr="00D1205D" w:rsidRDefault="00BC5679" w:rsidP="00455F22">
            <w:pPr>
              <w:pStyle w:val="TAL"/>
              <w:rPr>
                <w:lang w:eastAsia="zh-CN"/>
              </w:rPr>
            </w:pPr>
            <w:r w:rsidRPr="00D1205D">
              <w:rPr>
                <w:lang w:eastAsia="zh-CN"/>
              </w:rPr>
              <w:t>Content-Encoding</w:t>
            </w:r>
          </w:p>
        </w:tc>
        <w:tc>
          <w:tcPr>
            <w:tcW w:w="1985" w:type="dxa"/>
          </w:tcPr>
          <w:p w14:paraId="0905D283" w14:textId="7BA500AC"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F699F71" w14:textId="77777777" w:rsidR="00BC5679" w:rsidRPr="00D1205D" w:rsidRDefault="00BC5679" w:rsidP="00455F22">
            <w:pPr>
              <w:pStyle w:val="TAL"/>
              <w:rPr>
                <w:lang w:eastAsia="zh-CN"/>
              </w:rPr>
            </w:pPr>
            <w:r w:rsidRPr="00D1205D">
              <w:rPr>
                <w:lang w:eastAsia="zh-CN"/>
              </w:rPr>
              <w:t xml:space="preserve">This header may be used in some requests to indicate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BC5679" w:rsidRPr="00D1205D" w14:paraId="04A40940" w14:textId="77777777" w:rsidTr="00455F22">
        <w:trPr>
          <w:cantSplit/>
        </w:trPr>
        <w:tc>
          <w:tcPr>
            <w:tcW w:w="2410" w:type="dxa"/>
          </w:tcPr>
          <w:p w14:paraId="44410FAD" w14:textId="77777777" w:rsidR="00BC5679" w:rsidRPr="00D1205D" w:rsidRDefault="00BC5679" w:rsidP="00455F22">
            <w:pPr>
              <w:pStyle w:val="TAL"/>
              <w:rPr>
                <w:lang w:eastAsia="zh-CN"/>
              </w:rPr>
            </w:pPr>
            <w:r w:rsidRPr="00D1205D">
              <w:rPr>
                <w:lang w:eastAsia="zh-CN"/>
              </w:rPr>
              <w:t>User-Agent</w:t>
            </w:r>
          </w:p>
        </w:tc>
        <w:tc>
          <w:tcPr>
            <w:tcW w:w="1985" w:type="dxa"/>
          </w:tcPr>
          <w:p w14:paraId="0F032FF3" w14:textId="72714DFE"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853376D" w14:textId="77777777" w:rsidR="00BC5679" w:rsidRDefault="00BC5679" w:rsidP="00455F22">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7B820246" w14:textId="77777777" w:rsidR="00BC5679" w:rsidRDefault="00BC5679" w:rsidP="00455F22">
            <w:pPr>
              <w:pStyle w:val="TAL"/>
              <w:rPr>
                <w:lang w:eastAsia="zh-CN"/>
              </w:rPr>
            </w:pPr>
          </w:p>
          <w:p w14:paraId="459E21AE" w14:textId="77777777" w:rsidR="00BC5679" w:rsidRDefault="00BC5679" w:rsidP="00455F22">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E7ED990" w14:textId="77777777" w:rsidR="00BC5679" w:rsidRPr="00ED2376" w:rsidRDefault="00BC5679" w:rsidP="00455F22">
            <w:pPr>
              <w:pStyle w:val="B1"/>
              <w:rPr>
                <w:rFonts w:ascii="Arial" w:hAnsi="Arial"/>
                <w:sz w:val="18"/>
                <w:lang w:eastAsia="zh-CN"/>
              </w:rPr>
            </w:pPr>
            <w:bookmarkStart w:id="288"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36D62D9" w14:textId="77777777" w:rsidR="00BC5679" w:rsidRPr="00ED2376" w:rsidRDefault="00BC5679" w:rsidP="00455F22">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88"/>
          <w:p w14:paraId="5675EA22" w14:textId="77777777" w:rsidR="00BC5679" w:rsidRPr="00D1205D" w:rsidRDefault="00BC5679" w:rsidP="00455F22">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BC5679" w:rsidRPr="00D1205D" w14:paraId="5E9AC863" w14:textId="77777777" w:rsidTr="00455F22">
        <w:trPr>
          <w:cantSplit/>
        </w:trPr>
        <w:tc>
          <w:tcPr>
            <w:tcW w:w="2410" w:type="dxa"/>
          </w:tcPr>
          <w:p w14:paraId="24038922" w14:textId="77777777" w:rsidR="00BC5679" w:rsidRPr="00D1205D" w:rsidRDefault="00BC5679" w:rsidP="00455F22">
            <w:pPr>
              <w:pStyle w:val="TAL"/>
              <w:rPr>
                <w:lang w:eastAsia="zh-CN"/>
              </w:rPr>
            </w:pPr>
            <w:r w:rsidRPr="00D1205D">
              <w:rPr>
                <w:lang w:eastAsia="zh-CN"/>
              </w:rPr>
              <w:t>Cache-Control</w:t>
            </w:r>
          </w:p>
        </w:tc>
        <w:tc>
          <w:tcPr>
            <w:tcW w:w="1985" w:type="dxa"/>
          </w:tcPr>
          <w:p w14:paraId="36B0AFA0" w14:textId="4EF7D986"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34E5189" w14:textId="77777777" w:rsidR="00BC5679" w:rsidRPr="00D1205D" w:rsidRDefault="00BC5679" w:rsidP="00455F2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BC5679" w:rsidRPr="00D1205D" w14:paraId="4137AC2C" w14:textId="77777777" w:rsidTr="00455F22">
        <w:trPr>
          <w:cantSplit/>
        </w:trPr>
        <w:tc>
          <w:tcPr>
            <w:tcW w:w="2410" w:type="dxa"/>
          </w:tcPr>
          <w:p w14:paraId="73067313" w14:textId="77777777" w:rsidR="00BC5679" w:rsidRPr="00D1205D" w:rsidRDefault="00BC5679" w:rsidP="00455F22">
            <w:pPr>
              <w:pStyle w:val="TAL"/>
              <w:rPr>
                <w:lang w:eastAsia="zh-CN"/>
              </w:rPr>
            </w:pPr>
            <w:r w:rsidRPr="00D1205D">
              <w:rPr>
                <w:lang w:eastAsia="zh-CN"/>
              </w:rPr>
              <w:t>If-Modified-Since</w:t>
            </w:r>
          </w:p>
        </w:tc>
        <w:tc>
          <w:tcPr>
            <w:tcW w:w="1985" w:type="dxa"/>
          </w:tcPr>
          <w:p w14:paraId="59799C6F" w14:textId="7723EAC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97323F8" w14:textId="77777777" w:rsidR="00BC5679" w:rsidRPr="00D1205D" w:rsidRDefault="00BC5679" w:rsidP="00455F2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C5679" w:rsidRPr="00D1205D" w14:paraId="6EA45933" w14:textId="77777777" w:rsidTr="00455F22">
        <w:trPr>
          <w:cantSplit/>
        </w:trPr>
        <w:tc>
          <w:tcPr>
            <w:tcW w:w="2410" w:type="dxa"/>
          </w:tcPr>
          <w:p w14:paraId="0FD4EDFA" w14:textId="77777777" w:rsidR="00BC5679" w:rsidRPr="00D1205D" w:rsidRDefault="00BC5679" w:rsidP="00455F22">
            <w:pPr>
              <w:pStyle w:val="TAL"/>
              <w:rPr>
                <w:lang w:eastAsia="zh-CN"/>
              </w:rPr>
            </w:pPr>
            <w:r w:rsidRPr="00D1205D">
              <w:rPr>
                <w:lang w:eastAsia="zh-CN"/>
              </w:rPr>
              <w:t>If-None-Match</w:t>
            </w:r>
          </w:p>
        </w:tc>
        <w:tc>
          <w:tcPr>
            <w:tcW w:w="1985" w:type="dxa"/>
          </w:tcPr>
          <w:p w14:paraId="76BA4910" w14:textId="6849272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391E252" w14:textId="77777777" w:rsidR="00BC5679" w:rsidRPr="00D1205D" w:rsidRDefault="00BC5679" w:rsidP="00455F22">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C5679" w:rsidRPr="00D1205D" w14:paraId="0998D1B7" w14:textId="77777777" w:rsidTr="00455F22">
        <w:trPr>
          <w:cantSplit/>
        </w:trPr>
        <w:tc>
          <w:tcPr>
            <w:tcW w:w="2410" w:type="dxa"/>
          </w:tcPr>
          <w:p w14:paraId="31FEEB92" w14:textId="77777777" w:rsidR="00BC5679" w:rsidRPr="00D1205D" w:rsidRDefault="00BC5679" w:rsidP="00455F22">
            <w:pPr>
              <w:pStyle w:val="TAL"/>
              <w:rPr>
                <w:lang w:eastAsia="zh-CN"/>
              </w:rPr>
            </w:pPr>
            <w:r w:rsidRPr="00D1205D">
              <w:rPr>
                <w:lang w:eastAsia="zh-CN"/>
              </w:rPr>
              <w:t>If-Match</w:t>
            </w:r>
          </w:p>
        </w:tc>
        <w:tc>
          <w:tcPr>
            <w:tcW w:w="1985" w:type="dxa"/>
          </w:tcPr>
          <w:p w14:paraId="1BA00533" w14:textId="503A1B0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4F4421A" w14:textId="77777777" w:rsidR="00BC5679" w:rsidRPr="00D1205D" w:rsidRDefault="00BC5679" w:rsidP="00455F22">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C5679" w:rsidRPr="00D1205D" w14:paraId="12A84D17" w14:textId="77777777" w:rsidTr="00455F22">
        <w:trPr>
          <w:cantSplit/>
        </w:trPr>
        <w:tc>
          <w:tcPr>
            <w:tcW w:w="2410" w:type="dxa"/>
          </w:tcPr>
          <w:p w14:paraId="46B20D08" w14:textId="77777777" w:rsidR="00BC5679" w:rsidRPr="00D1205D" w:rsidRDefault="00BC5679" w:rsidP="00455F22">
            <w:pPr>
              <w:pStyle w:val="TAL"/>
              <w:rPr>
                <w:lang w:eastAsia="zh-CN"/>
              </w:rPr>
            </w:pPr>
            <w:r w:rsidRPr="00D1205D">
              <w:rPr>
                <w:lang w:eastAsia="zh-CN"/>
              </w:rPr>
              <w:t>Via</w:t>
            </w:r>
          </w:p>
        </w:tc>
        <w:tc>
          <w:tcPr>
            <w:tcW w:w="1985" w:type="dxa"/>
          </w:tcPr>
          <w:p w14:paraId="37AAC48C" w14:textId="29D9B71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D430421" w14:textId="77777777" w:rsidR="00BC5679" w:rsidRDefault="00BC5679" w:rsidP="00455F22">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F023496" w14:textId="77777777" w:rsidR="00BC5679" w:rsidRPr="00D1205D" w:rsidRDefault="00BC5679" w:rsidP="00455F22">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BC5679" w:rsidRPr="00D1205D" w14:paraId="637D884D" w14:textId="77777777" w:rsidTr="00455F22">
        <w:trPr>
          <w:cantSplit/>
        </w:trPr>
        <w:tc>
          <w:tcPr>
            <w:tcW w:w="2410" w:type="dxa"/>
          </w:tcPr>
          <w:p w14:paraId="5DA222BA" w14:textId="77777777" w:rsidR="00BC5679" w:rsidRPr="00D1205D" w:rsidRDefault="00BC5679" w:rsidP="00455F22">
            <w:pPr>
              <w:pStyle w:val="TAL"/>
              <w:rPr>
                <w:lang w:eastAsia="zh-CN"/>
              </w:rPr>
            </w:pPr>
            <w:r w:rsidRPr="00D1205D">
              <w:rPr>
                <w:lang w:eastAsia="zh-CN"/>
              </w:rPr>
              <w:t>Authorization</w:t>
            </w:r>
          </w:p>
        </w:tc>
        <w:tc>
          <w:tcPr>
            <w:tcW w:w="1985" w:type="dxa"/>
          </w:tcPr>
          <w:p w14:paraId="301B1C54" w14:textId="4AB5A8B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B1A856E" w14:textId="77777777" w:rsidR="00BC5679" w:rsidRPr="00D1205D" w:rsidRDefault="00BC5679" w:rsidP="00455F22">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BC5679" w:rsidRPr="00D1205D" w14:paraId="59A28354" w14:textId="77777777" w:rsidTr="00455F22">
        <w:trPr>
          <w:cantSplit/>
        </w:trPr>
        <w:tc>
          <w:tcPr>
            <w:tcW w:w="9781" w:type="dxa"/>
            <w:gridSpan w:val="3"/>
          </w:tcPr>
          <w:p w14:paraId="61E2ECC7" w14:textId="520F523C" w:rsidR="00BC5679" w:rsidRPr="00D1205D" w:rsidRDefault="00DA2AE4" w:rsidP="00455F22">
            <w:pPr>
              <w:pStyle w:val="TAL"/>
              <w:rPr>
                <w:lang w:eastAsia="zh-CN"/>
              </w:rPr>
            </w:pPr>
            <w:r>
              <w:t>NOTE </w:t>
            </w:r>
            <w:r w:rsidRPr="00D1205D">
              <w:t>1:</w:t>
            </w:r>
            <w:r w:rsidRPr="00D1205D">
              <w:tab/>
              <w:t xml:space="preserve">The value of NF type in the User-Agent header shall comply with the enumeration value </w:t>
            </w:r>
            <w:r>
              <w:t xml:space="preserve">(case insensitive) </w:t>
            </w:r>
            <w:r w:rsidRPr="00D1205D">
              <w:t>of Table 6.1.6.3.3-1 in 3GPP TS 29.510 [8].</w:t>
            </w:r>
          </w:p>
        </w:tc>
      </w:tr>
    </w:tbl>
    <w:p w14:paraId="4A952314" w14:textId="77777777" w:rsidR="00BC5679" w:rsidRPr="00D1205D" w:rsidRDefault="00BC5679" w:rsidP="00BC5679">
      <w:pPr>
        <w:rPr>
          <w:lang w:eastAsia="zh-CN"/>
        </w:rPr>
      </w:pPr>
    </w:p>
    <w:p w14:paraId="566F8FE1" w14:textId="77777777" w:rsidR="00BC5679" w:rsidRPr="00D1205D" w:rsidRDefault="00BC5679" w:rsidP="00BC5679">
      <w:pPr>
        <w:pStyle w:val="TH"/>
      </w:pPr>
      <w:bookmarkStart w:id="289" w:name="_CRTable5_2_2_22"/>
      <w:r w:rsidRPr="00D1205D">
        <w:lastRenderedPageBreak/>
        <w:t xml:space="preserve">Table </w:t>
      </w:r>
      <w:bookmarkEnd w:id="289"/>
      <w:r w:rsidRPr="00D1205D">
        <w:t>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19614BA3" w14:textId="77777777" w:rsidTr="00455F22">
        <w:trPr>
          <w:cantSplit/>
        </w:trPr>
        <w:tc>
          <w:tcPr>
            <w:tcW w:w="2410" w:type="dxa"/>
            <w:shd w:val="clear" w:color="auto" w:fill="E0E0E0"/>
          </w:tcPr>
          <w:p w14:paraId="10EF8DDF" w14:textId="77777777" w:rsidR="00BC5679" w:rsidRPr="00D1205D" w:rsidRDefault="00BC5679" w:rsidP="00455F22">
            <w:pPr>
              <w:pStyle w:val="TAH"/>
            </w:pPr>
            <w:r w:rsidRPr="00D1205D">
              <w:t>Name</w:t>
            </w:r>
          </w:p>
        </w:tc>
        <w:tc>
          <w:tcPr>
            <w:tcW w:w="1985" w:type="dxa"/>
            <w:shd w:val="clear" w:color="auto" w:fill="E0E0E0"/>
          </w:tcPr>
          <w:p w14:paraId="51226366" w14:textId="77777777" w:rsidR="00BC5679" w:rsidRPr="00D1205D" w:rsidRDefault="00BC5679" w:rsidP="00455F22">
            <w:pPr>
              <w:pStyle w:val="TAH"/>
            </w:pPr>
            <w:r w:rsidRPr="00D1205D">
              <w:t>Reference</w:t>
            </w:r>
          </w:p>
        </w:tc>
        <w:tc>
          <w:tcPr>
            <w:tcW w:w="5386" w:type="dxa"/>
            <w:shd w:val="clear" w:color="auto" w:fill="E0E0E0"/>
          </w:tcPr>
          <w:p w14:paraId="2F4C3385" w14:textId="77777777" w:rsidR="00BC5679" w:rsidRPr="00D1205D" w:rsidRDefault="00BC5679" w:rsidP="00455F22">
            <w:pPr>
              <w:pStyle w:val="TAH"/>
              <w:rPr>
                <w:rFonts w:eastAsia="Batang"/>
                <w:lang w:eastAsia="ko-KR"/>
              </w:rPr>
            </w:pPr>
            <w:r w:rsidRPr="00D1205D">
              <w:t>Description</w:t>
            </w:r>
          </w:p>
        </w:tc>
      </w:tr>
      <w:tr w:rsidR="00BC5679" w:rsidRPr="00D1205D" w14:paraId="01177C04" w14:textId="77777777" w:rsidTr="00455F22">
        <w:trPr>
          <w:cantSplit/>
        </w:trPr>
        <w:tc>
          <w:tcPr>
            <w:tcW w:w="2410" w:type="dxa"/>
          </w:tcPr>
          <w:p w14:paraId="449F6948" w14:textId="77777777" w:rsidR="00BC5679" w:rsidRPr="00D1205D" w:rsidRDefault="00BC5679" w:rsidP="00455F22">
            <w:pPr>
              <w:pStyle w:val="TAL"/>
              <w:rPr>
                <w:lang w:eastAsia="zh-CN"/>
              </w:rPr>
            </w:pPr>
            <w:r w:rsidRPr="00D1205D">
              <w:t>Content-Length</w:t>
            </w:r>
          </w:p>
        </w:tc>
        <w:tc>
          <w:tcPr>
            <w:tcW w:w="1985" w:type="dxa"/>
          </w:tcPr>
          <w:p w14:paraId="3296CA6C" w14:textId="48B9633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DE04DDA" w14:textId="6F9DB1C4" w:rsidR="00BC5679" w:rsidRPr="00D1205D" w:rsidRDefault="00BC5679" w:rsidP="00455F22">
            <w:pPr>
              <w:pStyle w:val="TAL"/>
              <w:rPr>
                <w:lang w:eastAsia="zh-CN"/>
              </w:rPr>
            </w:pPr>
            <w:r w:rsidRPr="00D1205D">
              <w:rPr>
                <w:lang w:eastAsia="zh-CN"/>
              </w:rPr>
              <w:t xml:space="preserve">This header may be used to provide the anticipated size, as a decimal number of octets, for a potential </w:t>
            </w:r>
            <w:r>
              <w:rPr>
                <w:lang w:eastAsia="zh-CN"/>
              </w:rPr>
              <w:t>content</w:t>
            </w:r>
            <w:r w:rsidRPr="00D1205D">
              <w:rPr>
                <w:lang w:eastAsia="zh-CN"/>
              </w:rPr>
              <w:t>.</w:t>
            </w:r>
          </w:p>
        </w:tc>
      </w:tr>
      <w:tr w:rsidR="00BC5679" w:rsidRPr="00D1205D" w14:paraId="649BC82A" w14:textId="77777777" w:rsidTr="00455F22">
        <w:trPr>
          <w:cantSplit/>
        </w:trPr>
        <w:tc>
          <w:tcPr>
            <w:tcW w:w="2410" w:type="dxa"/>
          </w:tcPr>
          <w:p w14:paraId="7CFD546E" w14:textId="77777777" w:rsidR="00BC5679" w:rsidRPr="00D1205D" w:rsidRDefault="00BC5679" w:rsidP="00455F22">
            <w:pPr>
              <w:pStyle w:val="TAL"/>
            </w:pPr>
            <w:r w:rsidRPr="00D1205D">
              <w:t>Content-Type</w:t>
            </w:r>
          </w:p>
        </w:tc>
        <w:tc>
          <w:tcPr>
            <w:tcW w:w="1985" w:type="dxa"/>
          </w:tcPr>
          <w:p w14:paraId="1D9CFBE5" w14:textId="33C7951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A784FD8" w14:textId="77777777" w:rsidR="00BC5679" w:rsidRPr="00D1205D" w:rsidRDefault="00BC5679" w:rsidP="00455F22">
            <w:pPr>
              <w:pStyle w:val="TAL"/>
              <w:rPr>
                <w:lang w:eastAsia="zh-CN"/>
              </w:rPr>
            </w:pPr>
            <w:r w:rsidRPr="00D1205D">
              <w:rPr>
                <w:lang w:eastAsia="zh-CN"/>
              </w:rPr>
              <w:t>This header shall be used to indicate the media type of the associated representation.</w:t>
            </w:r>
          </w:p>
        </w:tc>
      </w:tr>
      <w:tr w:rsidR="00BC5679" w:rsidRPr="00D1205D" w14:paraId="5401A322" w14:textId="77777777" w:rsidTr="00455F22">
        <w:trPr>
          <w:cantSplit/>
        </w:trPr>
        <w:tc>
          <w:tcPr>
            <w:tcW w:w="2410" w:type="dxa"/>
          </w:tcPr>
          <w:p w14:paraId="475AE406" w14:textId="77777777" w:rsidR="00BC5679" w:rsidRPr="00D1205D" w:rsidRDefault="00BC5679" w:rsidP="00455F22">
            <w:pPr>
              <w:pStyle w:val="TAL"/>
              <w:rPr>
                <w:lang w:eastAsia="zh-CN"/>
              </w:rPr>
            </w:pPr>
            <w:r w:rsidRPr="00D1205D">
              <w:rPr>
                <w:lang w:eastAsia="zh-CN"/>
              </w:rPr>
              <w:t>Location</w:t>
            </w:r>
          </w:p>
        </w:tc>
        <w:tc>
          <w:tcPr>
            <w:tcW w:w="1985" w:type="dxa"/>
          </w:tcPr>
          <w:p w14:paraId="04EAA22F" w14:textId="78E6D7D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85C9D0C" w14:textId="77777777" w:rsidR="00BC5679" w:rsidRPr="00D1205D" w:rsidRDefault="00BC5679" w:rsidP="00455F22">
            <w:pPr>
              <w:pStyle w:val="TAL"/>
              <w:rPr>
                <w:lang w:eastAsia="zh-CN"/>
              </w:rPr>
            </w:pPr>
            <w:r w:rsidRPr="00D1205D">
              <w:rPr>
                <w:lang w:eastAsia="zh-CN"/>
              </w:rPr>
              <w:t>This header may be used in some responses to refer to a specific resource in relation to the response.</w:t>
            </w:r>
          </w:p>
        </w:tc>
      </w:tr>
      <w:tr w:rsidR="00BC5679" w:rsidRPr="00D1205D" w14:paraId="7FEA69EC" w14:textId="77777777" w:rsidTr="00455F22">
        <w:trPr>
          <w:cantSplit/>
        </w:trPr>
        <w:tc>
          <w:tcPr>
            <w:tcW w:w="2410" w:type="dxa"/>
          </w:tcPr>
          <w:p w14:paraId="5DDC3E05" w14:textId="77777777" w:rsidR="00BC5679" w:rsidRPr="00D1205D" w:rsidRDefault="00BC5679" w:rsidP="00455F22">
            <w:pPr>
              <w:pStyle w:val="TAL"/>
              <w:rPr>
                <w:lang w:eastAsia="zh-CN"/>
              </w:rPr>
            </w:pPr>
            <w:r w:rsidRPr="00D1205D">
              <w:rPr>
                <w:lang w:eastAsia="zh-CN"/>
              </w:rPr>
              <w:t>Retry-After</w:t>
            </w:r>
          </w:p>
        </w:tc>
        <w:tc>
          <w:tcPr>
            <w:tcW w:w="1985" w:type="dxa"/>
          </w:tcPr>
          <w:p w14:paraId="65442A85" w14:textId="0549D379"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3200EF4" w14:textId="77777777" w:rsidR="00BC5679" w:rsidRPr="00D1205D" w:rsidRDefault="00BC5679" w:rsidP="00455F22">
            <w:pPr>
              <w:pStyle w:val="TAL"/>
              <w:rPr>
                <w:lang w:eastAsia="zh-CN"/>
              </w:rPr>
            </w:pPr>
            <w:r w:rsidRPr="00D1205D">
              <w:rPr>
                <w:lang w:eastAsia="zh-CN"/>
              </w:rPr>
              <w:t>This header may be used in some responses to indicate how long the user agent ought to wait before making a follow-up request.</w:t>
            </w:r>
          </w:p>
        </w:tc>
      </w:tr>
      <w:tr w:rsidR="00BC5679" w:rsidRPr="00D1205D" w14:paraId="30AC72A2" w14:textId="77777777" w:rsidTr="00455F22">
        <w:trPr>
          <w:cantSplit/>
        </w:trPr>
        <w:tc>
          <w:tcPr>
            <w:tcW w:w="2410" w:type="dxa"/>
          </w:tcPr>
          <w:p w14:paraId="5EEE8749" w14:textId="77777777" w:rsidR="00BC5679" w:rsidRPr="00D1205D" w:rsidRDefault="00BC5679" w:rsidP="00455F22">
            <w:pPr>
              <w:pStyle w:val="TAL"/>
              <w:rPr>
                <w:lang w:eastAsia="zh-CN"/>
              </w:rPr>
            </w:pPr>
            <w:r w:rsidRPr="00D1205D">
              <w:rPr>
                <w:lang w:eastAsia="zh-CN"/>
              </w:rPr>
              <w:t>Content-Encoding</w:t>
            </w:r>
          </w:p>
        </w:tc>
        <w:tc>
          <w:tcPr>
            <w:tcW w:w="1985" w:type="dxa"/>
          </w:tcPr>
          <w:p w14:paraId="7FC8D25C" w14:textId="68249563"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563B0144" w14:textId="77777777" w:rsidR="00BC5679" w:rsidRPr="00D1205D" w:rsidRDefault="00BC5679" w:rsidP="00455F22">
            <w:pPr>
              <w:pStyle w:val="TAL"/>
              <w:rPr>
                <w:lang w:eastAsia="zh-CN"/>
              </w:rPr>
            </w:pPr>
            <w:r w:rsidRPr="00D1205D">
              <w:rPr>
                <w:lang w:eastAsia="zh-CN"/>
              </w:rPr>
              <w:t xml:space="preserve">This header may be used in some responses to indicate to the HTTP/2 client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BC5679" w:rsidRPr="00D1205D" w14:paraId="4E9A46CA" w14:textId="77777777" w:rsidTr="00455F22">
        <w:trPr>
          <w:cantSplit/>
        </w:trPr>
        <w:tc>
          <w:tcPr>
            <w:tcW w:w="2410" w:type="dxa"/>
          </w:tcPr>
          <w:p w14:paraId="62B67E07" w14:textId="77777777" w:rsidR="00BC5679" w:rsidRPr="00D1205D" w:rsidRDefault="00BC5679" w:rsidP="00455F22">
            <w:pPr>
              <w:pStyle w:val="TAL"/>
              <w:rPr>
                <w:lang w:eastAsia="zh-CN"/>
              </w:rPr>
            </w:pPr>
            <w:r w:rsidRPr="00D1205D">
              <w:rPr>
                <w:lang w:eastAsia="zh-CN"/>
              </w:rPr>
              <w:t>Cache-Control</w:t>
            </w:r>
          </w:p>
        </w:tc>
        <w:tc>
          <w:tcPr>
            <w:tcW w:w="1985" w:type="dxa"/>
          </w:tcPr>
          <w:p w14:paraId="0E0DAFD5" w14:textId="6BE53F37"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E1F3753" w14:textId="77777777" w:rsidR="00BC5679" w:rsidRPr="00D1205D" w:rsidRDefault="00BC5679" w:rsidP="00455F2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BC5679" w:rsidRPr="00D1205D" w14:paraId="6BDD04EB" w14:textId="77777777" w:rsidTr="00455F22">
        <w:trPr>
          <w:cantSplit/>
        </w:trPr>
        <w:tc>
          <w:tcPr>
            <w:tcW w:w="2410" w:type="dxa"/>
          </w:tcPr>
          <w:p w14:paraId="0F9A92D8" w14:textId="77777777" w:rsidR="00BC5679" w:rsidRPr="00D1205D" w:rsidRDefault="00BC5679" w:rsidP="00455F22">
            <w:pPr>
              <w:pStyle w:val="TAL"/>
              <w:rPr>
                <w:lang w:eastAsia="zh-CN"/>
              </w:rPr>
            </w:pPr>
            <w:r w:rsidRPr="00D1205D">
              <w:rPr>
                <w:lang w:eastAsia="zh-CN"/>
              </w:rPr>
              <w:t>Age</w:t>
            </w:r>
          </w:p>
        </w:tc>
        <w:tc>
          <w:tcPr>
            <w:tcW w:w="1985" w:type="dxa"/>
          </w:tcPr>
          <w:p w14:paraId="38002BAE" w14:textId="52258A7F"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7998896D" w14:textId="77777777" w:rsidR="00BC5679" w:rsidRPr="00D1205D" w:rsidRDefault="00BC5679" w:rsidP="00455F2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BC5679" w:rsidRPr="00D1205D" w14:paraId="7FDCBD8E" w14:textId="77777777" w:rsidTr="00455F22">
        <w:trPr>
          <w:cantSplit/>
        </w:trPr>
        <w:tc>
          <w:tcPr>
            <w:tcW w:w="2410" w:type="dxa"/>
          </w:tcPr>
          <w:p w14:paraId="1912A1FC" w14:textId="77777777" w:rsidR="00BC5679" w:rsidRPr="00D1205D" w:rsidRDefault="00BC5679" w:rsidP="00455F22">
            <w:pPr>
              <w:pStyle w:val="TAL"/>
              <w:rPr>
                <w:lang w:eastAsia="zh-CN"/>
              </w:rPr>
            </w:pPr>
            <w:r w:rsidRPr="00D1205D">
              <w:rPr>
                <w:lang w:eastAsia="zh-CN"/>
              </w:rPr>
              <w:t>Last-Modified</w:t>
            </w:r>
          </w:p>
        </w:tc>
        <w:tc>
          <w:tcPr>
            <w:tcW w:w="1985" w:type="dxa"/>
          </w:tcPr>
          <w:p w14:paraId="7ADD08B3" w14:textId="126F303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CA3B829" w14:textId="77777777" w:rsidR="00BC5679" w:rsidRPr="00D1205D" w:rsidRDefault="00BC5679" w:rsidP="00455F22">
            <w:pPr>
              <w:pStyle w:val="TAL"/>
              <w:rPr>
                <w:lang w:eastAsia="zh-CN"/>
              </w:rPr>
            </w:pPr>
            <w:r w:rsidRPr="00D1205D">
              <w:rPr>
                <w:lang w:eastAsia="zh-CN"/>
              </w:rPr>
              <w:t>This header may be sent to allow for conditional GET with the If-Modified-Since header.</w:t>
            </w:r>
          </w:p>
        </w:tc>
      </w:tr>
      <w:tr w:rsidR="00BC5679" w:rsidRPr="00D1205D" w14:paraId="5CF769FB" w14:textId="77777777" w:rsidTr="00455F22">
        <w:trPr>
          <w:cantSplit/>
        </w:trPr>
        <w:tc>
          <w:tcPr>
            <w:tcW w:w="2410" w:type="dxa"/>
          </w:tcPr>
          <w:p w14:paraId="5260E76C" w14:textId="77777777" w:rsidR="00BC5679" w:rsidRPr="00D1205D" w:rsidRDefault="00BC5679" w:rsidP="00455F22">
            <w:pPr>
              <w:pStyle w:val="TAL"/>
              <w:rPr>
                <w:lang w:eastAsia="zh-CN"/>
              </w:rPr>
            </w:pPr>
            <w:r w:rsidRPr="00D1205D">
              <w:rPr>
                <w:lang w:eastAsia="zh-CN"/>
              </w:rPr>
              <w:t>ETag</w:t>
            </w:r>
          </w:p>
        </w:tc>
        <w:tc>
          <w:tcPr>
            <w:tcW w:w="1985" w:type="dxa"/>
          </w:tcPr>
          <w:p w14:paraId="6A9AF75E" w14:textId="763AEB5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610C8E2" w14:textId="77777777" w:rsidR="00BC5679" w:rsidRPr="00D1205D" w:rsidRDefault="00BC5679" w:rsidP="00455F2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BC5679" w:rsidRPr="00D1205D" w14:paraId="430CAE49" w14:textId="77777777" w:rsidTr="00455F22">
        <w:trPr>
          <w:cantSplit/>
        </w:trPr>
        <w:tc>
          <w:tcPr>
            <w:tcW w:w="2410" w:type="dxa"/>
          </w:tcPr>
          <w:p w14:paraId="1AA9A0E5" w14:textId="77777777" w:rsidR="00BC5679" w:rsidRPr="00D1205D" w:rsidRDefault="00BC5679" w:rsidP="00455F22">
            <w:pPr>
              <w:pStyle w:val="TAL"/>
              <w:rPr>
                <w:lang w:eastAsia="zh-CN"/>
              </w:rPr>
            </w:pPr>
            <w:r w:rsidRPr="00D1205D">
              <w:rPr>
                <w:lang w:eastAsia="zh-CN"/>
              </w:rPr>
              <w:t>Via</w:t>
            </w:r>
          </w:p>
        </w:tc>
        <w:tc>
          <w:tcPr>
            <w:tcW w:w="1985" w:type="dxa"/>
          </w:tcPr>
          <w:p w14:paraId="788E3B71" w14:textId="3513685E"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38B5E7B" w14:textId="77777777" w:rsidR="00BC5679" w:rsidRPr="00D1205D" w:rsidRDefault="00BC5679" w:rsidP="00455F22">
            <w:pPr>
              <w:pStyle w:val="TAL"/>
              <w:rPr>
                <w:lang w:eastAsia="zh-CN"/>
              </w:rPr>
            </w:pPr>
            <w:r w:rsidRPr="00D1205D">
              <w:rPr>
                <w:lang w:eastAsia="zh-CN"/>
              </w:rPr>
              <w:t>This header shall be inserted by HTTP proxies.</w:t>
            </w:r>
          </w:p>
          <w:p w14:paraId="14B4550D" w14:textId="77777777" w:rsidR="00BC5679" w:rsidRPr="00D1205D" w:rsidRDefault="00BC5679" w:rsidP="00455F22">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652F8852" w14:textId="77777777" w:rsidR="00BC5679" w:rsidRPr="00D1205D" w:rsidRDefault="00BC5679" w:rsidP="00455F22">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 xml:space="preserve">the received-by portion of the header field value </w:t>
            </w:r>
            <w:r w:rsidRPr="00D1205D">
              <w:rPr>
                <w:lang w:eastAsia="zh-CN"/>
              </w:rPr>
              <w:t>should be formatted as follows:</w:t>
            </w:r>
          </w:p>
          <w:p w14:paraId="6B8D9F42" w14:textId="77777777" w:rsidR="00BC5679" w:rsidRPr="00D1205D" w:rsidRDefault="00BC5679" w:rsidP="00455F22">
            <w:pPr>
              <w:pStyle w:val="TAL"/>
              <w:rPr>
                <w:lang w:eastAsia="zh-CN"/>
              </w:rPr>
            </w:pPr>
            <w:r w:rsidRPr="00D1205D">
              <w:rPr>
                <w:lang w:eastAsia="zh-CN"/>
              </w:rPr>
              <w:t>- "SCP-&lt;SCP FQDN&gt;" for an SCP</w:t>
            </w:r>
          </w:p>
          <w:p w14:paraId="33238F47" w14:textId="77777777" w:rsidR="00BC5679" w:rsidRDefault="00BC5679" w:rsidP="00455F22">
            <w:pPr>
              <w:pStyle w:val="TAL"/>
              <w:rPr>
                <w:lang w:eastAsia="zh-CN"/>
              </w:rPr>
            </w:pPr>
            <w:r w:rsidRPr="00D1205D">
              <w:rPr>
                <w:lang w:eastAsia="zh-CN"/>
              </w:rPr>
              <w:t>- "SEPP-&lt;SEPP FQDN&gt;" for a SEPP</w:t>
            </w:r>
          </w:p>
          <w:p w14:paraId="763C6AA2" w14:textId="77777777" w:rsidR="00BC5679" w:rsidRDefault="00BC5679" w:rsidP="00455F22">
            <w:pPr>
              <w:pStyle w:val="TAL"/>
              <w:rPr>
                <w:lang w:eastAsia="zh-CN"/>
              </w:rPr>
            </w:pPr>
          </w:p>
          <w:p w14:paraId="06D3D2E0" w14:textId="77777777" w:rsidR="00BC5679" w:rsidRDefault="00BC5679" w:rsidP="00455F22">
            <w:pPr>
              <w:pStyle w:val="TAL"/>
              <w:rPr>
                <w:lang w:eastAsia="zh-CN"/>
              </w:rPr>
            </w:pPr>
            <w:r>
              <w:rPr>
                <w:lang w:eastAsia="zh-CN"/>
              </w:rPr>
              <w:t>See examples in clause 6.10.8.</w:t>
            </w:r>
          </w:p>
          <w:p w14:paraId="074D7EF8" w14:textId="77777777" w:rsidR="00BC5679" w:rsidRPr="00D1205D" w:rsidRDefault="00BC5679" w:rsidP="00455F22">
            <w:pPr>
              <w:pStyle w:val="TAL"/>
              <w:rPr>
                <w:lang w:eastAsia="zh-CN"/>
              </w:rPr>
            </w:pPr>
          </w:p>
        </w:tc>
      </w:tr>
      <w:tr w:rsidR="00BC5679" w:rsidRPr="00D1205D" w14:paraId="128DE4AA" w14:textId="77777777" w:rsidTr="00455F22">
        <w:trPr>
          <w:cantSplit/>
        </w:trPr>
        <w:tc>
          <w:tcPr>
            <w:tcW w:w="2410" w:type="dxa"/>
          </w:tcPr>
          <w:p w14:paraId="5886F737" w14:textId="77777777" w:rsidR="00BC5679" w:rsidRPr="00D1205D" w:rsidRDefault="00BC5679" w:rsidP="00455F22">
            <w:pPr>
              <w:pStyle w:val="TAL"/>
              <w:rPr>
                <w:lang w:eastAsia="zh-CN"/>
              </w:rPr>
            </w:pPr>
            <w:r w:rsidRPr="00D1205D">
              <w:rPr>
                <w:lang w:eastAsia="zh-CN"/>
              </w:rPr>
              <w:t>Allow</w:t>
            </w:r>
          </w:p>
        </w:tc>
        <w:tc>
          <w:tcPr>
            <w:tcW w:w="1985" w:type="dxa"/>
          </w:tcPr>
          <w:p w14:paraId="4CC6EADF" w14:textId="5311A94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62D4A73" w14:textId="77777777" w:rsidR="00BC5679" w:rsidRPr="00D1205D" w:rsidRDefault="00BC5679" w:rsidP="00455F22">
            <w:pPr>
              <w:pStyle w:val="TAL"/>
              <w:rPr>
                <w:lang w:eastAsia="zh-CN"/>
              </w:rPr>
            </w:pPr>
            <w:r w:rsidRPr="00E0716E">
              <w:t>This header field shall be used to indicate methods supported by the target resource.</w:t>
            </w:r>
          </w:p>
        </w:tc>
      </w:tr>
      <w:tr w:rsidR="00BC5679" w:rsidRPr="00D1205D" w14:paraId="6AA73055" w14:textId="77777777" w:rsidTr="00455F22">
        <w:trPr>
          <w:cantSplit/>
        </w:trPr>
        <w:tc>
          <w:tcPr>
            <w:tcW w:w="2410" w:type="dxa"/>
          </w:tcPr>
          <w:p w14:paraId="6889FACA" w14:textId="77777777" w:rsidR="00BC5679" w:rsidRPr="00D1205D" w:rsidRDefault="00BC5679" w:rsidP="00455F22">
            <w:pPr>
              <w:pStyle w:val="TAL"/>
              <w:rPr>
                <w:lang w:eastAsia="zh-CN"/>
              </w:rPr>
            </w:pPr>
            <w:r w:rsidRPr="00D1205D">
              <w:rPr>
                <w:lang w:eastAsia="zh-CN"/>
              </w:rPr>
              <w:t>WWW-Authenticate</w:t>
            </w:r>
          </w:p>
        </w:tc>
        <w:tc>
          <w:tcPr>
            <w:tcW w:w="1985" w:type="dxa"/>
          </w:tcPr>
          <w:p w14:paraId="1066F798" w14:textId="38AF9921"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9353E63" w14:textId="77777777" w:rsidR="00BC5679" w:rsidRPr="00D1205D" w:rsidRDefault="00BC5679" w:rsidP="00455F22">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BC5679" w:rsidRPr="00D1205D" w14:paraId="065FB3F2" w14:textId="77777777" w:rsidTr="00455F22">
        <w:trPr>
          <w:cantSplit/>
        </w:trPr>
        <w:tc>
          <w:tcPr>
            <w:tcW w:w="2410" w:type="dxa"/>
          </w:tcPr>
          <w:p w14:paraId="2AF61AF3" w14:textId="77777777" w:rsidR="00BC5679" w:rsidRPr="00D1205D" w:rsidRDefault="00BC5679" w:rsidP="00455F22">
            <w:pPr>
              <w:pStyle w:val="TAL"/>
              <w:rPr>
                <w:lang w:eastAsia="zh-CN"/>
              </w:rPr>
            </w:pPr>
            <w:r w:rsidRPr="00D1205D">
              <w:rPr>
                <w:lang w:eastAsia="zh-CN"/>
              </w:rPr>
              <w:t>Accept-Encoding</w:t>
            </w:r>
          </w:p>
        </w:tc>
        <w:tc>
          <w:tcPr>
            <w:tcW w:w="1985" w:type="dxa"/>
          </w:tcPr>
          <w:p w14:paraId="3E74AF99" w14:textId="1017F140"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D8159D3" w14:textId="77777777" w:rsidR="00BC5679" w:rsidRPr="00D1205D" w:rsidRDefault="00BC5679" w:rsidP="00455F22">
            <w:pPr>
              <w:pStyle w:val="TAL"/>
              <w:rPr>
                <w:lang w:eastAsia="zh-CN"/>
              </w:rPr>
            </w:pPr>
            <w:r w:rsidRPr="00E0716E">
              <w:t xml:space="preserve">See clause 6.9 for the use of this header. </w:t>
            </w:r>
          </w:p>
        </w:tc>
      </w:tr>
      <w:tr w:rsidR="00BC5679" w:rsidRPr="00D1205D" w14:paraId="64A0E42A" w14:textId="77777777" w:rsidTr="00455F22">
        <w:trPr>
          <w:cantSplit/>
        </w:trPr>
        <w:tc>
          <w:tcPr>
            <w:tcW w:w="2410" w:type="dxa"/>
            <w:tcBorders>
              <w:top w:val="single" w:sz="4" w:space="0" w:color="auto"/>
              <w:left w:val="single" w:sz="4" w:space="0" w:color="auto"/>
              <w:bottom w:val="single" w:sz="4" w:space="0" w:color="auto"/>
              <w:right w:val="single" w:sz="4" w:space="0" w:color="auto"/>
            </w:tcBorders>
          </w:tcPr>
          <w:p w14:paraId="2086F88C" w14:textId="77777777" w:rsidR="00BC5679" w:rsidRPr="00D1205D" w:rsidRDefault="00BC5679" w:rsidP="00455F2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4F9DE16" w14:textId="54243455"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30C9D9EB" w14:textId="77777777" w:rsidR="00BC5679" w:rsidRPr="00D1205D" w:rsidRDefault="00BC5679" w:rsidP="00455F22">
            <w:pPr>
              <w:pStyle w:val="TAL"/>
              <w:rPr>
                <w:lang w:eastAsia="zh-CN"/>
              </w:rPr>
            </w:pPr>
            <w:r w:rsidRPr="00E0716E">
              <w:t>This header should be inserted by the originator of an HTTP error response (see clause 6.10.8). It may be inserted otherwise.</w:t>
            </w:r>
          </w:p>
          <w:p w14:paraId="4AB9E3D0" w14:textId="77777777" w:rsidR="00BC5679" w:rsidRPr="00D1205D" w:rsidRDefault="00BC5679" w:rsidP="00455F22">
            <w:pPr>
              <w:pStyle w:val="TAL"/>
              <w:rPr>
                <w:lang w:eastAsia="zh-CN"/>
              </w:rPr>
            </w:pPr>
            <w:r w:rsidRPr="00E0716E">
              <w:t>When inserted by an NF, an SCP or a SEPP, the pattern of the header should be formatted as follows:</w:t>
            </w:r>
          </w:p>
          <w:p w14:paraId="58657B6D" w14:textId="77777777" w:rsidR="00BC5679" w:rsidRPr="00D1205D" w:rsidRDefault="00BC5679" w:rsidP="00455F22">
            <w:pPr>
              <w:pStyle w:val="TAL"/>
              <w:rPr>
                <w:lang w:eastAsia="zh-CN"/>
              </w:rPr>
            </w:pPr>
            <w:r w:rsidRPr="00E0716E">
              <w:t>- "SCP-&lt;SCP FQDN&gt;" for an SCP</w:t>
            </w:r>
          </w:p>
          <w:p w14:paraId="483CEEC5" w14:textId="77777777" w:rsidR="00BC5679" w:rsidRPr="00D1205D" w:rsidRDefault="00BC5679" w:rsidP="00455F22">
            <w:pPr>
              <w:pStyle w:val="TAL"/>
              <w:rPr>
                <w:lang w:eastAsia="zh-CN"/>
              </w:rPr>
            </w:pPr>
            <w:r w:rsidRPr="00E0716E">
              <w:t>- "SEPP-&lt;SEPP FQDN&gt;" for a SEPP</w:t>
            </w:r>
            <w:r w:rsidRPr="00E0716E">
              <w:br/>
              <w:t>- "&lt;</w:t>
            </w:r>
            <w:proofErr w:type="spellStart"/>
            <w:r w:rsidRPr="00E0716E">
              <w:t>NFType</w:t>
            </w:r>
            <w:proofErr w:type="spellEnd"/>
            <w:r w:rsidRPr="00E0716E">
              <w:t>&gt;-&lt;NF Instance ID&gt;" for an NF</w:t>
            </w:r>
          </w:p>
        </w:tc>
      </w:tr>
      <w:tr w:rsidR="00DA2AE4" w:rsidRPr="00D1205D" w14:paraId="5D56A49A" w14:textId="77777777" w:rsidTr="00C90925">
        <w:trPr>
          <w:cantSplit/>
        </w:trPr>
        <w:tc>
          <w:tcPr>
            <w:tcW w:w="9781" w:type="dxa"/>
            <w:gridSpan w:val="3"/>
            <w:tcBorders>
              <w:top w:val="single" w:sz="4" w:space="0" w:color="auto"/>
              <w:left w:val="single" w:sz="4" w:space="0" w:color="auto"/>
              <w:bottom w:val="single" w:sz="4" w:space="0" w:color="auto"/>
              <w:right w:val="single" w:sz="4" w:space="0" w:color="auto"/>
            </w:tcBorders>
          </w:tcPr>
          <w:p w14:paraId="300F7DB7" w14:textId="622C2E37" w:rsidR="00DA2AE4" w:rsidRPr="00E0716E" w:rsidRDefault="00DA2AE4" w:rsidP="00DA2AE4">
            <w:pPr>
              <w:pStyle w:val="TAN"/>
            </w:pPr>
            <w:r>
              <w:t>NOTE</w:t>
            </w:r>
            <w:r w:rsidRPr="00D1205D">
              <w:t>:</w:t>
            </w:r>
            <w:r w:rsidRPr="00D1205D">
              <w:tab/>
              <w:t xml:space="preserve">The value of NF type in the </w:t>
            </w:r>
            <w:r>
              <w:t>Server</w:t>
            </w:r>
            <w:r w:rsidRPr="00D1205D">
              <w:t xml:space="preserve"> header shall comply with the enumeration value </w:t>
            </w:r>
            <w:r>
              <w:t xml:space="preserve">(case insensitive) </w:t>
            </w:r>
            <w:r w:rsidRPr="00D1205D">
              <w:t>of Table 6.1.6.3.3-1 in 3GPP TS 29.510 [8].</w:t>
            </w:r>
          </w:p>
        </w:tc>
      </w:tr>
    </w:tbl>
    <w:p w14:paraId="0B5E0EFB" w14:textId="77777777" w:rsidR="00BC5679" w:rsidRPr="00D1205D" w:rsidRDefault="00BC5679" w:rsidP="00BC5679">
      <w:pPr>
        <w:rPr>
          <w:lang w:eastAsia="zh-CN"/>
        </w:rPr>
      </w:pPr>
    </w:p>
    <w:p w14:paraId="0854FBAE" w14:textId="77777777" w:rsidR="00F90BFA" w:rsidRPr="00D1205D" w:rsidRDefault="00F90BFA" w:rsidP="002D7984">
      <w:pPr>
        <w:pStyle w:val="Heading3"/>
      </w:pPr>
      <w:bookmarkStart w:id="290" w:name="_CR5_2_3"/>
      <w:bookmarkStart w:id="291" w:name="_Toc177643251"/>
      <w:bookmarkEnd w:id="290"/>
      <w:r w:rsidRPr="00D1205D">
        <w:rPr>
          <w:lang w:eastAsia="zh-CN"/>
        </w:rPr>
        <w:lastRenderedPageBreak/>
        <w:t>5.2.3</w:t>
      </w:r>
      <w:r w:rsidRPr="00D1205D">
        <w:tab/>
        <w:t>HTTP custom headers</w:t>
      </w:r>
      <w:bookmarkEnd w:id="278"/>
      <w:bookmarkEnd w:id="279"/>
      <w:bookmarkEnd w:id="280"/>
      <w:bookmarkEnd w:id="281"/>
      <w:bookmarkEnd w:id="282"/>
      <w:bookmarkEnd w:id="283"/>
      <w:bookmarkEnd w:id="284"/>
      <w:bookmarkEnd w:id="285"/>
      <w:bookmarkEnd w:id="286"/>
      <w:bookmarkEnd w:id="287"/>
      <w:bookmarkEnd w:id="291"/>
    </w:p>
    <w:p w14:paraId="3F47FFE1" w14:textId="77777777" w:rsidR="00F90BFA" w:rsidRPr="00D1205D" w:rsidRDefault="00F90BFA" w:rsidP="002D7984">
      <w:pPr>
        <w:pStyle w:val="Heading4"/>
        <w:rPr>
          <w:lang w:eastAsia="zh-CN"/>
        </w:rPr>
      </w:pPr>
      <w:bookmarkStart w:id="292" w:name="_CR5_2_3_1"/>
      <w:bookmarkStart w:id="293" w:name="_Toc19708936"/>
      <w:bookmarkStart w:id="294" w:name="_Toc27745007"/>
      <w:bookmarkStart w:id="295" w:name="_Toc29803160"/>
      <w:bookmarkStart w:id="296" w:name="_Toc35969909"/>
      <w:bookmarkStart w:id="297" w:name="_Toc36050703"/>
      <w:bookmarkStart w:id="298" w:name="_Toc44847415"/>
      <w:bookmarkStart w:id="299" w:name="_Toc51845067"/>
      <w:bookmarkStart w:id="300" w:name="_Toc51845398"/>
      <w:bookmarkStart w:id="301" w:name="_Toc51846918"/>
      <w:bookmarkStart w:id="302" w:name="_Toc57022545"/>
      <w:bookmarkStart w:id="303" w:name="_Toc177643252"/>
      <w:bookmarkEnd w:id="292"/>
      <w:r w:rsidRPr="00D1205D">
        <w:t>5.2.3.1</w:t>
      </w:r>
      <w:r w:rsidRPr="00D1205D">
        <w:tab/>
      </w:r>
      <w:r w:rsidRPr="00D1205D">
        <w:rPr>
          <w:lang w:eastAsia="zh-CN"/>
        </w:rPr>
        <w:t>General</w:t>
      </w:r>
      <w:bookmarkEnd w:id="293"/>
      <w:bookmarkEnd w:id="294"/>
      <w:bookmarkEnd w:id="295"/>
      <w:bookmarkEnd w:id="296"/>
      <w:bookmarkEnd w:id="297"/>
      <w:bookmarkEnd w:id="298"/>
      <w:bookmarkEnd w:id="299"/>
      <w:bookmarkEnd w:id="300"/>
      <w:bookmarkEnd w:id="301"/>
      <w:bookmarkEnd w:id="302"/>
      <w:bookmarkEnd w:id="303"/>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133588A6" w14:textId="66B8AC0E" w:rsidR="00BC5679" w:rsidRDefault="00BC5679" w:rsidP="00BC5679">
      <w:pPr>
        <w:rPr>
          <w:noProof/>
        </w:rPr>
      </w:pPr>
      <w:r>
        <w:rPr>
          <w:noProof/>
        </w:rPr>
        <w:t>The ABNF definition of these custom headers is expressed in the following clauses using common syntax components defined in IETF RFC 9110 [11], clauses 5.6.2 - 5.6.5,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8C3B045" w:rsidR="00315428" w:rsidRPr="00ED19EB" w:rsidRDefault="00315428" w:rsidP="00315428">
      <w:pPr>
        <w:pStyle w:val="EX"/>
        <w:rPr>
          <w:rFonts w:ascii="Courier New" w:hAnsi="Courier New" w:cs="Courier New"/>
          <w:noProof/>
          <w:sz w:val="16"/>
          <w:szCs w:val="16"/>
        </w:rPr>
      </w:pPr>
      <w:bookmarkStart w:id="304" w:name="_PERM_MCCTEMPBM_CRPT57490011___7"/>
      <w:bookmarkStart w:id="305" w:name="_Toc19708937"/>
      <w:bookmarkStart w:id="306" w:name="_Toc27745008"/>
      <w:bookmarkStart w:id="307" w:name="_Toc29803161"/>
      <w:bookmarkStart w:id="308" w:name="_Toc35969910"/>
      <w:bookmarkStart w:id="309" w:name="_Toc36050704"/>
      <w:bookmarkStart w:id="310" w:name="_Toc44847416"/>
      <w:bookmarkStart w:id="311" w:name="_Toc51845068"/>
      <w:bookmarkStart w:id="312" w:name="_Toc51845399"/>
      <w:bookmarkStart w:id="313" w:name="_Toc51846919"/>
      <w:bookmarkStart w:id="314"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EA56AF">
        <w:rPr>
          <w:rFonts w:ascii="Courier New" w:hAnsi="Courier New" w:cs="Courier New"/>
          <w:noProof/>
          <w:sz w:val="16"/>
          <w:szCs w:val="16"/>
        </w:rPr>
        <w:t>S-NSSAI</w:t>
      </w:r>
      <w:r w:rsidR="00EA56AF" w:rsidRPr="004265AB">
        <w:rPr>
          <w:rFonts w:ascii="Courier New" w:hAnsi="Courier New" w:cs="Courier New"/>
          <w:noProof/>
          <w:sz w:val="16"/>
          <w:szCs w:val="16"/>
        </w:rPr>
        <w:t>: %7B%2</w:t>
      </w:r>
      <w:r w:rsidR="00EA56AF">
        <w:rPr>
          <w:rFonts w:ascii="Courier New" w:hAnsi="Courier New" w:cs="Courier New"/>
          <w:noProof/>
          <w:sz w:val="16"/>
          <w:szCs w:val="16"/>
        </w:rPr>
        <w:t>2</w:t>
      </w:r>
      <w:r w:rsidR="00EA56AF" w:rsidRPr="004265AB">
        <w:rPr>
          <w:rFonts w:ascii="Courier New" w:hAnsi="Courier New" w:cs="Courier New"/>
          <w:noProof/>
          <w:sz w:val="16"/>
          <w:szCs w:val="16"/>
        </w:rPr>
        <w:t>sst%2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1%2C</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sd%2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A08923%2</w:t>
      </w:r>
      <w:r w:rsidR="00EA56AF">
        <w:rPr>
          <w:rFonts w:ascii="Courier New" w:hAnsi="Courier New" w:cs="Courier New"/>
          <w:noProof/>
          <w:sz w:val="16"/>
          <w:szCs w:val="16"/>
        </w:rPr>
        <w:t>2</w:t>
      </w:r>
      <w:r w:rsidR="00EA56AF"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315" w:name="_CR5_2_3_2"/>
      <w:bookmarkStart w:id="316" w:name="_Toc177643253"/>
      <w:bookmarkEnd w:id="304"/>
      <w:bookmarkEnd w:id="315"/>
      <w:r w:rsidRPr="00D1205D">
        <w:lastRenderedPageBreak/>
        <w:t>5.2.3.2</w:t>
      </w:r>
      <w:r w:rsidRPr="00D1205D">
        <w:tab/>
        <w:t>Mandatory to support custom headers</w:t>
      </w:r>
      <w:bookmarkEnd w:id="305"/>
      <w:bookmarkEnd w:id="306"/>
      <w:bookmarkEnd w:id="307"/>
      <w:bookmarkEnd w:id="308"/>
      <w:bookmarkEnd w:id="309"/>
      <w:bookmarkEnd w:id="310"/>
      <w:bookmarkEnd w:id="311"/>
      <w:bookmarkEnd w:id="312"/>
      <w:bookmarkEnd w:id="313"/>
      <w:bookmarkEnd w:id="314"/>
      <w:bookmarkEnd w:id="316"/>
    </w:p>
    <w:p w14:paraId="4B21239D" w14:textId="77777777" w:rsidR="00F90BFA" w:rsidRPr="00D1205D" w:rsidRDefault="00F90BFA" w:rsidP="002D7984">
      <w:pPr>
        <w:pStyle w:val="Heading5"/>
        <w:rPr>
          <w:lang w:eastAsia="zh-CN"/>
        </w:rPr>
      </w:pPr>
      <w:bookmarkStart w:id="317" w:name="_CR5_2_3_2_1"/>
      <w:bookmarkStart w:id="318" w:name="_Toc19708938"/>
      <w:bookmarkStart w:id="319" w:name="_Toc35969911"/>
      <w:bookmarkStart w:id="320" w:name="_Toc36050705"/>
      <w:bookmarkStart w:id="321" w:name="_Toc44847417"/>
      <w:bookmarkStart w:id="322" w:name="_Toc51845069"/>
      <w:bookmarkStart w:id="323" w:name="_Toc51845400"/>
      <w:bookmarkStart w:id="324" w:name="_Toc51846920"/>
      <w:bookmarkStart w:id="325" w:name="_Toc57022547"/>
      <w:bookmarkStart w:id="326" w:name="_Toc177643254"/>
      <w:bookmarkEnd w:id="317"/>
      <w:r w:rsidRPr="00D1205D">
        <w:t>5.2.3.2.1</w:t>
      </w:r>
      <w:r w:rsidRPr="00D1205D">
        <w:tab/>
        <w:t>General</w:t>
      </w:r>
      <w:bookmarkEnd w:id="318"/>
      <w:bookmarkEnd w:id="319"/>
      <w:bookmarkEnd w:id="320"/>
      <w:bookmarkEnd w:id="321"/>
      <w:bookmarkEnd w:id="322"/>
      <w:bookmarkEnd w:id="323"/>
      <w:bookmarkEnd w:id="324"/>
      <w:bookmarkEnd w:id="325"/>
      <w:bookmarkEnd w:id="326"/>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bookmarkStart w:id="327" w:name="_CRTable5_2_3_2_11"/>
      <w:r w:rsidRPr="00D1205D">
        <w:lastRenderedPageBreak/>
        <w:t xml:space="preserve">Table </w:t>
      </w:r>
      <w:bookmarkEnd w:id="327"/>
      <w:r w:rsidRPr="00D1205D">
        <w:t>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79F53F3A" w14:textId="77777777" w:rsidR="00F90BFA" w:rsidRPr="00D1205D" w:rsidRDefault="00F90BFA" w:rsidP="005400CD">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785A89" w:rsidRPr="00D1205D" w14:paraId="6702F18E" w14:textId="77777777" w:rsidTr="005400CD">
        <w:trPr>
          <w:cantSplit/>
        </w:trPr>
        <w:tc>
          <w:tcPr>
            <w:tcW w:w="2410" w:type="dxa"/>
          </w:tcPr>
          <w:p w14:paraId="12D9F5FD" w14:textId="1A1344CC" w:rsidR="00785A89" w:rsidRPr="00D1205D" w:rsidRDefault="00785A89" w:rsidP="00785A89">
            <w:pPr>
              <w:pStyle w:val="TAL"/>
              <w:rPr>
                <w:lang w:eastAsia="zh-CN"/>
              </w:rPr>
            </w:pPr>
            <w:r>
              <w:rPr>
                <w:lang w:eastAsia="zh-CN"/>
              </w:rPr>
              <w:t>3gpp-Sbi-Source-NF-Client-Credentials</w:t>
            </w:r>
          </w:p>
        </w:tc>
        <w:tc>
          <w:tcPr>
            <w:tcW w:w="1985" w:type="dxa"/>
          </w:tcPr>
          <w:p w14:paraId="4EBEB876" w14:textId="555BD66A" w:rsidR="00785A89" w:rsidRPr="00D1205D" w:rsidRDefault="00785A89" w:rsidP="00785A89">
            <w:pPr>
              <w:pStyle w:val="TAL"/>
              <w:rPr>
                <w:lang w:eastAsia="zh-CN"/>
              </w:rPr>
            </w:pPr>
            <w:r>
              <w:rPr>
                <w:lang w:eastAsia="zh-CN"/>
              </w:rPr>
              <w:t>Clause 5.2.3.2.22</w:t>
            </w:r>
          </w:p>
        </w:tc>
        <w:tc>
          <w:tcPr>
            <w:tcW w:w="5386" w:type="dxa"/>
          </w:tcPr>
          <w:p w14:paraId="23FDF2F1" w14:textId="77777777" w:rsidR="004C6315" w:rsidRDefault="004C6315" w:rsidP="004C6315">
            <w:pPr>
              <w:pStyle w:val="TAL"/>
              <w:rPr>
                <w:lang w:eastAsia="zh-CN"/>
              </w:rPr>
            </w:pPr>
            <w:r>
              <w:rPr>
                <w:lang w:eastAsia="zh-CN"/>
              </w:rPr>
              <w:t xml:space="preserve">This header may be used by an NF Service Consumer (e.g., DCCF, NWDAF containing MTLF) to send Client Credentials Assertion of the source NF (e.g. NWDAF, NWDAF containing </w:t>
            </w:r>
            <w:proofErr w:type="spellStart"/>
            <w:r>
              <w:rPr>
                <w:lang w:eastAsia="zh-CN"/>
              </w:rPr>
              <w:t>AnLF</w:t>
            </w:r>
            <w:proofErr w:type="spellEnd"/>
            <w:r>
              <w:rPr>
                <w:lang w:eastAsia="zh-CN"/>
              </w:rPr>
              <w:t xml:space="preserve">) to the NF Service Producer (e.g. AMF, SMF, </w:t>
            </w:r>
            <w:r>
              <w:t>NWDAF containing MTLF</w:t>
            </w:r>
            <w:r>
              <w:rPr>
                <w:lang w:eastAsia="zh-CN"/>
              </w:rPr>
              <w:t xml:space="preserve">). </w:t>
            </w:r>
          </w:p>
          <w:p w14:paraId="605DE044" w14:textId="77777777" w:rsidR="004C6315" w:rsidRDefault="004C6315" w:rsidP="004C6315">
            <w:pPr>
              <w:pStyle w:val="TAL"/>
              <w:rPr>
                <w:lang w:eastAsia="zh-CN"/>
              </w:rPr>
            </w:pPr>
          </w:p>
          <w:p w14:paraId="0C716CF1" w14:textId="77777777" w:rsidR="004C6315" w:rsidRDefault="004C6315" w:rsidP="004C6315">
            <w:pPr>
              <w:pStyle w:val="TAL"/>
              <w:rPr>
                <w:lang w:eastAsia="zh-CN"/>
              </w:rPr>
            </w:pPr>
            <w:r>
              <w:rPr>
                <w:lang w:eastAsia="zh-CN"/>
              </w:rPr>
              <w:t xml:space="preserve">The purpose is one of the followings: </w:t>
            </w:r>
          </w:p>
          <w:p w14:paraId="766D2407" w14:textId="6FA323B3" w:rsidR="004C6315" w:rsidRDefault="004C6315" w:rsidP="004C6315">
            <w:pPr>
              <w:pStyle w:val="TAL"/>
              <w:rPr>
                <w:lang w:eastAsia="zh-CN"/>
              </w:rPr>
            </w:pPr>
            <w:r>
              <w:rPr>
                <w:lang w:eastAsia="zh-CN"/>
              </w:rPr>
              <w:t>- to enable the a</w:t>
            </w:r>
            <w:r w:rsidRPr="008124C1">
              <w:rPr>
                <w:lang w:eastAsia="zh-CN"/>
              </w:rPr>
              <w:t>uthorization of NF service consumers for data access via DCC</w:t>
            </w:r>
            <w:r>
              <w:rPr>
                <w:lang w:eastAsia="zh-CN"/>
              </w:rPr>
              <w:t>F as specified in Annex X of 3GPP TS 33.</w:t>
            </w:r>
            <w:r>
              <w:t>501 [17];</w:t>
            </w:r>
            <w:r>
              <w:rPr>
                <w:lang w:eastAsia="zh-CN"/>
              </w:rPr>
              <w:t xml:space="preserve"> </w:t>
            </w:r>
          </w:p>
          <w:p w14:paraId="540C0F83" w14:textId="77777777" w:rsidR="004C6315" w:rsidRDefault="004C6315" w:rsidP="004C6315">
            <w:pPr>
              <w:pStyle w:val="TAL"/>
              <w:rPr>
                <w:lang w:eastAsia="zh-CN"/>
              </w:rPr>
            </w:pPr>
            <w:r>
              <w:rPr>
                <w:lang w:eastAsia="zh-CN"/>
              </w:rPr>
              <w:t xml:space="preserve">- </w:t>
            </w:r>
            <w:r w:rsidRPr="006B4052">
              <w:rPr>
                <w:lang w:eastAsia="zh-CN"/>
              </w:rPr>
              <w:t xml:space="preserve">to enable the authorization of the ML model consumer when the NF service consumer requests ML models on behalf of </w:t>
            </w:r>
            <w:r>
              <w:rPr>
                <w:lang w:eastAsia="zh-CN"/>
              </w:rPr>
              <w:t>the</w:t>
            </w:r>
            <w:r w:rsidRPr="006B4052">
              <w:rPr>
                <w:lang w:eastAsia="zh-CN"/>
              </w:rPr>
              <w:t xml:space="preserve"> ML model consumer as specified in Annex</w:t>
            </w:r>
            <w:r>
              <w:rPr>
                <w:lang w:eastAsia="zh-CN"/>
              </w:rPr>
              <w:t> </w:t>
            </w:r>
            <w:r w:rsidRPr="006B4052">
              <w:rPr>
                <w:lang w:eastAsia="zh-CN"/>
              </w:rPr>
              <w:t>X.10 of 3GPP</w:t>
            </w:r>
            <w:r>
              <w:rPr>
                <w:lang w:eastAsia="zh-CN"/>
              </w:rPr>
              <w:t> </w:t>
            </w:r>
            <w:r w:rsidRPr="006B4052">
              <w:rPr>
                <w:lang w:eastAsia="zh-CN"/>
              </w:rPr>
              <w:t>TS</w:t>
            </w:r>
            <w:r>
              <w:rPr>
                <w:lang w:eastAsia="zh-CN"/>
              </w:rPr>
              <w:t> </w:t>
            </w:r>
            <w:r w:rsidRPr="006B4052">
              <w:rPr>
                <w:lang w:eastAsia="zh-CN"/>
              </w:rPr>
              <w:t>33.501</w:t>
            </w:r>
            <w:r>
              <w:rPr>
                <w:lang w:eastAsia="zh-CN"/>
              </w:rPr>
              <w:t> </w:t>
            </w:r>
            <w:r w:rsidRPr="006B4052">
              <w:rPr>
                <w:lang w:eastAsia="zh-CN"/>
              </w:rPr>
              <w:t>[17].</w:t>
            </w:r>
          </w:p>
          <w:p w14:paraId="05B760A3" w14:textId="6DBBEEE0" w:rsidR="00785A89" w:rsidRPr="00D1205D" w:rsidRDefault="004C6315" w:rsidP="004C6315">
            <w:pPr>
              <w:pStyle w:val="TAL"/>
              <w:rPr>
                <w:lang w:eastAsia="zh-CN"/>
              </w:rPr>
            </w:pPr>
            <w:r>
              <w:rPr>
                <w:lang w:eastAsia="zh-CN"/>
              </w:rPr>
              <w:t>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DC4F8A" w:rsidRPr="00D1205D" w14:paraId="31F6571B" w14:textId="77777777" w:rsidTr="005400CD">
        <w:trPr>
          <w:cantSplit/>
        </w:trPr>
        <w:tc>
          <w:tcPr>
            <w:tcW w:w="2410" w:type="dxa"/>
          </w:tcPr>
          <w:p w14:paraId="695D3684" w14:textId="02EC87AE" w:rsidR="00DC4F8A" w:rsidRDefault="00DC4F8A" w:rsidP="00DC4F8A">
            <w:pPr>
              <w:pStyle w:val="TAL"/>
              <w:rPr>
                <w:lang w:eastAsia="zh-CN"/>
              </w:rPr>
            </w:pPr>
            <w:bookmarkStart w:id="328" w:name="_Hlk111825488"/>
            <w:r w:rsidRPr="000B63FD">
              <w:rPr>
                <w:lang w:eastAsia="zh-CN"/>
              </w:rPr>
              <w:lastRenderedPageBreak/>
              <w:t>3gpp-</w:t>
            </w:r>
            <w:r>
              <w:rPr>
                <w:lang w:eastAsia="zh-CN"/>
              </w:rPr>
              <w:t>Sbi-Originating-Network-Id</w:t>
            </w:r>
            <w:bookmarkEnd w:id="328"/>
          </w:p>
        </w:tc>
        <w:tc>
          <w:tcPr>
            <w:tcW w:w="1985" w:type="dxa"/>
          </w:tcPr>
          <w:p w14:paraId="38015EBD" w14:textId="5BFCB5E4" w:rsidR="00DC4F8A" w:rsidRDefault="00DC4F8A" w:rsidP="00DC4F8A">
            <w:pPr>
              <w:pStyle w:val="TAL"/>
              <w:rPr>
                <w:lang w:eastAsia="zh-CN"/>
              </w:rPr>
            </w:pPr>
            <w:r>
              <w:rPr>
                <w:lang w:eastAsia="zh-CN"/>
              </w:rPr>
              <w:t>Clause </w:t>
            </w:r>
            <w:r w:rsidRPr="000B63FD">
              <w:t>5.2.3.2.</w:t>
            </w:r>
            <w:r>
              <w:t>15</w:t>
            </w:r>
          </w:p>
        </w:tc>
        <w:tc>
          <w:tcPr>
            <w:tcW w:w="5386" w:type="dxa"/>
          </w:tcPr>
          <w:p w14:paraId="4B6DE7D6" w14:textId="77777777" w:rsidR="00DC4F8A" w:rsidRDefault="00DC4F8A" w:rsidP="00DC4F8A">
            <w:pPr>
              <w:pStyle w:val="TAL"/>
              <w:rPr>
                <w:lang w:eastAsia="zh-CN"/>
              </w:rPr>
            </w:pPr>
            <w:r>
              <w:rPr>
                <w:lang w:eastAsia="zh-CN"/>
              </w:rPr>
              <w:t>This header shall be inserted by an NF service consumer or an NF service producer originating an HTTP request message towards a different PLMN or SNPN.</w:t>
            </w:r>
          </w:p>
          <w:p w14:paraId="5263DD66" w14:textId="77777777" w:rsidR="00DC4F8A" w:rsidRDefault="00DC4F8A" w:rsidP="00DC4F8A">
            <w:pPr>
              <w:pStyle w:val="TAL"/>
              <w:rPr>
                <w:lang w:eastAsia="zh-CN"/>
              </w:rPr>
            </w:pPr>
          </w:p>
          <w:p w14:paraId="5C317808" w14:textId="77777777" w:rsidR="00DC4F8A" w:rsidRPr="00672068" w:rsidRDefault="00DC4F8A" w:rsidP="00DC4F8A">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70D6ACE9" w14:textId="77777777" w:rsidR="00DC4F8A" w:rsidRPr="00672068" w:rsidRDefault="00DC4F8A" w:rsidP="00DC4F8A">
            <w:pPr>
              <w:pStyle w:val="TAL"/>
              <w:rPr>
                <w:lang w:eastAsia="zh-CN"/>
              </w:rPr>
            </w:pPr>
          </w:p>
          <w:p w14:paraId="76B456F6" w14:textId="77777777" w:rsidR="00DC4F8A" w:rsidRPr="00672068" w:rsidRDefault="00DC4F8A" w:rsidP="00DC4F8A">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7F78FFFE" w14:textId="77777777" w:rsidR="00DC4F8A" w:rsidRDefault="00DC4F8A" w:rsidP="00DC4F8A">
            <w:pPr>
              <w:pStyle w:val="TAL"/>
              <w:rPr>
                <w:lang w:eastAsia="zh-CN"/>
              </w:rPr>
            </w:pPr>
          </w:p>
          <w:p w14:paraId="6001B160" w14:textId="5764AA19" w:rsidR="00DC4F8A" w:rsidRPr="00672068" w:rsidRDefault="00DC4F8A" w:rsidP="00DC4F8A">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3BFEA4B0" w14:textId="77777777" w:rsidR="00DC4F8A" w:rsidRPr="00801246" w:rsidRDefault="00DC4F8A" w:rsidP="00DC4F8A">
            <w:pPr>
              <w:pStyle w:val="TAL"/>
              <w:rPr>
                <w:lang w:eastAsia="zh-CN"/>
              </w:rPr>
            </w:pPr>
          </w:p>
          <w:p w14:paraId="3300D499" w14:textId="77777777" w:rsidR="00DC4F8A" w:rsidRDefault="00DC4F8A" w:rsidP="00DC4F8A">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41E8B132" w14:textId="77777777" w:rsidR="00DC4F8A" w:rsidRDefault="00DC4F8A" w:rsidP="00DC4F8A">
            <w:pPr>
              <w:pStyle w:val="TAL"/>
              <w:rPr>
                <w:lang w:eastAsia="zh-CN"/>
              </w:rPr>
            </w:pPr>
          </w:p>
          <w:p w14:paraId="279C4B02" w14:textId="16E2AD2C" w:rsidR="00DC4F8A" w:rsidRDefault="00DC4F8A" w:rsidP="00DC4F8A">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1105E352"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313913DC" w14:textId="2D095AFB" w:rsidR="00CD64AC" w:rsidRDefault="002E6BA4" w:rsidP="002E6BA4">
            <w:pPr>
              <w:pStyle w:val="TAL"/>
              <w:ind w:left="284"/>
              <w:rPr>
                <w:lang w:eastAsia="zh-CN"/>
              </w:rPr>
            </w:pPr>
            <w:r>
              <w:rPr>
                <w:lang w:eastAsia="zh-CN"/>
              </w:rPr>
              <w:t xml:space="preserve">- </w:t>
            </w:r>
            <w:r w:rsidR="00CD64AC" w:rsidRPr="00D1205D">
              <w:rPr>
                <w:lang w:eastAsia="zh-CN"/>
              </w:rPr>
              <w:t xml:space="preserve">the NRF </w:t>
            </w:r>
            <w:proofErr w:type="spellStart"/>
            <w:r w:rsidR="00CD64AC">
              <w:rPr>
                <w:lang w:eastAsia="zh-CN"/>
              </w:rPr>
              <w:t>NFDiscovery</w:t>
            </w:r>
            <w:proofErr w:type="spellEnd"/>
            <w:r w:rsidR="00CD64AC" w:rsidRPr="00D1205D">
              <w:rPr>
                <w:lang w:eastAsia="zh-CN"/>
              </w:rPr>
              <w:t xml:space="preserve"> API URI to be used </w:t>
            </w:r>
            <w:r w:rsidR="00CD64AC">
              <w:rPr>
                <w:lang w:eastAsia="zh-CN"/>
              </w:rPr>
              <w:t>to discover an alternative NF service consumer for callback, e.g. during NF service consumer reselection for callback when the original NF service consumer is no longer available; and</w:t>
            </w:r>
          </w:p>
          <w:p w14:paraId="75BB9FF5" w14:textId="52EE4BB8" w:rsidR="00CD64AC" w:rsidRDefault="002E6BA4" w:rsidP="002E6BA4">
            <w:pPr>
              <w:pStyle w:val="TAL"/>
              <w:ind w:left="284"/>
              <w:rPr>
                <w:lang w:eastAsia="zh-CN"/>
              </w:rPr>
            </w:pPr>
            <w:r>
              <w:rPr>
                <w:lang w:eastAsia="zh-CN"/>
              </w:rPr>
              <w:t xml:space="preserve">- </w:t>
            </w:r>
            <w:r w:rsidR="00CD64AC">
              <w:rPr>
                <w:lang w:eastAsia="zh-CN"/>
              </w:rPr>
              <w:t xml:space="preserve">if available, </w:t>
            </w:r>
            <w:r w:rsidR="00CD64AC" w:rsidRPr="002C0F57">
              <w:rPr>
                <w:lang w:eastAsia="zh-CN"/>
              </w:rPr>
              <w:t xml:space="preserve">the NRF </w:t>
            </w:r>
            <w:proofErr w:type="spellStart"/>
            <w:r w:rsidR="00CD64AC" w:rsidRPr="002C0F57">
              <w:rPr>
                <w:lang w:eastAsia="zh-CN"/>
              </w:rPr>
              <w:t>NFManagement</w:t>
            </w:r>
            <w:proofErr w:type="spellEnd"/>
            <w:r w:rsidR="00CD64AC" w:rsidRPr="002C0F57">
              <w:rPr>
                <w:lang w:eastAsia="zh-CN"/>
              </w:rPr>
              <w:t xml:space="preserve"> API URI to be used to subscribe to NF status change of the NF service consumer</w:t>
            </w:r>
            <w:r w:rsidR="00CD64AC">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lastRenderedPageBreak/>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DC4F8A" w:rsidRPr="00D1205D" w14:paraId="62C99F0D" w14:textId="77777777" w:rsidTr="00283ED3">
        <w:trPr>
          <w:cantSplit/>
        </w:trPr>
        <w:tc>
          <w:tcPr>
            <w:tcW w:w="9781" w:type="dxa"/>
            <w:gridSpan w:val="3"/>
          </w:tcPr>
          <w:p w14:paraId="3DB9267A" w14:textId="77777777" w:rsidR="00DC4F8A" w:rsidRDefault="00DC4F8A" w:rsidP="00DC4F8A">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0305E646" w:rsidR="00DC4F8A" w:rsidRDefault="00DC4F8A" w:rsidP="00DC4F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329" w:name="_CR5_2_3_2_2"/>
      <w:bookmarkStart w:id="330" w:name="_Toc19708939"/>
      <w:bookmarkStart w:id="331" w:name="_Toc27745010"/>
      <w:bookmarkStart w:id="332" w:name="_Toc29803163"/>
      <w:bookmarkStart w:id="333" w:name="_Toc35969912"/>
      <w:bookmarkStart w:id="334" w:name="_Toc36050706"/>
      <w:bookmarkStart w:id="335" w:name="_Toc44847418"/>
      <w:bookmarkStart w:id="336" w:name="_Toc51845070"/>
      <w:bookmarkStart w:id="337" w:name="_Toc51845401"/>
      <w:bookmarkStart w:id="338" w:name="_Toc51846921"/>
      <w:bookmarkStart w:id="339" w:name="_Toc57022548"/>
      <w:bookmarkStart w:id="340" w:name="_Toc177643255"/>
      <w:bookmarkEnd w:id="329"/>
      <w:r w:rsidRPr="00D1205D">
        <w:t>5.2.3.2.2</w:t>
      </w:r>
      <w:r w:rsidRPr="00D1205D">
        <w:tab/>
      </w:r>
      <w:r w:rsidRPr="00D1205D">
        <w:rPr>
          <w:lang w:eastAsia="zh-CN"/>
        </w:rPr>
        <w:t>3gpp-Sbi-Message-Priority</w:t>
      </w:r>
      <w:bookmarkEnd w:id="330"/>
      <w:bookmarkEnd w:id="331"/>
      <w:bookmarkEnd w:id="332"/>
      <w:bookmarkEnd w:id="333"/>
      <w:bookmarkEnd w:id="334"/>
      <w:bookmarkEnd w:id="335"/>
      <w:bookmarkEnd w:id="336"/>
      <w:bookmarkEnd w:id="337"/>
      <w:bookmarkEnd w:id="338"/>
      <w:bookmarkEnd w:id="339"/>
      <w:bookmarkEnd w:id="340"/>
    </w:p>
    <w:p w14:paraId="3E397086" w14:textId="77777777" w:rsidR="00DB0483" w:rsidRPr="00D1205D" w:rsidRDefault="00DB0483" w:rsidP="00DB0483">
      <w:pPr>
        <w:rPr>
          <w:lang w:eastAsia="zh-CN"/>
        </w:rPr>
      </w:pPr>
      <w:bookmarkStart w:id="341" w:name="_Toc19708940"/>
      <w:bookmarkStart w:id="342" w:name="_Toc27745011"/>
      <w:bookmarkStart w:id="343" w:name="_Toc29803164"/>
      <w:bookmarkStart w:id="344" w:name="_Toc35969913"/>
      <w:bookmarkStart w:id="345" w:name="_Toc36050707"/>
      <w:bookmarkStart w:id="346" w:name="_Toc44847419"/>
      <w:bookmarkStart w:id="347" w:name="_Toc51845071"/>
      <w:bookmarkStart w:id="348" w:name="_Toc51845402"/>
      <w:bookmarkStart w:id="349" w:name="_Toc51846922"/>
      <w:bookmarkStart w:id="350" w:name="_Toc57022549"/>
      <w:r w:rsidRPr="00D1205D">
        <w:rPr>
          <w:lang w:eastAsia="zh-CN"/>
        </w:rPr>
        <w:t>The header contains the HTTP/2 message priority value from 0 to 31, as defined in clause</w:t>
      </w:r>
      <w:r>
        <w:rPr>
          <w:lang w:eastAsia="zh-CN"/>
        </w:rPr>
        <w:t> </w:t>
      </w:r>
      <w:r w:rsidRPr="00D1205D">
        <w:rPr>
          <w:lang w:eastAsia="zh-CN"/>
        </w:rPr>
        <w:t>6.8.4.</w:t>
      </w:r>
    </w:p>
    <w:p w14:paraId="7AF80C79" w14:textId="2426C80C"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9A1E39B" w14:textId="77777777" w:rsidR="00DB0483" w:rsidRDefault="00DB0483" w:rsidP="00DB0483">
      <w:pPr>
        <w:pStyle w:val="PL"/>
        <w:rPr>
          <w:lang w:eastAsia="zh-CN"/>
        </w:rPr>
      </w:pPr>
    </w:p>
    <w:p w14:paraId="42A57B57" w14:textId="06C36780" w:rsidR="00DB0483" w:rsidRDefault="00DB0483" w:rsidP="00DB0483">
      <w:pPr>
        <w:pStyle w:val="PL"/>
        <w:rPr>
          <w:lang w:eastAsia="zh-CN"/>
        </w:rPr>
      </w:pPr>
      <w:proofErr w:type="spellStart"/>
      <w:r w:rsidRPr="00D1205D">
        <w:rPr>
          <w:lang w:eastAsia="zh-CN"/>
        </w:rPr>
        <w:t>Sbi</w:t>
      </w:r>
      <w:proofErr w:type="spellEnd"/>
      <w:r w:rsidRPr="00D1205D">
        <w:rPr>
          <w:lang w:eastAsia="zh-CN"/>
        </w:rPr>
        <w:t>-Message-Priority</w:t>
      </w:r>
      <w:r>
        <w:rPr>
          <w:lang w:eastAsia="zh-CN"/>
        </w:rPr>
        <w:t>-Header</w:t>
      </w:r>
      <w:r w:rsidRPr="00D1205D">
        <w:rPr>
          <w:lang w:eastAsia="zh-CN"/>
        </w:rPr>
        <w:t xml:space="preserve"> = "3gpp-Sbi-Message-Priority:" OWS (</w:t>
      </w:r>
      <w:r>
        <w:rPr>
          <w:lang w:eastAsia="zh-CN"/>
        </w:rPr>
        <w:t xml:space="preserve"> </w:t>
      </w:r>
      <w:r w:rsidRPr="00D1205D">
        <w:rPr>
          <w:lang w:eastAsia="zh-CN"/>
        </w:rPr>
        <w:t>DIGIT / %x31-32 DIGIT / "3" %x30-31</w:t>
      </w:r>
      <w:r>
        <w:rPr>
          <w:lang w:eastAsia="zh-CN"/>
        </w:rPr>
        <w:t xml:space="preserve"> </w:t>
      </w:r>
      <w:r w:rsidRPr="00D1205D">
        <w:rPr>
          <w:lang w:eastAsia="zh-CN"/>
        </w:rPr>
        <w:t>)</w:t>
      </w:r>
      <w:r>
        <w:rPr>
          <w:lang w:eastAsia="zh-CN"/>
        </w:rPr>
        <w:t xml:space="preserve"> OWS</w:t>
      </w:r>
    </w:p>
    <w:p w14:paraId="61797DC3" w14:textId="77777777" w:rsidR="00DB0483" w:rsidRDefault="00DB0483" w:rsidP="00DB0483">
      <w:pPr>
        <w:pStyle w:val="PL"/>
        <w:rPr>
          <w:lang w:eastAsia="zh-CN"/>
        </w:rPr>
      </w:pPr>
    </w:p>
    <w:p w14:paraId="0CDA94C9" w14:textId="77777777" w:rsidR="00DB0483" w:rsidRPr="00D1205D" w:rsidRDefault="00DB0483" w:rsidP="00EE04DE">
      <w:pPr>
        <w:pStyle w:val="PL"/>
        <w:rPr>
          <w:lang w:eastAsia="zh-CN"/>
        </w:rPr>
      </w:pPr>
    </w:p>
    <w:p w14:paraId="388A888F" w14:textId="77777777" w:rsidR="00DB0483" w:rsidRPr="00D1205D" w:rsidRDefault="00DB0483" w:rsidP="00DB0483">
      <w:pPr>
        <w:rPr>
          <w:lang w:eastAsia="zh-CN"/>
        </w:rPr>
      </w:pPr>
      <w:r w:rsidRPr="00D1205D">
        <w:rPr>
          <w:lang w:eastAsia="zh-CN"/>
        </w:rPr>
        <w:t>A message with 3gpp-Sbi-Message-Priority "0" has the highest priority.</w:t>
      </w:r>
    </w:p>
    <w:p w14:paraId="35A5AFDD" w14:textId="0838EDEA" w:rsidR="00DB0483" w:rsidRPr="00D1205D" w:rsidRDefault="00DB0483" w:rsidP="00DB0483">
      <w:pPr>
        <w:rPr>
          <w:lang w:eastAsia="zh-CN"/>
        </w:rPr>
      </w:pPr>
      <w:r w:rsidRPr="000A782C">
        <w:rPr>
          <w:rStyle w:val="EXCar"/>
        </w:rPr>
        <w:t>EXAMPLE</w:t>
      </w:r>
      <w:r w:rsidRPr="00EE04DE">
        <w:rPr>
          <w:rStyle w:val="EXCar"/>
        </w:rPr>
        <w:t>:</w:t>
      </w:r>
      <w:r w:rsidRPr="00EE04DE">
        <w:rPr>
          <w:rStyle w:val="EXCar"/>
        </w:rPr>
        <w:tab/>
        <w:t>3gpp-Sbi-Message-Priority: 10</w:t>
      </w:r>
    </w:p>
    <w:p w14:paraId="72681FA0" w14:textId="77777777" w:rsidR="00F90BFA" w:rsidRPr="00D1205D" w:rsidRDefault="00F90BFA" w:rsidP="002D7984">
      <w:pPr>
        <w:pStyle w:val="Heading5"/>
        <w:rPr>
          <w:lang w:eastAsia="zh-CN"/>
        </w:rPr>
      </w:pPr>
      <w:bookmarkStart w:id="351" w:name="_CR5_2_3_2_3"/>
      <w:bookmarkStart w:id="352" w:name="_Toc177643256"/>
      <w:bookmarkEnd w:id="351"/>
      <w:r w:rsidRPr="00D1205D">
        <w:t>5.2.3.2.3</w:t>
      </w:r>
      <w:r w:rsidRPr="00D1205D">
        <w:tab/>
      </w:r>
      <w:r w:rsidRPr="00D1205D">
        <w:rPr>
          <w:lang w:eastAsia="zh-CN"/>
        </w:rPr>
        <w:t>3gpp-Sbi-Callback</w:t>
      </w:r>
      <w:bookmarkEnd w:id="341"/>
      <w:bookmarkEnd w:id="342"/>
      <w:bookmarkEnd w:id="343"/>
      <w:bookmarkEnd w:id="344"/>
      <w:bookmarkEnd w:id="345"/>
      <w:bookmarkEnd w:id="346"/>
      <w:bookmarkEnd w:id="347"/>
      <w:bookmarkEnd w:id="348"/>
      <w:bookmarkEnd w:id="349"/>
      <w:bookmarkEnd w:id="350"/>
      <w:bookmarkEnd w:id="352"/>
    </w:p>
    <w:p w14:paraId="5E09AB52" w14:textId="77777777" w:rsidR="00DB0483" w:rsidRPr="00D1205D" w:rsidRDefault="00DB0483" w:rsidP="00DB0483">
      <w:pPr>
        <w:rPr>
          <w:lang w:eastAsia="zh-CN"/>
        </w:rPr>
      </w:pPr>
      <w:bookmarkStart w:id="353" w:name="_Toc19708941"/>
      <w:bookmarkStart w:id="354" w:name="_Toc27745012"/>
      <w:bookmarkStart w:id="355" w:name="_Toc29803165"/>
      <w:bookmarkStart w:id="356" w:name="_Toc35969914"/>
      <w:bookmarkStart w:id="357" w:name="_Toc36050708"/>
      <w:bookmarkStart w:id="358" w:name="_Toc44847420"/>
      <w:bookmarkStart w:id="359" w:name="_Toc51845072"/>
      <w:bookmarkStart w:id="360" w:name="_Toc51845403"/>
      <w:bookmarkStart w:id="361" w:name="_Toc51846923"/>
      <w:bookmarkStart w:id="362" w:name="_Toc57022550"/>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1B2D3F66" w14:textId="658F59C4"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03A1F07" w14:textId="77777777" w:rsidR="00DB0483" w:rsidRDefault="00DB0483" w:rsidP="00DB0483">
      <w:pPr>
        <w:pStyle w:val="PL"/>
        <w:rPr>
          <w:lang w:eastAsia="zh-CN"/>
        </w:rPr>
      </w:pPr>
    </w:p>
    <w:p w14:paraId="10C51621" w14:textId="5F96D610" w:rsidR="00DB0483" w:rsidRDefault="00DB0483" w:rsidP="00DB0483">
      <w:pPr>
        <w:pStyle w:val="PL"/>
        <w:rPr>
          <w:lang w:eastAsia="zh-CN"/>
        </w:rPr>
      </w:pPr>
      <w:proofErr w:type="spellStart"/>
      <w:r w:rsidRPr="00D1205D">
        <w:rPr>
          <w:lang w:eastAsia="zh-CN"/>
        </w:rPr>
        <w:t>Sbi</w:t>
      </w:r>
      <w:proofErr w:type="spellEnd"/>
      <w:r w:rsidRPr="00D1205D">
        <w:rPr>
          <w:lang w:eastAsia="zh-CN"/>
        </w:rPr>
        <w:t>-Callback</w:t>
      </w:r>
      <w:r>
        <w:rPr>
          <w:lang w:eastAsia="zh-CN"/>
        </w:rPr>
        <w:t>-H</w:t>
      </w:r>
      <w:r w:rsidRPr="00D1205D">
        <w:rPr>
          <w:lang w:eastAsia="zh-CN"/>
        </w:rPr>
        <w:t xml:space="preserve">eader = "3gpp-Sbi-Callback:" OWS </w:t>
      </w:r>
      <w:proofErr w:type="spellStart"/>
      <w:r w:rsidRPr="00D1205D">
        <w:rPr>
          <w:lang w:eastAsia="zh-CN"/>
        </w:rPr>
        <w:t>cbtype</w:t>
      </w:r>
      <w:proofErr w:type="spellEnd"/>
      <w:r w:rsidRPr="00D1205D">
        <w:rPr>
          <w:lang w:eastAsia="zh-CN"/>
        </w:rPr>
        <w:t xml:space="preserve"> *1( ";" OWS "</w:t>
      </w:r>
      <w:proofErr w:type="spellStart"/>
      <w:r w:rsidRPr="00D1205D">
        <w:rPr>
          <w:lang w:eastAsia="zh-CN"/>
        </w:rPr>
        <w:t>apiversion</w:t>
      </w:r>
      <w:proofErr w:type="spellEnd"/>
      <w:r w:rsidRPr="00D1205D">
        <w:rPr>
          <w:lang w:eastAsia="zh-CN"/>
        </w:rPr>
        <w:t xml:space="preserve">=" </w:t>
      </w:r>
      <w:proofErr w:type="spellStart"/>
      <w:r w:rsidRPr="00D1205D">
        <w:rPr>
          <w:lang w:eastAsia="zh-CN"/>
        </w:rPr>
        <w:t>majorversion</w:t>
      </w:r>
      <w:proofErr w:type="spellEnd"/>
      <w:r>
        <w:rPr>
          <w:lang w:eastAsia="zh-CN"/>
        </w:rPr>
        <w:t xml:space="preserve"> </w:t>
      </w:r>
      <w:r w:rsidRPr="00D1205D">
        <w:rPr>
          <w:lang w:eastAsia="zh-CN"/>
        </w:rPr>
        <w:t>)</w:t>
      </w:r>
      <w:r>
        <w:rPr>
          <w:lang w:eastAsia="zh-CN"/>
        </w:rPr>
        <w:t xml:space="preserve"> OWS</w:t>
      </w:r>
    </w:p>
    <w:p w14:paraId="73EEA782" w14:textId="77777777" w:rsidR="00DB0483" w:rsidRPr="00D1205D" w:rsidRDefault="00DB0483" w:rsidP="00EE04DE">
      <w:pPr>
        <w:pStyle w:val="PL"/>
        <w:rPr>
          <w:lang w:eastAsia="zh-CN"/>
        </w:rPr>
      </w:pPr>
    </w:p>
    <w:p w14:paraId="259D16EC" w14:textId="77777777" w:rsidR="00DB0483" w:rsidRDefault="00DB0483" w:rsidP="00DB0483">
      <w:pPr>
        <w:pStyle w:val="PL"/>
        <w:rPr>
          <w:lang w:eastAsia="zh-CN"/>
        </w:rPr>
      </w:pPr>
      <w:proofErr w:type="spellStart"/>
      <w:r w:rsidRPr="00D1205D">
        <w:rPr>
          <w:lang w:eastAsia="zh-CN"/>
        </w:rPr>
        <w:t>cbtype</w:t>
      </w:r>
      <w:proofErr w:type="spellEnd"/>
      <w:r w:rsidRPr="00D1205D">
        <w:rPr>
          <w:lang w:eastAsia="zh-CN"/>
        </w:rPr>
        <w:t xml:space="preserve"> = 1*</w:t>
      </w:r>
      <w:proofErr w:type="spellStart"/>
      <w:r w:rsidRPr="00D1205D">
        <w:rPr>
          <w:lang w:eastAsia="zh-CN"/>
        </w:rPr>
        <w:t>cbchar</w:t>
      </w:r>
      <w:proofErr w:type="spellEnd"/>
    </w:p>
    <w:p w14:paraId="16851668" w14:textId="77777777" w:rsidR="00DB0483" w:rsidRPr="00D1205D" w:rsidRDefault="00DB0483" w:rsidP="00EE04DE">
      <w:pPr>
        <w:pStyle w:val="PL"/>
        <w:rPr>
          <w:lang w:eastAsia="zh-CN"/>
        </w:rPr>
      </w:pPr>
    </w:p>
    <w:p w14:paraId="0AB94FE1" w14:textId="77777777" w:rsidR="00DB0483" w:rsidRDefault="00DB0483" w:rsidP="00DB0483">
      <w:pPr>
        <w:pStyle w:val="PL"/>
        <w:rPr>
          <w:lang w:eastAsia="zh-CN"/>
        </w:rPr>
      </w:pPr>
      <w:proofErr w:type="spellStart"/>
      <w:r w:rsidRPr="00D1205D">
        <w:rPr>
          <w:lang w:eastAsia="zh-CN"/>
        </w:rPr>
        <w:t>cbchar</w:t>
      </w:r>
      <w:proofErr w:type="spellEnd"/>
      <w:r w:rsidRPr="00D1205D">
        <w:rPr>
          <w:lang w:eastAsia="zh-CN"/>
        </w:rPr>
        <w:t xml:space="preserve"> = "-" / "_" / DIGIT / ALPHA</w:t>
      </w:r>
    </w:p>
    <w:p w14:paraId="023A11C8" w14:textId="77777777" w:rsidR="00DB0483" w:rsidRPr="00D1205D" w:rsidRDefault="00DB0483" w:rsidP="00EE04DE">
      <w:pPr>
        <w:pStyle w:val="PL"/>
        <w:rPr>
          <w:lang w:eastAsia="zh-CN"/>
        </w:rPr>
      </w:pPr>
    </w:p>
    <w:p w14:paraId="08C8CB20" w14:textId="77777777" w:rsidR="00DB0483" w:rsidRDefault="00DB0483" w:rsidP="00DB0483">
      <w:pPr>
        <w:pStyle w:val="PL"/>
        <w:rPr>
          <w:lang w:eastAsia="zh-CN"/>
        </w:rPr>
      </w:pPr>
      <w:proofErr w:type="spellStart"/>
      <w:r w:rsidRPr="00D1205D">
        <w:rPr>
          <w:lang w:eastAsia="zh-CN"/>
        </w:rPr>
        <w:t>majorversion</w:t>
      </w:r>
      <w:proofErr w:type="spellEnd"/>
      <w:r w:rsidRPr="00D1205D">
        <w:rPr>
          <w:lang w:eastAsia="zh-CN"/>
        </w:rPr>
        <w:t xml:space="preserve"> = *DIGIT</w:t>
      </w:r>
    </w:p>
    <w:p w14:paraId="1A253736" w14:textId="77777777" w:rsidR="00DB0483" w:rsidRDefault="00DB0483" w:rsidP="00DB0483">
      <w:pPr>
        <w:pStyle w:val="PL"/>
        <w:rPr>
          <w:lang w:eastAsia="zh-CN"/>
        </w:rPr>
      </w:pPr>
    </w:p>
    <w:p w14:paraId="20C3E003" w14:textId="77777777" w:rsidR="00DB0483" w:rsidRPr="00D1205D" w:rsidRDefault="00DB0483" w:rsidP="00EE04DE">
      <w:pPr>
        <w:pStyle w:val="PL"/>
        <w:rPr>
          <w:lang w:eastAsia="zh-CN"/>
        </w:rPr>
      </w:pPr>
    </w:p>
    <w:p w14:paraId="15758FAC" w14:textId="5557FA82" w:rsidR="00DB0483" w:rsidRPr="00D1205D" w:rsidRDefault="00DB0483" w:rsidP="00DB0483">
      <w:pPr>
        <w:pStyle w:val="EX"/>
        <w:rPr>
          <w:lang w:eastAsia="zh-CN"/>
        </w:rPr>
      </w:pPr>
      <w:r>
        <w:rPr>
          <w:lang w:eastAsia="zh-CN"/>
        </w:rPr>
        <w:t>EXAMPLE </w:t>
      </w:r>
      <w:r w:rsidRPr="00D1205D">
        <w:rPr>
          <w:lang w:eastAsia="zh-CN"/>
        </w:rPr>
        <w:t>1:</w:t>
      </w:r>
      <w:r>
        <w:rPr>
          <w:lang w:eastAsia="zh-CN"/>
        </w:rPr>
        <w:tab/>
      </w:r>
      <w:r w:rsidRPr="00D1205D">
        <w:rPr>
          <w:lang w:eastAsia="zh-CN"/>
        </w:rPr>
        <w:t xml:space="preserve">3gpp-Sbi-Callback: </w:t>
      </w:r>
      <w:proofErr w:type="spellStart"/>
      <w:r w:rsidRPr="00D1205D">
        <w:rPr>
          <w:lang w:eastAsia="zh-CN"/>
        </w:rPr>
        <w:t>Nnrf_NFManagement_</w:t>
      </w:r>
      <w:r w:rsidRPr="00D1205D">
        <w:t>NFStatusNotify</w:t>
      </w:r>
      <w:proofErr w:type="spellEnd"/>
    </w:p>
    <w:p w14:paraId="5A157AA2" w14:textId="667D14FE" w:rsidR="00DB0483" w:rsidRPr="00D1205D" w:rsidRDefault="00DB0483" w:rsidP="00DB0483">
      <w:pPr>
        <w:pStyle w:val="EX"/>
        <w:rPr>
          <w:lang w:eastAsia="zh-CN"/>
        </w:rPr>
      </w:pPr>
      <w:r>
        <w:rPr>
          <w:lang w:eastAsia="zh-CN"/>
        </w:rPr>
        <w:t>EXAMPLE </w:t>
      </w:r>
      <w:r w:rsidRPr="00D1205D">
        <w:rPr>
          <w:lang w:eastAsia="zh-CN"/>
        </w:rPr>
        <w:t>2:</w:t>
      </w:r>
      <w:r>
        <w:rPr>
          <w:lang w:eastAsia="zh-CN"/>
        </w:rPr>
        <w:tab/>
      </w:r>
      <w:r w:rsidRPr="00D1205D">
        <w:rPr>
          <w:lang w:eastAsia="zh-CN"/>
        </w:rPr>
        <w:t xml:space="preserve">3gpp-Sbi-Callback: </w:t>
      </w:r>
      <w:proofErr w:type="spellStart"/>
      <w:r w:rsidRPr="00D1205D">
        <w:rPr>
          <w:lang w:eastAsia="zh-CN"/>
        </w:rPr>
        <w:t>Nudm_SDM_Notification</w:t>
      </w:r>
      <w:proofErr w:type="spellEnd"/>
      <w:r w:rsidRPr="00D1205D">
        <w:rPr>
          <w:lang w:eastAsia="zh-CN"/>
        </w:rPr>
        <w:t xml:space="preserve">; </w:t>
      </w:r>
      <w:proofErr w:type="spellStart"/>
      <w:r w:rsidRPr="00D1205D">
        <w:rPr>
          <w:lang w:eastAsia="zh-CN"/>
        </w:rPr>
        <w:t>apiversion</w:t>
      </w:r>
      <w:proofErr w:type="spellEnd"/>
      <w:r w:rsidRPr="00D1205D">
        <w:rPr>
          <w:lang w:eastAsia="zh-CN"/>
        </w:rPr>
        <w:t>=2</w:t>
      </w:r>
    </w:p>
    <w:p w14:paraId="050E8371" w14:textId="77777777" w:rsidR="00DB0483" w:rsidRPr="00D1205D" w:rsidRDefault="00DB0483" w:rsidP="00DB0483">
      <w:pPr>
        <w:rPr>
          <w:lang w:eastAsia="zh-CN"/>
        </w:rPr>
      </w:pPr>
      <w:r w:rsidRPr="00D1205D">
        <w:rPr>
          <w:lang w:eastAsia="zh-CN"/>
        </w:rPr>
        <w:t xml:space="preserve">The list of valid values for the </w:t>
      </w:r>
      <w:proofErr w:type="spellStart"/>
      <w:r w:rsidRPr="00D1205D">
        <w:rPr>
          <w:lang w:eastAsia="zh-CN"/>
        </w:rPr>
        <w:t>cbtype</w:t>
      </w:r>
      <w:proofErr w:type="spellEnd"/>
      <w:r w:rsidRPr="00D1205D">
        <w:rPr>
          <w:lang w:eastAsia="zh-CN"/>
        </w:rPr>
        <w:t xml:space="preserve"> is specified in Annex B.</w:t>
      </w:r>
    </w:p>
    <w:p w14:paraId="18D5351C" w14:textId="77777777" w:rsidR="00DB0483" w:rsidRPr="00D1205D" w:rsidRDefault="00DB0483" w:rsidP="00DB0483">
      <w:pPr>
        <w:rPr>
          <w:lang w:eastAsia="zh-CN"/>
        </w:rPr>
      </w:pPr>
      <w:r w:rsidRPr="00D1205D">
        <w:rPr>
          <w:lang w:eastAsia="zh-CN"/>
        </w:rPr>
        <w:t xml:space="preserve">The </w:t>
      </w:r>
      <w:proofErr w:type="spellStart"/>
      <w:r w:rsidRPr="00D1205D">
        <w:rPr>
          <w:lang w:eastAsia="zh-CN"/>
        </w:rPr>
        <w:t>apiversion</w:t>
      </w:r>
      <w:proofErr w:type="spellEnd"/>
      <w:r w:rsidRPr="00D1205D">
        <w:rPr>
          <w:lang w:eastAsia="zh-CN"/>
        </w:rPr>
        <w:t xml:space="preserve"> parameter should be present if the major version is higher than 1.</w:t>
      </w:r>
    </w:p>
    <w:p w14:paraId="46632958" w14:textId="77777777" w:rsidR="00DB0483" w:rsidRPr="00D1205D" w:rsidRDefault="00DB0483" w:rsidP="00DB0483">
      <w:pPr>
        <w:pStyle w:val="NO"/>
        <w:rPr>
          <w:lang w:eastAsia="zh-CN"/>
        </w:rPr>
      </w:pPr>
      <w:r w:rsidRPr="00D1205D">
        <w:rPr>
          <w:lang w:eastAsia="zh-CN"/>
        </w:rPr>
        <w:t>NOTE:</w:t>
      </w:r>
      <w:r w:rsidRPr="00D1205D">
        <w:rPr>
          <w:lang w:eastAsia="zh-CN"/>
        </w:rPr>
        <w:tab/>
        <w:t xml:space="preserve">The </w:t>
      </w:r>
      <w:proofErr w:type="spellStart"/>
      <w:r w:rsidRPr="00D1205D">
        <w:rPr>
          <w:lang w:eastAsia="zh-CN"/>
        </w:rPr>
        <w:t>apiversion</w:t>
      </w:r>
      <w:proofErr w:type="spellEnd"/>
      <w:r w:rsidRPr="00D1205D">
        <w:rPr>
          <w:lang w:eastAsia="zh-CN"/>
        </w:rPr>
        <w:t xml:space="preserve">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63" w:name="_CR5_2_3_2_4"/>
      <w:bookmarkStart w:id="364" w:name="_Toc177643257"/>
      <w:bookmarkEnd w:id="363"/>
      <w:r w:rsidRPr="00D1205D">
        <w:lastRenderedPageBreak/>
        <w:t>5.2.3.2.4</w:t>
      </w:r>
      <w:r w:rsidRPr="00D1205D">
        <w:tab/>
      </w:r>
      <w:r w:rsidRPr="00D1205D">
        <w:rPr>
          <w:lang w:eastAsia="zh-CN"/>
        </w:rPr>
        <w:t>3gpp-Sbi-Target-apiRoot</w:t>
      </w:r>
      <w:bookmarkEnd w:id="353"/>
      <w:bookmarkEnd w:id="354"/>
      <w:bookmarkEnd w:id="355"/>
      <w:bookmarkEnd w:id="356"/>
      <w:bookmarkEnd w:id="357"/>
      <w:bookmarkEnd w:id="358"/>
      <w:bookmarkEnd w:id="359"/>
      <w:bookmarkEnd w:id="360"/>
      <w:bookmarkEnd w:id="361"/>
      <w:bookmarkEnd w:id="362"/>
      <w:bookmarkEnd w:id="364"/>
    </w:p>
    <w:p w14:paraId="7A6C3B30" w14:textId="31C7EA46" w:rsidR="00DB0483" w:rsidRPr="00D1205D" w:rsidRDefault="00DB0483" w:rsidP="00DB0483">
      <w:pPr>
        <w:rPr>
          <w:lang w:eastAsia="zh-CN"/>
        </w:rPr>
      </w:pPr>
      <w:bookmarkStart w:id="365" w:name="_Toc9501019"/>
      <w:bookmarkStart w:id="366" w:name="_Toc27745013"/>
      <w:bookmarkStart w:id="367" w:name="_Toc35969915"/>
      <w:bookmarkStart w:id="368" w:name="_Toc36050709"/>
      <w:bookmarkStart w:id="369" w:name="_Toc44847421"/>
      <w:bookmarkStart w:id="370" w:name="_Toc51845073"/>
      <w:bookmarkStart w:id="371" w:name="_Toc51845404"/>
      <w:bookmarkStart w:id="372" w:name="_Toc51846924"/>
      <w:bookmarkStart w:id="373" w:name="_Toc57022551"/>
      <w:bookmarkStart w:id="374" w:name="_Toc27745014"/>
      <w:bookmarkStart w:id="375" w:name="_Toc29803167"/>
      <w:bookmarkStart w:id="376" w:name="_Toc19708942"/>
      <w:r w:rsidRPr="00D1205D">
        <w:rPr>
          <w:lang w:eastAsia="zh-CN"/>
        </w:rPr>
        <w:t xml:space="preserve">The header contains the </w:t>
      </w:r>
      <w:proofErr w:type="spellStart"/>
      <w:r w:rsidRPr="00D1205D">
        <w:rPr>
          <w:lang w:eastAsia="zh-CN"/>
        </w:rPr>
        <w:t>apiRoot</w:t>
      </w:r>
      <w:proofErr w:type="spellEnd"/>
      <w:r w:rsidRPr="00D1205D">
        <w:rPr>
          <w:lang w:eastAsia="zh-CN"/>
        </w:rPr>
        <w:t xml:space="preserve">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w:t>
      </w:r>
      <w:proofErr w:type="spellStart"/>
      <w:r w:rsidRPr="00D1205D">
        <w:rPr>
          <w:lang w:eastAsia="zh-CN"/>
        </w:rPr>
        <w:t>apiRoot</w:t>
      </w:r>
      <w:proofErr w:type="spellEnd"/>
      <w:r w:rsidRPr="00D1205D">
        <w:rPr>
          <w:lang w:eastAsia="zh-CN"/>
        </w:rPr>
        <w:t xml:space="preserve"> of the selected or changed target URI in a response sent to an HTTP client, when </w:t>
      </w:r>
      <w:r w:rsidR="007317AE">
        <w:rPr>
          <w:lang w:eastAsia="zh-CN"/>
        </w:rPr>
        <w:t xml:space="preserve">the </w:t>
      </w:r>
      <w:r w:rsidRPr="00D1205D">
        <w:rPr>
          <w:lang w:eastAsia="zh-CN"/>
        </w:rPr>
        <w:t xml:space="preserve">SCP selected or reselected a new HTTP server to route the request </w:t>
      </w:r>
      <w:r w:rsidR="007317AE">
        <w:rPr>
          <w:lang w:eastAsia="zh-CN"/>
        </w:rPr>
        <w:t xml:space="preserve">(or when the SCP sends the request to an alternative HTTP Server upon receiving a 3xx redirect message, </w:t>
      </w:r>
      <w:r w:rsidR="007317AE">
        <w:t>see clause 6.10.9.1</w:t>
      </w:r>
      <w:r w:rsidR="007317AE">
        <w:rPr>
          <w:lang w:eastAsia="zh-CN"/>
        </w:rPr>
        <w:t xml:space="preserve">) </w:t>
      </w:r>
      <w:r w:rsidRPr="00D1205D">
        <w:rPr>
          <w:lang w:eastAsia="zh-CN"/>
        </w:rPr>
        <w:t>and no Location HTTP header is included in the HTTP response. It may also be used in a request sent to a SEPP and in a request between SEPPs (see clause</w:t>
      </w:r>
      <w:r>
        <w:rPr>
          <w:lang w:eastAsia="zh-CN"/>
        </w:rPr>
        <w:t> </w:t>
      </w:r>
      <w:r w:rsidRPr="00D1205D">
        <w:rPr>
          <w:lang w:eastAsia="zh-CN"/>
        </w:rPr>
        <w:t>6.1.4.3.2).</w:t>
      </w:r>
    </w:p>
    <w:p w14:paraId="17FEAB59" w14:textId="4F4733FA"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D24FB7E" w14:textId="77777777" w:rsidR="00DB0483" w:rsidRDefault="00DB0483" w:rsidP="00DB0483">
      <w:pPr>
        <w:pStyle w:val="PL"/>
        <w:rPr>
          <w:lang w:eastAsia="zh-CN"/>
        </w:rPr>
      </w:pPr>
    </w:p>
    <w:p w14:paraId="0ED11134" w14:textId="5FDB8A8C" w:rsidR="00DB0483" w:rsidRDefault="00DB0483" w:rsidP="00DB0483">
      <w:pPr>
        <w:pStyle w:val="PL"/>
        <w:rPr>
          <w:lang w:eastAsia="zh-CN"/>
        </w:rPr>
      </w:pPr>
      <w:proofErr w:type="spellStart"/>
      <w:r w:rsidRPr="00D1205D">
        <w:rPr>
          <w:lang w:eastAsia="zh-CN"/>
        </w:rPr>
        <w:t>Sbi</w:t>
      </w:r>
      <w:proofErr w:type="spellEnd"/>
      <w:r w:rsidRPr="00D1205D">
        <w:rPr>
          <w:lang w:eastAsia="zh-CN"/>
        </w:rPr>
        <w:t>-Target-</w:t>
      </w:r>
      <w:proofErr w:type="spellStart"/>
      <w:r w:rsidRPr="00D1205D">
        <w:rPr>
          <w:lang w:eastAsia="zh-CN"/>
        </w:rPr>
        <w:t>apiRoot</w:t>
      </w:r>
      <w:proofErr w:type="spellEnd"/>
      <w:r>
        <w:rPr>
          <w:lang w:eastAsia="zh-CN"/>
        </w:rPr>
        <w:t>-H</w:t>
      </w:r>
      <w:r w:rsidRPr="00D1205D">
        <w:rPr>
          <w:lang w:eastAsia="zh-CN"/>
        </w:rPr>
        <w:t xml:space="preserve">eader = "3gpp-Sbi-Target-apiRoot" ":" OWS </w:t>
      </w:r>
      <w:proofErr w:type="spellStart"/>
      <w:r>
        <w:rPr>
          <w:lang w:eastAsia="zh-CN"/>
        </w:rPr>
        <w:t>sbi</w:t>
      </w:r>
      <w:proofErr w:type="spellEnd"/>
      <w:r>
        <w:rPr>
          <w:lang w:eastAsia="zh-CN"/>
        </w:rPr>
        <w:t>-</w:t>
      </w:r>
      <w:r w:rsidRPr="00D1205D">
        <w:rPr>
          <w:lang w:eastAsia="zh-CN"/>
        </w:rPr>
        <w:t xml:space="preserve">scheme "://" </w:t>
      </w:r>
      <w:proofErr w:type="spellStart"/>
      <w:r>
        <w:rPr>
          <w:lang w:eastAsia="zh-CN"/>
        </w:rPr>
        <w:t>sbi</w:t>
      </w:r>
      <w:proofErr w:type="spellEnd"/>
      <w:r>
        <w:rPr>
          <w:lang w:eastAsia="zh-CN"/>
        </w:rPr>
        <w:t>-</w:t>
      </w:r>
      <w:r w:rsidRPr="00D1205D">
        <w:rPr>
          <w:lang w:eastAsia="zh-CN"/>
        </w:rPr>
        <w:t>authority</w:t>
      </w:r>
      <w:r>
        <w:rPr>
          <w:lang w:eastAsia="zh-CN"/>
        </w:rPr>
        <w:t xml:space="preserve"> </w:t>
      </w:r>
      <w:r w:rsidRPr="00D1205D">
        <w:rPr>
          <w:lang w:eastAsia="zh-CN"/>
        </w:rPr>
        <w:t>[ prefix ]</w:t>
      </w:r>
      <w:r>
        <w:rPr>
          <w:lang w:eastAsia="zh-CN"/>
        </w:rPr>
        <w:t xml:space="preserve"> OWS</w:t>
      </w:r>
    </w:p>
    <w:p w14:paraId="058DB842" w14:textId="77777777" w:rsidR="00DB0483" w:rsidRPr="00D1205D" w:rsidRDefault="00DB0483" w:rsidP="00EE04DE">
      <w:pPr>
        <w:pStyle w:val="PL"/>
        <w:rPr>
          <w:lang w:eastAsia="zh-CN"/>
        </w:rPr>
      </w:pPr>
    </w:p>
    <w:p w14:paraId="28E27094" w14:textId="77777777" w:rsidR="00DB0483" w:rsidRDefault="00DB0483" w:rsidP="00DB0483">
      <w:pPr>
        <w:pStyle w:val="PL"/>
        <w:rPr>
          <w:lang w:eastAsia="zh-CN"/>
        </w:rPr>
      </w:pPr>
      <w:proofErr w:type="spellStart"/>
      <w:r>
        <w:rPr>
          <w:lang w:eastAsia="zh-CN"/>
        </w:rPr>
        <w:t>sbi</w:t>
      </w:r>
      <w:proofErr w:type="spellEnd"/>
      <w:r>
        <w:rPr>
          <w:lang w:eastAsia="zh-CN"/>
        </w:rPr>
        <w:t>-</w:t>
      </w:r>
      <w:r w:rsidRPr="00D1205D">
        <w:rPr>
          <w:lang w:eastAsia="zh-CN"/>
        </w:rPr>
        <w:t>scheme = "http" / "https"</w:t>
      </w:r>
    </w:p>
    <w:p w14:paraId="1205A4E0" w14:textId="77777777" w:rsidR="00DB0483" w:rsidRPr="00D1205D" w:rsidRDefault="00DB0483" w:rsidP="00EE04DE">
      <w:pPr>
        <w:pStyle w:val="PL"/>
        <w:rPr>
          <w:lang w:eastAsia="zh-CN"/>
        </w:rPr>
      </w:pPr>
    </w:p>
    <w:p w14:paraId="7D92E74F" w14:textId="231315FF" w:rsidR="00DB0483" w:rsidRDefault="00DB0483" w:rsidP="00DB0483">
      <w:pPr>
        <w:pStyle w:val="PL"/>
        <w:rPr>
          <w:lang w:eastAsia="zh-CN"/>
        </w:rPr>
      </w:pPr>
      <w:proofErr w:type="spellStart"/>
      <w:r>
        <w:rPr>
          <w:lang w:eastAsia="zh-CN"/>
        </w:rPr>
        <w:t>sbi</w:t>
      </w:r>
      <w:proofErr w:type="spellEnd"/>
      <w:r>
        <w:rPr>
          <w:lang w:eastAsia="zh-CN"/>
        </w:rPr>
        <w:t>-</w:t>
      </w:r>
      <w:r w:rsidRPr="00D1205D">
        <w:rPr>
          <w:lang w:eastAsia="zh-CN"/>
        </w:rPr>
        <w:t>authority = host</w:t>
      </w:r>
      <w:r>
        <w:rPr>
          <w:lang w:eastAsia="zh-CN"/>
        </w:rPr>
        <w:t xml:space="preserve"> </w:t>
      </w:r>
      <w:r w:rsidRPr="00D1205D">
        <w:rPr>
          <w:lang w:eastAsia="zh-CN"/>
        </w:rPr>
        <w:t>[ ":" port ]</w:t>
      </w:r>
    </w:p>
    <w:p w14:paraId="07C0BBE9" w14:textId="77777777" w:rsidR="00DB0483" w:rsidRPr="00D1205D" w:rsidRDefault="00DB0483" w:rsidP="00EE04DE">
      <w:pPr>
        <w:pStyle w:val="PL"/>
        <w:rPr>
          <w:lang w:eastAsia="zh-CN"/>
        </w:rPr>
      </w:pPr>
    </w:p>
    <w:p w14:paraId="07F59704" w14:textId="77777777" w:rsidR="00DB0483" w:rsidRDefault="00DB0483" w:rsidP="00DB0483">
      <w:pPr>
        <w:pStyle w:val="PL"/>
        <w:rPr>
          <w:lang w:eastAsia="zh-CN"/>
        </w:rPr>
      </w:pPr>
      <w:r w:rsidRPr="00D1205D">
        <w:rPr>
          <w:lang w:eastAsia="zh-CN"/>
        </w:rPr>
        <w:t>port = *DIGIT</w:t>
      </w:r>
    </w:p>
    <w:p w14:paraId="73AF1EDC" w14:textId="77777777" w:rsidR="00DB0483" w:rsidRPr="00D1205D" w:rsidRDefault="00DB0483" w:rsidP="00EE04DE">
      <w:pPr>
        <w:pStyle w:val="PL"/>
        <w:rPr>
          <w:lang w:eastAsia="zh-CN"/>
        </w:rPr>
      </w:pPr>
    </w:p>
    <w:p w14:paraId="203FD6C9" w14:textId="4A91F495" w:rsidR="00DB0483" w:rsidRDefault="00DB0483" w:rsidP="00DB0483">
      <w:pPr>
        <w:pStyle w:val="PL"/>
        <w:rPr>
          <w:lang w:eastAsia="zh-CN"/>
        </w:rPr>
      </w:pPr>
      <w:r w:rsidRPr="00D1205D">
        <w:rPr>
          <w:lang w:eastAsia="zh-CN"/>
        </w:rPr>
        <w:t>prefix = path-absolute</w:t>
      </w:r>
      <w:r w:rsidRPr="00D1205D">
        <w:rPr>
          <w:lang w:eastAsia="zh-CN"/>
        </w:rPr>
        <w:tab/>
        <w:t>; path-absolute production rule from IETF RFC 3986, clause</w:t>
      </w:r>
      <w:r>
        <w:rPr>
          <w:lang w:eastAsia="zh-CN"/>
        </w:rPr>
        <w:t> </w:t>
      </w:r>
      <w:r w:rsidRPr="00D1205D">
        <w:rPr>
          <w:lang w:eastAsia="zh-CN"/>
        </w:rPr>
        <w:t>3.3</w:t>
      </w:r>
    </w:p>
    <w:p w14:paraId="4C1F900C" w14:textId="77777777" w:rsidR="00DB0483" w:rsidRDefault="00DB0483" w:rsidP="00DB0483">
      <w:pPr>
        <w:pStyle w:val="PL"/>
        <w:rPr>
          <w:lang w:eastAsia="zh-CN"/>
        </w:rPr>
      </w:pPr>
    </w:p>
    <w:p w14:paraId="71E5EA95" w14:textId="77777777" w:rsidR="00DB0483" w:rsidRPr="00D1205D" w:rsidRDefault="00DB0483" w:rsidP="00EE04DE">
      <w:pPr>
        <w:pStyle w:val="PL"/>
        <w:rPr>
          <w:lang w:eastAsia="zh-CN"/>
        </w:rPr>
      </w:pPr>
    </w:p>
    <w:p w14:paraId="1C65483F" w14:textId="4B7A575D" w:rsidR="00DB0483" w:rsidRPr="00D1205D" w:rsidRDefault="00DB0483" w:rsidP="00DB0483">
      <w:pPr>
        <w:rPr>
          <w:lang w:eastAsia="zh-CN"/>
        </w:rPr>
      </w:pPr>
      <w:r w:rsidRPr="00EE04DE">
        <w:rPr>
          <w:rStyle w:val="EXCar"/>
        </w:rPr>
        <w:t>EXAMPLE:</w:t>
      </w:r>
      <w:r w:rsidRPr="00EE04DE">
        <w:rPr>
          <w:rStyle w:val="EXCar"/>
        </w:rPr>
        <w:tab/>
        <w:t>3gpp-Sbi-Target-apiRoot: https://example.com/a/b/c</w:t>
      </w:r>
    </w:p>
    <w:p w14:paraId="5EFDD2F3" w14:textId="77777777" w:rsidR="00F90BFA" w:rsidRPr="00D1205D" w:rsidRDefault="00F90BFA" w:rsidP="002D7984">
      <w:pPr>
        <w:pStyle w:val="Heading5"/>
        <w:rPr>
          <w:lang w:eastAsia="zh-CN"/>
        </w:rPr>
      </w:pPr>
      <w:bookmarkStart w:id="377" w:name="_CR5_2_3_2_5"/>
      <w:bookmarkStart w:id="378" w:name="_Toc177643258"/>
      <w:bookmarkEnd w:id="377"/>
      <w:r w:rsidRPr="00D1205D">
        <w:t>5.2.3.2.5</w:t>
      </w:r>
      <w:r w:rsidRPr="00D1205D">
        <w:tab/>
      </w:r>
      <w:r w:rsidRPr="00D1205D">
        <w:rPr>
          <w:lang w:eastAsia="zh-CN"/>
        </w:rPr>
        <w:t>3gpp-Sbi-</w:t>
      </w:r>
      <w:bookmarkEnd w:id="365"/>
      <w:r w:rsidRPr="00D1205D">
        <w:rPr>
          <w:lang w:eastAsia="zh-CN"/>
        </w:rPr>
        <w:t>Routing-Binding</w:t>
      </w:r>
      <w:bookmarkEnd w:id="366"/>
      <w:bookmarkEnd w:id="367"/>
      <w:bookmarkEnd w:id="368"/>
      <w:bookmarkEnd w:id="369"/>
      <w:bookmarkEnd w:id="370"/>
      <w:bookmarkEnd w:id="371"/>
      <w:bookmarkEnd w:id="372"/>
      <w:bookmarkEnd w:id="373"/>
      <w:bookmarkEnd w:id="378"/>
    </w:p>
    <w:p w14:paraId="396F7322" w14:textId="77777777" w:rsidR="00DB0483" w:rsidRPr="00D1205D" w:rsidRDefault="00DB0483" w:rsidP="00DB0483">
      <w:pPr>
        <w:rPr>
          <w:lang w:eastAsia="zh-CN"/>
        </w:rPr>
      </w:pPr>
      <w:bookmarkStart w:id="379" w:name="_Toc35969916"/>
      <w:bookmarkStart w:id="380" w:name="_Toc36050710"/>
      <w:bookmarkStart w:id="381" w:name="_Toc44847422"/>
      <w:bookmarkStart w:id="382" w:name="_Toc51845074"/>
      <w:bookmarkStart w:id="383" w:name="_Toc51845405"/>
      <w:bookmarkStart w:id="384" w:name="_Toc51846925"/>
      <w:bookmarkStart w:id="385" w:name="_Toc57022552"/>
      <w:bookmarkStart w:id="386" w:name="_Toc27745015"/>
      <w:bookmarkStart w:id="387" w:name="_Toc29803168"/>
      <w:bookmarkEnd w:id="374"/>
      <w:bookmarkEnd w:id="375"/>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B4FCB15" w14:textId="0F059A7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95D4DEB" w14:textId="77777777" w:rsidR="00DB0483" w:rsidRDefault="00DB0483" w:rsidP="00DB0483">
      <w:pPr>
        <w:pStyle w:val="PL"/>
        <w:rPr>
          <w:lang w:eastAsia="zh-CN"/>
        </w:rPr>
      </w:pPr>
    </w:p>
    <w:p w14:paraId="0C4C8EB0" w14:textId="77777777" w:rsidR="00094243" w:rsidRPr="00D1205D" w:rsidRDefault="00094243" w:rsidP="00094243">
      <w:pPr>
        <w:pStyle w:val="PL"/>
        <w:rPr>
          <w:lang w:eastAsia="zh-CN"/>
        </w:rPr>
      </w:pPr>
      <w:proofErr w:type="spellStart"/>
      <w:r w:rsidRPr="00D1205D">
        <w:rPr>
          <w:lang w:eastAsia="zh-CN"/>
        </w:rPr>
        <w:t>Sbi</w:t>
      </w:r>
      <w:proofErr w:type="spellEnd"/>
      <w:r w:rsidRPr="00D1205D">
        <w:rPr>
          <w:lang w:eastAsia="zh-CN"/>
        </w:rPr>
        <w:t>-Routing-Binding</w:t>
      </w:r>
      <w:r>
        <w:rPr>
          <w:lang w:eastAsia="zh-CN"/>
        </w:rPr>
        <w:t>-Header</w:t>
      </w:r>
      <w:r w:rsidRPr="00D1205D">
        <w:rPr>
          <w:lang w:eastAsia="zh-CN"/>
        </w:rPr>
        <w:t xml:space="preserve"> = "3gpp-Sbi-Routing-Binding:" OWS "bl=" </w:t>
      </w:r>
      <w:proofErr w:type="spellStart"/>
      <w:r w:rsidRPr="00D1205D">
        <w:rPr>
          <w:lang w:eastAsia="zh-CN"/>
        </w:rPr>
        <w:t>blvalue</w:t>
      </w:r>
      <w:proofErr w:type="spellEnd"/>
      <w:r w:rsidRPr="00D1205D">
        <w:rPr>
          <w:lang w:eastAsia="zh-CN"/>
        </w:rPr>
        <w:t xml:space="preserv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w:t>
      </w:r>
      <w:r w:rsidRPr="00D11CE9">
        <w:t>[";" OWS callback-</w:t>
      </w:r>
      <w:proofErr w:type="spellStart"/>
      <w:r w:rsidRPr="00D11CE9">
        <w:t>uri</w:t>
      </w:r>
      <w:proofErr w:type="spellEnd"/>
      <w:r w:rsidRPr="00D11CE9">
        <w:t>-prefix]</w:t>
      </w:r>
      <w:r>
        <w:t xml:space="preserve"> </w:t>
      </w:r>
      <w:r>
        <w:rPr>
          <w:lang w:eastAsia="zh-CN"/>
        </w:rPr>
        <w:t>OWS</w:t>
      </w:r>
    </w:p>
    <w:p w14:paraId="700ABC25" w14:textId="77777777" w:rsidR="00094243" w:rsidRDefault="00094243" w:rsidP="00094243">
      <w:pPr>
        <w:pStyle w:val="PL"/>
      </w:pPr>
      <w:proofErr w:type="spellStart"/>
      <w:r w:rsidRPr="00821FD2">
        <w:t>blvalue</w:t>
      </w:r>
      <w:proofErr w:type="spellEnd"/>
      <w:r>
        <w:t xml:space="preserve"> </w:t>
      </w:r>
      <w:r w:rsidRPr="00821FD2">
        <w:t>= "</w:t>
      </w:r>
      <w:proofErr w:type="spellStart"/>
      <w:r w:rsidRPr="00821FD2">
        <w:t>nf</w:t>
      </w:r>
      <w:proofErr w:type="spellEnd"/>
      <w:r w:rsidRPr="00821FD2">
        <w:t>-instance" / "</w:t>
      </w:r>
      <w:proofErr w:type="spellStart"/>
      <w:r w:rsidRPr="00821FD2">
        <w:t>nf</w:t>
      </w:r>
      <w:proofErr w:type="spellEnd"/>
      <w:r w:rsidRPr="00821FD2">
        <w:t>-set" / "</w:t>
      </w:r>
      <w:proofErr w:type="spellStart"/>
      <w:r w:rsidRPr="00821FD2">
        <w:t>nfservice</w:t>
      </w:r>
      <w:proofErr w:type="spellEnd"/>
      <w:r w:rsidRPr="00821FD2">
        <w:t>-instance" / "</w:t>
      </w:r>
      <w:proofErr w:type="spellStart"/>
      <w:r w:rsidRPr="00821FD2">
        <w:t>nfservice</w:t>
      </w:r>
      <w:proofErr w:type="spellEnd"/>
      <w:r w:rsidRPr="00821FD2">
        <w:t>-set"</w:t>
      </w:r>
    </w:p>
    <w:p w14:paraId="66E0B8D9" w14:textId="77777777" w:rsidR="00094243" w:rsidRPr="00D1205D" w:rsidRDefault="00094243" w:rsidP="00094243">
      <w:pPr>
        <w:pStyle w:val="PL"/>
        <w:rPr>
          <w:lang w:eastAsia="zh-CN"/>
        </w:rPr>
      </w:pPr>
    </w:p>
    <w:p w14:paraId="56203BC4" w14:textId="77777777" w:rsidR="00094243" w:rsidRDefault="00094243" w:rsidP="00094243">
      <w:pPr>
        <w:pStyle w:val="PL"/>
      </w:pPr>
      <w:r w:rsidRPr="00821FD2">
        <w:t>parameter</w:t>
      </w:r>
      <w:r>
        <w:t xml:space="preserve"> </w:t>
      </w:r>
      <w:r w:rsidRPr="00821FD2">
        <w:t xml:space="preserve">= </w:t>
      </w:r>
      <w:proofErr w:type="spellStart"/>
      <w:r w:rsidRPr="00821FD2">
        <w:t>parametername</w:t>
      </w:r>
      <w:proofErr w:type="spellEnd"/>
      <w:r w:rsidRPr="00821FD2">
        <w:t xml:space="preserve"> "=" token</w:t>
      </w:r>
    </w:p>
    <w:p w14:paraId="2DA1AD5D" w14:textId="77777777" w:rsidR="00094243" w:rsidRPr="00D1205D" w:rsidRDefault="00094243" w:rsidP="00094243">
      <w:pPr>
        <w:pStyle w:val="PL"/>
        <w:rPr>
          <w:lang w:eastAsia="zh-CN"/>
        </w:rPr>
      </w:pPr>
    </w:p>
    <w:p w14:paraId="2E84967D" w14:textId="77777777" w:rsidR="00094243" w:rsidRDefault="00094243" w:rsidP="00094243">
      <w:pPr>
        <w:pStyle w:val="PL"/>
      </w:pPr>
      <w:proofErr w:type="spellStart"/>
      <w:r w:rsidRPr="00821FD2">
        <w:t>parametername</w:t>
      </w:r>
      <w:proofErr w:type="spellEnd"/>
      <w:r>
        <w:t xml:space="preserve"> </w:t>
      </w:r>
      <w:r w:rsidRPr="00821FD2">
        <w:t>= "</w:t>
      </w:r>
      <w:proofErr w:type="spellStart"/>
      <w:r w:rsidRPr="00821FD2">
        <w:t>nfinst</w:t>
      </w:r>
      <w:proofErr w:type="spellEnd"/>
      <w:r w:rsidRPr="00821FD2">
        <w:t>" / "</w:t>
      </w:r>
      <w:proofErr w:type="spellStart"/>
      <w:r w:rsidRPr="00821FD2">
        <w:t>nfset</w:t>
      </w:r>
      <w:proofErr w:type="spellEnd"/>
      <w:r w:rsidRPr="00821FD2">
        <w:t>" / "</w:t>
      </w:r>
      <w:proofErr w:type="spellStart"/>
      <w:r w:rsidRPr="00821FD2">
        <w:t>nfservinst</w:t>
      </w:r>
      <w:proofErr w:type="spellEnd"/>
      <w:r w:rsidRPr="00821FD2">
        <w:t>" / "</w:t>
      </w:r>
      <w:proofErr w:type="spellStart"/>
      <w:r w:rsidRPr="00821FD2">
        <w:t>nfserviceset</w:t>
      </w:r>
      <w:proofErr w:type="spellEnd"/>
      <w:r w:rsidRPr="00821FD2">
        <w:t>" / "</w:t>
      </w:r>
      <w:proofErr w:type="spellStart"/>
      <w:r w:rsidRPr="00821FD2">
        <w:t>servname</w:t>
      </w:r>
      <w:proofErr w:type="spellEnd"/>
      <w:r w:rsidRPr="00821FD2">
        <w:t>" / "</w:t>
      </w:r>
      <w:proofErr w:type="spellStart"/>
      <w:r w:rsidRPr="00821FD2">
        <w:t>backupamfinst</w:t>
      </w:r>
      <w:proofErr w:type="spellEnd"/>
      <w:r w:rsidRPr="00821FD2">
        <w:t>"</w:t>
      </w:r>
      <w:r>
        <w:t xml:space="preserve"> </w:t>
      </w:r>
      <w:r w:rsidRPr="00821FD2">
        <w:t>/ "</w:t>
      </w:r>
      <w:proofErr w:type="spellStart"/>
      <w:r w:rsidRPr="00821FD2">
        <w:t>backupnf</w:t>
      </w:r>
      <w:proofErr w:type="spellEnd"/>
      <w:r w:rsidRPr="00821FD2">
        <w:t>"</w:t>
      </w:r>
    </w:p>
    <w:p w14:paraId="2F8DFAC0" w14:textId="77777777" w:rsidR="00094243" w:rsidRPr="00D1205D" w:rsidRDefault="00094243" w:rsidP="00094243">
      <w:pPr>
        <w:pStyle w:val="PL"/>
        <w:rPr>
          <w:lang w:eastAsia="zh-CN"/>
        </w:rPr>
      </w:pPr>
    </w:p>
    <w:p w14:paraId="74D95A35" w14:textId="77777777" w:rsidR="00094243" w:rsidRPr="00D1205D" w:rsidRDefault="00094243" w:rsidP="00094243">
      <w:pPr>
        <w:rPr>
          <w:lang w:eastAsia="zh-CN"/>
        </w:rPr>
      </w:pPr>
      <w:r w:rsidRPr="00821FD2">
        <w:t>The following parameters are defined:</w:t>
      </w:r>
    </w:p>
    <w:p w14:paraId="20BBD30C" w14:textId="77777777" w:rsidR="00DB0483" w:rsidRPr="00D1205D" w:rsidRDefault="00DB0483" w:rsidP="00DB0483">
      <w:pPr>
        <w:pStyle w:val="B1"/>
        <w:rPr>
          <w:lang w:eastAsia="zh-CN"/>
        </w:rPr>
      </w:pPr>
      <w:r w:rsidRPr="00D1205D">
        <w:rPr>
          <w:lang w:eastAsia="zh-CN"/>
        </w:rPr>
        <w:t>-</w:t>
      </w:r>
      <w:r w:rsidRPr="00D1205D">
        <w:rPr>
          <w:lang w:eastAsia="zh-CN"/>
        </w:rPr>
        <w:tab/>
        <w:t>bl (binding level): the value of this parameter (</w:t>
      </w:r>
      <w:proofErr w:type="spellStart"/>
      <w:r w:rsidRPr="00D1205D">
        <w:rPr>
          <w:lang w:eastAsia="zh-CN"/>
        </w:rPr>
        <w:t>blvalue</w:t>
      </w:r>
      <w:proofErr w:type="spellEnd"/>
      <w:r w:rsidRPr="00D1205D">
        <w:rPr>
          <w:lang w:eastAsia="zh-CN"/>
        </w:rPr>
        <w:t>) indicates a preferred binding to a binding entity, i.e. either to an NF Instance, an NF set, an NF Service Instance or an NF Service Set. If the binding level is set to an NF Service Instance (</w:t>
      </w:r>
      <w:proofErr w:type="spellStart"/>
      <w:r w:rsidRPr="00D1205D">
        <w:rPr>
          <w:lang w:eastAsia="zh-CN"/>
        </w:rPr>
        <w:t>nfservice</w:t>
      </w:r>
      <w:proofErr w:type="spellEnd"/>
      <w:r w:rsidRPr="00D1205D">
        <w:rPr>
          <w:lang w:eastAsia="zh-CN"/>
        </w:rPr>
        <w:t>-instance), then either NF Service Set ID or NF Instance ID shall also be present to unambiguously identify the NF Service Instance.</w:t>
      </w:r>
    </w:p>
    <w:p w14:paraId="609C27BC" w14:textId="77777777" w:rsidR="00DB0483" w:rsidRPr="00D1205D" w:rsidRDefault="00DB0483" w:rsidP="00DB0483">
      <w:pPr>
        <w:pStyle w:val="B1"/>
        <w:rPr>
          <w:lang w:eastAsia="zh-CN"/>
        </w:rPr>
      </w:pPr>
      <w:r w:rsidRPr="00D1205D">
        <w:rPr>
          <w:lang w:eastAsia="zh-CN"/>
        </w:rPr>
        <w:t>-</w:t>
      </w:r>
      <w:r w:rsidRPr="00D1205D">
        <w:rPr>
          <w:lang w:eastAsia="zh-CN"/>
        </w:rPr>
        <w:tab/>
      </w:r>
      <w:proofErr w:type="spellStart"/>
      <w:r w:rsidRPr="00D1205D">
        <w:rPr>
          <w:lang w:eastAsia="zh-CN"/>
        </w:rPr>
        <w:t>nfinst</w:t>
      </w:r>
      <w:proofErr w:type="spellEnd"/>
      <w:r w:rsidRPr="00D1205D">
        <w:rPr>
          <w:lang w:eastAsia="zh-CN"/>
        </w:rPr>
        <w:t xml:space="preserve"> (NF instance): indicates an NF Instance ID, as defined in clause </w:t>
      </w:r>
      <w:r w:rsidRPr="00D1205D">
        <w:t xml:space="preserve">5.2.2.2.2 in </w:t>
      </w:r>
      <w:r w:rsidRPr="00D1205D">
        <w:rPr>
          <w:lang w:eastAsia="zh-CN"/>
        </w:rPr>
        <w:t>3GPP TS 29.510 [8]. This parameter shall be present if the binding level is set to "</w:t>
      </w:r>
      <w:proofErr w:type="spellStart"/>
      <w:r w:rsidRPr="00D1205D">
        <w:rPr>
          <w:lang w:eastAsia="zh-CN"/>
        </w:rPr>
        <w:t>nf</w:t>
      </w:r>
      <w:proofErr w:type="spellEnd"/>
      <w:r w:rsidRPr="00D1205D">
        <w:rPr>
          <w:lang w:eastAsia="zh-CN"/>
        </w:rPr>
        <w:t>-instance", or if the binding level is set to "</w:t>
      </w:r>
      <w:proofErr w:type="spellStart"/>
      <w:r w:rsidRPr="00D1205D">
        <w:rPr>
          <w:lang w:eastAsia="zh-CN"/>
        </w:rPr>
        <w:t>nfservice</w:t>
      </w:r>
      <w:proofErr w:type="spellEnd"/>
      <w:r w:rsidRPr="00D1205D">
        <w:rPr>
          <w:lang w:eastAsia="zh-CN"/>
        </w:rPr>
        <w:t xml:space="preserve">-instance" and the </w:t>
      </w:r>
      <w:proofErr w:type="spellStart"/>
      <w:r w:rsidRPr="00D1205D">
        <w:rPr>
          <w:lang w:eastAsia="zh-CN"/>
        </w:rPr>
        <w:t>nfserviceset</w:t>
      </w:r>
      <w:proofErr w:type="spellEnd"/>
      <w:r w:rsidRPr="00D1205D">
        <w:rPr>
          <w:lang w:eastAsia="zh-CN"/>
        </w:rPr>
        <w:t xml:space="preserve"> parameter is not included.</w:t>
      </w:r>
    </w:p>
    <w:p w14:paraId="61AD2FDC" w14:textId="77777777" w:rsidR="00DB0483" w:rsidRPr="00D1205D" w:rsidRDefault="00DB0483" w:rsidP="00DB0483">
      <w:pPr>
        <w:pStyle w:val="B1"/>
        <w:rPr>
          <w:lang w:eastAsia="zh-CN"/>
        </w:rPr>
      </w:pPr>
      <w:r w:rsidRPr="00D1205D">
        <w:rPr>
          <w:lang w:eastAsia="zh-CN"/>
        </w:rPr>
        <w:t>-</w:t>
      </w:r>
      <w:r w:rsidRPr="00D1205D">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w:t>
      </w:r>
      <w:proofErr w:type="spellStart"/>
      <w:r w:rsidRPr="00D1205D">
        <w:rPr>
          <w:lang w:eastAsia="zh-CN"/>
        </w:rPr>
        <w:t>nf</w:t>
      </w:r>
      <w:proofErr w:type="spellEnd"/>
      <w:r w:rsidRPr="00D1205D">
        <w:rPr>
          <w:lang w:eastAsia="zh-CN"/>
        </w:rPr>
        <w:t>-set". It may be present otherwise (see clause</w:t>
      </w:r>
      <w:r>
        <w:rPr>
          <w:lang w:eastAsia="zh-CN"/>
        </w:rPr>
        <w:t> </w:t>
      </w:r>
      <w:r w:rsidRPr="00D1205D">
        <w:rPr>
          <w:lang w:eastAsia="zh-CN"/>
        </w:rPr>
        <w:t>6.12.1).</w:t>
      </w:r>
    </w:p>
    <w:p w14:paraId="4C11FF96" w14:textId="77777777" w:rsidR="00DB0483" w:rsidRPr="00D1205D" w:rsidRDefault="00DB0483" w:rsidP="00DB0483">
      <w:pPr>
        <w:pStyle w:val="B1"/>
        <w:rPr>
          <w:lang w:eastAsia="zh-CN"/>
        </w:rPr>
      </w:pPr>
      <w:r w:rsidRPr="00D1205D">
        <w:rPr>
          <w:lang w:eastAsia="zh-CN"/>
        </w:rPr>
        <w:t>-</w:t>
      </w:r>
      <w:r w:rsidRPr="00D1205D">
        <w:rPr>
          <w:lang w:eastAsia="zh-CN"/>
        </w:rPr>
        <w:tab/>
      </w:r>
      <w:proofErr w:type="spellStart"/>
      <w:r w:rsidRPr="00D1205D">
        <w:rPr>
          <w:lang w:eastAsia="zh-CN"/>
        </w:rPr>
        <w:t>nfservinst</w:t>
      </w:r>
      <w:proofErr w:type="spellEnd"/>
      <w:r w:rsidRPr="00D1205D">
        <w:rPr>
          <w:lang w:eastAsia="zh-CN"/>
        </w:rPr>
        <w:t xml:space="preserve"> (NF service instance): indicates an NF Service Instance ID. This parameter shall be present if the binding level is set to "</w:t>
      </w:r>
      <w:proofErr w:type="spellStart"/>
      <w:r w:rsidRPr="00D1205D">
        <w:rPr>
          <w:lang w:eastAsia="zh-CN"/>
        </w:rPr>
        <w:t>nfservice</w:t>
      </w:r>
      <w:proofErr w:type="spellEnd"/>
      <w:r w:rsidRPr="00D1205D">
        <w:rPr>
          <w:lang w:eastAsia="zh-CN"/>
        </w:rPr>
        <w:t>-instance".</w:t>
      </w:r>
    </w:p>
    <w:p w14:paraId="6986F036" w14:textId="77777777" w:rsidR="00DB0483" w:rsidRPr="00D1205D" w:rsidRDefault="00DB0483" w:rsidP="00DB0483">
      <w:pPr>
        <w:pStyle w:val="B1"/>
      </w:pPr>
      <w:r w:rsidRPr="00D1205D">
        <w:rPr>
          <w:lang w:eastAsia="zh-CN"/>
        </w:rPr>
        <w:t>-</w:t>
      </w:r>
      <w:r w:rsidRPr="00D1205D">
        <w:rPr>
          <w:lang w:eastAsia="zh-CN"/>
        </w:rP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This parameter shall be present if the binding level is set to "</w:t>
      </w:r>
      <w:proofErr w:type="spellStart"/>
      <w:r w:rsidRPr="00D1205D">
        <w:rPr>
          <w:lang w:eastAsia="zh-CN"/>
        </w:rPr>
        <w:t>nfservice</w:t>
      </w:r>
      <w:proofErr w:type="spellEnd"/>
      <w:r w:rsidRPr="00D1205D">
        <w:rPr>
          <w:lang w:eastAsia="zh-CN"/>
        </w:rPr>
        <w:t xml:space="preserve">-set". It </w:t>
      </w:r>
      <w:r>
        <w:rPr>
          <w:lang w:eastAsia="zh-CN"/>
        </w:rPr>
        <w:t>shall also</w:t>
      </w:r>
      <w:r w:rsidRPr="00D1205D">
        <w:rPr>
          <w:lang w:eastAsia="zh-CN"/>
        </w:rPr>
        <w:t xml:space="preserve"> be present if the binding level is set to "</w:t>
      </w:r>
      <w:proofErr w:type="spellStart"/>
      <w:r w:rsidRPr="00D1205D">
        <w:rPr>
          <w:lang w:eastAsia="zh-CN"/>
        </w:rPr>
        <w:t>nfservice</w:t>
      </w:r>
      <w:proofErr w:type="spellEnd"/>
      <w:r w:rsidRPr="00D1205D">
        <w:rPr>
          <w:lang w:eastAsia="zh-CN"/>
        </w:rPr>
        <w:t xml:space="preserve">-instance" </w:t>
      </w:r>
      <w:r>
        <w:rPr>
          <w:lang w:eastAsia="zh-CN"/>
        </w:rPr>
        <w:t xml:space="preserve">and the NF service instance indicated by the </w:t>
      </w:r>
      <w:proofErr w:type="spellStart"/>
      <w:r w:rsidRPr="00445883">
        <w:rPr>
          <w:lang w:val="en-US" w:eastAsia="zh-CN"/>
        </w:rPr>
        <w:t>nfservinst</w:t>
      </w:r>
      <w:proofErr w:type="spellEnd"/>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78BA35D5" w14:textId="77777777" w:rsidR="00DB0483" w:rsidRDefault="00DB0483" w:rsidP="00DB0483">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that handles a notification or a callback request. It may be present in a Routing Binding Indication in a notification or a callback request.</w:t>
      </w:r>
    </w:p>
    <w:p w14:paraId="1AB03400" w14:textId="77777777" w:rsidR="00DB0483" w:rsidRPr="00D1205D" w:rsidRDefault="00DB0483" w:rsidP="00DB0483">
      <w:pPr>
        <w:pStyle w:val="B1"/>
        <w:rPr>
          <w:lang w:eastAsia="zh-CN"/>
        </w:rPr>
      </w:pPr>
      <w:r w:rsidRPr="00DC3F07">
        <w:rPr>
          <w:lang w:eastAsia="zh-CN"/>
        </w:rPr>
        <w:lastRenderedPageBreak/>
        <w:t>-</w:t>
      </w:r>
      <w:r w:rsidRPr="00DC3F07">
        <w:rPr>
          <w:lang w:eastAsia="zh-CN"/>
        </w:rPr>
        <w:tab/>
      </w:r>
      <w:proofErr w:type="spellStart"/>
      <w:r w:rsidRPr="00DC3F07">
        <w:rPr>
          <w:lang w:eastAsia="zh-CN"/>
        </w:rPr>
        <w:t>backup</w:t>
      </w:r>
      <w:r>
        <w:rPr>
          <w:lang w:eastAsia="zh-CN"/>
        </w:rPr>
        <w:t>am</w:t>
      </w:r>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may be present only when the binding level is </w:t>
      </w:r>
      <w:proofErr w:type="spellStart"/>
      <w:r w:rsidRPr="000F5B09">
        <w:rPr>
          <w:lang w:eastAsia="zh-CN"/>
        </w:rPr>
        <w:t>nf</w:t>
      </w:r>
      <w:proofErr w:type="spellEnd"/>
      <w:r>
        <w:rPr>
          <w:lang w:eastAsia="zh-CN"/>
        </w:rPr>
        <w:t>-</w:t>
      </w:r>
      <w:r w:rsidRPr="000F5B09">
        <w:rPr>
          <w:lang w:eastAsia="zh-CN"/>
        </w:rPr>
        <w:t>instance</w:t>
      </w:r>
      <w:r>
        <w:rPr>
          <w:lang w:eastAsia="zh-CN"/>
        </w:rPr>
        <w:t xml:space="preserve"> or </w:t>
      </w:r>
      <w:proofErr w:type="spellStart"/>
      <w:r w:rsidRPr="000F5B09">
        <w:rPr>
          <w:lang w:eastAsia="zh-CN"/>
        </w:rPr>
        <w:t>nfservice</w:t>
      </w:r>
      <w:proofErr w:type="spellEnd"/>
      <w:r>
        <w:rPr>
          <w:lang w:eastAsia="zh-CN"/>
        </w:rPr>
        <w:t>-</w:t>
      </w:r>
      <w:r w:rsidRPr="000F5B09">
        <w:rPr>
          <w:lang w:eastAsia="zh-CN"/>
        </w:rPr>
        <w:t>instance</w:t>
      </w:r>
      <w:r>
        <w:rPr>
          <w:lang w:eastAsia="zh-CN"/>
        </w:rPr>
        <w:t xml:space="preserve"> or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r>
        <w:rPr>
          <w:lang w:eastAsia="zh-CN"/>
        </w:rPr>
        <w:t xml:space="preserve">. When </w:t>
      </w:r>
      <w:proofErr w:type="spellStart"/>
      <w:r>
        <w:rPr>
          <w:lang w:eastAsia="zh-CN"/>
        </w:rPr>
        <w:t>backupamfinst</w:t>
      </w:r>
      <w:proofErr w:type="spellEnd"/>
      <w:r>
        <w:rPr>
          <w:lang w:eastAsia="zh-CN"/>
        </w:rPr>
        <w:t xml:space="preserve"> is present, </w:t>
      </w:r>
      <w:r>
        <w:rPr>
          <w:lang w:val="en-US" w:eastAsia="zh-CN"/>
        </w:rPr>
        <w:t xml:space="preserve">no binding entity corresponding to NF set shall be present. </w:t>
      </w:r>
      <w:r>
        <w:rPr>
          <w:lang w:eastAsia="zh-CN"/>
        </w:rPr>
        <w:t xml:space="preserve">When the binding level is </w:t>
      </w:r>
      <w:proofErr w:type="spellStart"/>
      <w:r>
        <w:rPr>
          <w:lang w:eastAsia="zh-CN"/>
        </w:rPr>
        <w:t>nf</w:t>
      </w:r>
      <w:proofErr w:type="spellEnd"/>
      <w:r>
        <w:rPr>
          <w:lang w:eastAsia="zh-CN"/>
        </w:rPr>
        <w:t xml:space="preserve">-set,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shall not be present.</w:t>
      </w:r>
    </w:p>
    <w:p w14:paraId="2D1FE56A"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proofErr w:type="spellStart"/>
      <w:r>
        <w:rPr>
          <w:lang w:eastAsia="zh-CN"/>
        </w:rPr>
        <w:t>backupnf</w:t>
      </w:r>
      <w:proofErr w:type="spellEnd"/>
      <w:r>
        <w:rPr>
          <w:lang w:eastAsia="zh-CN"/>
        </w:rPr>
        <w:t xml:space="preserve"> see clause 5.2.3.2.6.</w:t>
      </w:r>
    </w:p>
    <w:p w14:paraId="3BB0E687"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r w:rsidRPr="00D11CE9">
        <w:t>callback-</w:t>
      </w:r>
      <w:proofErr w:type="spellStart"/>
      <w:r w:rsidRPr="00D11CE9">
        <w:t>uri</w:t>
      </w:r>
      <w:proofErr w:type="spellEnd"/>
      <w:r w:rsidRPr="00D11CE9">
        <w:t xml:space="preserve">-prefix </w:t>
      </w:r>
      <w:r>
        <w:rPr>
          <w:lang w:eastAsia="zh-CN"/>
        </w:rPr>
        <w:t>see clause 5.2.3.2.6. The ABNF is defined in clause </w:t>
      </w:r>
      <w:r>
        <w:t>5.2.3.3.7</w:t>
      </w:r>
      <w:r>
        <w:rPr>
          <w:lang w:eastAsia="zh-CN"/>
        </w:rPr>
        <w:t>.</w:t>
      </w:r>
    </w:p>
    <w:p w14:paraId="0093B263" w14:textId="093B0E5B" w:rsidR="00D91253" w:rsidRPr="00D1205D" w:rsidRDefault="00D91253" w:rsidP="00D91253">
      <w:pPr>
        <w:rPr>
          <w:lang w:eastAsia="zh-CN"/>
        </w:rPr>
      </w:pPr>
      <w:r w:rsidRPr="00821FD2">
        <w:t>See clause </w:t>
      </w:r>
      <w:r>
        <w:t>5.6.2</w:t>
      </w:r>
      <w:r w:rsidRPr="00821FD2">
        <w:t xml:space="preserve"> of IETF RFC </w:t>
      </w:r>
      <w:r>
        <w:t>9110 [11]</w:t>
      </w:r>
      <w:r w:rsidRPr="00821FD2">
        <w:t> for the "token" type definition. A token's value is a string, which contains a binding entity ID or a service name.</w:t>
      </w:r>
    </w:p>
    <w:p w14:paraId="5C515A84"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=set1.smfset.5gc.mnc012.mcc345</w:t>
      </w:r>
    </w:p>
    <w:p w14:paraId="380A5105"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=set1.smfset.5gc.mnc012.mcc345</w:t>
      </w:r>
    </w:p>
    <w:p w14:paraId="7ED30933"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Binding to a SMF Service Set "</w:t>
      </w:r>
      <w:proofErr w:type="spellStart"/>
      <w:r w:rsidRPr="00D1205D">
        <w:rPr>
          <w:lang w:eastAsia="zh-CN"/>
        </w:rPr>
        <w:t>xyz</w:t>
      </w:r>
      <w:proofErr w:type="spellEnd"/>
      <w:r w:rsidRPr="00D1205D">
        <w:rPr>
          <w:lang w:eastAsia="zh-CN"/>
        </w:rPr>
        <w:t>" within an SMF instance within SMF set of Example 1:</w:t>
      </w:r>
      <w:r w:rsidRPr="00D1205D">
        <w:rPr>
          <w:lang w:eastAsia="zh-CN"/>
        </w:rPr>
        <w:br/>
      </w:r>
      <w:r w:rsidRPr="00D1205D">
        <w:rPr>
          <w:lang w:eastAsia="zh-CN"/>
        </w:rPr>
        <w:br/>
        <w:t>3gpp-Sbi-Routing-Binding: bl=</w:t>
      </w:r>
      <w:proofErr w:type="spellStart"/>
      <w:r w:rsidRPr="00D1205D">
        <w:rPr>
          <w:lang w:eastAsia="zh-CN"/>
        </w:rPr>
        <w:t>nfservice</w:t>
      </w:r>
      <w:proofErr w:type="spellEnd"/>
      <w:r w:rsidRPr="00D1205D">
        <w:rPr>
          <w:lang w:eastAsia="zh-CN"/>
        </w:rPr>
        <w:t>-set; nfserv</w:t>
      </w:r>
      <w:r>
        <w:rPr>
          <w:lang w:eastAsia="zh-CN"/>
        </w:rPr>
        <w:t>ice</w:t>
      </w:r>
      <w:r w:rsidRPr="00D1205D">
        <w:rPr>
          <w:lang w:eastAsia="zh-CN"/>
        </w:rPr>
        <w:t xml:space="preserve">set=setxyz.snnsmf-pdusession.nfi54804518-4191-46b3-955c-ac631f953ed8.5gc.mnc012.mcc345; </w:t>
      </w:r>
      <w:proofErr w:type="spellStart"/>
      <w:r w:rsidRPr="00D1205D">
        <w:rPr>
          <w:lang w:eastAsia="zh-CN"/>
        </w:rPr>
        <w:t>nfset</w:t>
      </w:r>
      <w:proofErr w:type="spellEnd"/>
      <w:r w:rsidRPr="00D1205D">
        <w:rPr>
          <w:lang w:eastAsia="zh-CN"/>
        </w:rPr>
        <w:t>=set1.smfset.5gc.mnc012.mcc345</w:t>
      </w:r>
    </w:p>
    <w:p w14:paraId="0114E84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region48.amfset.5gc.mnc012.mcc345</w:t>
      </w:r>
    </w:p>
    <w:p w14:paraId="1A20DF11" w14:textId="4DC8F751" w:rsidR="00DB0483" w:rsidRDefault="00DB0483" w:rsidP="00DB0483">
      <w:pPr>
        <w:pStyle w:val="EX"/>
        <w:rPr>
          <w:lang w:eastAsia="zh-CN"/>
        </w:rPr>
      </w:pPr>
      <w:r>
        <w:rPr>
          <w:lang w:eastAsia="zh-CN"/>
        </w:rPr>
        <w:t>EXAMPLE </w:t>
      </w:r>
      <w:r w:rsidRPr="00D1205D">
        <w:rPr>
          <w:lang w:eastAsia="zh-CN"/>
        </w:rPr>
        <w:t>5:</w:t>
      </w:r>
      <w:r w:rsidRPr="00D1205D">
        <w:rPr>
          <w:lang w:eastAsia="zh-CN"/>
        </w:rPr>
        <w:tab/>
        <w:t xml:space="preserve">Binding for a subscription (i.e. notification requests) to AMF set 1 within AMF region 48 (hexadecimal) and </w:t>
      </w:r>
      <w:proofErr w:type="spellStart"/>
      <w:r w:rsidRPr="00D1205D">
        <w:rPr>
          <w:lang w:eastAsia="zh-CN"/>
        </w:rPr>
        <w:t>Namf_Communication</w:t>
      </w:r>
      <w:proofErr w:type="spellEnd"/>
      <w:r w:rsidRPr="00D1205D">
        <w:rPr>
          <w:lang w:eastAsia="zh-CN"/>
        </w:rPr>
        <w:t xml:space="preserve"> service:</w:t>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 xml:space="preserve">region48.amfset.5gc.mnc012.mcc345; </w:t>
      </w:r>
      <w:proofErr w:type="spellStart"/>
      <w:r w:rsidRPr="00D1205D">
        <w:rPr>
          <w:lang w:eastAsia="zh-CN"/>
        </w:rPr>
        <w:t>servname</w:t>
      </w:r>
      <w:proofErr w:type="spellEnd"/>
      <w:r w:rsidRPr="00D1205D">
        <w:rPr>
          <w:lang w:eastAsia="zh-CN"/>
        </w:rPr>
        <w:t>=</w:t>
      </w:r>
      <w:proofErr w:type="spellStart"/>
      <w:r w:rsidRPr="00D1205D">
        <w:rPr>
          <w:lang w:eastAsia="zh-CN"/>
        </w:rPr>
        <w:t>namf</w:t>
      </w:r>
      <w:proofErr w:type="spellEnd"/>
      <w:r w:rsidRPr="00D1205D">
        <w:rPr>
          <w:lang w:eastAsia="zh-CN"/>
        </w:rPr>
        <w:t>-comm</w:t>
      </w:r>
    </w:p>
    <w:p w14:paraId="7A1A43C6" w14:textId="77777777" w:rsidR="00DB0483" w:rsidRDefault="00DB0483" w:rsidP="00DB0483">
      <w:pPr>
        <w:pStyle w:val="EX"/>
        <w:rPr>
          <w:lang w:eastAsia="zh-CN"/>
        </w:rPr>
      </w:pPr>
      <w:r>
        <w:rPr>
          <w:lang w:eastAsia="zh-CN"/>
        </w:rPr>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proofErr w:type="spellStart"/>
      <w:r>
        <w:rPr>
          <w:lang w:val="en-US" w:eastAsia="zh-CN"/>
        </w:rPr>
        <w:t>nfinst</w:t>
      </w:r>
      <w:proofErr w:type="spellEnd"/>
      <w:r>
        <w:rPr>
          <w:lang w:val="en-US" w:eastAsia="zh-CN"/>
        </w:rPr>
        <w:t xml:space="preserve"> carries the Identity of the AMF to which the resource is bound and whose backup AMF is indicated in </w:t>
      </w:r>
      <w:proofErr w:type="spellStart"/>
      <w:r w:rsidRPr="00DC3F07">
        <w:rPr>
          <w:lang w:eastAsia="zh-CN"/>
        </w:rPr>
        <w:t>backup</w:t>
      </w:r>
      <w:r>
        <w:rPr>
          <w:lang w:eastAsia="zh-CN"/>
        </w:rPr>
        <w:t>am</w:t>
      </w:r>
      <w:r w:rsidRPr="00DC3F07">
        <w:rPr>
          <w:lang w:eastAsia="zh-CN"/>
        </w:rPr>
        <w:t>finst</w:t>
      </w:r>
      <w:proofErr w:type="spellEnd"/>
      <w:r w:rsidRPr="00116BF6">
        <w:rPr>
          <w:lang w:eastAsia="zh-CN"/>
        </w:rPr>
        <w:t>:</w:t>
      </w:r>
      <w:r w:rsidRPr="00116BF6">
        <w:rPr>
          <w:lang w:eastAsia="zh-CN"/>
        </w:rPr>
        <w:br/>
        <w:t>3gpp-Sbi-Routing-Binding: bl=</w:t>
      </w:r>
      <w:proofErr w:type="spellStart"/>
      <w:r w:rsidRPr="000F5B09">
        <w:rPr>
          <w:lang w:eastAsia="zh-CN"/>
        </w:rPr>
        <w:t>nf</w:t>
      </w:r>
      <w:proofErr w:type="spellEnd"/>
      <w:r>
        <w:rPr>
          <w:lang w:eastAsia="zh-CN"/>
        </w:rPr>
        <w:t>-</w:t>
      </w:r>
      <w:r w:rsidRPr="000F5B09">
        <w:rPr>
          <w:lang w:eastAsia="zh-CN"/>
        </w:rPr>
        <w:t>instance</w:t>
      </w:r>
      <w:r w:rsidRPr="00116BF6">
        <w:rPr>
          <w:lang w:eastAsia="zh-CN"/>
        </w:rPr>
        <w:t xml:space="preserve">; </w:t>
      </w:r>
      <w:proofErr w:type="spellStart"/>
      <w:r w:rsidRPr="005D38E5">
        <w:rPr>
          <w:lang w:eastAsia="zh-CN"/>
        </w:rPr>
        <w:t>nfinst</w:t>
      </w:r>
      <w:proofErr w:type="spellEnd"/>
      <w:r w:rsidRPr="005D38E5">
        <w:rPr>
          <w:lang w:eastAsia="zh-CN"/>
        </w:rPr>
        <w:t>=54804518-4191-46b3-955c-ac631f953ed</w:t>
      </w:r>
      <w:r>
        <w:rPr>
          <w:lang w:eastAsia="zh-CN"/>
        </w:rPr>
        <w:t>7</w:t>
      </w:r>
      <w:r w:rsidRPr="005D38E5">
        <w:rPr>
          <w:lang w:eastAsia="zh-CN"/>
        </w:rPr>
        <w:t xml:space="preserve">; </w:t>
      </w:r>
      <w:proofErr w:type="spellStart"/>
      <w:r w:rsidRPr="00DC3F07">
        <w:rPr>
          <w:lang w:eastAsia="zh-CN"/>
        </w:rPr>
        <w:t>backup</w:t>
      </w:r>
      <w:r>
        <w:rPr>
          <w:lang w:eastAsia="zh-CN"/>
        </w:rPr>
        <w:t>am</w:t>
      </w:r>
      <w:r w:rsidRPr="00DC3F07">
        <w:rPr>
          <w:lang w:eastAsia="zh-CN"/>
        </w:rPr>
        <w:t>finst</w:t>
      </w:r>
      <w:proofErr w:type="spellEnd"/>
      <w:r w:rsidRPr="00116BF6">
        <w:rPr>
          <w:lang w:eastAsia="zh-CN"/>
        </w:rPr>
        <w:t>=54804518-4191-46b3-955c-ac631f953ed8</w:t>
      </w:r>
    </w:p>
    <w:p w14:paraId="53615BE8" w14:textId="56081ABB" w:rsidR="00F90BFA" w:rsidRPr="00D1205D" w:rsidRDefault="00F90BFA" w:rsidP="002D7984">
      <w:pPr>
        <w:pStyle w:val="Heading5"/>
        <w:rPr>
          <w:lang w:eastAsia="zh-CN"/>
        </w:rPr>
      </w:pPr>
      <w:bookmarkStart w:id="388" w:name="_CR5_2_3_2_6"/>
      <w:bookmarkStart w:id="389" w:name="_Toc177643259"/>
      <w:bookmarkEnd w:id="388"/>
      <w:r w:rsidRPr="00D1205D">
        <w:t>5.2.3.2.6</w:t>
      </w:r>
      <w:r w:rsidRPr="00D1205D">
        <w:tab/>
      </w:r>
      <w:r w:rsidRPr="00D1205D">
        <w:rPr>
          <w:lang w:eastAsia="zh-CN"/>
        </w:rPr>
        <w:t>3gpp-Sbi-Binding</w:t>
      </w:r>
      <w:bookmarkEnd w:id="379"/>
      <w:bookmarkEnd w:id="380"/>
      <w:bookmarkEnd w:id="381"/>
      <w:bookmarkEnd w:id="382"/>
      <w:bookmarkEnd w:id="383"/>
      <w:bookmarkEnd w:id="384"/>
      <w:bookmarkEnd w:id="385"/>
      <w:bookmarkEnd w:id="389"/>
    </w:p>
    <w:p w14:paraId="630688B8" w14:textId="77777777" w:rsidR="00DB0483" w:rsidRPr="00D1205D" w:rsidRDefault="00DB0483" w:rsidP="00DB0483">
      <w:pPr>
        <w:rPr>
          <w:lang w:eastAsia="zh-CN"/>
        </w:rPr>
      </w:pPr>
      <w:bookmarkStart w:id="390" w:name="_Toc35969917"/>
      <w:bookmarkStart w:id="391" w:name="_Toc36050711"/>
      <w:bookmarkStart w:id="392" w:name="_Toc44847423"/>
      <w:bookmarkStart w:id="393" w:name="_Toc51845075"/>
      <w:bookmarkStart w:id="394" w:name="_Toc51845406"/>
      <w:bookmarkStart w:id="395" w:name="_Toc51846926"/>
      <w:bookmarkStart w:id="396" w:name="_Toc57022553"/>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6D5A9C3A" w14:textId="6D5880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B184435" w14:textId="77777777" w:rsidR="00AB3AEB" w:rsidRDefault="00AB3AEB" w:rsidP="00AB3AEB">
      <w:pPr>
        <w:pStyle w:val="PL"/>
        <w:rPr>
          <w:lang w:eastAsia="zh-CN"/>
        </w:rPr>
      </w:pPr>
    </w:p>
    <w:p w14:paraId="6CFD8F6D" w14:textId="5C354760" w:rsidR="00AB3AEB" w:rsidRDefault="00AB3AEB" w:rsidP="00AB3AEB">
      <w:pPr>
        <w:pStyle w:val="PL"/>
        <w:rPr>
          <w:lang w:eastAsia="zh-CN"/>
        </w:rPr>
      </w:pPr>
      <w:proofErr w:type="spellStart"/>
      <w:r>
        <w:rPr>
          <w:lang w:eastAsia="zh-CN"/>
        </w:rPr>
        <w:t>Sbi</w:t>
      </w:r>
      <w:proofErr w:type="spellEnd"/>
      <w:r>
        <w:rPr>
          <w:lang w:eastAsia="zh-CN"/>
        </w:rPr>
        <w:t xml:space="preserve">-Binding-Header = "3gpp-Sbi-Binding:" OWS 1#( "bl=" </w:t>
      </w:r>
      <w:proofErr w:type="spellStart"/>
      <w:r>
        <w:rPr>
          <w:lang w:eastAsia="zh-CN"/>
        </w:rPr>
        <w:t>blvalue</w:t>
      </w:r>
      <w:proofErr w:type="spellEnd"/>
      <w:r>
        <w:rPr>
          <w:lang w:eastAsia="zh-CN"/>
        </w:rPr>
        <w:t xml:space="preserve"> 1*( ";" OWS parameter ) [ ";" OWS </w:t>
      </w:r>
      <w:proofErr w:type="spellStart"/>
      <w:r>
        <w:t>recoverytime</w:t>
      </w:r>
      <w:proofErr w:type="spellEnd"/>
      <w:r>
        <w:t xml:space="preserve"> ] [ ";" OWS </w:t>
      </w:r>
      <w:proofErr w:type="spellStart"/>
      <w:r>
        <w:t>notif</w:t>
      </w:r>
      <w:proofErr w:type="spellEnd"/>
      <w:r>
        <w:t>-receiver ] </w:t>
      </w:r>
      <w:r>
        <w:rPr>
          <w:lang w:eastAsia="zh-CN"/>
        </w:rPr>
        <w:t>[ ";" OWS "</w:t>
      </w:r>
      <w:r>
        <w:t xml:space="preserve">group=" </w:t>
      </w:r>
      <w:proofErr w:type="spellStart"/>
      <w:r>
        <w:t>groupvalue</w:t>
      </w:r>
      <w:proofErr w:type="spellEnd"/>
      <w:r>
        <w:t xml:space="preserve"> ] [ 1*( ";" OWS </w:t>
      </w:r>
      <w:proofErr w:type="spellStart"/>
      <w:r>
        <w:t>groupparameter</w:t>
      </w:r>
      <w:proofErr w:type="spellEnd"/>
      <w:r>
        <w:t xml:space="preserve"> ) ] [ ";" OWS "</w:t>
      </w:r>
      <w:r w:rsidRPr="00617B72">
        <w:t>no-redundancy</w:t>
      </w:r>
      <w:r>
        <w:t xml:space="preserve">=" </w:t>
      </w:r>
      <w:r w:rsidRPr="00617B72">
        <w:t>no-red</w:t>
      </w:r>
      <w:r>
        <w:t xml:space="preserve">-value ] </w:t>
      </w:r>
      <w:r w:rsidRPr="00D11CE9">
        <w:t xml:space="preserve">[";" OWS </w:t>
      </w:r>
      <w:r>
        <w:t>"</w:t>
      </w:r>
      <w:r w:rsidRPr="00D11CE9">
        <w:t>callback-</w:t>
      </w:r>
      <w:proofErr w:type="spellStart"/>
      <w:r w:rsidRPr="00D11CE9">
        <w:t>uri</w:t>
      </w:r>
      <w:proofErr w:type="spellEnd"/>
      <w:r w:rsidRPr="00D11CE9">
        <w:t>-prefix</w:t>
      </w:r>
      <w:r>
        <w:t xml:space="preserve">" </w:t>
      </w:r>
      <w:r w:rsidRPr="00D11CE9">
        <w:t>]</w:t>
      </w:r>
      <w:r>
        <w:rPr>
          <w:lang w:eastAsia="zh-CN"/>
        </w:rPr>
        <w:t>) OWS</w:t>
      </w:r>
    </w:p>
    <w:p w14:paraId="56743145" w14:textId="77777777" w:rsidR="00AB3AEB" w:rsidRDefault="00AB3AEB" w:rsidP="00AB3AEB">
      <w:pPr>
        <w:pStyle w:val="PL"/>
        <w:rPr>
          <w:lang w:eastAsia="zh-CN"/>
        </w:rPr>
      </w:pPr>
    </w:p>
    <w:p w14:paraId="5379B482" w14:textId="77777777" w:rsidR="00094243" w:rsidRDefault="00094243" w:rsidP="00094243">
      <w:pPr>
        <w:pStyle w:val="PL"/>
      </w:pPr>
      <w:proofErr w:type="spellStart"/>
      <w:r>
        <w:t>blvalue</w:t>
      </w:r>
      <w:proofErr w:type="spellEnd"/>
      <w:r>
        <w:t xml:space="preserve"> = "</w:t>
      </w:r>
      <w:proofErr w:type="spellStart"/>
      <w:r>
        <w:t>nf</w:t>
      </w:r>
      <w:proofErr w:type="spellEnd"/>
      <w:r>
        <w:t>-instance" / "</w:t>
      </w:r>
      <w:proofErr w:type="spellStart"/>
      <w:r>
        <w:t>nf</w:t>
      </w:r>
      <w:proofErr w:type="spellEnd"/>
      <w:r>
        <w:t>-set" / "</w:t>
      </w:r>
      <w:proofErr w:type="spellStart"/>
      <w:r>
        <w:t>nfservice</w:t>
      </w:r>
      <w:proofErr w:type="spellEnd"/>
      <w:r>
        <w:t>-instance" / "</w:t>
      </w:r>
      <w:proofErr w:type="spellStart"/>
      <w:r>
        <w:t>nfservice</w:t>
      </w:r>
      <w:proofErr w:type="spellEnd"/>
      <w:r>
        <w:t>-set"</w:t>
      </w:r>
    </w:p>
    <w:p w14:paraId="4B235E51" w14:textId="77777777" w:rsidR="00DB0483" w:rsidRDefault="00DB0483" w:rsidP="00EE04DE">
      <w:pPr>
        <w:pStyle w:val="PL"/>
        <w:rPr>
          <w:lang w:eastAsia="zh-CN"/>
        </w:rPr>
      </w:pPr>
    </w:p>
    <w:p w14:paraId="26E6261D" w14:textId="610BECBF" w:rsidR="00DB0483" w:rsidRDefault="00DB0483" w:rsidP="00DB0483">
      <w:pPr>
        <w:pStyle w:val="PL"/>
      </w:pPr>
      <w:r>
        <w:t xml:space="preserve">parameter =  </w:t>
      </w:r>
      <w:proofErr w:type="spellStart"/>
      <w:r>
        <w:t>parametername</w:t>
      </w:r>
      <w:proofErr w:type="spellEnd"/>
      <w:r>
        <w:t xml:space="preserve"> "=" token</w:t>
      </w:r>
    </w:p>
    <w:p w14:paraId="6650F475" w14:textId="77777777" w:rsidR="00DB0483" w:rsidRDefault="00DB0483" w:rsidP="00EE04DE">
      <w:pPr>
        <w:pStyle w:val="PL"/>
        <w:rPr>
          <w:lang w:eastAsia="zh-CN"/>
        </w:rPr>
      </w:pPr>
    </w:p>
    <w:p w14:paraId="4ABF291C" w14:textId="22B51DE4" w:rsidR="00DB0483" w:rsidRDefault="00DB0483" w:rsidP="00DB0483">
      <w:pPr>
        <w:pStyle w:val="PL"/>
      </w:pPr>
      <w:proofErr w:type="spellStart"/>
      <w:r>
        <w:t>parametername</w:t>
      </w:r>
      <w:proofErr w:type="spellEnd"/>
      <w:r>
        <w:t xml:space="preserve"> = "</w:t>
      </w:r>
      <w:proofErr w:type="spellStart"/>
      <w:r>
        <w:t>nfinst</w:t>
      </w:r>
      <w:proofErr w:type="spellEnd"/>
      <w:r>
        <w:t>" / "</w:t>
      </w:r>
      <w:proofErr w:type="spellStart"/>
      <w:r>
        <w:t>nfset</w:t>
      </w:r>
      <w:proofErr w:type="spellEnd"/>
      <w:r>
        <w:t>" / "</w:t>
      </w:r>
      <w:proofErr w:type="spellStart"/>
      <w:r>
        <w:t>nfservinst</w:t>
      </w:r>
      <w:proofErr w:type="spellEnd"/>
      <w:r>
        <w:t>" / "</w:t>
      </w:r>
      <w:proofErr w:type="spellStart"/>
      <w:r>
        <w:t>nfserviceset</w:t>
      </w:r>
      <w:proofErr w:type="spellEnd"/>
      <w:r>
        <w:t>" / "</w:t>
      </w:r>
      <w:proofErr w:type="spellStart"/>
      <w:r>
        <w:t>servname</w:t>
      </w:r>
      <w:proofErr w:type="spellEnd"/>
      <w:r>
        <w:t>" / "scope" / "</w:t>
      </w:r>
      <w:proofErr w:type="spellStart"/>
      <w:r>
        <w:t>backupamfinst</w:t>
      </w:r>
      <w:proofErr w:type="spellEnd"/>
      <w:r>
        <w:t>" / "</w:t>
      </w:r>
      <w:proofErr w:type="spellStart"/>
      <w:r>
        <w:t>backupnf</w:t>
      </w:r>
      <w:proofErr w:type="spellEnd"/>
      <w:r>
        <w:t>"</w:t>
      </w:r>
    </w:p>
    <w:p w14:paraId="2298F3A3" w14:textId="77777777" w:rsidR="00DB0483" w:rsidRDefault="00DB0483" w:rsidP="00EE04DE">
      <w:pPr>
        <w:pStyle w:val="PL"/>
        <w:rPr>
          <w:lang w:eastAsia="zh-CN"/>
        </w:rPr>
      </w:pPr>
    </w:p>
    <w:p w14:paraId="60C76D3C" w14:textId="77777777" w:rsidR="00DB0483" w:rsidRDefault="00DB0483" w:rsidP="00DB0483">
      <w:pPr>
        <w:pStyle w:val="PL"/>
      </w:pPr>
      <w:proofErr w:type="spellStart"/>
      <w:r>
        <w:t>recoverytime</w:t>
      </w:r>
      <w:proofErr w:type="spellEnd"/>
      <w:r>
        <w:t xml:space="preserve"> = "</w:t>
      </w:r>
      <w:proofErr w:type="spellStart"/>
      <w:r>
        <w:t>recoverytime</w:t>
      </w:r>
      <w:proofErr w:type="spellEnd"/>
      <w:r>
        <w:t>=" OWS DQUOTE date-time DQUOTE</w:t>
      </w:r>
    </w:p>
    <w:p w14:paraId="5DB67967" w14:textId="77777777" w:rsidR="00DB0483" w:rsidRDefault="00DB0483" w:rsidP="00EE04DE">
      <w:pPr>
        <w:pStyle w:val="PL"/>
      </w:pPr>
    </w:p>
    <w:p w14:paraId="3C5C3FC2" w14:textId="00F9BF34" w:rsidR="00DB0483" w:rsidRDefault="00DB0483" w:rsidP="00DB0483">
      <w:pPr>
        <w:pStyle w:val="PL"/>
      </w:pPr>
      <w:proofErr w:type="spellStart"/>
      <w:r>
        <w:t>notif</w:t>
      </w:r>
      <w:proofErr w:type="spellEnd"/>
      <w:r>
        <w:t>-receiver = "nr=" URI</w:t>
      </w:r>
      <w:r>
        <w:tab/>
        <w:t>; URI production rule from IETF RFC 3986, Appendix A</w:t>
      </w:r>
    </w:p>
    <w:p w14:paraId="3A06B910" w14:textId="77777777" w:rsidR="00DB0483" w:rsidRDefault="00DB0483" w:rsidP="00EE04DE">
      <w:pPr>
        <w:pStyle w:val="PL"/>
      </w:pPr>
    </w:p>
    <w:p w14:paraId="2EF66E82" w14:textId="77777777" w:rsidR="00DB0483" w:rsidRDefault="00DB0483" w:rsidP="00DB0483">
      <w:pPr>
        <w:pStyle w:val="PL"/>
      </w:pPr>
      <w:proofErr w:type="spellStart"/>
      <w:r>
        <w:t>groupvalue</w:t>
      </w:r>
      <w:proofErr w:type="spellEnd"/>
      <w:r>
        <w:t xml:space="preserve"> = "true" / "false"</w:t>
      </w:r>
    </w:p>
    <w:p w14:paraId="3EFA46F2" w14:textId="77777777" w:rsidR="00DB0483" w:rsidRDefault="00DB0483" w:rsidP="00EE04DE">
      <w:pPr>
        <w:pStyle w:val="PL"/>
      </w:pPr>
    </w:p>
    <w:p w14:paraId="228083F6" w14:textId="77777777" w:rsidR="00DB0483" w:rsidRDefault="00DB0483" w:rsidP="00DB0483">
      <w:pPr>
        <w:pStyle w:val="PL"/>
      </w:pPr>
      <w:proofErr w:type="spellStart"/>
      <w:r>
        <w:t>groupparameter</w:t>
      </w:r>
      <w:proofErr w:type="spellEnd"/>
      <w:r>
        <w:t xml:space="preserve"> = </w:t>
      </w:r>
      <w:proofErr w:type="spellStart"/>
      <w:r>
        <w:t>groupparametername</w:t>
      </w:r>
      <w:proofErr w:type="spellEnd"/>
      <w:r>
        <w:t xml:space="preserve"> "=" token</w:t>
      </w:r>
    </w:p>
    <w:p w14:paraId="37534A3C" w14:textId="77777777" w:rsidR="00DB0483" w:rsidRDefault="00DB0483" w:rsidP="00EE04DE">
      <w:pPr>
        <w:pStyle w:val="PL"/>
      </w:pPr>
    </w:p>
    <w:p w14:paraId="1153BFC8" w14:textId="77777777" w:rsidR="00DB0483" w:rsidRDefault="00DB0483" w:rsidP="00DB0483">
      <w:pPr>
        <w:pStyle w:val="PL"/>
      </w:pPr>
      <w:proofErr w:type="spellStart"/>
      <w:r>
        <w:t>groupparametername</w:t>
      </w:r>
      <w:proofErr w:type="spellEnd"/>
      <w:r>
        <w:t xml:space="preserve"> = "</w:t>
      </w:r>
      <w:proofErr w:type="spellStart"/>
      <w:r>
        <w:t>oldgroupid</w:t>
      </w:r>
      <w:proofErr w:type="spellEnd"/>
      <w:r>
        <w:t>" / "</w:t>
      </w:r>
      <w:proofErr w:type="spellStart"/>
      <w:r>
        <w:t>groupid</w:t>
      </w:r>
      <w:proofErr w:type="spellEnd"/>
      <w:r>
        <w:t>" / "</w:t>
      </w:r>
      <w:proofErr w:type="spellStart"/>
      <w:r>
        <w:t>uribase</w:t>
      </w:r>
      <w:proofErr w:type="spellEnd"/>
      <w:r>
        <w:t>" / "</w:t>
      </w:r>
      <w:proofErr w:type="spellStart"/>
      <w:r>
        <w:t>oldnfinst</w:t>
      </w:r>
      <w:proofErr w:type="spellEnd"/>
      <w:r>
        <w:t xml:space="preserve"> / "</w:t>
      </w:r>
      <w:proofErr w:type="spellStart"/>
      <w:r>
        <w:t>oldservset</w:t>
      </w:r>
      <w:proofErr w:type="spellEnd"/>
      <w:r>
        <w:t>" / "</w:t>
      </w:r>
      <w:proofErr w:type="spellStart"/>
      <w:r>
        <w:t>oldservinst</w:t>
      </w:r>
      <w:proofErr w:type="spellEnd"/>
      <w:r>
        <w:t>" / "</w:t>
      </w:r>
      <w:proofErr w:type="spellStart"/>
      <w:r>
        <w:t>guami</w:t>
      </w:r>
      <w:proofErr w:type="spellEnd"/>
      <w:r>
        <w:t>"</w:t>
      </w:r>
    </w:p>
    <w:p w14:paraId="54F12948" w14:textId="77777777" w:rsidR="00DB0483" w:rsidRDefault="00DB0483" w:rsidP="00EE04DE">
      <w:pPr>
        <w:pStyle w:val="PL"/>
      </w:pPr>
    </w:p>
    <w:p w14:paraId="42C98FE4" w14:textId="77777777" w:rsidR="00DB0483" w:rsidRDefault="00DB0483" w:rsidP="00DB0483">
      <w:pPr>
        <w:pStyle w:val="PL"/>
      </w:pPr>
      <w:r w:rsidRPr="00617B72">
        <w:t>no-red</w:t>
      </w:r>
      <w:r>
        <w:t xml:space="preserve">-value </w:t>
      </w:r>
      <w:r w:rsidRPr="00617B72">
        <w:t>= "true"</w:t>
      </w:r>
    </w:p>
    <w:p w14:paraId="49A1E469" w14:textId="77777777" w:rsidR="00DB0483" w:rsidRDefault="00DB0483" w:rsidP="00DB0483">
      <w:pPr>
        <w:pStyle w:val="PL"/>
      </w:pPr>
    </w:p>
    <w:p w14:paraId="62C46E07" w14:textId="77777777" w:rsidR="00DB0483" w:rsidRDefault="00DB0483" w:rsidP="00EE04DE">
      <w:pPr>
        <w:pStyle w:val="PL"/>
      </w:pPr>
    </w:p>
    <w:p w14:paraId="24BDF33D" w14:textId="77777777" w:rsidR="00DB0483" w:rsidRDefault="00DB0483" w:rsidP="00DB0483">
      <w:pPr>
        <w:rPr>
          <w:lang w:eastAsia="zh-CN"/>
        </w:rPr>
      </w:pPr>
      <w:r>
        <w:t>The following parameters are defined:</w:t>
      </w:r>
    </w:p>
    <w:p w14:paraId="262925D5" w14:textId="77777777" w:rsidR="00DB0483" w:rsidRPr="00D1205D" w:rsidRDefault="00DB0483" w:rsidP="00DB0483">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39D1879" w14:textId="77777777" w:rsidR="00DB0483" w:rsidRPr="00D1205D" w:rsidRDefault="00DB0483" w:rsidP="00DB0483">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0CC0A75D" w14:textId="77777777" w:rsidR="00DB0483" w:rsidRPr="00D1205D" w:rsidRDefault="00DB0483" w:rsidP="00DB0483">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5E14040" w14:textId="77777777" w:rsidR="00DB0483" w:rsidRPr="00D1205D" w:rsidRDefault="00DB0483" w:rsidP="00DB0483">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3D6AAA32" w14:textId="77777777" w:rsidR="00DB0483" w:rsidRPr="00D1205D" w:rsidRDefault="00DB0483" w:rsidP="00DB0483">
      <w:pPr>
        <w:pStyle w:val="B1"/>
        <w:ind w:hanging="1"/>
        <w:rPr>
          <w:lang w:eastAsia="zh-CN"/>
        </w:rPr>
      </w:pPr>
      <w:bookmarkStart w:id="397"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97"/>
    <w:p w14:paraId="40101CED" w14:textId="77777777" w:rsidR="00DB0483" w:rsidRPr="00D1205D" w:rsidRDefault="00DB0483" w:rsidP="00DB0483">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i.e.:</w:t>
      </w:r>
    </w:p>
    <w:p w14:paraId="453284FE" w14:textId="77777777" w:rsidR="00DB0483" w:rsidRPr="00D1205D" w:rsidRDefault="00DB0483" w:rsidP="00DB0483">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3E24D665" w14:textId="77777777" w:rsidR="00DB0483" w:rsidRPr="00D1205D" w:rsidRDefault="00DB0483" w:rsidP="00DB0483">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More than one </w:t>
      </w:r>
      <w:proofErr w:type="spellStart"/>
      <w:r w:rsidRPr="00D1205D">
        <w:t>servname</w:t>
      </w:r>
      <w:proofErr w:type="spellEnd"/>
      <w:r w:rsidRPr="00D1205D">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D35AEC7" w14:textId="238B692B" w:rsidR="00D91253" w:rsidRDefault="00DB0483" w:rsidP="00D91253">
      <w:pPr>
        <w:pStyle w:val="B1"/>
      </w:pPr>
      <w:r w:rsidRPr="00D1205D">
        <w:t>-</w:t>
      </w:r>
      <w:r w:rsidRPr="00D1205D">
        <w:tab/>
      </w:r>
      <w:proofErr w:type="spellStart"/>
      <w:r w:rsidR="00D91253" w:rsidRPr="00D1205D">
        <w:t>recoverytime</w:t>
      </w:r>
      <w:proofErr w:type="spellEnd"/>
      <w:r w:rsidR="00D91253" w:rsidRPr="00D1205D">
        <w:t>: indicates the recovery timestamp of the entity corresponding to the highest resiliency level supported for the resource, that is, the higher level binding entity indicated in the Binding Indication. See Table 6.3.1.0-1 of 3GPP TS 23.501</w:t>
      </w:r>
      <w:r w:rsidR="00D91253">
        <w:t> </w:t>
      </w:r>
      <w:r w:rsidR="00D91253" w:rsidRPr="00D1205D">
        <w:t>[3] and clause</w:t>
      </w:r>
      <w:r w:rsidR="00D91253">
        <w:t> </w:t>
      </w:r>
      <w:r w:rsidR="00D91253" w:rsidRPr="00D1205D">
        <w:t>6.1 of 3GPP TS 23.527 [38]. The date-time type is specified in IETF RFC 5322</w:t>
      </w:r>
      <w:r w:rsidR="00D91253">
        <w:t> </w:t>
      </w:r>
      <w:r w:rsidR="00D91253" w:rsidRPr="00D1205D">
        <w:t>[37] and clause</w:t>
      </w:r>
      <w:r w:rsidR="00D91253">
        <w:t> 5.6.7</w:t>
      </w:r>
      <w:r w:rsidR="00D91253" w:rsidRPr="00D1205D">
        <w:t xml:space="preserve"> of IETF RFC </w:t>
      </w:r>
      <w:r w:rsidR="00D91253">
        <w:t>9110 </w:t>
      </w:r>
      <w:r w:rsidR="00D91253" w:rsidRPr="00D1205D">
        <w:t>[11].</w:t>
      </w:r>
    </w:p>
    <w:p w14:paraId="4310BFE8" w14:textId="3F7F0067" w:rsidR="00DB0483" w:rsidRPr="00D1205D" w:rsidRDefault="00DB0483" w:rsidP="00DB0483">
      <w:pPr>
        <w:pStyle w:val="B1"/>
      </w:pPr>
      <w:r>
        <w:t>-</w:t>
      </w:r>
      <w:r>
        <w:tab/>
        <w:t xml:space="preserve">nr: indicates the URI of the notification endpoint when this binding information is applicable; it applies to callback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749EF547" w14:textId="77777777" w:rsidR="00DB0483" w:rsidRDefault="00DB0483" w:rsidP="00DB0483">
      <w:pPr>
        <w:pStyle w:val="B1"/>
        <w:rPr>
          <w:lang w:val="en-US" w:eastAsia="zh-CN"/>
        </w:rPr>
      </w:pPr>
      <w:r w:rsidRPr="00D1205D">
        <w:rPr>
          <w:lang w:eastAsia="zh-CN"/>
        </w:rPr>
        <w:t>-</w:t>
      </w:r>
      <w:r w:rsidRPr="00D1205D">
        <w:rPr>
          <w:lang w:eastAsia="zh-CN"/>
        </w:rPr>
        <w:tab/>
      </w:r>
      <w:r>
        <w:rPr>
          <w:lang w:eastAsia="zh-CN"/>
        </w:rPr>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1134A85F" w14:textId="77777777" w:rsidR="00DB0483" w:rsidRPr="00927DE6" w:rsidRDefault="00DB0483" w:rsidP="00DB0483">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C2BF67E" w14:textId="77777777" w:rsidR="00DB0483" w:rsidRDefault="00DB0483" w:rsidP="00DB0483">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2D9BF92C" w14:textId="77777777" w:rsidR="00DB0483" w:rsidRDefault="00DB0483" w:rsidP="00DB0483">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proofErr w:type="spell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53B2C5B4" w14:textId="77777777" w:rsidR="00DB0483" w:rsidRDefault="00DB0483" w:rsidP="00DB0483">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oldgroup</w:t>
      </w:r>
      <w:r>
        <w:rPr>
          <w:lang w:val="en-US" w:eastAsia="zh-CN"/>
        </w:rPr>
        <w:t>id</w:t>
      </w:r>
      <w:proofErr w:type="spell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w:t>
      </w:r>
      <w:r>
        <w:lastRenderedPageBreak/>
        <w:t xml:space="preserve">contexts.  When the </w:t>
      </w:r>
      <w:r>
        <w:rPr>
          <w:lang w:val="en-US" w:eastAsia="zh-CN"/>
        </w:rPr>
        <w:t xml:space="preserve">if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0C57777D" w14:textId="77777777" w:rsidR="00DB0483" w:rsidRDefault="00DB0483" w:rsidP="00DB0483">
      <w:pPr>
        <w:pStyle w:val="B1"/>
      </w:pPr>
      <w:r>
        <w:rPr>
          <w:lang w:val="en-US" w:eastAsia="zh-CN"/>
        </w:rPr>
        <w:t>-</w:t>
      </w:r>
      <w:r>
        <w:rPr>
          <w:lang w:val="en-US" w:eastAsia="zh-CN"/>
        </w:rPr>
        <w:tab/>
      </w:r>
      <w:proofErr w:type="spellStart"/>
      <w:r>
        <w:t>uribase</w:t>
      </w:r>
      <w:proofErr w:type="spellEnd"/>
      <w:r w:rsidRPr="001936FA">
        <w:t xml:space="preserve">: </w:t>
      </w:r>
      <w:r>
        <w:t xml:space="preserve">identify the </w:t>
      </w:r>
      <w:proofErr w:type="spellStart"/>
      <w:r>
        <w:t>apiroot</w:t>
      </w:r>
      <w:proofErr w:type="spellEnd"/>
      <w:r>
        <w:t xml:space="preserve">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128FBBDF"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oldnfinst</w:t>
      </w:r>
      <w:proofErr w:type="spellEnd"/>
      <w:r w:rsidRPr="006A4F07">
        <w:rPr>
          <w:lang w:val="en-US" w:eastAsia="zh-CN"/>
        </w:rPr>
        <w: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F271C1A"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oldservset</w:t>
      </w:r>
      <w:proofErr w:type="spellEnd"/>
      <w:r w:rsidRPr="006A4F07">
        <w:rPr>
          <w:lang w:val="en-US" w:eastAsia="zh-CN"/>
        </w:rPr>
        <w:t xml:space="preserve">: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A6DCCDE"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oldservinst</w:t>
      </w:r>
      <w:proofErr w:type="spellEnd"/>
      <w:r w:rsidRPr="006A4F07">
        <w:rPr>
          <w:lang w:val="en-US" w:eastAsia="zh-CN"/>
        </w:rPr>
        <w:t xml:space="preserve">: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15915B3" w14:textId="77777777" w:rsidR="00DB0483" w:rsidRDefault="00DB0483" w:rsidP="00DB0483">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guami</w:t>
      </w:r>
      <w:proofErr w:type="spellEnd"/>
      <w:r w:rsidRPr="006A4F07">
        <w:rPr>
          <w:lang w:val="en-US" w:eastAsia="zh-CN"/>
        </w:rPr>
        <w:t xml:space="preserve">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9DEEC94" w14:textId="16622654" w:rsidR="00094243" w:rsidRDefault="00DB0483" w:rsidP="00094243">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w:t>
      </w:r>
      <w:proofErr w:type="spellStart"/>
      <w:r w:rsidRPr="003D2AAA">
        <w:rPr>
          <w:color w:val="000000" w:themeColor="text1"/>
          <w:lang w:val="en-US" w:eastAsia="zh-CN"/>
        </w:rPr>
        <w:t>boolean</w:t>
      </w:r>
      <w:proofErr w:type="spellEnd"/>
      <w:r w:rsidRPr="003D2AAA">
        <w:rPr>
          <w:color w:val="000000" w:themeColor="text1"/>
          <w:lang w:val="en-US" w:eastAsia="zh-CN"/>
        </w:rPr>
        <w:t xml:space="preserve">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w:t>
      </w:r>
      <w:proofErr w:type="spellStart"/>
      <w:r w:rsidRPr="003D2AAA">
        <w:rPr>
          <w:color w:val="000000" w:themeColor="text1"/>
          <w:lang w:val="en-US" w:eastAsia="zh-CN"/>
        </w:rPr>
        <w:t>blvalue</w:t>
      </w:r>
      <w:proofErr w:type="spellEnd"/>
      <w:r w:rsidRPr="003D2AAA">
        <w:rPr>
          <w:color w:val="000000" w:themeColor="text1"/>
          <w:lang w:val="en-US" w:eastAsia="zh-CN"/>
        </w:rPr>
        <w:t xml:space="preserve"> shall be set to "</w:t>
      </w:r>
      <w:proofErr w:type="spellStart"/>
      <w:r w:rsidRPr="003D2AAA">
        <w:rPr>
          <w:color w:val="000000" w:themeColor="text1"/>
          <w:lang w:val="en-US" w:eastAsia="zh-CN"/>
        </w:rPr>
        <w:t>nfservice</w:t>
      </w:r>
      <w:proofErr w:type="spellEnd"/>
      <w:r w:rsidRPr="003D2AAA">
        <w:rPr>
          <w:color w:val="000000" w:themeColor="text1"/>
          <w:lang w:val="en-US" w:eastAsia="zh-CN"/>
        </w:rPr>
        <w:t xml:space="preserve">-instance", the </w:t>
      </w:r>
      <w:proofErr w:type="spellStart"/>
      <w:r w:rsidRPr="003D2AAA">
        <w:rPr>
          <w:color w:val="000000" w:themeColor="text1"/>
        </w:rPr>
        <w:t>nfservinst</w:t>
      </w:r>
      <w:proofErr w:type="spellEnd"/>
      <w:r w:rsidRPr="003D2AAA">
        <w:rPr>
          <w:color w:val="000000" w:themeColor="text1"/>
        </w:rPr>
        <w:t xml:space="preserve"> parameter shall be present and either the</w:t>
      </w:r>
      <w:r w:rsidRPr="003D2AAA">
        <w:rPr>
          <w:color w:val="000000" w:themeColor="text1"/>
          <w:lang w:eastAsia="zh-CN"/>
        </w:rPr>
        <w:t xml:space="preserve"> </w:t>
      </w:r>
      <w:proofErr w:type="spellStart"/>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w:t>
      </w:r>
      <w:proofErr w:type="spellEnd"/>
      <w:r w:rsidRPr="003D2AAA">
        <w:rPr>
          <w:color w:val="000000" w:themeColor="text1"/>
          <w:lang w:val="en-US" w:eastAsia="zh-CN"/>
        </w:rPr>
        <w:t xml:space="preserve"> parameter or the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shall be present. The </w:t>
      </w:r>
      <w:proofErr w:type="spellStart"/>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w:t>
      </w:r>
      <w:proofErr w:type="spellEnd"/>
      <w:r w:rsidRPr="003D2AAA">
        <w:rPr>
          <w:color w:val="000000" w:themeColor="text1"/>
          <w:lang w:val="en-US" w:eastAsia="zh-CN"/>
        </w:rPr>
        <w:t xml:space="preserve"> or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w:t>
      </w:r>
      <w:r w:rsidR="00D93C0A" w:rsidRPr="003D2AAA">
        <w:rPr>
          <w:color w:val="000000" w:themeColor="text1"/>
          <w:lang w:val="en-US" w:eastAsia="zh-CN"/>
        </w:rPr>
        <w:t>clause</w:t>
      </w:r>
      <w:r w:rsidR="00D93C0A">
        <w:rPr>
          <w:color w:val="000000" w:themeColor="text1"/>
          <w:lang w:val="en-US" w:eastAsia="zh-CN"/>
        </w:rPr>
        <w:t> </w:t>
      </w:r>
      <w:r w:rsidR="00D93C0A" w:rsidRPr="003D2AAA">
        <w:rPr>
          <w:color w:val="000000" w:themeColor="text1"/>
          <w:lang w:val="en-US" w:eastAsia="zh-CN"/>
        </w:rPr>
        <w:t>6</w:t>
      </w:r>
      <w:r w:rsidRPr="003D2AAA">
        <w:rPr>
          <w:color w:val="000000" w:themeColor="text1"/>
          <w:lang w:val="en-US" w:eastAsia="zh-CN"/>
        </w:rPr>
        <w:t xml:space="preserve">.12.1).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41A23E95" w14:textId="0B991EA5" w:rsidR="00DB0483" w:rsidRPr="0024054A" w:rsidRDefault="00094243" w:rsidP="00DB0483">
      <w:pPr>
        <w:pStyle w:val="B1"/>
        <w:rPr>
          <w:lang w:val="en-US" w:eastAsia="zh-CN"/>
        </w:rPr>
      </w:pPr>
      <w:r>
        <w:rPr>
          <w:lang w:val="en-US" w:eastAsia="zh-CN"/>
        </w:rPr>
        <w:t>-</w:t>
      </w:r>
      <w:r>
        <w:rPr>
          <w:lang w:val="en-US" w:eastAsia="zh-CN"/>
        </w:rPr>
        <w:tab/>
      </w:r>
      <w:r w:rsidRPr="00D11CE9">
        <w:t>callback-</w:t>
      </w:r>
      <w:proofErr w:type="spellStart"/>
      <w:r w:rsidRPr="00D11CE9">
        <w:t>uri</w:t>
      </w:r>
      <w:proofErr w:type="spellEnd"/>
      <w:r w:rsidRPr="00D11CE9">
        <w:t>-prefix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r>
        <w:rPr>
          <w:color w:val="000000" w:themeColor="text1"/>
          <w:lang w:val="en-US" w:eastAsia="zh-CN"/>
        </w:rPr>
        <w:t>may</w:t>
      </w:r>
      <w:r w:rsidRPr="00D11CE9">
        <w:rPr>
          <w:color w:val="000000" w:themeColor="text1"/>
          <w:lang w:val="en-US" w:eastAsia="zh-CN"/>
        </w:rPr>
        <w:t xml:space="preserve"> include this parameter when providing a Callback URI when the Callback URI </w:t>
      </w:r>
      <w:r>
        <w:rPr>
          <w:color w:val="000000" w:themeColor="text1"/>
          <w:lang w:val="en-US" w:eastAsia="zh-CN"/>
        </w:rPr>
        <w:t>contains a prefix</w:t>
      </w:r>
      <w:r w:rsidRPr="00D11CE9">
        <w:rPr>
          <w:color w:val="000000" w:themeColor="text1"/>
          <w:lang w:val="en-US" w:eastAsia="zh-CN"/>
        </w:rPr>
        <w:t>. When present, the "callback-</w:t>
      </w:r>
      <w:proofErr w:type="spellStart"/>
      <w:r w:rsidRPr="00D11CE9">
        <w:rPr>
          <w:color w:val="000000" w:themeColor="text1"/>
          <w:lang w:val="en-US" w:eastAsia="zh-CN"/>
        </w:rPr>
        <w:t>uri</w:t>
      </w:r>
      <w:proofErr w:type="spellEnd"/>
      <w:r w:rsidRPr="00D11CE9">
        <w:rPr>
          <w:color w:val="000000" w:themeColor="text1"/>
          <w:lang w:val="en-US" w:eastAsia="zh-CN"/>
        </w:rPr>
        <w:t>-prefix" shall be a path-absolute as specified IETF RFC 3986</w:t>
      </w:r>
      <w:r w:rsidR="00D93C0A">
        <w:rPr>
          <w:color w:val="000000" w:themeColor="text1"/>
          <w:lang w:val="en-US" w:eastAsia="zh-CN"/>
        </w:rPr>
        <w:t> </w:t>
      </w:r>
      <w:r w:rsidR="00D93C0A" w:rsidRPr="00D11CE9">
        <w:rPr>
          <w:color w:val="000000" w:themeColor="text1"/>
          <w:lang w:val="en-US" w:eastAsia="zh-CN"/>
        </w:rPr>
        <w:t>[</w:t>
      </w:r>
      <w:r w:rsidRPr="00D11CE9">
        <w:rPr>
          <w:color w:val="000000" w:themeColor="text1"/>
          <w:lang w:val="en-US" w:eastAsia="zh-CN"/>
        </w:rPr>
        <w:t>14] (i.e. the first path segment(s) after the authority) which is part of the Callback URI provided by a NF service consumer in the corresponding service request message sent to a NF service producer. The authority and "callback-</w:t>
      </w:r>
      <w:proofErr w:type="spellStart"/>
      <w:r w:rsidRPr="00D11CE9">
        <w:rPr>
          <w:color w:val="000000" w:themeColor="text1"/>
          <w:lang w:val="en-US" w:eastAsia="zh-CN"/>
        </w:rPr>
        <w:t>uri</w:t>
      </w:r>
      <w:proofErr w:type="spellEnd"/>
      <w:r w:rsidRPr="00D11CE9">
        <w:rPr>
          <w:color w:val="000000" w:themeColor="text1"/>
          <w:lang w:val="en-US" w:eastAsia="zh-CN"/>
        </w:rPr>
        <w:t xml:space="preserve">-prefix" in the Callback URI shall uniquely identify a consumer service instance. </w:t>
      </w:r>
      <w:r w:rsidRPr="008B5AEE">
        <w:rPr>
          <w:color w:val="000000" w:themeColor="text1"/>
          <w:lang w:val="en-US" w:eastAsia="zh-CN"/>
        </w:rPr>
        <w:t xml:space="preserve">This </w:t>
      </w:r>
      <w:r>
        <w:rPr>
          <w:color w:val="000000" w:themeColor="text1"/>
          <w:lang w:val="en-US" w:eastAsia="zh-CN"/>
        </w:rPr>
        <w:t>parameter is relevant when the "</w:t>
      </w:r>
      <w:r w:rsidRPr="008B5AEE">
        <w:rPr>
          <w:color w:val="000000" w:themeColor="text1"/>
          <w:lang w:val="en-US" w:eastAsia="zh-CN"/>
        </w:rPr>
        <w:t>scope</w:t>
      </w:r>
      <w:r>
        <w:rPr>
          <w:color w:val="000000" w:themeColor="text1"/>
          <w:lang w:val="en-US" w:eastAsia="zh-CN"/>
        </w:rPr>
        <w:t>"</w:t>
      </w:r>
      <w:r w:rsidRPr="008B5AEE">
        <w:rPr>
          <w:color w:val="000000" w:themeColor="text1"/>
          <w:lang w:val="en-US" w:eastAsia="zh-CN"/>
        </w:rPr>
        <w:t xml:space="preserve"> parameter </w:t>
      </w:r>
      <w:r>
        <w:rPr>
          <w:color w:val="000000" w:themeColor="text1"/>
          <w:lang w:val="en-US" w:eastAsia="zh-CN"/>
        </w:rPr>
        <w:t xml:space="preserve">is either </w:t>
      </w:r>
      <w:r w:rsidRPr="008B5AEE">
        <w:rPr>
          <w:color w:val="000000" w:themeColor="text1"/>
          <w:lang w:val="en-US" w:eastAsia="zh-CN"/>
        </w:rPr>
        <w:t xml:space="preserve">"subscription-events" </w:t>
      </w:r>
      <w:r>
        <w:rPr>
          <w:color w:val="000000" w:themeColor="text1"/>
          <w:lang w:val="en-US" w:eastAsia="zh-CN"/>
        </w:rPr>
        <w:t xml:space="preserve">or </w:t>
      </w:r>
      <w:r w:rsidRPr="008B5AEE">
        <w:rPr>
          <w:color w:val="000000" w:themeColor="text1"/>
          <w:lang w:val="en-US" w:eastAsia="zh-CN"/>
        </w:rPr>
        <w:t xml:space="preserve"> "callback"</w:t>
      </w:r>
      <w:r>
        <w:rPr>
          <w:color w:val="000000" w:themeColor="text1"/>
          <w:lang w:val="en-US" w:eastAsia="zh-CN"/>
        </w:rPr>
        <w:t xml:space="preserve">. </w:t>
      </w:r>
      <w:r w:rsidRPr="00D11CE9">
        <w:rPr>
          <w:color w:val="000000" w:themeColor="text1"/>
          <w:lang w:val="en-US" w:eastAsia="zh-CN"/>
        </w:rPr>
        <w:t>See clause</w:t>
      </w:r>
      <w:r>
        <w:rPr>
          <w:color w:val="000000" w:themeColor="text1"/>
          <w:lang w:val="en-US" w:eastAsia="zh-CN"/>
        </w:rPr>
        <w:t>s</w:t>
      </w:r>
      <w:r w:rsidRPr="00D11CE9">
        <w:rPr>
          <w:color w:val="000000" w:themeColor="text1"/>
          <w:lang w:val="en-US" w:eastAsia="zh-CN"/>
        </w:rPr>
        <w:t xml:space="preserve"> </w:t>
      </w:r>
      <w:r w:rsidRPr="00E463B3">
        <w:rPr>
          <w:color w:val="000000" w:themeColor="text1"/>
          <w:lang w:val="en-US" w:eastAsia="zh-CN"/>
        </w:rPr>
        <w:t>6.12.4</w:t>
      </w:r>
      <w:r>
        <w:rPr>
          <w:color w:val="000000" w:themeColor="text1"/>
          <w:lang w:val="en-US" w:eastAsia="zh-CN"/>
        </w:rPr>
        <w:t xml:space="preserve"> and 6.12.5</w:t>
      </w:r>
      <w:r w:rsidRPr="00D11CE9">
        <w:rPr>
          <w:color w:val="000000" w:themeColor="text1"/>
          <w:lang w:val="en-US" w:eastAsia="zh-CN"/>
        </w:rPr>
        <w:t xml:space="preserve"> for the usage of this parameter</w:t>
      </w:r>
      <w:r>
        <w:rPr>
          <w:color w:val="000000" w:themeColor="text1"/>
          <w:lang w:val="en-US" w:eastAsia="zh-CN"/>
        </w:rPr>
        <w:t>.</w:t>
      </w:r>
      <w:r w:rsidRPr="000666B6">
        <w:rPr>
          <w:lang w:eastAsia="zh-CN"/>
        </w:rPr>
        <w:t xml:space="preserve"> </w:t>
      </w:r>
      <w:r>
        <w:rPr>
          <w:lang w:eastAsia="zh-CN"/>
        </w:rPr>
        <w:t>The ABNF is defined in clause </w:t>
      </w:r>
      <w:r>
        <w:t>5.2.3.3.7</w:t>
      </w:r>
      <w:r>
        <w:rPr>
          <w:lang w:eastAsia="zh-CN"/>
        </w:rPr>
        <w:t>.</w:t>
      </w:r>
    </w:p>
    <w:p w14:paraId="0847A9B5" w14:textId="77777777" w:rsidR="00DB0483" w:rsidRPr="00D1205D" w:rsidRDefault="00DB0483" w:rsidP="00DB0483">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046347C" w14:textId="4627C369"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60584792" w14:textId="77777777" w:rsidR="00DB0483" w:rsidRPr="00D1205D" w:rsidRDefault="00DB0483" w:rsidP="00DB0483">
      <w:pPr>
        <w:pStyle w:val="EX"/>
        <w:rPr>
          <w:lang w:eastAsia="zh-CN"/>
        </w:rPr>
      </w:pPr>
      <w:r>
        <w:rPr>
          <w:lang w:eastAsia="zh-CN"/>
        </w:rPr>
        <w:lastRenderedPageBreak/>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35BE93AA"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region48.amfset.5gc.mnc012.mcc345; scope=callback; scope=other-service</w:t>
      </w:r>
    </w:p>
    <w:p w14:paraId="6B33C29D" w14:textId="77777777" w:rsidR="00DB0483" w:rsidRPr="00D1205D" w:rsidRDefault="00DB0483" w:rsidP="00DB0483">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3gpp-Sbi-Binding: bl=</w:t>
      </w:r>
      <w:proofErr w:type="spellStart"/>
      <w:r w:rsidRPr="00D1205D">
        <w:rPr>
          <w:lang w:eastAsia="zh-CN"/>
        </w:rPr>
        <w:t>nf</w:t>
      </w:r>
      <w:proofErr w:type="spellEnd"/>
      <w:r>
        <w:rPr>
          <w:lang w:eastAsia="zh-CN"/>
        </w:rPr>
        <w:t>-</w:t>
      </w:r>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 xml:space="preserve">region48.amfset.5gc.mnc012.mcc345; scope=callback;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3BBDE36B" w14:textId="7AD3F337" w:rsidR="00DB0483" w:rsidRPr="00D1205D" w:rsidRDefault="00DB0483" w:rsidP="00DB0483">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w:t>
      </w:r>
      <w:proofErr w:type="spellEnd"/>
      <w:r>
        <w:rPr>
          <w:lang w:eastAsia="zh-CN"/>
        </w:rPr>
        <w:t>-</w:t>
      </w:r>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7ECA4660" w14:textId="77777777" w:rsidR="00DB0483" w:rsidRDefault="00DB0483" w:rsidP="00DB0483">
      <w:pPr>
        <w:pStyle w:val="EX"/>
        <w:rPr>
          <w:lang w:eastAsia="zh-CN"/>
        </w:rPr>
      </w:pPr>
      <w:r>
        <w:rPr>
          <w:lang w:eastAsia="zh-CN"/>
        </w:rPr>
        <w:t>EXAMPLE </w:t>
      </w:r>
      <w:r w:rsidRPr="00D1205D">
        <w:rPr>
          <w:lang w:eastAsia="zh-CN"/>
        </w:rPr>
        <w:t>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nfservice</w:t>
      </w:r>
      <w:proofErr w:type="spellEnd"/>
      <w:r>
        <w:rPr>
          <w:lang w:eastAsia="zh-CN"/>
        </w:rPr>
        <w:t>-</w:t>
      </w:r>
      <w:r w:rsidRPr="00D1205D">
        <w:rPr>
          <w:lang w:eastAsia="zh-CN"/>
        </w:rPr>
        <w:t xml:space="preserve">instance; </w:t>
      </w:r>
      <w:proofErr w:type="spellStart"/>
      <w:r w:rsidRPr="00D1205D">
        <w:rPr>
          <w:lang w:eastAsia="zh-CN"/>
        </w:rPr>
        <w:t>nfservinst</w:t>
      </w:r>
      <w:proofErr w:type="spellEnd"/>
      <w:r w:rsidRPr="00D1205D">
        <w:rPr>
          <w:lang w:eastAsia="zh-CN"/>
        </w:rPr>
        <w:t>=</w:t>
      </w:r>
      <w:proofErr w:type="spellStart"/>
      <w:r w:rsidRPr="00D1205D">
        <w:rPr>
          <w:lang w:eastAsia="zh-CN"/>
        </w:rPr>
        <w:t>xyz</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30FACE28" w14:textId="22734E4D" w:rsidR="00DB0483" w:rsidRPr="002D1B76" w:rsidRDefault="00DB0483" w:rsidP="00DB0483">
      <w:pPr>
        <w:pStyle w:val="EX"/>
        <w:rPr>
          <w:lang w:eastAsia="zh-CN"/>
        </w:rPr>
      </w:pPr>
      <w:r>
        <w:t>EXAMPLE </w:t>
      </w:r>
      <w:r w:rsidRPr="00E0716E">
        <w:t>12:</w:t>
      </w:r>
      <w:r w:rsidRPr="00E0716E">
        <w:tab/>
        <w:t xml:space="preserve">Service response with one binding indication applying to the resource context pertaining to a group identified by "54804518-4191-46b3-955c-ac631f953ed1" together with a backup </w:t>
      </w:r>
      <w:proofErr w:type="spellStart"/>
      <w:r w:rsidRPr="00E0716E">
        <w:t>nf</w:t>
      </w:r>
      <w:proofErr w:type="spellEnd"/>
      <w:r w:rsidRPr="00E0716E">
        <w:t>:</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=54804518-4191-46b3-955c-ac631f953ed0; </w:t>
      </w:r>
      <w:proofErr w:type="spellStart"/>
      <w:r w:rsidRPr="00E0716E">
        <w:t>nfset</w:t>
      </w:r>
      <w:proofErr w:type="spellEnd"/>
      <w:r w:rsidRPr="00E0716E">
        <w:t xml:space="preserve">=set1.smfset.5gc.mnc012.mcc345; </w:t>
      </w:r>
      <w:proofErr w:type="spellStart"/>
      <w:r w:rsidRPr="00E0716E">
        <w:t>backupnf</w:t>
      </w:r>
      <w:proofErr w:type="spellEnd"/>
      <w:r w:rsidRPr="00E0716E">
        <w:t>=54804519-4191-46b3-955c-ac631f953ed2</w:t>
      </w:r>
      <w:r>
        <w:t xml:space="preserve">; </w:t>
      </w:r>
      <w:proofErr w:type="spellStart"/>
      <w:r w:rsidRPr="00E0716E">
        <w:t>groupid</w:t>
      </w:r>
      <w:proofErr w:type="spellEnd"/>
      <w:r w:rsidRPr="00E0716E">
        <w:t>=54804518-4191-46b3-955c-ac631f953ed1</w:t>
      </w:r>
    </w:p>
    <w:p w14:paraId="20C3A2FC" w14:textId="3F75B7B0" w:rsidR="00DB0483" w:rsidRPr="00AD4CCA" w:rsidRDefault="00DB0483" w:rsidP="00DB0483">
      <w:pPr>
        <w:pStyle w:val="EX"/>
        <w:rPr>
          <w:lang w:eastAsia="zh-CN"/>
        </w:rPr>
      </w:pPr>
      <w:r>
        <w:t>EXAMPLE </w:t>
      </w:r>
      <w:r w:rsidRPr="00E0716E">
        <w:t>13:</w:t>
      </w:r>
      <w:r w:rsidRPr="00E0716E">
        <w:tab/>
        <w:t xml:space="preserve">A notification request message with one binding indication applying to the resource contexts with the </w:t>
      </w:r>
      <w:proofErr w:type="spellStart"/>
      <w:r w:rsidRPr="00E0716E">
        <w:t>oldgroup</w:t>
      </w:r>
      <w:proofErr w:type="spellEnd"/>
      <w:r w:rsidRPr="00E0716E">
        <w:t xml:space="preserve"> identifier "54804518-4191-46b3-955c-ac631f953ed1", where the preferred binding entity is changed to "</w:t>
      </w:r>
      <w:proofErr w:type="spellStart"/>
      <w:r w:rsidRPr="00E0716E">
        <w:t>nfinst</w:t>
      </w:r>
      <w:proofErr w:type="spellEnd"/>
      <w:r w:rsidRPr="00E0716E">
        <w:t>=54804519-4191-46b3-955c-ac631f953ed0" together with a new group identifier "54804519-4191-46b3-955c-ac631f953ed3" allocated.</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oldgroupid</w:t>
      </w:r>
      <w:proofErr w:type="spellEnd"/>
      <w:r w:rsidRPr="00E0716E">
        <w:t xml:space="preserve">=54804518-4191-46b3-955c-ac631f953ed1; </w:t>
      </w:r>
      <w:proofErr w:type="spellStart"/>
      <w:r w:rsidRPr="00E0716E">
        <w:t>groupid</w:t>
      </w:r>
      <w:proofErr w:type="spellEnd"/>
      <w:r w:rsidRPr="00E0716E">
        <w:t>=54804519-4191-46b3-955c-ac631f953ed3</w:t>
      </w:r>
    </w:p>
    <w:p w14:paraId="0C5057D8" w14:textId="14AAF179" w:rsidR="00DB0483" w:rsidRPr="0024054A" w:rsidRDefault="00DB0483" w:rsidP="00DB0483">
      <w:pPr>
        <w:pStyle w:val="EX"/>
        <w:rPr>
          <w:lang w:eastAsia="zh-CN"/>
        </w:rPr>
      </w:pPr>
      <w:r>
        <w:t>EXAMPLE </w:t>
      </w:r>
      <w:r w:rsidRPr="00E0716E">
        <w:t>14:</w:t>
      </w:r>
      <w:r w:rsidRPr="00E0716E">
        <w:tab/>
        <w:t xml:space="preserve">A notification request message with one binding indication applying to the resource contexts identified by an </w:t>
      </w:r>
      <w:proofErr w:type="spellStart"/>
      <w:r w:rsidRPr="00E0716E">
        <w:t>uribase</w:t>
      </w:r>
      <w:proofErr w:type="spellEnd"/>
      <w:r w:rsidRPr="00E0716E">
        <w:t>, where the preferred binding entity is changed to "</w:t>
      </w:r>
      <w:proofErr w:type="spellStart"/>
      <w:r w:rsidRPr="00E0716E">
        <w:t>nfinst</w:t>
      </w:r>
      <w:proofErr w:type="spellEnd"/>
      <w:r w:rsidRPr="00E0716E">
        <w:t>=54804519-4191-46b3-955c-ac631f953ed0":</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uribase</w:t>
      </w:r>
      <w:proofErr w:type="spellEnd"/>
      <w:r w:rsidRPr="00E0716E">
        <w:t>=http%3A%2F%2F10.10.10.10%2Fstringxyz</w:t>
      </w:r>
    </w:p>
    <w:p w14:paraId="0146B916" w14:textId="0FB62F79" w:rsidR="00DB0483" w:rsidRPr="00FA1371" w:rsidRDefault="00DB0483" w:rsidP="00DB0483">
      <w:pPr>
        <w:pStyle w:val="EX"/>
        <w:rPr>
          <w:lang w:eastAsia="zh-CN"/>
        </w:rPr>
      </w:pPr>
      <w:r>
        <w:lastRenderedPageBreak/>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w:t>
      </w:r>
      <w:proofErr w:type="spellStart"/>
      <w:r w:rsidRPr="002D7984">
        <w:t>nfinst</w:t>
      </w:r>
      <w:proofErr w:type="spellEnd"/>
      <w:r w:rsidRPr="002D7984">
        <w:t>=74804519-4191-46b3-955c-ac631f953ed0".</w:t>
      </w:r>
      <w:r w:rsidRPr="002D7984">
        <w:br/>
      </w:r>
      <w:r w:rsidRPr="002D7984">
        <w:br/>
        <w:t>3gpp-Sbi-Binding: bl=</w:t>
      </w:r>
      <w:proofErr w:type="spellStart"/>
      <w:r w:rsidRPr="002D7984">
        <w:t>nf</w:t>
      </w:r>
      <w:proofErr w:type="spellEnd"/>
      <w:r>
        <w:t>-</w:t>
      </w:r>
      <w:r w:rsidRPr="002D7984">
        <w:t xml:space="preserve">instance; </w:t>
      </w:r>
      <w:proofErr w:type="spellStart"/>
      <w:r w:rsidRPr="002D7984">
        <w:t>nfinst</w:t>
      </w:r>
      <w:proofErr w:type="spellEnd"/>
      <w:r w:rsidRPr="002D7984">
        <w:t xml:space="preserve">=74804519-4191-46b3-955c-ac631f953ed0; </w:t>
      </w:r>
      <w:proofErr w:type="spellStart"/>
      <w:r w:rsidRPr="002D7984">
        <w:t>nfset</w:t>
      </w:r>
      <w:proofErr w:type="spellEnd"/>
      <w:r w:rsidRPr="002D7984">
        <w:t xml:space="preserve">=set1.smfset.5gc.mnc012.mcc345; group=true; </w:t>
      </w:r>
      <w:proofErr w:type="spellStart"/>
      <w:r w:rsidRPr="002D7984">
        <w:t>oldnfinst</w:t>
      </w:r>
      <w:proofErr w:type="spellEnd"/>
      <w:r w:rsidRPr="002D7984">
        <w:t>=64804518-4191-46b3-955c-ac631f953ed8</w:t>
      </w:r>
    </w:p>
    <w:p w14:paraId="11373CA3" w14:textId="4576BD18" w:rsidR="00DB0483" w:rsidRDefault="00DB0483" w:rsidP="00DB0483">
      <w:pPr>
        <w:pStyle w:val="EX"/>
      </w:pPr>
      <w:r>
        <w:t>EXAMPLE </w:t>
      </w:r>
      <w:r w:rsidRPr="002D7984">
        <w:t>16:</w:t>
      </w:r>
      <w:r w:rsidRPr="002D7984">
        <w:tab/>
        <w:t>Service request message with an updated binding indication applying to the UE contexts for GUAMI" &lt;</w:t>
      </w:r>
      <w:proofErr w:type="spellStart"/>
      <w:r w:rsidRPr="002D7984">
        <w:t>mnc</w:t>
      </w:r>
      <w:proofErr w:type="spellEnd"/>
      <w:r w:rsidRPr="002D7984">
        <w:t>(012)&gt;&lt;mcc(345)&gt;&lt;</w:t>
      </w:r>
      <w:proofErr w:type="spellStart"/>
      <w:r w:rsidRPr="002D7984">
        <w:t>AmfId</w:t>
      </w:r>
      <w:proofErr w:type="spellEnd"/>
      <w:r w:rsidRPr="002D7984">
        <w:t xml:space="preserve">("abcd12")&gt; where the </w:t>
      </w:r>
      <w:proofErr w:type="spellStart"/>
      <w:r w:rsidRPr="002D7984">
        <w:t>backupamfinst</w:t>
      </w:r>
      <w:proofErr w:type="spellEnd"/>
      <w:r w:rsidRPr="002D7984">
        <w:t xml:space="preserve"> is changed.</w:t>
      </w:r>
      <w:r w:rsidRPr="002D7984">
        <w:br/>
      </w:r>
      <w:r w:rsidRPr="002D7984">
        <w:br/>
        <w:t>3gpp-Sbi-Binding: bl=</w:t>
      </w:r>
      <w:proofErr w:type="spellStart"/>
      <w:r w:rsidRPr="002D7984">
        <w:t>nf</w:t>
      </w:r>
      <w:proofErr w:type="spellEnd"/>
      <w:r w:rsidRPr="002D7984">
        <w:t xml:space="preserve">-instance; </w:t>
      </w:r>
      <w:proofErr w:type="spellStart"/>
      <w:r w:rsidRPr="002D7984">
        <w:t>nfinst</w:t>
      </w:r>
      <w:proofErr w:type="spellEnd"/>
      <w:r w:rsidRPr="002D7984">
        <w:t xml:space="preserve">=54804518-4191-46b3-955c-ac631f953ed7; </w:t>
      </w:r>
      <w:proofErr w:type="spellStart"/>
      <w:r w:rsidRPr="002D7984">
        <w:t>backupamfinst</w:t>
      </w:r>
      <w:proofErr w:type="spellEnd"/>
      <w:r w:rsidRPr="002D7984">
        <w:t>=54804520-4191-46b3-955c-ac631f953ed8; scope=other-service; group=true; guami=</w:t>
      </w:r>
      <w:r w:rsidRPr="002C4E90">
        <w:t>%7B%22plmnId%22%3A%7B%22mnc%22%3A%22012%22%2C%22mcc%22%3A%22345%22%7D%2C%22amfId%22%3A%22abcd12%22%7D</w:t>
      </w:r>
    </w:p>
    <w:p w14:paraId="0F1E032C" w14:textId="77777777" w:rsidR="00DB0483" w:rsidRPr="003D2AAA" w:rsidRDefault="00DB0483" w:rsidP="00DB0483">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0D6C78AE" w14:textId="6AD67142" w:rsidR="00DB0483" w:rsidRDefault="00DB0483" w:rsidP="00DB0483">
      <w:pPr>
        <w:pStyle w:val="EX"/>
      </w:pPr>
      <w:r>
        <w:tab/>
      </w:r>
      <w:r w:rsidRPr="003D2AAA">
        <w:t>3gpp-Sbi-Binding: bl=</w:t>
      </w:r>
      <w:proofErr w:type="spellStart"/>
      <w:r w:rsidRPr="003D2AAA">
        <w:t>nfservice</w:t>
      </w:r>
      <w:proofErr w:type="spellEnd"/>
      <w:r>
        <w:t>-</w:t>
      </w:r>
      <w:r w:rsidRPr="003D2AAA">
        <w:t xml:space="preserve">instance; </w:t>
      </w:r>
      <w:proofErr w:type="spellStart"/>
      <w:r w:rsidRPr="003D2AAA">
        <w:t>nfservinst</w:t>
      </w:r>
      <w:proofErr w:type="spellEnd"/>
      <w:r w:rsidRPr="003D2AAA">
        <w:t>=</w:t>
      </w:r>
      <w:proofErr w:type="spellStart"/>
      <w:r w:rsidRPr="003D2AAA">
        <w:t>xyz</w:t>
      </w:r>
      <w:proofErr w:type="spellEnd"/>
      <w:r w:rsidRPr="003D2AAA">
        <w:t xml:space="preserve">; </w:t>
      </w:r>
      <w:proofErr w:type="spellStart"/>
      <w:r w:rsidRPr="003D2AAA">
        <w:t>nfinst</w:t>
      </w:r>
      <w:proofErr w:type="spellEnd"/>
      <w:r w:rsidRPr="003D2AAA">
        <w:t>=54804518-4191-46b3-955c-ac631f953ed8; no-redundancy=true</w:t>
      </w:r>
    </w:p>
    <w:p w14:paraId="7ED94E57" w14:textId="77777777" w:rsidR="00094243" w:rsidRDefault="00094243" w:rsidP="00094243">
      <w:pPr>
        <w:pStyle w:val="EX"/>
        <w:rPr>
          <w:lang w:eastAsia="zh-CN"/>
        </w:rPr>
      </w:pPr>
      <w:r>
        <w:t>EXAMPLE 18</w:t>
      </w:r>
      <w:r w:rsidRPr="003D2AAA">
        <w:t>:</w:t>
      </w:r>
      <w:r w:rsidRPr="003D2AAA">
        <w:tab/>
      </w:r>
      <w:r w:rsidRPr="00D1205D">
        <w:rPr>
          <w:lang w:eastAsia="zh-CN"/>
        </w:rPr>
        <w:t xml:space="preserve">Subscription request </w:t>
      </w:r>
      <w:r>
        <w:rPr>
          <w:lang w:eastAsia="zh-CN"/>
        </w:rPr>
        <w:t>with a Callback URI containing a prefix "/</w:t>
      </w:r>
      <w:proofErr w:type="spellStart"/>
      <w:r>
        <w:rPr>
          <w:lang w:eastAsia="zh-CN"/>
        </w:rPr>
        <w:t>abc</w:t>
      </w:r>
      <w:proofErr w:type="spellEnd"/>
      <w:r>
        <w:rPr>
          <w:lang w:eastAsia="zh-CN"/>
        </w:rPr>
        <w:t>"</w:t>
      </w:r>
      <w:r w:rsidRPr="00D1205D">
        <w:rPr>
          <w:lang w:eastAsia="zh-CN"/>
        </w:rPr>
        <w:t>:</w:t>
      </w:r>
    </w:p>
    <w:p w14:paraId="719F52C4" w14:textId="3DF59504" w:rsidR="00094243" w:rsidRDefault="00094243" w:rsidP="00094243">
      <w:pPr>
        <w:pStyle w:val="EX"/>
      </w:pP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r>
        <w:rPr>
          <w:lang w:eastAsia="zh-CN"/>
        </w:rPr>
        <w:t>;</w:t>
      </w:r>
      <w:r w:rsidRPr="00004885">
        <w:t xml:space="preserve"> </w:t>
      </w:r>
      <w:r w:rsidRPr="00D11CE9">
        <w:t>callback-</w:t>
      </w:r>
      <w:proofErr w:type="spellStart"/>
      <w:r w:rsidRPr="00D11CE9">
        <w:t>uri</w:t>
      </w:r>
      <w:proofErr w:type="spellEnd"/>
      <w:r w:rsidRPr="00D11CE9">
        <w:t>-prefix=</w:t>
      </w:r>
      <w:r>
        <w:t>"/</w:t>
      </w:r>
      <w:proofErr w:type="spellStart"/>
      <w:r>
        <w:t>abc</w:t>
      </w:r>
      <w:proofErr w:type="spellEnd"/>
      <w:r>
        <w:t>"</w:t>
      </w:r>
    </w:p>
    <w:p w14:paraId="155E6432" w14:textId="77777777" w:rsidR="00DB0483" w:rsidRPr="00D1205D" w:rsidRDefault="00DB0483" w:rsidP="00DB0483">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98" w:name="_CR5_2_3_2_7"/>
      <w:bookmarkStart w:id="399" w:name="_Toc177643260"/>
      <w:bookmarkEnd w:id="398"/>
      <w:r w:rsidRPr="00D1205D">
        <w:t>5.2.3.2.7</w:t>
      </w:r>
      <w:r w:rsidRPr="00D1205D">
        <w:tab/>
      </w:r>
      <w:r w:rsidRPr="00D1205D">
        <w:rPr>
          <w:lang w:eastAsia="zh-CN"/>
        </w:rPr>
        <w:t>3gpp-Sbi-Discovery</w:t>
      </w:r>
      <w:bookmarkEnd w:id="386"/>
      <w:bookmarkEnd w:id="387"/>
      <w:bookmarkEnd w:id="390"/>
      <w:bookmarkEnd w:id="391"/>
      <w:bookmarkEnd w:id="392"/>
      <w:bookmarkEnd w:id="393"/>
      <w:bookmarkEnd w:id="394"/>
      <w:bookmarkEnd w:id="395"/>
      <w:bookmarkEnd w:id="396"/>
      <w:bookmarkEnd w:id="399"/>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400" w:name="_Toc27745016"/>
      <w:bookmarkStart w:id="401" w:name="_Toc29803169"/>
      <w:bookmarkStart w:id="402" w:name="_Toc35969918"/>
      <w:bookmarkStart w:id="403" w:name="_Toc36050712"/>
      <w:bookmarkStart w:id="404" w:name="_Toc44847424"/>
      <w:bookmarkStart w:id="405" w:name="_Toc51845076"/>
      <w:bookmarkStart w:id="406" w:name="_Toc51845407"/>
      <w:bookmarkStart w:id="407" w:name="_Toc51846927"/>
      <w:bookmarkStart w:id="408"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bookmarkStart w:id="409" w:name="_CRTable5_2_3_2_71"/>
      <w:r w:rsidRPr="00D1205D">
        <w:lastRenderedPageBreak/>
        <w:t xml:space="preserve">Table </w:t>
      </w:r>
      <w:bookmarkEnd w:id="409"/>
      <w:r w:rsidRPr="00D1205D">
        <w:t>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w:t>
            </w:r>
            <w:proofErr w:type="spellStart"/>
            <w:r w:rsidRPr="00D1205D">
              <w:rPr>
                <w:lang w:eastAsia="zh-CN"/>
              </w:rPr>
              <w:t>nf</w:t>
            </w:r>
            <w:proofErr w:type="spellEnd"/>
            <w:r w:rsidRPr="00D1205D">
              <w:rPr>
                <w:lang w:eastAsia="zh-CN"/>
              </w:rPr>
              <w:t>-type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proofErr w:type="spellStart"/>
            <w:r w:rsidRPr="00D1205D">
              <w:rPr>
                <w:lang w:eastAsia="zh-CN"/>
              </w:rPr>
              <w:t>NFType</w:t>
            </w:r>
            <w:proofErr w:type="spellEnd"/>
            <w:r w:rsidRPr="00D1205D">
              <w:rPr>
                <w:lang w:eastAsia="zh-CN"/>
              </w:rPr>
              <w:t xml:space="preserv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proofErr w:type="spellStart"/>
            <w:r w:rsidRPr="00D1205D">
              <w:rPr>
                <w:lang w:eastAsia="zh-CN"/>
              </w:rPr>
              <w:t>snssais</w:t>
            </w:r>
            <w:proofErr w:type="spellEnd"/>
            <w:r w:rsidRPr="00D1205D">
              <w:rPr>
                <w:lang w:eastAsia="zh-CN"/>
              </w:rPr>
              <w:t xml:space="preserve">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w:t>
            </w:r>
            <w:proofErr w:type="spellStart"/>
            <w:r w:rsidRPr="00D1205D">
              <w:rPr>
                <w:lang w:eastAsia="zh-CN"/>
              </w:rPr>
              <w:t>sst</w:t>
            </w:r>
            <w:proofErr w:type="spellEnd"/>
            <w:r w:rsidRPr="00D1205D">
              <w:rPr>
                <w:lang w:eastAsia="zh-CN"/>
              </w:rPr>
              <w:t>": 1, "</w:t>
            </w:r>
            <w:proofErr w:type="spellStart"/>
            <w:r w:rsidRPr="00D1205D">
              <w:rPr>
                <w:lang w:eastAsia="zh-CN"/>
              </w:rPr>
              <w:t>sd</w:t>
            </w:r>
            <w:proofErr w:type="spellEnd"/>
            <w:r w:rsidRPr="00D1205D">
              <w:rPr>
                <w:lang w:eastAsia="zh-CN"/>
              </w:rPr>
              <w:t>": "A08923"}, {"</w:t>
            </w:r>
            <w:proofErr w:type="spellStart"/>
            <w:r w:rsidRPr="00D1205D">
              <w:rPr>
                <w:lang w:eastAsia="zh-CN"/>
              </w:rPr>
              <w:t>sst</w:t>
            </w:r>
            <w:proofErr w:type="spellEnd"/>
            <w:r w:rsidRPr="00D1205D">
              <w:rPr>
                <w:lang w:eastAsia="zh-CN"/>
              </w:rPr>
              <w:t>": 1, "</w:t>
            </w:r>
            <w:proofErr w:type="spellStart"/>
            <w:r w:rsidRPr="00D1205D">
              <w:rPr>
                <w:lang w:eastAsia="zh-CN"/>
              </w:rPr>
              <w:t>sd</w:t>
            </w:r>
            <w:proofErr w:type="spellEnd"/>
            <w:r w:rsidRPr="00D1205D">
              <w:rPr>
                <w:lang w:eastAsia="zh-CN"/>
              </w:rPr>
              <w:t>":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w:t>
            </w:r>
            <w:proofErr w:type="spellStart"/>
            <w:r w:rsidRPr="00D1205D">
              <w:t>Snssai</w:t>
            </w:r>
            <w:proofErr w:type="spellEnd"/>
            <w:r w:rsidRPr="00D1205D">
              <w:t xml:space="preserve">), where </w:t>
            </w:r>
            <w:proofErr w:type="spellStart"/>
            <w:r w:rsidRPr="00D1205D">
              <w:t>Snssai</w:t>
            </w:r>
            <w:proofErr w:type="spellEnd"/>
            <w:r w:rsidRPr="00D1205D">
              <w:t xml:space="preserve">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w:t>
            </w:r>
            <w:proofErr w:type="spellStart"/>
            <w:r w:rsidRPr="00D1205D">
              <w:rPr>
                <w:lang w:eastAsia="zh-CN"/>
              </w:rPr>
              <w:t>nf</w:t>
            </w:r>
            <w:proofErr w:type="spellEnd"/>
            <w:r w:rsidRPr="00D1205D">
              <w:rPr>
                <w:lang w:eastAsia="zh-CN"/>
              </w:rPr>
              <w:t>-instance-id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proofErr w:type="spellStart"/>
            <w:r w:rsidRPr="00D1205D">
              <w:rPr>
                <w:lang w:eastAsia="zh-CN"/>
              </w:rPr>
              <w:t>NfInstanceId</w:t>
            </w:r>
            <w:proofErr w:type="spellEnd"/>
            <w:r w:rsidRPr="00D1205D">
              <w:rPr>
                <w:lang w:eastAsia="zh-CN"/>
              </w:rPr>
              <w:t>: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proofErr w:type="spellStart"/>
            <w:r w:rsidRPr="00D75E58">
              <w:rPr>
                <w:lang w:val="fr-FR"/>
              </w:rPr>
              <w:t>pdu</w:t>
            </w:r>
            <w:proofErr w:type="spellEnd"/>
            <w:r w:rsidRPr="00D75E58">
              <w:rPr>
                <w:lang w:val="fr-FR"/>
              </w:rPr>
              <w:t>-session-types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proofErr w:type="spellStart"/>
            <w:r w:rsidRPr="00690A26">
              <w:t>PduSessionType</w:t>
            </w:r>
            <w:proofErr w:type="spellEnd"/>
            <w:r>
              <w:rPr>
                <w:lang w:eastAsia="zh-CN"/>
              </w:rPr>
              <w:t xml:space="preserve">), where </w:t>
            </w:r>
            <w:proofErr w:type="spellStart"/>
            <w:r w:rsidRPr="00690A26">
              <w:t>PduSessionType</w:t>
            </w:r>
            <w:proofErr w:type="spellEnd"/>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w:t>
      </w:r>
      <w:proofErr w:type="spellStart"/>
      <w:r>
        <w:t>json</w:t>
      </w:r>
      <w:proofErr w:type="spellEnd"/>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410" w:name="_CR5_2_3_2_8"/>
      <w:bookmarkStart w:id="411" w:name="_Toc177643261"/>
      <w:bookmarkEnd w:id="410"/>
      <w:r w:rsidRPr="00D1205D">
        <w:t>5.2.3.2.8</w:t>
      </w:r>
      <w:r w:rsidRPr="00D1205D">
        <w:tab/>
      </w:r>
      <w:r w:rsidRPr="00D1205D">
        <w:rPr>
          <w:lang w:eastAsia="zh-CN"/>
        </w:rPr>
        <w:t>3gpp-Sbi-Producer-Id</w:t>
      </w:r>
      <w:bookmarkEnd w:id="400"/>
      <w:bookmarkEnd w:id="401"/>
      <w:bookmarkEnd w:id="402"/>
      <w:bookmarkEnd w:id="403"/>
      <w:bookmarkEnd w:id="404"/>
      <w:bookmarkEnd w:id="405"/>
      <w:bookmarkEnd w:id="406"/>
      <w:bookmarkEnd w:id="407"/>
      <w:bookmarkEnd w:id="408"/>
      <w:bookmarkEnd w:id="411"/>
    </w:p>
    <w:p w14:paraId="27313DFF" w14:textId="77777777" w:rsidR="00DB0483" w:rsidRPr="00D1205D" w:rsidRDefault="00DB0483" w:rsidP="00DB0483">
      <w:pPr>
        <w:rPr>
          <w:lang w:eastAsia="zh-CN"/>
        </w:rPr>
      </w:pPr>
      <w:bookmarkStart w:id="412" w:name="_Toc35969919"/>
      <w:bookmarkStart w:id="413" w:name="_Toc36050713"/>
      <w:bookmarkStart w:id="414" w:name="_Toc44847425"/>
      <w:bookmarkStart w:id="415" w:name="_Toc51845077"/>
      <w:bookmarkStart w:id="416" w:name="_Toc51845408"/>
      <w:bookmarkStart w:id="417" w:name="_Toc51846928"/>
      <w:bookmarkStart w:id="418" w:name="_Toc57022555"/>
      <w:bookmarkStart w:id="419" w:name="_Toc27745017"/>
      <w:bookmarkStart w:id="420" w:name="_Toc29803170"/>
      <w:r w:rsidRPr="00D1205D">
        <w:rPr>
          <w:lang w:eastAsia="zh-CN"/>
        </w:rPr>
        <w:t>This header contains the NF Service Producer Instance ID (see clause</w:t>
      </w:r>
      <w:r>
        <w:rPr>
          <w:lang w:eastAsia="zh-CN"/>
        </w:rPr>
        <w:t> </w:t>
      </w:r>
      <w:r w:rsidRPr="00D1205D">
        <w:rPr>
          <w:lang w:eastAsia="zh-CN"/>
        </w:rPr>
        <w:t>6.10.3.4).</w:t>
      </w:r>
    </w:p>
    <w:p w14:paraId="2AA8EA47" w14:textId="04ABAE09"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64B301" w14:textId="77777777" w:rsidR="00DB0483" w:rsidRDefault="00DB0483" w:rsidP="00DB0483">
      <w:pPr>
        <w:pStyle w:val="PL"/>
        <w:rPr>
          <w:lang w:eastAsia="zh-CN"/>
        </w:rPr>
      </w:pPr>
    </w:p>
    <w:p w14:paraId="3933ED0E" w14:textId="44352E90" w:rsidR="00DB0483" w:rsidRDefault="00DB0483" w:rsidP="00DB0483">
      <w:pPr>
        <w:pStyle w:val="PL"/>
        <w:rPr>
          <w:lang w:eastAsia="zh-CN"/>
        </w:rPr>
      </w:pPr>
      <w:proofErr w:type="spellStart"/>
      <w:r w:rsidRPr="00D1205D">
        <w:rPr>
          <w:lang w:eastAsia="zh-CN"/>
        </w:rPr>
        <w:t>Sbi</w:t>
      </w:r>
      <w:proofErr w:type="spellEnd"/>
      <w:r w:rsidRPr="00D1205D">
        <w:rPr>
          <w:lang w:eastAsia="zh-CN"/>
        </w:rPr>
        <w:t>-Producer-Id</w:t>
      </w:r>
      <w:r>
        <w:rPr>
          <w:lang w:eastAsia="zh-CN"/>
        </w:rPr>
        <w:t>-Header</w:t>
      </w:r>
      <w:r w:rsidRPr="00D1205D">
        <w:rPr>
          <w:lang w:eastAsia="zh-CN"/>
        </w:rPr>
        <w:t xml:space="preserve"> = "3gpp-Sbi-Producer-Id:" OWS "</w:t>
      </w:r>
      <w:proofErr w:type="spellStart"/>
      <w:r w:rsidRPr="00D1205D">
        <w:rPr>
          <w:lang w:eastAsia="zh-CN"/>
        </w:rPr>
        <w:t>nfinst</w:t>
      </w:r>
      <w:proofErr w:type="spellEnd"/>
      <w:r w:rsidRPr="00D1205D">
        <w:rPr>
          <w:lang w:eastAsia="zh-CN"/>
        </w:rPr>
        <w:t xml:space="preserve">=" </w:t>
      </w:r>
      <w:proofErr w:type="spellStart"/>
      <w:r w:rsidRPr="00D1205D">
        <w:rPr>
          <w:lang w:eastAsia="zh-CN"/>
        </w:rPr>
        <w:t>nf</w:t>
      </w:r>
      <w:r>
        <w:rPr>
          <w:lang w:eastAsia="zh-CN"/>
        </w:rPr>
        <w:t>i</w:t>
      </w:r>
      <w:r w:rsidRPr="00D1205D">
        <w:rPr>
          <w:lang w:eastAsia="zh-CN"/>
        </w:rPr>
        <w:t>nst</w:t>
      </w:r>
      <w:proofErr w:type="spellEnd"/>
      <w:r>
        <w:rPr>
          <w:lang w:eastAsia="zh-CN"/>
        </w:rPr>
        <w:t xml:space="preserve"> [ OWS ";" OWS </w:t>
      </w:r>
      <w:r w:rsidRPr="00FF20E7">
        <w:rPr>
          <w:lang w:eastAsia="zh-CN"/>
        </w:rPr>
        <w:t>"</w:t>
      </w:r>
      <w:proofErr w:type="spellStart"/>
      <w:r>
        <w:rPr>
          <w:lang w:eastAsia="zh-CN"/>
        </w:rPr>
        <w:t>nfservinst</w:t>
      </w:r>
      <w:proofErr w:type="spellEnd"/>
      <w:r w:rsidRPr="00FF20E7">
        <w:rPr>
          <w:lang w:eastAsia="zh-CN"/>
        </w:rPr>
        <w:t xml:space="preserve">=" </w:t>
      </w:r>
      <w:proofErr w:type="spellStart"/>
      <w:r w:rsidRPr="00FF20E7">
        <w:rPr>
          <w:lang w:eastAsia="zh-CN"/>
        </w:rPr>
        <w:t>nf</w:t>
      </w:r>
      <w:r>
        <w:rPr>
          <w:lang w:eastAsia="zh-CN"/>
        </w:rPr>
        <w:t>servi</w:t>
      </w:r>
      <w:r w:rsidRPr="00FF20E7">
        <w:rPr>
          <w:lang w:eastAsia="zh-CN"/>
        </w:rPr>
        <w:t>nst</w:t>
      </w:r>
      <w:proofErr w:type="spellEnd"/>
      <w:r>
        <w:rPr>
          <w:lang w:eastAsia="zh-CN"/>
        </w:rPr>
        <w:t xml:space="preserve"> ] [ OWS ";" OWS </w:t>
      </w:r>
      <w:r w:rsidRPr="00FF20E7">
        <w:rPr>
          <w:lang w:eastAsia="zh-CN"/>
        </w:rPr>
        <w:t>"</w:t>
      </w:r>
      <w:proofErr w:type="spellStart"/>
      <w:r>
        <w:rPr>
          <w:lang w:eastAsia="zh-CN"/>
        </w:rPr>
        <w:t>nfset</w:t>
      </w:r>
      <w:proofErr w:type="spellEnd"/>
      <w:r w:rsidRPr="00FF20E7">
        <w:rPr>
          <w:lang w:eastAsia="zh-CN"/>
        </w:rPr>
        <w:t xml:space="preserve">=" </w:t>
      </w:r>
      <w:proofErr w:type="spellStart"/>
      <w:r>
        <w:rPr>
          <w:lang w:eastAsia="zh-CN"/>
        </w:rPr>
        <w:t>nfset</w:t>
      </w:r>
      <w:proofErr w:type="spellEnd"/>
      <w:r>
        <w:rPr>
          <w:lang w:eastAsia="zh-CN"/>
        </w:rPr>
        <w:t xml:space="preserve"> ] [ OWS ";" OWS </w:t>
      </w:r>
      <w:r w:rsidRPr="00FF20E7">
        <w:rPr>
          <w:lang w:eastAsia="zh-CN"/>
        </w:rPr>
        <w:t>"</w:t>
      </w:r>
      <w:proofErr w:type="spellStart"/>
      <w:r>
        <w:rPr>
          <w:lang w:eastAsia="zh-CN"/>
        </w:rPr>
        <w:t>nfserviceset</w:t>
      </w:r>
      <w:proofErr w:type="spellEnd"/>
      <w:r w:rsidRPr="00FF20E7">
        <w:rPr>
          <w:lang w:eastAsia="zh-CN"/>
        </w:rPr>
        <w:t xml:space="preserve">=" </w:t>
      </w:r>
      <w:proofErr w:type="spellStart"/>
      <w:r w:rsidRPr="00FF20E7">
        <w:rPr>
          <w:lang w:eastAsia="zh-CN"/>
        </w:rPr>
        <w:t>nf</w:t>
      </w:r>
      <w:r>
        <w:rPr>
          <w:lang w:eastAsia="zh-CN"/>
        </w:rPr>
        <w:t>serviceset</w:t>
      </w:r>
      <w:proofErr w:type="spellEnd"/>
      <w:r>
        <w:rPr>
          <w:lang w:eastAsia="zh-CN"/>
        </w:rPr>
        <w:t xml:space="preserve"> ] OWS</w:t>
      </w:r>
    </w:p>
    <w:p w14:paraId="1819F4B3" w14:textId="77777777" w:rsidR="00DB0483" w:rsidRDefault="00DB0483" w:rsidP="00DB0483">
      <w:pPr>
        <w:pStyle w:val="PL"/>
        <w:rPr>
          <w:lang w:eastAsia="zh-CN"/>
        </w:rPr>
      </w:pPr>
    </w:p>
    <w:p w14:paraId="36CD3CDD" w14:textId="77777777" w:rsidR="00DB0483" w:rsidRDefault="00DB0483" w:rsidP="00DB0483">
      <w:pPr>
        <w:pStyle w:val="PL"/>
        <w:rPr>
          <w:lang w:eastAsia="zh-CN"/>
        </w:rPr>
      </w:pPr>
      <w:proofErr w:type="spellStart"/>
      <w:r>
        <w:rPr>
          <w:lang w:eastAsia="zh-CN"/>
        </w:rPr>
        <w:lastRenderedPageBreak/>
        <w:t>nfinst</w:t>
      </w:r>
      <w:proofErr w:type="spellEnd"/>
      <w:r>
        <w:rPr>
          <w:lang w:eastAsia="zh-CN"/>
        </w:rPr>
        <w:t xml:space="preserve"> = 8HEXDIG "-" 4HEXDIG "-" 4HEXDIG "-" 4HEXDIG "-" 12HEXDIG</w:t>
      </w:r>
    </w:p>
    <w:p w14:paraId="7AA4A8D9" w14:textId="77777777" w:rsidR="00DB0483" w:rsidRDefault="00DB0483" w:rsidP="00DB0483">
      <w:pPr>
        <w:pStyle w:val="PL"/>
        <w:rPr>
          <w:lang w:eastAsia="zh-CN"/>
        </w:rPr>
      </w:pPr>
    </w:p>
    <w:p w14:paraId="19EE8060" w14:textId="77777777" w:rsidR="00DB0483" w:rsidRDefault="00DB0483" w:rsidP="00DB0483">
      <w:pPr>
        <w:pStyle w:val="PL"/>
        <w:rPr>
          <w:lang w:eastAsia="zh-CN"/>
        </w:rPr>
      </w:pPr>
      <w:proofErr w:type="spellStart"/>
      <w:r>
        <w:rPr>
          <w:lang w:eastAsia="zh-CN"/>
        </w:rPr>
        <w:t>nfservinst</w:t>
      </w:r>
      <w:proofErr w:type="spellEnd"/>
      <w:r>
        <w:rPr>
          <w:lang w:eastAsia="zh-CN"/>
        </w:rPr>
        <w:t xml:space="preserve"> = token</w:t>
      </w:r>
    </w:p>
    <w:p w14:paraId="6DBF99F2" w14:textId="77777777" w:rsidR="00DB0483" w:rsidRDefault="00DB0483" w:rsidP="00DB0483">
      <w:pPr>
        <w:pStyle w:val="PL"/>
        <w:rPr>
          <w:lang w:eastAsia="zh-CN"/>
        </w:rPr>
      </w:pPr>
    </w:p>
    <w:p w14:paraId="6A81C628" w14:textId="77777777" w:rsidR="00DB0483" w:rsidRDefault="00DB0483" w:rsidP="00DB0483">
      <w:pPr>
        <w:pStyle w:val="PL"/>
        <w:rPr>
          <w:lang w:eastAsia="zh-CN"/>
        </w:rPr>
      </w:pPr>
      <w:proofErr w:type="spellStart"/>
      <w:r>
        <w:rPr>
          <w:lang w:eastAsia="zh-CN"/>
        </w:rPr>
        <w:t>nfset</w:t>
      </w:r>
      <w:proofErr w:type="spellEnd"/>
      <w:r>
        <w:rPr>
          <w:lang w:eastAsia="zh-CN"/>
        </w:rPr>
        <w:t xml:space="preserve"> = token</w:t>
      </w:r>
    </w:p>
    <w:p w14:paraId="0F9BE671" w14:textId="77777777" w:rsidR="00DB0483" w:rsidRDefault="00DB0483" w:rsidP="00DB0483">
      <w:pPr>
        <w:pStyle w:val="PL"/>
        <w:rPr>
          <w:lang w:eastAsia="zh-CN"/>
        </w:rPr>
      </w:pPr>
    </w:p>
    <w:p w14:paraId="6AE444D4" w14:textId="77777777" w:rsidR="00DB0483" w:rsidRDefault="00DB0483" w:rsidP="00DB0483">
      <w:pPr>
        <w:pStyle w:val="PL"/>
        <w:rPr>
          <w:lang w:eastAsia="zh-CN"/>
        </w:rPr>
      </w:pPr>
      <w:proofErr w:type="spellStart"/>
      <w:r>
        <w:rPr>
          <w:lang w:eastAsia="zh-CN"/>
        </w:rPr>
        <w:t>nfserviceset</w:t>
      </w:r>
      <w:proofErr w:type="spellEnd"/>
      <w:r>
        <w:rPr>
          <w:lang w:eastAsia="zh-CN"/>
        </w:rPr>
        <w:t xml:space="preserve"> = token</w:t>
      </w:r>
    </w:p>
    <w:p w14:paraId="523179AB" w14:textId="77777777" w:rsidR="00DB0483" w:rsidRDefault="00DB0483" w:rsidP="00DB0483">
      <w:pPr>
        <w:pStyle w:val="PL"/>
        <w:rPr>
          <w:lang w:eastAsia="zh-CN"/>
        </w:rPr>
      </w:pPr>
    </w:p>
    <w:p w14:paraId="4F156A50" w14:textId="77777777" w:rsidR="00DB0483" w:rsidRPr="00D1205D" w:rsidRDefault="00DB0483" w:rsidP="00EE04DE">
      <w:pPr>
        <w:pStyle w:val="PL"/>
        <w:rPr>
          <w:lang w:eastAsia="zh-CN"/>
        </w:rPr>
      </w:pPr>
    </w:p>
    <w:p w14:paraId="039C6D10" w14:textId="77777777" w:rsidR="00DB0483" w:rsidRPr="00D1205D" w:rsidRDefault="00DB0483" w:rsidP="00DB0483">
      <w:pPr>
        <w:rPr>
          <w:lang w:eastAsia="zh-CN"/>
        </w:rPr>
      </w:pPr>
      <w:r w:rsidRPr="00821FD2">
        <w:t>The following parameters are defined:</w:t>
      </w:r>
    </w:p>
    <w:p w14:paraId="2310A4CE" w14:textId="77777777" w:rsidR="00DB0483" w:rsidRDefault="00DB0483" w:rsidP="00DB0483">
      <w:pPr>
        <w:pStyle w:val="B1"/>
        <w:rPr>
          <w:lang w:eastAsia="zh-CN"/>
        </w:rPr>
      </w:pPr>
      <w:r w:rsidRPr="00D1205D">
        <w:rPr>
          <w:lang w:eastAsia="zh-CN"/>
        </w:rPr>
        <w:t>-</w:t>
      </w:r>
      <w:r>
        <w:rPr>
          <w:lang w:eastAsia="zh-CN"/>
        </w:rPr>
        <w:tab/>
      </w:r>
      <w:proofErr w:type="spellStart"/>
      <w:r w:rsidRPr="00D1205D">
        <w:rPr>
          <w:lang w:eastAsia="zh-CN"/>
        </w:rPr>
        <w:t>nfinst</w:t>
      </w:r>
      <w:proofErr w:type="spellEnd"/>
      <w:r w:rsidRPr="00D1205D">
        <w:rPr>
          <w:lang w:eastAsia="zh-CN"/>
        </w:rPr>
        <w:t xml:space="preserve"> (NF instance): indicates a NF Instance ID, as defined in 3GPP TS 29.510 [8]</w:t>
      </w:r>
      <w:r>
        <w:rPr>
          <w:lang w:eastAsia="zh-CN"/>
        </w:rPr>
        <w:t>;</w:t>
      </w:r>
    </w:p>
    <w:p w14:paraId="508F29D5" w14:textId="77777777" w:rsidR="00DB0483" w:rsidRDefault="00DB0483" w:rsidP="00DB0483">
      <w:pPr>
        <w:pStyle w:val="B1"/>
        <w:rPr>
          <w:lang w:eastAsia="zh-CN"/>
        </w:rPr>
      </w:pPr>
      <w:r>
        <w:rPr>
          <w:lang w:eastAsia="zh-CN"/>
        </w:rPr>
        <w:t>-</w:t>
      </w:r>
      <w:r>
        <w:rPr>
          <w:lang w:eastAsia="zh-CN"/>
        </w:rPr>
        <w:tab/>
      </w:r>
      <w:proofErr w:type="spellStart"/>
      <w:r>
        <w:rPr>
          <w:lang w:eastAsia="zh-CN"/>
        </w:rPr>
        <w:t>nfservinst</w:t>
      </w:r>
      <w:proofErr w:type="spellEnd"/>
      <w:r>
        <w:rPr>
          <w:lang w:eastAsia="zh-CN"/>
        </w:rPr>
        <w:t xml:space="preserve"> (NF service instance): indicates a NF Service Instance ID, as defined in 3GPP TS 29.510 [8];</w:t>
      </w:r>
    </w:p>
    <w:p w14:paraId="1F44B6A9" w14:textId="77777777" w:rsidR="00DB0483" w:rsidRDefault="00DB0483" w:rsidP="00DB0483">
      <w:pPr>
        <w:pStyle w:val="B1"/>
      </w:pPr>
      <w:r>
        <w:rPr>
          <w:lang w:eastAsia="zh-CN"/>
        </w:rPr>
        <w:t>-</w:t>
      </w:r>
      <w:r>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3GPP TS 23.003 [15]</w:t>
      </w:r>
      <w:r>
        <w:t>;</w:t>
      </w:r>
    </w:p>
    <w:p w14:paraId="2A20228D" w14:textId="77777777" w:rsidR="00DB0483" w:rsidRPr="00D1205D" w:rsidRDefault="00DB0483" w:rsidP="00DB0483">
      <w:pPr>
        <w:pStyle w:val="B1"/>
        <w:rPr>
          <w:lang w:eastAsia="zh-CN"/>
        </w:rPr>
      </w:pPr>
      <w:r>
        <w:t>-</w:t>
      </w:r>
      <w: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2DDA34B2" w14:textId="77777777" w:rsidR="00DB0483" w:rsidRDefault="00DB0483" w:rsidP="00DB0483">
      <w:pPr>
        <w:pStyle w:val="EX"/>
        <w:rPr>
          <w:lang w:eastAsia="zh-CN"/>
        </w:rPr>
      </w:pPr>
      <w:r>
        <w:rPr>
          <w:lang w:eastAsia="zh-CN"/>
        </w:rPr>
        <w:t>EXAMPLE 1</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p>
    <w:p w14:paraId="2724505B" w14:textId="77777777" w:rsidR="00DB0483" w:rsidRDefault="00DB0483" w:rsidP="00DB0483">
      <w:pPr>
        <w:pStyle w:val="EX"/>
        <w:rPr>
          <w:lang w:eastAsia="zh-CN"/>
        </w:rPr>
      </w:pPr>
      <w:r>
        <w:rPr>
          <w:lang w:eastAsia="zh-CN"/>
        </w:rPr>
        <w:t>EXAMPLE 2</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372B75AC" w14:textId="77777777" w:rsidR="00DB0483" w:rsidRDefault="00DB0483" w:rsidP="00DB0483">
      <w:pPr>
        <w:pStyle w:val="EX"/>
        <w:rPr>
          <w:noProof/>
        </w:rPr>
      </w:pPr>
      <w:r>
        <w:rPr>
          <w:lang w:eastAsia="zh-CN"/>
        </w:rPr>
        <w:t>EXAMPLE 3</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w:t>
      </w:r>
      <w:r w:rsidRPr="00D1205D">
        <w:rPr>
          <w:lang w:eastAsia="zh-CN"/>
        </w:rPr>
        <w:t>fset</w:t>
      </w:r>
      <w:proofErr w:type="spellEnd"/>
      <w:r w:rsidRPr="00D1205D">
        <w:rPr>
          <w:lang w:eastAsia="zh-CN"/>
        </w:rPr>
        <w: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421" w:name="_CR5_2_3_2_9"/>
      <w:bookmarkStart w:id="422" w:name="_Toc177643262"/>
      <w:bookmarkEnd w:id="421"/>
      <w:r w:rsidRPr="00D1205D">
        <w:t>5.2.3.2.9</w:t>
      </w:r>
      <w:r w:rsidRPr="00D1205D">
        <w:tab/>
      </w:r>
      <w:r w:rsidRPr="00D1205D">
        <w:rPr>
          <w:lang w:eastAsia="zh-CN"/>
        </w:rPr>
        <w:t>3gpp-Sbi-Oci</w:t>
      </w:r>
      <w:bookmarkEnd w:id="412"/>
      <w:bookmarkEnd w:id="413"/>
      <w:bookmarkEnd w:id="414"/>
      <w:bookmarkEnd w:id="415"/>
      <w:bookmarkEnd w:id="416"/>
      <w:bookmarkEnd w:id="417"/>
      <w:bookmarkEnd w:id="418"/>
      <w:bookmarkEnd w:id="422"/>
    </w:p>
    <w:p w14:paraId="5BF64F80" w14:textId="77777777" w:rsidR="00DB0483" w:rsidRPr="00D1205D" w:rsidRDefault="00DB0483" w:rsidP="00DB0483">
      <w:pPr>
        <w:rPr>
          <w:lang w:eastAsia="zh-CN"/>
        </w:rPr>
      </w:pPr>
      <w:bookmarkStart w:id="423" w:name="_Toc35969920"/>
      <w:bookmarkStart w:id="424" w:name="_Toc36050714"/>
      <w:bookmarkStart w:id="425" w:name="_Toc44847426"/>
      <w:bookmarkStart w:id="426" w:name="_Toc51845078"/>
      <w:bookmarkStart w:id="427" w:name="_Toc51845409"/>
      <w:bookmarkStart w:id="428" w:name="_Toc51846929"/>
      <w:bookmarkStart w:id="429" w:name="_Toc57022556"/>
      <w:r w:rsidRPr="00D1205D">
        <w:rPr>
          <w:lang w:eastAsia="zh-CN"/>
        </w:rPr>
        <w:t>The header contains a comma-delimited list of Overload Control Information (OCI). See clause</w:t>
      </w:r>
      <w:r>
        <w:rPr>
          <w:lang w:eastAsia="zh-CN"/>
        </w:rPr>
        <w:t> </w:t>
      </w:r>
      <w:r w:rsidRPr="00D1205D">
        <w:rPr>
          <w:lang w:eastAsia="zh-CN"/>
        </w:rPr>
        <w:t>6.4.3.</w:t>
      </w:r>
    </w:p>
    <w:p w14:paraId="7BA2E5A6" w14:textId="566EC3B1"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E332F1" w14:textId="77777777" w:rsidR="00DB0483" w:rsidRDefault="00DB0483" w:rsidP="00DB0483">
      <w:pPr>
        <w:pStyle w:val="PL"/>
        <w:rPr>
          <w:lang w:eastAsia="zh-CN"/>
        </w:rPr>
      </w:pPr>
    </w:p>
    <w:p w14:paraId="2E262882" w14:textId="77777777" w:rsidR="00DB0483" w:rsidRDefault="00DB0483" w:rsidP="00DB0483">
      <w:pPr>
        <w:pStyle w:val="PL"/>
        <w:rPr>
          <w:lang w:eastAsia="zh-CN"/>
        </w:rPr>
      </w:pPr>
      <w:proofErr w:type="spellStart"/>
      <w:r>
        <w:rPr>
          <w:lang w:eastAsia="zh-CN"/>
        </w:rPr>
        <w:t>Sbi</w:t>
      </w:r>
      <w:proofErr w:type="spellEnd"/>
      <w:r>
        <w:rPr>
          <w:lang w:eastAsia="zh-CN"/>
        </w:rPr>
        <w:t>-</w:t>
      </w:r>
      <w:proofErr w:type="spellStart"/>
      <w:r>
        <w:rPr>
          <w:lang w:eastAsia="zh-CN"/>
        </w:rPr>
        <w:t>Oci</w:t>
      </w:r>
      <w:proofErr w:type="spellEnd"/>
      <w:r>
        <w:rPr>
          <w:lang w:eastAsia="zh-CN"/>
        </w:rPr>
        <w:t xml:space="preserve">-Header = "3gpp-Sbi-Oci:" OWS 1#( timestamp ";" RWS </w:t>
      </w:r>
      <w:proofErr w:type="spellStart"/>
      <w:r>
        <w:rPr>
          <w:lang w:eastAsia="zh-CN"/>
        </w:rPr>
        <w:t>validityPeriod</w:t>
      </w:r>
      <w:proofErr w:type="spellEnd"/>
      <w:r>
        <w:rPr>
          <w:lang w:eastAsia="zh-CN"/>
        </w:rPr>
        <w:t xml:space="preserve"> ";" RWS </w:t>
      </w:r>
      <w:proofErr w:type="spellStart"/>
      <w:r>
        <w:rPr>
          <w:lang w:eastAsia="zh-CN"/>
        </w:rPr>
        <w:t>olcMetric</w:t>
      </w:r>
      <w:proofErr w:type="spellEnd"/>
      <w:r>
        <w:rPr>
          <w:lang w:eastAsia="zh-CN"/>
        </w:rPr>
        <w:t xml:space="preserve"> ";" RWS </w:t>
      </w:r>
      <w:proofErr w:type="spellStart"/>
      <w:r>
        <w:rPr>
          <w:lang w:eastAsia="zh-CN"/>
        </w:rPr>
        <w:t>olcScope</w:t>
      </w:r>
      <w:proofErr w:type="spellEnd"/>
      <w:r>
        <w:rPr>
          <w:lang w:eastAsia="zh-CN"/>
        </w:rPr>
        <w:t xml:space="preserve"> ) OWS</w:t>
      </w:r>
    </w:p>
    <w:p w14:paraId="08ECDEB8" w14:textId="77777777" w:rsidR="00DB0483" w:rsidRDefault="00DB0483" w:rsidP="00DB0483">
      <w:pPr>
        <w:pStyle w:val="PL"/>
        <w:rPr>
          <w:lang w:eastAsia="zh-CN"/>
        </w:rPr>
      </w:pPr>
    </w:p>
    <w:p w14:paraId="0228E402" w14:textId="77777777" w:rsidR="00DB0483" w:rsidRDefault="00DB0483" w:rsidP="00DB0483">
      <w:pPr>
        <w:pStyle w:val="PL"/>
        <w:rPr>
          <w:lang w:eastAsia="zh-CN"/>
        </w:rPr>
      </w:pPr>
      <w:r>
        <w:rPr>
          <w:lang w:eastAsia="zh-CN"/>
        </w:rPr>
        <w:t>timestamp = "Timestamp:" RWS DQUOTE date-time DQUOTE</w:t>
      </w:r>
    </w:p>
    <w:p w14:paraId="75BFC5D0" w14:textId="77777777" w:rsidR="00DB0483" w:rsidRDefault="00DB0483" w:rsidP="00DB0483">
      <w:pPr>
        <w:pStyle w:val="PL"/>
        <w:rPr>
          <w:lang w:eastAsia="zh-CN"/>
        </w:rPr>
      </w:pPr>
    </w:p>
    <w:p w14:paraId="5914B965" w14:textId="77777777" w:rsidR="00DB0483" w:rsidRDefault="00DB0483" w:rsidP="00DB0483">
      <w:pPr>
        <w:pStyle w:val="PL"/>
        <w:rPr>
          <w:lang w:eastAsia="zh-CN"/>
        </w:rPr>
      </w:pPr>
      <w:proofErr w:type="spellStart"/>
      <w:r w:rsidRPr="0098368C">
        <w:rPr>
          <w:lang w:eastAsia="zh-CN"/>
        </w:rPr>
        <w:t>validityPeriod</w:t>
      </w:r>
      <w:proofErr w:type="spellEnd"/>
      <w:r w:rsidRPr="0098368C">
        <w:rPr>
          <w:lang w:eastAsia="zh-CN"/>
        </w:rPr>
        <w:t xml:space="preserve"> =</w:t>
      </w:r>
      <w:r>
        <w:rPr>
          <w:lang w:eastAsia="zh-CN"/>
        </w:rPr>
        <w:t xml:space="preserve"> </w:t>
      </w:r>
      <w:r w:rsidRPr="0098368C">
        <w:rPr>
          <w:lang w:eastAsia="zh-CN"/>
        </w:rPr>
        <w:t>"Period-of-Validity:" RWS 1*DIGIT "s"</w:t>
      </w:r>
    </w:p>
    <w:p w14:paraId="0B1939C7" w14:textId="77777777" w:rsidR="00DB0483" w:rsidRDefault="00DB0483" w:rsidP="00DB0483">
      <w:pPr>
        <w:pStyle w:val="PL"/>
        <w:rPr>
          <w:lang w:eastAsia="zh-CN"/>
        </w:rPr>
      </w:pPr>
    </w:p>
    <w:p w14:paraId="61CA31DA" w14:textId="77777777" w:rsidR="00DB0483" w:rsidRDefault="00DB0483" w:rsidP="00DB0483">
      <w:pPr>
        <w:pStyle w:val="PL"/>
        <w:rPr>
          <w:lang w:eastAsia="zh-CN"/>
        </w:rPr>
      </w:pPr>
      <w:proofErr w:type="spellStart"/>
      <w:r w:rsidRPr="0098368C">
        <w:rPr>
          <w:lang w:eastAsia="zh-CN"/>
        </w:rPr>
        <w:t>olcMetric</w:t>
      </w:r>
      <w:proofErr w:type="spellEnd"/>
      <w:r w:rsidRPr="0098368C">
        <w:rPr>
          <w:lang w:eastAsia="zh-CN"/>
        </w:rPr>
        <w:t xml:space="preserve"> =</w:t>
      </w:r>
      <w:r>
        <w:rPr>
          <w:lang w:eastAsia="zh-CN"/>
        </w:rPr>
        <w:t xml:space="preserve"> </w:t>
      </w:r>
      <w:r w:rsidRPr="0098368C">
        <w:rPr>
          <w:lang w:eastAsia="zh-CN"/>
        </w:rPr>
        <w:t>"Overload-Reduction-Metric:" RWS (</w:t>
      </w:r>
      <w:r>
        <w:rPr>
          <w:lang w:eastAsia="zh-CN"/>
        </w:rPr>
        <w:t xml:space="preserve"> </w:t>
      </w:r>
      <w:r w:rsidRPr="0098368C">
        <w:rPr>
          <w:lang w:eastAsia="zh-CN"/>
        </w:rPr>
        <w:t>DIGIT / %x31-39 DIGIT / "100"</w:t>
      </w:r>
      <w:r>
        <w:rPr>
          <w:lang w:eastAsia="zh-CN"/>
        </w:rPr>
        <w:t xml:space="preserve"> </w:t>
      </w:r>
      <w:r w:rsidRPr="0098368C">
        <w:rPr>
          <w:lang w:eastAsia="zh-CN"/>
        </w:rPr>
        <w:t>) "%"</w:t>
      </w:r>
    </w:p>
    <w:p w14:paraId="24E758A1" w14:textId="77777777" w:rsidR="00DB0483" w:rsidRDefault="00DB0483" w:rsidP="00DB0483">
      <w:pPr>
        <w:pStyle w:val="PL"/>
        <w:rPr>
          <w:lang w:eastAsia="zh-CN"/>
        </w:rPr>
      </w:pPr>
    </w:p>
    <w:p w14:paraId="5A3FE98F" w14:textId="77777777" w:rsidR="00DB0483" w:rsidRDefault="00DB0483" w:rsidP="00DB0483">
      <w:pPr>
        <w:pStyle w:val="PL"/>
        <w:rPr>
          <w:lang w:eastAsia="zh-CN"/>
        </w:rPr>
      </w:pPr>
      <w:proofErr w:type="spellStart"/>
      <w:r w:rsidRPr="0098368C">
        <w:rPr>
          <w:lang w:eastAsia="zh-CN"/>
        </w:rPr>
        <w:t>olcScope</w:t>
      </w:r>
      <w:proofErr w:type="spellEnd"/>
      <w:r w:rsidRPr="0098368C">
        <w:rPr>
          <w:lang w:eastAsia="zh-CN"/>
        </w:rPr>
        <w:t xml:space="preserve"> =</w:t>
      </w:r>
      <w:r>
        <w:rPr>
          <w:lang w:eastAsia="zh-CN"/>
        </w:rPr>
        <w:t xml:space="preserve"> </w:t>
      </w:r>
      <w:proofErr w:type="spellStart"/>
      <w:r w:rsidRPr="0098368C">
        <w:rPr>
          <w:lang w:eastAsia="zh-CN"/>
        </w:rPr>
        <w:t>nfProducerScope</w:t>
      </w:r>
      <w:proofErr w:type="spellEnd"/>
      <w:r w:rsidRPr="0098368C">
        <w:rPr>
          <w:lang w:eastAsia="zh-CN"/>
        </w:rPr>
        <w:t xml:space="preserve"> / </w:t>
      </w:r>
      <w:proofErr w:type="spellStart"/>
      <w:r w:rsidRPr="0098368C">
        <w:rPr>
          <w:lang w:eastAsia="zh-CN"/>
        </w:rPr>
        <w:t>nfConsumerScope</w:t>
      </w:r>
      <w:proofErr w:type="spellEnd"/>
      <w:r w:rsidRPr="0098368C">
        <w:rPr>
          <w:lang w:eastAsia="zh-CN"/>
        </w:rPr>
        <w:t xml:space="preserve"> / </w:t>
      </w:r>
      <w:proofErr w:type="spellStart"/>
      <w:r w:rsidRPr="0098368C">
        <w:rPr>
          <w:lang w:eastAsia="zh-CN"/>
        </w:rPr>
        <w:t>scpScope</w:t>
      </w:r>
      <w:proofErr w:type="spellEnd"/>
      <w:r w:rsidRPr="0098368C">
        <w:rPr>
          <w:lang w:eastAsia="zh-CN"/>
        </w:rPr>
        <w:t xml:space="preserve"> / </w:t>
      </w:r>
      <w:proofErr w:type="spellStart"/>
      <w:r w:rsidRPr="0098368C">
        <w:rPr>
          <w:lang w:eastAsia="zh-CN"/>
        </w:rPr>
        <w:t>seppScope</w:t>
      </w:r>
      <w:proofErr w:type="spellEnd"/>
    </w:p>
    <w:p w14:paraId="60F00151" w14:textId="77777777" w:rsidR="00DB0483" w:rsidRDefault="00DB0483" w:rsidP="00DB0483">
      <w:pPr>
        <w:pStyle w:val="PL"/>
        <w:rPr>
          <w:lang w:eastAsia="zh-CN"/>
        </w:rPr>
      </w:pPr>
    </w:p>
    <w:p w14:paraId="726F6F9E" w14:textId="77777777" w:rsidR="00DB0483" w:rsidRDefault="00DB0483" w:rsidP="00DB0483">
      <w:pPr>
        <w:pStyle w:val="PL"/>
        <w:rPr>
          <w:lang w:eastAsia="zh-CN"/>
        </w:rPr>
      </w:pPr>
      <w:proofErr w:type="spellStart"/>
      <w:r>
        <w:rPr>
          <w:lang w:eastAsia="zh-CN"/>
        </w:rPr>
        <w:t>nfProducerScope</w:t>
      </w:r>
      <w:proofErr w:type="spellEnd"/>
      <w:r>
        <w:rPr>
          <w:lang w:eastAsia="zh-CN"/>
        </w:rPr>
        <w:t xml:space="preserve"> = (   ( "NF-Instance:" RWS </w:t>
      </w:r>
      <w:proofErr w:type="spellStart"/>
      <w:r>
        <w:rPr>
          <w:lang w:eastAsia="zh-CN"/>
        </w:rPr>
        <w:t>nfinst</w:t>
      </w:r>
      <w:proofErr w:type="spellEnd"/>
      <w:r>
        <w:rPr>
          <w:lang w:eastAsia="zh-CN"/>
        </w:rPr>
        <w:t xml:space="preserve"> )</w:t>
      </w:r>
    </w:p>
    <w:p w14:paraId="3819EF85" w14:textId="77777777" w:rsidR="00DB0483" w:rsidRDefault="00DB0483" w:rsidP="00DB0483">
      <w:pPr>
        <w:pStyle w:val="PL"/>
        <w:rPr>
          <w:lang w:eastAsia="zh-CN"/>
        </w:rPr>
      </w:pPr>
      <w:r>
        <w:rPr>
          <w:lang w:eastAsia="zh-CN"/>
        </w:rPr>
        <w:t xml:space="preserve">                    / ( "NF-Set:" RWS </w:t>
      </w:r>
      <w:proofErr w:type="spellStart"/>
      <w:r>
        <w:rPr>
          <w:lang w:eastAsia="zh-CN"/>
        </w:rPr>
        <w:t>nfset</w:t>
      </w:r>
      <w:proofErr w:type="spellEnd"/>
      <w:r>
        <w:rPr>
          <w:lang w:eastAsia="zh-CN"/>
        </w:rPr>
        <w:t xml:space="preserve"> )</w:t>
      </w:r>
    </w:p>
    <w:p w14:paraId="5606832D" w14:textId="77777777" w:rsidR="00DB0483" w:rsidRDefault="00DB0483" w:rsidP="00DB0483">
      <w:pPr>
        <w:pStyle w:val="PL"/>
        <w:rPr>
          <w:lang w:eastAsia="zh-CN"/>
        </w:rPr>
      </w:pPr>
      <w:r>
        <w:rPr>
          <w:lang w:eastAsia="zh-CN"/>
        </w:rPr>
        <w:t xml:space="preserve">                    / ( "NF-Service-Instance:" RWS </w:t>
      </w:r>
      <w:proofErr w:type="spellStart"/>
      <w:r>
        <w:rPr>
          <w:lang w:eastAsia="zh-CN"/>
        </w:rPr>
        <w:t>nfservinst</w:t>
      </w:r>
      <w:proofErr w:type="spellEnd"/>
      <w:r>
        <w:rPr>
          <w:lang w:eastAsia="zh-CN"/>
        </w:rPr>
        <w:t xml:space="preserve"> [ ";" RWS "NF-Inst:" RWS </w:t>
      </w:r>
      <w:proofErr w:type="spellStart"/>
      <w:r>
        <w:rPr>
          <w:lang w:eastAsia="zh-CN"/>
        </w:rPr>
        <w:t>nfinst</w:t>
      </w:r>
      <w:proofErr w:type="spellEnd"/>
      <w:r>
        <w:rPr>
          <w:lang w:eastAsia="zh-CN"/>
        </w:rPr>
        <w:t xml:space="preserve"> ] )</w:t>
      </w:r>
    </w:p>
    <w:p w14:paraId="52E34896" w14:textId="77777777" w:rsidR="00DB0483" w:rsidRDefault="00DB0483" w:rsidP="00DB0483">
      <w:pPr>
        <w:pStyle w:val="PL"/>
        <w:rPr>
          <w:lang w:eastAsia="zh-CN"/>
        </w:rPr>
      </w:pPr>
      <w:r>
        <w:rPr>
          <w:lang w:eastAsia="zh-CN"/>
        </w:rPr>
        <w:t xml:space="preserve">                    / ( "NF-Service-Set:" RWS </w:t>
      </w:r>
      <w:proofErr w:type="spellStart"/>
      <w:r>
        <w:rPr>
          <w:lang w:eastAsia="zh-CN"/>
        </w:rPr>
        <w:t>nfserviceset</w:t>
      </w:r>
      <w:proofErr w:type="spellEnd"/>
      <w:r>
        <w:rPr>
          <w:lang w:eastAsia="zh-CN"/>
        </w:rPr>
        <w:t xml:space="preserve"> )</w:t>
      </w:r>
    </w:p>
    <w:p w14:paraId="74648A44" w14:textId="77777777" w:rsidR="00DB0483" w:rsidRDefault="00DB0483" w:rsidP="00DB0483">
      <w:pPr>
        <w:pStyle w:val="PL"/>
        <w:rPr>
          <w:lang w:eastAsia="zh-CN"/>
        </w:rPr>
      </w:pPr>
      <w:r>
        <w:rPr>
          <w:lang w:eastAsia="zh-CN"/>
        </w:rPr>
        <w:t xml:space="preserve">                  ) [ ";" RWS </w:t>
      </w:r>
      <w:proofErr w:type="spellStart"/>
      <w:r>
        <w:rPr>
          <w:lang w:eastAsia="zh-CN"/>
        </w:rPr>
        <w:t>sNssaiList</w:t>
      </w:r>
      <w:proofErr w:type="spellEnd"/>
      <w:r>
        <w:rPr>
          <w:lang w:eastAsia="zh-CN"/>
        </w:rPr>
        <w:t xml:space="preserve"> ";" RWS </w:t>
      </w:r>
      <w:proofErr w:type="spellStart"/>
      <w:r>
        <w:rPr>
          <w:lang w:eastAsia="zh-CN"/>
        </w:rPr>
        <w:t>dnnList</w:t>
      </w:r>
      <w:proofErr w:type="spellEnd"/>
      <w:r>
        <w:rPr>
          <w:lang w:eastAsia="zh-CN"/>
        </w:rPr>
        <w:t xml:space="preserve"> ]</w:t>
      </w:r>
    </w:p>
    <w:p w14:paraId="5019427F" w14:textId="77777777" w:rsidR="00DB0483" w:rsidRDefault="00DB0483" w:rsidP="00DB0483">
      <w:pPr>
        <w:pStyle w:val="PL"/>
        <w:rPr>
          <w:lang w:eastAsia="zh-CN"/>
        </w:rPr>
      </w:pPr>
    </w:p>
    <w:p w14:paraId="36D7A50D" w14:textId="77777777" w:rsidR="00982A8F" w:rsidRDefault="00982A8F" w:rsidP="00982A8F">
      <w:pPr>
        <w:pStyle w:val="PL"/>
        <w:rPr>
          <w:lang w:eastAsia="zh-CN"/>
        </w:rPr>
      </w:pPr>
      <w:proofErr w:type="spellStart"/>
      <w:r>
        <w:rPr>
          <w:lang w:eastAsia="zh-CN"/>
        </w:rPr>
        <w:t>nfConsumerScope</w:t>
      </w:r>
      <w:proofErr w:type="spellEnd"/>
      <w:r>
        <w:rPr>
          <w:lang w:eastAsia="zh-CN"/>
        </w:rPr>
        <w:t xml:space="preserve"> = ( "NF-Instance:" RWS </w:t>
      </w:r>
      <w:proofErr w:type="spellStart"/>
      <w:r>
        <w:rPr>
          <w:lang w:eastAsia="zh-CN"/>
        </w:rPr>
        <w:t>nfinst</w:t>
      </w:r>
      <w:proofErr w:type="spellEnd"/>
      <w:r>
        <w:rPr>
          <w:lang w:eastAsia="zh-CN"/>
        </w:rPr>
        <w:t xml:space="preserve"> [ ";" RWS "Service-Name:" RWS </w:t>
      </w:r>
      <w:proofErr w:type="spellStart"/>
      <w:r>
        <w:rPr>
          <w:lang w:eastAsia="zh-CN"/>
        </w:rPr>
        <w:t>servname</w:t>
      </w:r>
      <w:proofErr w:type="spellEnd"/>
      <w:r>
        <w:rPr>
          <w:lang w:eastAsia="zh-CN"/>
        </w:rPr>
        <w:t xml:space="preserve"> ] )</w:t>
      </w:r>
    </w:p>
    <w:p w14:paraId="09E3B972" w14:textId="77777777" w:rsidR="00982A8F" w:rsidRDefault="00982A8F" w:rsidP="00982A8F">
      <w:pPr>
        <w:pStyle w:val="PL"/>
        <w:rPr>
          <w:lang w:eastAsia="zh-CN"/>
        </w:rPr>
      </w:pPr>
      <w:r>
        <w:rPr>
          <w:lang w:eastAsia="zh-CN"/>
        </w:rPr>
        <w:t xml:space="preserve">                / ( "NF-Set:" RWS </w:t>
      </w:r>
      <w:proofErr w:type="spellStart"/>
      <w:r>
        <w:rPr>
          <w:lang w:eastAsia="zh-CN"/>
        </w:rPr>
        <w:t>nfset</w:t>
      </w:r>
      <w:proofErr w:type="spellEnd"/>
      <w:r>
        <w:rPr>
          <w:lang w:eastAsia="zh-CN"/>
        </w:rPr>
        <w:t xml:space="preserve"> [ ";" RWS "Service-Name:" RWS </w:t>
      </w:r>
      <w:proofErr w:type="spellStart"/>
      <w:r>
        <w:rPr>
          <w:lang w:eastAsia="zh-CN"/>
        </w:rPr>
        <w:t>servname</w:t>
      </w:r>
      <w:proofErr w:type="spellEnd"/>
      <w:r>
        <w:rPr>
          <w:lang w:eastAsia="zh-CN"/>
        </w:rPr>
        <w:t xml:space="preserve"> ] )</w:t>
      </w:r>
    </w:p>
    <w:p w14:paraId="004DF61A" w14:textId="77777777" w:rsidR="00982A8F" w:rsidRDefault="00982A8F" w:rsidP="00982A8F">
      <w:pPr>
        <w:pStyle w:val="PL"/>
        <w:rPr>
          <w:lang w:eastAsia="zh-CN"/>
        </w:rPr>
      </w:pPr>
      <w:r>
        <w:rPr>
          <w:lang w:eastAsia="zh-CN"/>
        </w:rPr>
        <w:t xml:space="preserve">                / ( "NF-Service-Instance:" RWS </w:t>
      </w:r>
      <w:proofErr w:type="spellStart"/>
      <w:r>
        <w:rPr>
          <w:lang w:eastAsia="zh-CN"/>
        </w:rPr>
        <w:t>nfservinst</w:t>
      </w:r>
      <w:proofErr w:type="spellEnd"/>
      <w:r>
        <w:rPr>
          <w:lang w:eastAsia="zh-CN"/>
        </w:rPr>
        <w:t xml:space="preserve"> [ ";" RWS "NF-Inst:" RWS </w:t>
      </w:r>
      <w:proofErr w:type="spellStart"/>
      <w:r>
        <w:rPr>
          <w:lang w:eastAsia="zh-CN"/>
        </w:rPr>
        <w:t>nfinst</w:t>
      </w:r>
      <w:proofErr w:type="spellEnd"/>
      <w:r>
        <w:rPr>
          <w:lang w:eastAsia="zh-CN"/>
        </w:rPr>
        <w:t xml:space="preserve"> ] )</w:t>
      </w:r>
    </w:p>
    <w:p w14:paraId="49E6F2F3" w14:textId="77777777" w:rsidR="00982A8F" w:rsidRDefault="00982A8F" w:rsidP="00982A8F">
      <w:pPr>
        <w:pStyle w:val="PL"/>
        <w:rPr>
          <w:lang w:eastAsia="zh-CN"/>
        </w:rPr>
      </w:pPr>
      <w:r>
        <w:rPr>
          <w:lang w:eastAsia="zh-CN"/>
        </w:rPr>
        <w:t xml:space="preserve">                / ( "NF-Service-Set:" RWS </w:t>
      </w:r>
      <w:proofErr w:type="spellStart"/>
      <w:r>
        <w:rPr>
          <w:lang w:eastAsia="zh-CN"/>
        </w:rPr>
        <w:t>nfserviceset</w:t>
      </w:r>
      <w:proofErr w:type="spellEnd"/>
      <w:r>
        <w:rPr>
          <w:lang w:eastAsia="zh-CN"/>
        </w:rPr>
        <w:t xml:space="preserve"> )</w:t>
      </w:r>
    </w:p>
    <w:p w14:paraId="3C033443" w14:textId="77777777" w:rsidR="00982A8F" w:rsidRDefault="00982A8F" w:rsidP="00982A8F">
      <w:pPr>
        <w:pStyle w:val="PL"/>
        <w:rPr>
          <w:lang w:eastAsia="zh-CN"/>
        </w:rPr>
      </w:pPr>
      <w:r>
        <w:rPr>
          <w:lang w:eastAsia="zh-CN"/>
        </w:rPr>
        <w:t xml:space="preserve">                / ( "Callback-Uri:" RWS DQUOTE URI DQUOTE *( RWS "&amp;" RWS DQUOTE URI DQUOTE ) )</w:t>
      </w:r>
    </w:p>
    <w:p w14:paraId="61F8CA5A" w14:textId="77777777" w:rsidR="00982A8F" w:rsidRDefault="00982A8F" w:rsidP="00982A8F">
      <w:pPr>
        <w:pStyle w:val="PL"/>
        <w:rPr>
          <w:lang w:eastAsia="zh-CN"/>
        </w:rPr>
      </w:pPr>
    </w:p>
    <w:p w14:paraId="32BEA338" w14:textId="77777777" w:rsidR="00DB0483" w:rsidRDefault="00DB0483" w:rsidP="00DB0483">
      <w:pPr>
        <w:pStyle w:val="PL"/>
        <w:rPr>
          <w:lang w:eastAsia="zh-CN"/>
        </w:rPr>
      </w:pPr>
      <w:proofErr w:type="spellStart"/>
      <w:r>
        <w:rPr>
          <w:lang w:eastAsia="zh-CN"/>
        </w:rPr>
        <w:t>scpScope</w:t>
      </w:r>
      <w:proofErr w:type="spellEnd"/>
      <w:r>
        <w:rPr>
          <w:lang w:eastAsia="zh-CN"/>
        </w:rPr>
        <w:t xml:space="preserve"> =</w:t>
      </w:r>
      <w:r>
        <w:rPr>
          <w:lang w:eastAsia="zh-CN"/>
        </w:rPr>
        <w:tab/>
        <w:t xml:space="preserve">"SCP-FQDN:" RWS </w:t>
      </w:r>
      <w:proofErr w:type="spellStart"/>
      <w:r>
        <w:rPr>
          <w:lang w:eastAsia="zh-CN"/>
        </w:rPr>
        <w:t>fqdn</w:t>
      </w:r>
      <w:proofErr w:type="spellEnd"/>
    </w:p>
    <w:p w14:paraId="56886FC9" w14:textId="77777777" w:rsidR="00DB0483" w:rsidRDefault="00DB0483" w:rsidP="00DB0483">
      <w:pPr>
        <w:pStyle w:val="PL"/>
        <w:rPr>
          <w:lang w:eastAsia="zh-CN"/>
        </w:rPr>
      </w:pPr>
    </w:p>
    <w:p w14:paraId="4B35670F" w14:textId="77777777" w:rsidR="00DB0483" w:rsidRDefault="00DB0483" w:rsidP="00DB0483">
      <w:pPr>
        <w:pStyle w:val="PL"/>
        <w:rPr>
          <w:lang w:eastAsia="zh-CN"/>
        </w:rPr>
      </w:pPr>
      <w:proofErr w:type="spellStart"/>
      <w:r>
        <w:rPr>
          <w:lang w:eastAsia="zh-CN"/>
        </w:rPr>
        <w:t>seppScope</w:t>
      </w:r>
      <w:proofErr w:type="spellEnd"/>
      <w:r>
        <w:rPr>
          <w:lang w:eastAsia="zh-CN"/>
        </w:rPr>
        <w:t xml:space="preserve"> =</w:t>
      </w:r>
      <w:r>
        <w:rPr>
          <w:lang w:eastAsia="zh-CN"/>
        </w:rPr>
        <w:tab/>
        <w:t xml:space="preserve">"SEPP-FQDN:" RWS </w:t>
      </w:r>
      <w:proofErr w:type="spellStart"/>
      <w:r>
        <w:rPr>
          <w:lang w:eastAsia="zh-CN"/>
        </w:rPr>
        <w:t>fqdn</w:t>
      </w:r>
      <w:proofErr w:type="spellEnd"/>
    </w:p>
    <w:p w14:paraId="5ABF79A6" w14:textId="77777777" w:rsidR="00DB0483" w:rsidRDefault="00DB0483" w:rsidP="00DB0483">
      <w:pPr>
        <w:pStyle w:val="PL"/>
        <w:rPr>
          <w:lang w:eastAsia="zh-CN"/>
        </w:rPr>
      </w:pPr>
    </w:p>
    <w:p w14:paraId="7EAAAEEA" w14:textId="77777777" w:rsidR="00DB0483" w:rsidRDefault="00DB0483" w:rsidP="00DB0483">
      <w:pPr>
        <w:pStyle w:val="PL"/>
        <w:rPr>
          <w:lang w:eastAsia="zh-CN"/>
        </w:rPr>
      </w:pPr>
      <w:proofErr w:type="spellStart"/>
      <w:r w:rsidRPr="0098368C">
        <w:rPr>
          <w:lang w:eastAsia="zh-CN"/>
        </w:rPr>
        <w:t>dnn</w:t>
      </w:r>
      <w:r>
        <w:rPr>
          <w:lang w:eastAsia="zh-CN"/>
        </w:rPr>
        <w:t>List</w:t>
      </w:r>
      <w:proofErr w:type="spellEnd"/>
      <w:r w:rsidRPr="0098368C">
        <w:rPr>
          <w:lang w:eastAsia="zh-CN"/>
        </w:rPr>
        <w:t xml:space="preserve"> = "DNN:" RWS 1*</w:t>
      </w:r>
      <w:proofErr w:type="spellStart"/>
      <w:r w:rsidRPr="0098368C">
        <w:rPr>
          <w:lang w:eastAsia="zh-CN"/>
        </w:rPr>
        <w:t>tchar</w:t>
      </w:r>
      <w:proofErr w:type="spellEnd"/>
      <w:r w:rsidRPr="0098368C">
        <w:rPr>
          <w:lang w:eastAsia="zh-CN"/>
        </w:rPr>
        <w:t xml:space="preserve"> *(</w:t>
      </w:r>
      <w:r>
        <w:rPr>
          <w:lang w:eastAsia="zh-CN"/>
        </w:rPr>
        <w:t xml:space="preserve"> </w:t>
      </w:r>
      <w:r w:rsidRPr="0098368C">
        <w:rPr>
          <w:lang w:eastAsia="zh-CN"/>
        </w:rPr>
        <w:t>RWS "&amp;" RWS 1*</w:t>
      </w:r>
      <w:proofErr w:type="spellStart"/>
      <w:r w:rsidRPr="0098368C">
        <w:rPr>
          <w:lang w:eastAsia="zh-CN"/>
        </w:rPr>
        <w:t>tchar</w:t>
      </w:r>
      <w:proofErr w:type="spellEnd"/>
      <w:r>
        <w:rPr>
          <w:lang w:eastAsia="zh-CN"/>
        </w:rPr>
        <w:t xml:space="preserve"> </w:t>
      </w:r>
      <w:r w:rsidRPr="0098368C">
        <w:rPr>
          <w:lang w:eastAsia="zh-CN"/>
        </w:rPr>
        <w:t>)</w:t>
      </w:r>
    </w:p>
    <w:p w14:paraId="75055080" w14:textId="77777777" w:rsidR="00DB0483" w:rsidRDefault="00DB0483" w:rsidP="00DB0483">
      <w:pPr>
        <w:pStyle w:val="PL"/>
        <w:rPr>
          <w:lang w:eastAsia="zh-CN"/>
        </w:rPr>
      </w:pPr>
    </w:p>
    <w:p w14:paraId="67EE2453"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35F47EA9" w14:textId="77777777" w:rsidR="00DB0483" w:rsidRPr="0083794E" w:rsidRDefault="00DB0483" w:rsidP="00DB0483">
      <w:pPr>
        <w:pStyle w:val="PL"/>
        <w:rPr>
          <w:lang w:val="fi-FI" w:eastAsia="zh-CN"/>
        </w:rPr>
      </w:pPr>
    </w:p>
    <w:p w14:paraId="7FABF28E" w14:textId="77777777" w:rsidR="00DB0483" w:rsidRDefault="00DB0483" w:rsidP="00DB0483">
      <w:pPr>
        <w:pStyle w:val="PL"/>
        <w:rPr>
          <w:lang w:eastAsia="zh-CN"/>
        </w:rPr>
      </w:pPr>
      <w:proofErr w:type="spellStart"/>
      <w:r w:rsidRPr="0098368C">
        <w:rPr>
          <w:lang w:eastAsia="zh-CN"/>
        </w:rPr>
        <w:t>snssai</w:t>
      </w:r>
      <w:proofErr w:type="spellEnd"/>
      <w:r w:rsidRPr="0098368C">
        <w:rPr>
          <w:lang w:eastAsia="zh-CN"/>
        </w:rPr>
        <w:t xml:space="preserve"> = 1*</w:t>
      </w:r>
      <w:proofErr w:type="spellStart"/>
      <w:r w:rsidRPr="0098368C">
        <w:rPr>
          <w:lang w:eastAsia="zh-CN"/>
        </w:rPr>
        <w:t>tchar</w:t>
      </w:r>
      <w:proofErr w:type="spellEnd"/>
    </w:p>
    <w:p w14:paraId="028537A3" w14:textId="77777777" w:rsidR="00DB0483" w:rsidRDefault="00DB0483" w:rsidP="00DB0483">
      <w:pPr>
        <w:pStyle w:val="PL"/>
        <w:rPr>
          <w:lang w:eastAsia="zh-CN"/>
        </w:rPr>
      </w:pPr>
    </w:p>
    <w:p w14:paraId="4BB41A0B" w14:textId="77777777" w:rsidR="00DB0483" w:rsidRPr="00D1205D" w:rsidRDefault="00DB0483" w:rsidP="00EE04DE">
      <w:pPr>
        <w:pStyle w:val="PL"/>
        <w:rPr>
          <w:lang w:eastAsia="zh-CN"/>
        </w:rPr>
      </w:pPr>
    </w:p>
    <w:p w14:paraId="0F6189F3" w14:textId="4B7D1C3D" w:rsidR="004C6315" w:rsidRDefault="004C6315" w:rsidP="004C6315">
      <w:pPr>
        <w:pStyle w:val="NO"/>
        <w:rPr>
          <w:lang w:eastAsia="zh-CN"/>
        </w:rPr>
      </w:pPr>
      <w:r>
        <w:rPr>
          <w:lang w:eastAsia="zh-CN"/>
        </w:rPr>
        <w:t>NOTE </w:t>
      </w:r>
      <w:r>
        <w:rPr>
          <w:lang w:eastAsia="zh-CN"/>
        </w:rPr>
        <w:t>1</w:t>
      </w:r>
      <w:r w:rsidRPr="00D1205D">
        <w:rPr>
          <w:lang w:eastAsia="zh-CN"/>
        </w:rPr>
        <w:t>:</w:t>
      </w:r>
      <w:r>
        <w:rPr>
          <w:lang w:eastAsia="zh-CN"/>
        </w:rPr>
        <w:tab/>
        <w:t xml:space="preserve">Implementations complying with earlier releases of the specification can require the presence of a leading white space after "3gpp-Sbi-Oci:". </w:t>
      </w:r>
    </w:p>
    <w:p w14:paraId="0715440C" w14:textId="45F65F25"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at which the overload control information was generated.</w:t>
      </w:r>
    </w:p>
    <w:p w14:paraId="3678022D" w14:textId="78912CBC" w:rsidR="00DB0483" w:rsidRPr="00D1205D" w:rsidRDefault="00DB0483" w:rsidP="00DB0483">
      <w:r>
        <w:lastRenderedPageBreak/>
        <w:t>"Period-of-Validity" (</w:t>
      </w:r>
      <w:r w:rsidRPr="00D1205D">
        <w:t>Mandatory parameter</w:t>
      </w:r>
      <w:r>
        <w:t>):</w:t>
      </w:r>
      <w:r w:rsidRPr="00D1205D">
        <w:t xml:space="preserve"> Period of validity is a timer that is measured in seconds. Once the timer expires, the OCI becomes invalid.</w:t>
      </w:r>
    </w:p>
    <w:p w14:paraId="350E51C4" w14:textId="29CFCFAD" w:rsidR="00DB0483" w:rsidRPr="00D1205D" w:rsidRDefault="00DB0483" w:rsidP="00DB0483">
      <w:r>
        <w:rPr>
          <w:lang w:eastAsia="zh-CN"/>
        </w:rPr>
        <w:t>"</w:t>
      </w:r>
      <w:r w:rsidRPr="0098368C">
        <w:rPr>
          <w:lang w:eastAsia="zh-CN"/>
        </w:rPr>
        <w:t>Overload-Reduction-Metric</w:t>
      </w:r>
      <w:r>
        <w:rPr>
          <w:lang w:eastAsia="zh-CN"/>
        </w:rPr>
        <w:t>"</w:t>
      </w:r>
      <w:r>
        <w:t xml:space="preserve"> (</w:t>
      </w:r>
      <w:r w:rsidRPr="00D1205D">
        <w:t>Mandatory parameter</w:t>
      </w:r>
      <w:r>
        <w:t>):</w:t>
      </w:r>
      <w:r w:rsidRPr="00D1205D">
        <w:t xml:space="preserve"> Overload-Reduction-Metric up to 3 digits long decimal string and the value range shall be from 0 to 100.</w:t>
      </w:r>
    </w:p>
    <w:p w14:paraId="66110F3C" w14:textId="7A9AB199" w:rsidR="00DB0483" w:rsidRPr="00D1205D" w:rsidRDefault="00DB0483" w:rsidP="00EE04DE">
      <w:r>
        <w:t>The Overload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consumers or NF producers), "Callback-URI" (for NF consumers), "SCP-FQDN" (for SCP), or "SEPP-FQDN" (for SEPP)</w:t>
      </w:r>
      <w:r w:rsidRPr="00D1205D">
        <w:t>.</w:t>
      </w:r>
    </w:p>
    <w:p w14:paraId="31CA92EA" w14:textId="04834AE7" w:rsidR="00DB0483" w:rsidRDefault="00DB0483" w:rsidP="00DB0483">
      <w:r w:rsidRPr="00D1205D">
        <w:rPr>
          <w:lang w:eastAsia="zh-CN"/>
        </w:rPr>
        <w:t xml:space="preserve">See clause 6.4.3.4.5.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w:t>
      </w:r>
      <w:proofErr w:type="spellStart"/>
      <w:r w:rsidRPr="00D1205D">
        <w:rPr>
          <w:lang w:eastAsia="zh-CN"/>
        </w:rPr>
        <w:t>nfserviceset</w:t>
      </w:r>
      <w:proofErr w:type="spellEnd"/>
      <w:r w:rsidRPr="00D1205D">
        <w:rPr>
          <w:lang w:eastAsia="zh-CN"/>
        </w:rPr>
        <w:t xml:space="preserve"> and </w:t>
      </w:r>
      <w:proofErr w:type="spellStart"/>
      <w:r w:rsidRPr="00D1205D">
        <w:rPr>
          <w:lang w:eastAsia="zh-CN"/>
        </w:rPr>
        <w:t>servname</w:t>
      </w:r>
      <w:proofErr w:type="spellEnd"/>
      <w:r w:rsidRPr="00D1205D">
        <w:rPr>
          <w:lang w:eastAsia="zh-CN"/>
        </w:rPr>
        <w:t xml:space="preserve"> parameters are defined in clause</w:t>
      </w:r>
      <w:r>
        <w:rPr>
          <w:lang w:eastAsia="zh-CN"/>
        </w:rPr>
        <w:t> </w:t>
      </w:r>
      <w:r w:rsidRPr="00D1205D">
        <w:t>5.2.3.2.</w:t>
      </w:r>
      <w:r>
        <w:t>8</w:t>
      </w:r>
      <w:r w:rsidRPr="00D1205D">
        <w:t xml:space="preserve">. </w:t>
      </w:r>
      <w:proofErr w:type="spellStart"/>
      <w:r w:rsidRPr="00D1205D">
        <w:t>fqdn</w:t>
      </w:r>
      <w:proofErr w:type="spellEnd"/>
      <w:r w:rsidRPr="00D1205D">
        <w:t xml:space="preserve"> shall encode an FQDN. URI is defined in clause</w:t>
      </w:r>
      <w:r>
        <w:t> </w:t>
      </w:r>
      <w:r w:rsidRPr="00D1205D">
        <w:t>3 of IETF RFC 3986 [14].</w:t>
      </w:r>
    </w:p>
    <w:p w14:paraId="4372EC74" w14:textId="77777777" w:rsidR="00DB0483" w:rsidRDefault="00DB0483" w:rsidP="00DB0483">
      <w:r>
        <w:t xml:space="preserve">When </w:t>
      </w:r>
      <w:proofErr w:type="spellStart"/>
      <w:r>
        <w:t>signaling</w:t>
      </w:r>
      <w:proofErr w:type="spellEnd"/>
      <w:r>
        <w:t xml:space="preserve">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2AE608FD" w14:textId="3719FD02" w:rsidR="00DB0483" w:rsidRPr="00D1205D" w:rsidRDefault="00DB0483" w:rsidP="00DB0483">
      <w:pPr>
        <w:pStyle w:val="NO"/>
      </w:pPr>
      <w:r>
        <w:t>NOTE </w:t>
      </w:r>
      <w:r w:rsidR="004C6315">
        <w:t>2</w:t>
      </w:r>
      <w:r>
        <w:t>:</w:t>
      </w:r>
      <w:r>
        <w:tab/>
        <w:t>Implementations complying with earlier versions of the specification can signal</w:t>
      </w:r>
      <w:r w:rsidRPr="00C125B1">
        <w:t xml:space="preserve"> </w:t>
      </w:r>
      <w:r>
        <w:t>overload control information of an NF service instance without including the NF-Inst parameter.</w:t>
      </w:r>
    </w:p>
    <w:p w14:paraId="002D7522" w14:textId="4989BAAD" w:rsidR="00DB0483" w:rsidRPr="00D1205D" w:rsidRDefault="00DB0483" w:rsidP="00DB0483">
      <w:r>
        <w:t>"DNN"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1258B862" w14:textId="05C51D76" w:rsidR="00DB0483" w:rsidRPr="00D1205D" w:rsidRDefault="00DB0483" w:rsidP="00DB0483">
      <w:bookmarkStart w:id="430" w:name="_PERM_MCCTEMPBM_CRPT57490025___3"/>
      <w:r>
        <w:t>"S-NSSAI"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w:t>
      </w:r>
      <w:r w:rsidRPr="00D1205D">
        <w:t>that refers to one or more specific S-NSSAI(s).</w:t>
      </w:r>
    </w:p>
    <w:p w14:paraId="34B979FD" w14:textId="77777777" w:rsidR="00DB0483" w:rsidRPr="00D1205D" w:rsidRDefault="00DB0483" w:rsidP="00DB0483">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A89BA8C"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0C66C52" w14:textId="77777777" w:rsidR="00DB0483" w:rsidRPr="00D1205D" w:rsidRDefault="00DB0483" w:rsidP="00DB0483">
      <w:pPr>
        <w:pStyle w:val="EX"/>
        <w:ind w:firstLine="0"/>
        <w:rPr>
          <w:lang w:eastAsia="zh-CN"/>
        </w:rPr>
      </w:pPr>
      <w:bookmarkStart w:id="431"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431"/>
    <w:p w14:paraId="773648FF"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789B5C37" w14:textId="77777777" w:rsidR="00DB0483" w:rsidRPr="00D1205D" w:rsidRDefault="00DB0483" w:rsidP="00DB0483">
      <w:pPr>
        <w:pStyle w:val="EX"/>
        <w:ind w:firstLine="0"/>
        <w:rPr>
          <w:lang w:eastAsia="zh-CN"/>
        </w:rPr>
      </w:pPr>
      <w:bookmarkStart w:id="432"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432"/>
    <w:p w14:paraId="7B2D944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0464E1E" w14:textId="6D85A2B2" w:rsidR="00C57859" w:rsidRDefault="00C57859" w:rsidP="00C57859">
      <w:pPr>
        <w:pStyle w:val="EX"/>
        <w:ind w:firstLine="0"/>
        <w:rPr>
          <w:lang w:eastAsia="zh-CN"/>
        </w:rPr>
      </w:pPr>
      <w:bookmarkStart w:id="433" w:name="_PERM_MCCTEMPBM_CRPT59660008___3"/>
      <w:bookmarkStart w:id="434"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433"/>
    <w:p w14:paraId="5F16F6A6" w14:textId="168C48AE" w:rsidR="00DB0483" w:rsidRPr="00D1205D" w:rsidRDefault="00DB0483" w:rsidP="00DB0483">
      <w:pPr>
        <w:pStyle w:val="NO"/>
        <w:rPr>
          <w:rFonts w:cs="Arial"/>
          <w:lang w:eastAsia="zh-CN"/>
        </w:rPr>
      </w:pPr>
      <w:r>
        <w:t>NOTE </w:t>
      </w:r>
      <w:r w:rsidR="004C6315">
        <w:t>3</w:t>
      </w:r>
      <w:r w:rsidRPr="00B94B62">
        <w:t>:</w:t>
      </w:r>
      <w:r w:rsidRPr="00B94B62">
        <w:tab/>
        <w:t>The S-NSSAI parameter corresponds to the JSON encoding: {"</w:t>
      </w:r>
      <w:proofErr w:type="spellStart"/>
      <w:r w:rsidRPr="00B94B62">
        <w:t>sst</w:t>
      </w:r>
      <w:proofErr w:type="spellEnd"/>
      <w:r w:rsidRPr="00B94B62">
        <w:t>": 1, "</w:t>
      </w:r>
      <w:proofErr w:type="spellStart"/>
      <w:r w:rsidRPr="00B94B62">
        <w:t>sd</w:t>
      </w:r>
      <w:proofErr w:type="spellEnd"/>
      <w:r w:rsidRPr="00B94B62">
        <w:t>": "A08923"} (see clause 5.2.3.1)</w:t>
      </w:r>
    </w:p>
    <w:bookmarkEnd w:id="434"/>
    <w:p w14:paraId="0F011513"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71F2D1EB" w14:textId="0E06FF9A" w:rsidR="00C57859" w:rsidRDefault="00C57859" w:rsidP="00C57859">
      <w:pPr>
        <w:pStyle w:val="EX"/>
        <w:ind w:firstLine="0"/>
        <w:rPr>
          <w:lang w:eastAsia="zh-CN"/>
        </w:rPr>
      </w:pPr>
      <w:bookmarkStart w:id="435" w:name="_PERM_MCCTEMPBM_CRPT59660010___3"/>
      <w:bookmarkStart w:id="436"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435"/>
    <w:p w14:paraId="7FD7DD67" w14:textId="79C61AC6" w:rsidR="00DB0483" w:rsidRPr="00D1205D" w:rsidRDefault="00DB0483" w:rsidP="00DB0483">
      <w:pPr>
        <w:pStyle w:val="NO"/>
        <w:rPr>
          <w:rFonts w:cs="Arial"/>
          <w:lang w:eastAsia="zh-CN"/>
        </w:rPr>
      </w:pPr>
      <w:r>
        <w:t>NOTE </w:t>
      </w:r>
      <w:r w:rsidR="004C6315">
        <w:t>4</w:t>
      </w:r>
      <w:r w:rsidRPr="002D7984">
        <w:t>:</w:t>
      </w:r>
      <w:r w:rsidRPr="002D7984">
        <w:tab/>
        <w:t>The S- NSSAI parameter corresponds to the JSON encoding: {"</w:t>
      </w:r>
      <w:proofErr w:type="spellStart"/>
      <w:r w:rsidRPr="002D7984">
        <w:t>sst</w:t>
      </w:r>
      <w:proofErr w:type="spellEnd"/>
      <w:r w:rsidRPr="002D7984">
        <w:t>": 1, "</w:t>
      </w:r>
      <w:proofErr w:type="spellStart"/>
      <w:r w:rsidRPr="002D7984">
        <w:t>sd</w:t>
      </w:r>
      <w:proofErr w:type="spellEnd"/>
      <w:r w:rsidRPr="002D7984">
        <w:t>": "A08923"} &amp; {"</w:t>
      </w:r>
      <w:proofErr w:type="spellStart"/>
      <w:r w:rsidRPr="002D7984">
        <w:t>sst</w:t>
      </w:r>
      <w:proofErr w:type="spellEnd"/>
      <w:r w:rsidRPr="002D7984">
        <w:t>": 1, "</w:t>
      </w:r>
      <w:proofErr w:type="spellStart"/>
      <w:r w:rsidRPr="002D7984">
        <w:t>sd</w:t>
      </w:r>
      <w:proofErr w:type="spellEnd"/>
      <w:r w:rsidRPr="002D7984">
        <w:t>": "A08924"} (see clause 5.2.3.1)</w:t>
      </w:r>
    </w:p>
    <w:bookmarkEnd w:id="436"/>
    <w:p w14:paraId="1755C403"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bookmarkEnd w:id="430"/>
    <w:p w14:paraId="737165A8" w14:textId="77777777" w:rsidR="00982A8F" w:rsidRDefault="00982A8F" w:rsidP="00982A8F">
      <w:pPr>
        <w:pStyle w:val="EX"/>
        <w:ind w:firstLine="0"/>
        <w:rPr>
          <w:lang w:eastAsia="zh-CN"/>
        </w:rPr>
      </w:pPr>
      <w:r>
        <w:rPr>
          <w:lang w:eastAsia="zh-CN"/>
        </w:rPr>
        <w:t xml:space="preserve">3gpp-Sbi-Oci: Timestamp: "Tue, 04 Feb 2020 08:49:37 GMT"; </w:t>
      </w:r>
      <w:r>
        <w:t>Period-of-Validity:</w:t>
      </w:r>
      <w:r>
        <w:rPr>
          <w:lang w:eastAsia="zh-CN"/>
        </w:rPr>
        <w:t xml:space="preserve"> 120s; Overload-Reduction-Metric: 25%; Callback-Uri: "https://pcf12.operator.com/</w:t>
      </w:r>
      <w:proofErr w:type="spellStart"/>
      <w:r>
        <w:rPr>
          <w:lang w:eastAsia="zh-CN"/>
        </w:rPr>
        <w:t>serviceY</w:t>
      </w:r>
      <w:proofErr w:type="spellEnd"/>
      <w:r>
        <w:rPr>
          <w:lang w:eastAsia="zh-CN"/>
        </w:rPr>
        <w:t>"</w:t>
      </w:r>
    </w:p>
    <w:p w14:paraId="44E2A3F7" w14:textId="77777777" w:rsidR="00DB0483" w:rsidRPr="00D1205D" w:rsidRDefault="00DB0483" w:rsidP="00DB0483">
      <w:pPr>
        <w:pStyle w:val="EX"/>
        <w:rPr>
          <w:lang w:eastAsia="zh-CN"/>
        </w:rPr>
      </w:pPr>
      <w:r>
        <w:rPr>
          <w:lang w:eastAsia="zh-CN"/>
        </w:rPr>
        <w:lastRenderedPageBreak/>
        <w:t>EXAMPLE </w:t>
      </w:r>
      <w:r w:rsidRPr="00D1205D">
        <w:rPr>
          <w:lang w:eastAsia="zh-CN"/>
        </w:rPr>
        <w:t>6:</w:t>
      </w:r>
      <w:r w:rsidRPr="00D1205D">
        <w:rPr>
          <w:lang w:eastAsia="zh-CN"/>
        </w:rPr>
        <w:tab/>
        <w:t>Overload Control Information sent by a NF service consumer with a scope set to a specific NF Instance and service:</w:t>
      </w:r>
    </w:p>
    <w:p w14:paraId="45B9176B" w14:textId="77777777" w:rsidR="00DB0483" w:rsidRPr="00D1205D" w:rsidRDefault="00DB0483" w:rsidP="00DB0483">
      <w:pPr>
        <w:pStyle w:val="EX"/>
        <w:ind w:firstLine="0"/>
      </w:pPr>
      <w:bookmarkStart w:id="437"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proofErr w:type="spellStart"/>
      <w:r w:rsidRPr="00D1205D">
        <w:t>nsmf-pdusession</w:t>
      </w:r>
      <w:proofErr w:type="spellEnd"/>
    </w:p>
    <w:bookmarkEnd w:id="437"/>
    <w:p w14:paraId="68C431CB"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49B7355A" w14:textId="77777777" w:rsidR="00DB0483" w:rsidRPr="00D1205D" w:rsidRDefault="00DB0483" w:rsidP="00DB0483">
      <w:pPr>
        <w:pStyle w:val="EX"/>
        <w:ind w:firstLine="0"/>
        <w:rPr>
          <w:lang w:eastAsia="zh-CN"/>
        </w:rPr>
      </w:pPr>
      <w:bookmarkStart w:id="438"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438"/>
    <w:p w14:paraId="14869A29"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7CE8C819" w14:textId="47853D3D" w:rsidR="00C57859" w:rsidRDefault="00C57859" w:rsidP="00C57859">
      <w:pPr>
        <w:pStyle w:val="EX"/>
        <w:ind w:firstLine="0"/>
        <w:rPr>
          <w:lang w:eastAsia="zh-CN"/>
        </w:rPr>
      </w:pPr>
      <w:bookmarkStart w:id="439" w:name="_PERM_MCCTEMPBM_CRPT59660015___3"/>
      <w:bookmarkStart w:id="440"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439"/>
    <w:p w14:paraId="2139269E" w14:textId="4F533AB4" w:rsidR="00DB0483" w:rsidRPr="00D1205D" w:rsidRDefault="00DB0483" w:rsidP="00DB0483">
      <w:pPr>
        <w:pStyle w:val="NO"/>
        <w:rPr>
          <w:lang w:eastAsia="zh-CN"/>
        </w:rPr>
      </w:pPr>
      <w:r>
        <w:t>NOTE </w:t>
      </w:r>
      <w:r w:rsidR="004C6315">
        <w:t>5</w:t>
      </w:r>
      <w:r w:rsidRPr="002D7984">
        <w:t>:</w:t>
      </w:r>
      <w:r w:rsidRPr="002D7984">
        <w:tab/>
        <w:t>The S-NSSAI parameter corresponds to the JSON encoding: {"</w:t>
      </w:r>
      <w:proofErr w:type="spellStart"/>
      <w:r w:rsidRPr="002D7984">
        <w:t>sst</w:t>
      </w:r>
      <w:proofErr w:type="spellEnd"/>
      <w:r w:rsidRPr="002D7984">
        <w:t>": 1, "</w:t>
      </w:r>
      <w:proofErr w:type="spellStart"/>
      <w:r w:rsidRPr="002D7984">
        <w:t>sd</w:t>
      </w:r>
      <w:proofErr w:type="spellEnd"/>
      <w:r w:rsidRPr="002D7984">
        <w:t>": "A08923"} (see clause 5.2.3.1)</w:t>
      </w:r>
    </w:p>
    <w:bookmarkEnd w:id="440"/>
    <w:p w14:paraId="288B3060" w14:textId="77777777" w:rsidR="00DB0483" w:rsidRDefault="00DB0483" w:rsidP="00DB0483">
      <w:pPr>
        <w:pStyle w:val="EX"/>
        <w:rPr>
          <w:lang w:eastAsia="zh-CN"/>
        </w:rPr>
      </w:pPr>
      <w:r>
        <w:rPr>
          <w:lang w:eastAsia="zh-CN"/>
        </w:rPr>
        <w:t>EXAMPLE 9:</w:t>
      </w:r>
      <w:r>
        <w:rPr>
          <w:lang w:eastAsia="zh-CN"/>
        </w:rPr>
        <w:tab/>
        <w:t>Overload Control Information sent by an SEPP:</w:t>
      </w:r>
    </w:p>
    <w:p w14:paraId="7ECB9675" w14:textId="77777777" w:rsidR="00DB0483" w:rsidRPr="00D1205D" w:rsidRDefault="00DB0483" w:rsidP="00DB0483">
      <w:pPr>
        <w:pStyle w:val="EX"/>
        <w:ind w:firstLine="0"/>
        <w:rPr>
          <w:lang w:eastAsia="zh-CN"/>
        </w:rPr>
      </w:pPr>
      <w:bookmarkStart w:id="441"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441"/>
    <w:p w14:paraId="6358008F" w14:textId="13CBEC9F" w:rsidR="00DB0483" w:rsidRDefault="00DB0483" w:rsidP="00DB0483">
      <w:pPr>
        <w:pStyle w:val="NO"/>
        <w:rPr>
          <w:lang w:eastAsia="zh-CN"/>
        </w:rPr>
      </w:pPr>
      <w:r>
        <w:rPr>
          <w:lang w:eastAsia="zh-CN"/>
        </w:rPr>
        <w:t>NOTE </w:t>
      </w:r>
      <w:r w:rsidR="004C6315">
        <w:rPr>
          <w:lang w:eastAsia="zh-CN"/>
        </w:rPr>
        <w:t>6</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21A6A1B" w14:textId="77777777" w:rsidR="00DB0483" w:rsidRPr="00D1205D" w:rsidRDefault="00DB0483" w:rsidP="00DB0483">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A6566D4" w14:textId="77777777" w:rsidR="00DB0483" w:rsidRPr="00D1205D" w:rsidRDefault="00DB0483" w:rsidP="00DB0483">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442" w:name="_CR5_2_3_2_10"/>
      <w:bookmarkStart w:id="443" w:name="_Toc177643263"/>
      <w:bookmarkEnd w:id="442"/>
      <w:r w:rsidRPr="00D1205D">
        <w:t>5.2.3.2.10</w:t>
      </w:r>
      <w:r w:rsidRPr="00D1205D">
        <w:tab/>
      </w:r>
      <w:r w:rsidRPr="00D1205D">
        <w:rPr>
          <w:lang w:eastAsia="zh-CN"/>
        </w:rPr>
        <w:t>3gpp-Sbi-Lci</w:t>
      </w:r>
      <w:bookmarkEnd w:id="423"/>
      <w:bookmarkEnd w:id="424"/>
      <w:bookmarkEnd w:id="425"/>
      <w:bookmarkEnd w:id="426"/>
      <w:bookmarkEnd w:id="427"/>
      <w:bookmarkEnd w:id="428"/>
      <w:bookmarkEnd w:id="429"/>
      <w:bookmarkEnd w:id="443"/>
    </w:p>
    <w:p w14:paraId="48406B79" w14:textId="2A574818" w:rsidR="00D91253" w:rsidRPr="00D1205D" w:rsidRDefault="00D91253" w:rsidP="00D91253">
      <w:pPr>
        <w:rPr>
          <w:lang w:eastAsia="zh-CN"/>
        </w:rPr>
      </w:pPr>
      <w:bookmarkStart w:id="444" w:name="_Toc44847427"/>
      <w:bookmarkStart w:id="445" w:name="_Toc51845079"/>
      <w:bookmarkStart w:id="446" w:name="_Toc51845410"/>
      <w:bookmarkStart w:id="447" w:name="_Toc51846930"/>
      <w:bookmarkStart w:id="448" w:name="_Toc57022557"/>
      <w:r w:rsidRPr="00D1205D">
        <w:rPr>
          <w:lang w:eastAsia="zh-CN"/>
        </w:rPr>
        <w:t>The header contains a comma-delimited list (see IETF RFC </w:t>
      </w:r>
      <w:r>
        <w:rPr>
          <w:lang w:eastAsia="zh-CN"/>
        </w:rPr>
        <w:t>9110 [11]</w:t>
      </w:r>
      <w:r w:rsidRPr="00D1205D">
        <w:rPr>
          <w:lang w:eastAsia="zh-CN"/>
        </w:rPr>
        <w:t>) of Load Control Information (LCI). See clause</w:t>
      </w:r>
      <w:r>
        <w:rPr>
          <w:lang w:eastAsia="zh-CN"/>
        </w:rPr>
        <w:t> </w:t>
      </w:r>
      <w:r w:rsidRPr="00D1205D">
        <w:rPr>
          <w:lang w:eastAsia="zh-CN"/>
        </w:rPr>
        <w:t>6.3.3.</w:t>
      </w:r>
    </w:p>
    <w:p w14:paraId="6A67EEA6" w14:textId="75AE28EA"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8855ABB" w14:textId="77777777" w:rsidR="00DB0483" w:rsidRDefault="00DB0483" w:rsidP="00DB0483">
      <w:pPr>
        <w:pStyle w:val="PL"/>
        <w:rPr>
          <w:lang w:eastAsia="zh-CN"/>
        </w:rPr>
      </w:pPr>
    </w:p>
    <w:p w14:paraId="4EF67141" w14:textId="77777777" w:rsidR="00DB0483" w:rsidRDefault="00DB0483" w:rsidP="00DB0483">
      <w:pPr>
        <w:pStyle w:val="PL"/>
        <w:rPr>
          <w:lang w:eastAsia="zh-CN"/>
        </w:rPr>
      </w:pPr>
      <w:proofErr w:type="spellStart"/>
      <w:r>
        <w:rPr>
          <w:lang w:eastAsia="zh-CN"/>
        </w:rPr>
        <w:t>Sbi</w:t>
      </w:r>
      <w:proofErr w:type="spellEnd"/>
      <w:r>
        <w:rPr>
          <w:lang w:eastAsia="zh-CN"/>
        </w:rPr>
        <w:t>-</w:t>
      </w:r>
      <w:proofErr w:type="spellStart"/>
      <w:r>
        <w:rPr>
          <w:lang w:eastAsia="zh-CN"/>
        </w:rPr>
        <w:t>Lci</w:t>
      </w:r>
      <w:proofErr w:type="spellEnd"/>
      <w:r>
        <w:rPr>
          <w:lang w:eastAsia="zh-CN"/>
        </w:rPr>
        <w:t xml:space="preserve">-Header = "3gpp-Sbi-Lci:" OWS 1#( timestamp ";" RWS </w:t>
      </w:r>
      <w:proofErr w:type="spellStart"/>
      <w:r>
        <w:rPr>
          <w:lang w:eastAsia="zh-CN"/>
        </w:rPr>
        <w:t>lcMetric</w:t>
      </w:r>
      <w:proofErr w:type="spellEnd"/>
      <w:r>
        <w:rPr>
          <w:lang w:eastAsia="zh-CN"/>
        </w:rPr>
        <w:t xml:space="preserve"> ";" RWS </w:t>
      </w:r>
      <w:proofErr w:type="spellStart"/>
      <w:r>
        <w:rPr>
          <w:lang w:eastAsia="zh-CN"/>
        </w:rPr>
        <w:t>lcScope</w:t>
      </w:r>
      <w:proofErr w:type="spellEnd"/>
      <w:r>
        <w:rPr>
          <w:lang w:eastAsia="zh-CN"/>
        </w:rPr>
        <w:t xml:space="preserve"> ) OWS</w:t>
      </w:r>
    </w:p>
    <w:p w14:paraId="5F63A2BA" w14:textId="77777777" w:rsidR="00DB0483" w:rsidRDefault="00DB0483" w:rsidP="00DB0483">
      <w:pPr>
        <w:pStyle w:val="PL"/>
        <w:rPr>
          <w:lang w:eastAsia="zh-CN"/>
        </w:rPr>
      </w:pPr>
    </w:p>
    <w:p w14:paraId="0C66AACA" w14:textId="77777777" w:rsidR="00DB0483" w:rsidRDefault="00DB0483" w:rsidP="00DB0483">
      <w:pPr>
        <w:pStyle w:val="PL"/>
        <w:rPr>
          <w:lang w:eastAsia="zh-CN"/>
        </w:rPr>
      </w:pPr>
      <w:r>
        <w:rPr>
          <w:lang w:eastAsia="zh-CN"/>
        </w:rPr>
        <w:t>timestamp = "Timestamp:" RWS DQUOTE date-time DQUOTE</w:t>
      </w:r>
    </w:p>
    <w:p w14:paraId="59B2CC77" w14:textId="77777777" w:rsidR="00DB0483" w:rsidRDefault="00DB0483" w:rsidP="00DB0483">
      <w:pPr>
        <w:pStyle w:val="PL"/>
        <w:rPr>
          <w:lang w:eastAsia="zh-CN"/>
        </w:rPr>
      </w:pPr>
    </w:p>
    <w:p w14:paraId="3B5ADD34" w14:textId="77777777" w:rsidR="00DB0483" w:rsidRDefault="00DB0483" w:rsidP="00DB0483">
      <w:pPr>
        <w:pStyle w:val="PL"/>
        <w:rPr>
          <w:lang w:eastAsia="zh-CN"/>
        </w:rPr>
      </w:pPr>
      <w:proofErr w:type="spellStart"/>
      <w:r w:rsidRPr="008371F6">
        <w:rPr>
          <w:lang w:eastAsia="zh-CN"/>
        </w:rPr>
        <w:t>lcMetric</w:t>
      </w:r>
      <w:proofErr w:type="spellEnd"/>
      <w:r w:rsidRPr="008371F6">
        <w:rPr>
          <w:lang w:eastAsia="zh-CN"/>
        </w:rPr>
        <w:t xml:space="preserve"> =</w:t>
      </w:r>
      <w:r>
        <w:rPr>
          <w:lang w:eastAsia="zh-CN"/>
        </w:rPr>
        <w:t xml:space="preserve"> </w:t>
      </w:r>
      <w:r w:rsidRPr="008371F6">
        <w:rPr>
          <w:lang w:eastAsia="zh-CN"/>
        </w:rPr>
        <w:t>"Load-Metric:" RWS (DIGIT / %x31-39 DIGIT / "100") "%"</w:t>
      </w:r>
    </w:p>
    <w:p w14:paraId="27E4E3EA" w14:textId="77777777" w:rsidR="00DB0483" w:rsidRDefault="00DB0483" w:rsidP="00DB0483">
      <w:pPr>
        <w:pStyle w:val="PL"/>
        <w:rPr>
          <w:lang w:eastAsia="zh-CN"/>
        </w:rPr>
      </w:pPr>
    </w:p>
    <w:p w14:paraId="1308618D" w14:textId="77777777" w:rsidR="00DB0483" w:rsidRDefault="00DB0483" w:rsidP="00DB0483">
      <w:pPr>
        <w:pStyle w:val="PL"/>
      </w:pPr>
      <w:proofErr w:type="spellStart"/>
      <w:r w:rsidRPr="00D1205D">
        <w:t>lcScope</w:t>
      </w:r>
      <w:proofErr w:type="spellEnd"/>
      <w:r w:rsidRPr="00D1205D">
        <w:t xml:space="preserve"> =</w:t>
      </w:r>
      <w:r>
        <w:t xml:space="preserve"> </w:t>
      </w:r>
      <w:proofErr w:type="spellStart"/>
      <w:r>
        <w:t>lcN</w:t>
      </w:r>
      <w:r w:rsidRPr="00D1205D">
        <w:t>fProducerScope</w:t>
      </w:r>
      <w:proofErr w:type="spellEnd"/>
      <w:r w:rsidRPr="00D1205D">
        <w:t xml:space="preserve"> / </w:t>
      </w:r>
      <w:proofErr w:type="spellStart"/>
      <w:r w:rsidRPr="00D1205D">
        <w:t>scpScope</w:t>
      </w:r>
      <w:proofErr w:type="spellEnd"/>
      <w:r>
        <w:t xml:space="preserve"> / </w:t>
      </w:r>
      <w:proofErr w:type="spellStart"/>
      <w:r>
        <w:t>seppScope</w:t>
      </w:r>
      <w:proofErr w:type="spellEnd"/>
    </w:p>
    <w:p w14:paraId="43931405" w14:textId="77777777" w:rsidR="00DB0483" w:rsidRDefault="00DB0483" w:rsidP="00DB0483">
      <w:pPr>
        <w:pStyle w:val="PL"/>
      </w:pPr>
    </w:p>
    <w:p w14:paraId="7C73EDB0" w14:textId="77777777" w:rsidR="00DB0483" w:rsidRDefault="00DB0483" w:rsidP="00DB0483">
      <w:pPr>
        <w:pStyle w:val="PL"/>
        <w:rPr>
          <w:lang w:eastAsia="zh-CN"/>
        </w:rPr>
      </w:pPr>
      <w:proofErr w:type="spellStart"/>
      <w:r>
        <w:rPr>
          <w:lang w:eastAsia="zh-CN"/>
        </w:rPr>
        <w:t>lcNfProducerScope</w:t>
      </w:r>
      <w:proofErr w:type="spellEnd"/>
      <w:r>
        <w:rPr>
          <w:lang w:eastAsia="zh-CN"/>
        </w:rPr>
        <w:t xml:space="preserve"> = (   ( "NF-Instance:" RWS </w:t>
      </w:r>
      <w:proofErr w:type="spellStart"/>
      <w:r>
        <w:rPr>
          <w:lang w:eastAsia="zh-CN"/>
        </w:rPr>
        <w:t>nfinst</w:t>
      </w:r>
      <w:proofErr w:type="spellEnd"/>
      <w:r>
        <w:rPr>
          <w:lang w:eastAsia="zh-CN"/>
        </w:rPr>
        <w:t xml:space="preserve"> )</w:t>
      </w:r>
    </w:p>
    <w:p w14:paraId="06726C08" w14:textId="77777777" w:rsidR="00DB0483" w:rsidRDefault="00DB0483" w:rsidP="00DB0483">
      <w:pPr>
        <w:pStyle w:val="PL"/>
        <w:rPr>
          <w:lang w:eastAsia="zh-CN"/>
        </w:rPr>
      </w:pPr>
      <w:r>
        <w:rPr>
          <w:lang w:eastAsia="zh-CN"/>
        </w:rPr>
        <w:t xml:space="preserve">                      / ( "NF-Set:" RWS </w:t>
      </w:r>
      <w:proofErr w:type="spellStart"/>
      <w:r>
        <w:rPr>
          <w:lang w:eastAsia="zh-CN"/>
        </w:rPr>
        <w:t>nfset</w:t>
      </w:r>
      <w:proofErr w:type="spellEnd"/>
      <w:r>
        <w:rPr>
          <w:lang w:eastAsia="zh-CN"/>
        </w:rPr>
        <w:t>)</w:t>
      </w:r>
    </w:p>
    <w:p w14:paraId="6EA72261" w14:textId="77777777" w:rsidR="00DB0483" w:rsidRDefault="00DB0483" w:rsidP="00DB0483">
      <w:pPr>
        <w:pStyle w:val="PL"/>
        <w:rPr>
          <w:lang w:eastAsia="zh-CN"/>
        </w:rPr>
      </w:pPr>
      <w:r>
        <w:rPr>
          <w:lang w:eastAsia="zh-CN"/>
        </w:rPr>
        <w:t xml:space="preserve">                      / ( "NF-Service-Instance:" RWS </w:t>
      </w:r>
      <w:proofErr w:type="spellStart"/>
      <w:r>
        <w:rPr>
          <w:lang w:eastAsia="zh-CN"/>
        </w:rPr>
        <w:t>nfservinst</w:t>
      </w:r>
      <w:proofErr w:type="spellEnd"/>
      <w:r>
        <w:rPr>
          <w:lang w:eastAsia="zh-CN"/>
        </w:rPr>
        <w:t xml:space="preserve"> [";" RWS "NF-Inst:" RWS </w:t>
      </w:r>
      <w:proofErr w:type="spellStart"/>
      <w:r>
        <w:rPr>
          <w:lang w:eastAsia="zh-CN"/>
        </w:rPr>
        <w:t>nfinst</w:t>
      </w:r>
      <w:proofErr w:type="spellEnd"/>
      <w:r>
        <w:rPr>
          <w:lang w:eastAsia="zh-CN"/>
        </w:rPr>
        <w:t>] )</w:t>
      </w:r>
    </w:p>
    <w:p w14:paraId="1CDEDB47" w14:textId="77777777" w:rsidR="00DB0483" w:rsidRDefault="00DB0483" w:rsidP="00DB0483">
      <w:pPr>
        <w:pStyle w:val="PL"/>
        <w:rPr>
          <w:lang w:eastAsia="zh-CN"/>
        </w:rPr>
      </w:pPr>
      <w:r>
        <w:rPr>
          <w:lang w:eastAsia="zh-CN"/>
        </w:rPr>
        <w:t xml:space="preserve">                      / ( "NF-Service-Set:" RWS </w:t>
      </w:r>
      <w:proofErr w:type="spellStart"/>
      <w:r>
        <w:rPr>
          <w:lang w:eastAsia="zh-CN"/>
        </w:rPr>
        <w:t>nfserviceset</w:t>
      </w:r>
      <w:proofErr w:type="spellEnd"/>
      <w:r>
        <w:rPr>
          <w:lang w:eastAsia="zh-CN"/>
        </w:rPr>
        <w:t>) )</w:t>
      </w:r>
    </w:p>
    <w:p w14:paraId="2C8EE5F8" w14:textId="77777777" w:rsidR="00DB0483" w:rsidRDefault="00DB0483" w:rsidP="00DB0483">
      <w:pPr>
        <w:pStyle w:val="PL"/>
        <w:rPr>
          <w:lang w:eastAsia="zh-CN"/>
        </w:rPr>
      </w:pPr>
      <w:r>
        <w:rPr>
          <w:lang w:eastAsia="zh-CN"/>
        </w:rPr>
        <w:t xml:space="preserve">                    [ ";" RWS </w:t>
      </w:r>
      <w:proofErr w:type="spellStart"/>
      <w:r>
        <w:rPr>
          <w:lang w:eastAsia="zh-CN"/>
        </w:rPr>
        <w:t>sNssaiList</w:t>
      </w:r>
      <w:proofErr w:type="spellEnd"/>
      <w:r>
        <w:rPr>
          <w:lang w:eastAsia="zh-CN"/>
        </w:rPr>
        <w:t xml:space="preserve"> ";" RWS </w:t>
      </w:r>
      <w:proofErr w:type="spellStart"/>
      <w:r>
        <w:rPr>
          <w:lang w:eastAsia="zh-CN"/>
        </w:rPr>
        <w:t>dnnList</w:t>
      </w:r>
      <w:proofErr w:type="spellEnd"/>
      <w:r>
        <w:rPr>
          <w:lang w:eastAsia="zh-CN"/>
        </w:rPr>
        <w:t xml:space="preserve"> ";" RWS </w:t>
      </w:r>
      <w:proofErr w:type="spellStart"/>
      <w:r>
        <w:rPr>
          <w:lang w:eastAsia="zh-CN"/>
        </w:rPr>
        <w:t>relativeCapacity</w:t>
      </w:r>
      <w:proofErr w:type="spellEnd"/>
      <w:r>
        <w:rPr>
          <w:lang w:eastAsia="zh-CN"/>
        </w:rPr>
        <w:t xml:space="preserve"> ]</w:t>
      </w:r>
    </w:p>
    <w:p w14:paraId="01193742" w14:textId="77777777" w:rsidR="00DB0483" w:rsidRDefault="00DB0483" w:rsidP="00DB0483">
      <w:pPr>
        <w:pStyle w:val="PL"/>
        <w:rPr>
          <w:lang w:eastAsia="zh-CN"/>
        </w:rPr>
      </w:pPr>
    </w:p>
    <w:p w14:paraId="3F69A27D" w14:textId="77777777" w:rsidR="00DB0483" w:rsidRDefault="00DB0483" w:rsidP="00DB0483">
      <w:pPr>
        <w:pStyle w:val="PL"/>
        <w:rPr>
          <w:lang w:eastAsia="zh-CN"/>
        </w:rPr>
      </w:pPr>
      <w:proofErr w:type="spellStart"/>
      <w:r w:rsidRPr="0098368C">
        <w:rPr>
          <w:lang w:eastAsia="zh-CN"/>
        </w:rPr>
        <w:t>dnn</w:t>
      </w:r>
      <w:r>
        <w:rPr>
          <w:lang w:eastAsia="zh-CN"/>
        </w:rPr>
        <w:t>List</w:t>
      </w:r>
      <w:proofErr w:type="spellEnd"/>
      <w:r w:rsidRPr="0098368C">
        <w:rPr>
          <w:lang w:eastAsia="zh-CN"/>
        </w:rPr>
        <w:t xml:space="preserve"> = "DNN:" RWS 1*</w:t>
      </w:r>
      <w:proofErr w:type="spellStart"/>
      <w:r w:rsidRPr="0098368C">
        <w:rPr>
          <w:lang w:eastAsia="zh-CN"/>
        </w:rPr>
        <w:t>tchar</w:t>
      </w:r>
      <w:proofErr w:type="spellEnd"/>
      <w:r w:rsidRPr="0098368C">
        <w:rPr>
          <w:lang w:eastAsia="zh-CN"/>
        </w:rPr>
        <w:t xml:space="preserve"> *(</w:t>
      </w:r>
      <w:r>
        <w:rPr>
          <w:lang w:eastAsia="zh-CN"/>
        </w:rPr>
        <w:t xml:space="preserve"> </w:t>
      </w:r>
      <w:r w:rsidRPr="0098368C">
        <w:rPr>
          <w:lang w:eastAsia="zh-CN"/>
        </w:rPr>
        <w:t>RWS "&amp;" RWS 1*</w:t>
      </w:r>
      <w:proofErr w:type="spellStart"/>
      <w:r w:rsidRPr="0098368C">
        <w:rPr>
          <w:lang w:eastAsia="zh-CN"/>
        </w:rPr>
        <w:t>tchar</w:t>
      </w:r>
      <w:proofErr w:type="spellEnd"/>
      <w:r>
        <w:rPr>
          <w:lang w:eastAsia="zh-CN"/>
        </w:rPr>
        <w:t xml:space="preserve"> </w:t>
      </w:r>
      <w:r w:rsidRPr="0098368C">
        <w:rPr>
          <w:lang w:eastAsia="zh-CN"/>
        </w:rPr>
        <w:t>)</w:t>
      </w:r>
    </w:p>
    <w:p w14:paraId="528B6223" w14:textId="77777777" w:rsidR="00DB0483" w:rsidRDefault="00DB0483" w:rsidP="00DB0483">
      <w:pPr>
        <w:pStyle w:val="PL"/>
        <w:rPr>
          <w:lang w:eastAsia="zh-CN"/>
        </w:rPr>
      </w:pPr>
    </w:p>
    <w:p w14:paraId="4840BE05"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76C68F78" w14:textId="77777777" w:rsidR="00DB0483" w:rsidRPr="0083794E" w:rsidRDefault="00DB0483" w:rsidP="00DB0483">
      <w:pPr>
        <w:pStyle w:val="PL"/>
        <w:rPr>
          <w:lang w:val="fi-FI" w:eastAsia="zh-CN"/>
        </w:rPr>
      </w:pPr>
    </w:p>
    <w:p w14:paraId="3A7ADDA3" w14:textId="77777777" w:rsidR="00DB0483" w:rsidRDefault="00DB0483" w:rsidP="00DB0483">
      <w:pPr>
        <w:pStyle w:val="PL"/>
        <w:rPr>
          <w:lang w:eastAsia="zh-CN"/>
        </w:rPr>
      </w:pPr>
      <w:proofErr w:type="spellStart"/>
      <w:r w:rsidRPr="0098368C">
        <w:rPr>
          <w:lang w:eastAsia="zh-CN"/>
        </w:rPr>
        <w:t>snssai</w:t>
      </w:r>
      <w:proofErr w:type="spellEnd"/>
      <w:r w:rsidRPr="0098368C">
        <w:rPr>
          <w:lang w:eastAsia="zh-CN"/>
        </w:rPr>
        <w:t xml:space="preserve"> = 1*</w:t>
      </w:r>
      <w:proofErr w:type="spellStart"/>
      <w:r w:rsidRPr="0098368C">
        <w:rPr>
          <w:lang w:eastAsia="zh-CN"/>
        </w:rPr>
        <w:t>tchar</w:t>
      </w:r>
      <w:proofErr w:type="spellEnd"/>
    </w:p>
    <w:p w14:paraId="1695978D" w14:textId="77777777" w:rsidR="00DB0483" w:rsidRDefault="00DB0483" w:rsidP="00DB0483">
      <w:pPr>
        <w:pStyle w:val="PL"/>
        <w:rPr>
          <w:lang w:eastAsia="zh-CN"/>
        </w:rPr>
      </w:pPr>
    </w:p>
    <w:p w14:paraId="03E3ADD4" w14:textId="77777777" w:rsidR="00DB0483" w:rsidRDefault="00DB0483" w:rsidP="00DB0483">
      <w:pPr>
        <w:pStyle w:val="PL"/>
        <w:rPr>
          <w:lang w:eastAsia="zh-CN"/>
        </w:rPr>
      </w:pPr>
      <w:proofErr w:type="spellStart"/>
      <w:r w:rsidRPr="00F122A9">
        <w:rPr>
          <w:lang w:eastAsia="zh-CN"/>
        </w:rPr>
        <w:t>relativeCapacity</w:t>
      </w:r>
      <w:proofErr w:type="spellEnd"/>
      <w:r w:rsidRPr="00F122A9">
        <w:rPr>
          <w:lang w:eastAsia="zh-CN"/>
        </w:rPr>
        <w:t xml:space="preserve"> = "Relative-Capacity:" RWS (</w:t>
      </w:r>
      <w:r>
        <w:rPr>
          <w:lang w:eastAsia="zh-CN"/>
        </w:rPr>
        <w:t xml:space="preserve"> </w:t>
      </w:r>
      <w:r w:rsidRPr="00F122A9">
        <w:rPr>
          <w:lang w:eastAsia="zh-CN"/>
        </w:rPr>
        <w:t>1*2DIGIT / "100"</w:t>
      </w:r>
      <w:r>
        <w:rPr>
          <w:lang w:eastAsia="zh-CN"/>
        </w:rPr>
        <w:t xml:space="preserve"> </w:t>
      </w:r>
      <w:r w:rsidRPr="00F122A9">
        <w:rPr>
          <w:lang w:eastAsia="zh-CN"/>
        </w:rPr>
        <w:t>) "%"</w:t>
      </w:r>
    </w:p>
    <w:p w14:paraId="50905AEF" w14:textId="77777777" w:rsidR="00DB0483" w:rsidRDefault="00DB0483" w:rsidP="00DB0483">
      <w:pPr>
        <w:pStyle w:val="PL"/>
        <w:rPr>
          <w:lang w:eastAsia="zh-CN"/>
        </w:rPr>
      </w:pPr>
    </w:p>
    <w:p w14:paraId="4CFD5026" w14:textId="77777777" w:rsidR="00DB0483" w:rsidRPr="00D1205D" w:rsidRDefault="00DB0483" w:rsidP="00EE04DE">
      <w:pPr>
        <w:pStyle w:val="PL"/>
        <w:rPr>
          <w:lang w:eastAsia="zh-CN"/>
        </w:rPr>
      </w:pPr>
    </w:p>
    <w:p w14:paraId="79CA8F60" w14:textId="4EEA1934" w:rsidR="004C6315" w:rsidRDefault="004C6315" w:rsidP="004C6315">
      <w:pPr>
        <w:pStyle w:val="NO"/>
        <w:rPr>
          <w:lang w:eastAsia="zh-CN"/>
        </w:rPr>
      </w:pPr>
      <w:r>
        <w:rPr>
          <w:lang w:eastAsia="zh-CN"/>
        </w:rPr>
        <w:t>NOTE </w:t>
      </w:r>
      <w:r>
        <w:rPr>
          <w:lang w:eastAsia="zh-CN"/>
        </w:rPr>
        <w:t>1</w:t>
      </w:r>
      <w:r w:rsidRPr="00D1205D">
        <w:rPr>
          <w:lang w:eastAsia="zh-CN"/>
        </w:rPr>
        <w:t>:</w:t>
      </w:r>
      <w:r>
        <w:rPr>
          <w:lang w:eastAsia="zh-CN"/>
        </w:rPr>
        <w:tab/>
        <w:t xml:space="preserve">Implementations complying with earlier releases of the specification can require the presence of a leading white space after "3gpp-Sbi-Lci:". </w:t>
      </w:r>
    </w:p>
    <w:p w14:paraId="18FD1BCC" w14:textId="2077C84E"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associated with the load control information.</w:t>
      </w:r>
    </w:p>
    <w:p w14:paraId="1ECDF104" w14:textId="2EEF4781" w:rsidR="00DB0483" w:rsidRPr="00D1205D" w:rsidRDefault="00DB0483" w:rsidP="00DB0483">
      <w:r>
        <w:t>"Load-Metric" (</w:t>
      </w:r>
      <w:r w:rsidRPr="00D1205D">
        <w:t>Mandatory parameter</w:t>
      </w:r>
      <w:r>
        <w:t>):</w:t>
      </w:r>
      <w:r w:rsidRPr="00D1205D">
        <w:t xml:space="preserve"> Load-Metric is up to 3 digits long decimal string and the value range shall be from 0 to 100.</w:t>
      </w:r>
    </w:p>
    <w:p w14:paraId="721A4F10" w14:textId="6664550D" w:rsidR="00DB0483" w:rsidRPr="00D1205D" w:rsidRDefault="00DB0483" w:rsidP="00DB0483">
      <w:r>
        <w:t>The 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producers), "SCP-FQDN" (for SCP), or "SEPP-FQDN" (for SEPP)</w:t>
      </w:r>
      <w:r w:rsidRPr="00D1205D">
        <w:t>.</w:t>
      </w:r>
    </w:p>
    <w:p w14:paraId="6488F69A" w14:textId="77777777" w:rsidR="00DB0483" w:rsidRDefault="00DB0483" w:rsidP="00DB0483">
      <w:r w:rsidRPr="00D1205D">
        <w:rPr>
          <w:lang w:eastAsia="zh-CN"/>
        </w:rPr>
        <w:t xml:space="preserve">See clause 6.3.3.4.4.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and </w:t>
      </w:r>
      <w:proofErr w:type="spellStart"/>
      <w:r w:rsidRPr="00D1205D">
        <w:rPr>
          <w:lang w:eastAsia="zh-CN"/>
        </w:rPr>
        <w:t>nfserviceset</w:t>
      </w:r>
      <w:proofErr w:type="spellEnd"/>
      <w:r w:rsidRPr="00D1205D">
        <w:rPr>
          <w:lang w:eastAsia="zh-CN"/>
        </w:rPr>
        <w:t xml:space="preserve"> parameters are defined in clause</w:t>
      </w:r>
      <w:r>
        <w:rPr>
          <w:lang w:eastAsia="zh-CN"/>
        </w:rPr>
        <w:t> </w:t>
      </w:r>
      <w:r w:rsidRPr="00D1205D">
        <w:t xml:space="preserve">5.2.3.2.5. </w:t>
      </w:r>
      <w:proofErr w:type="spellStart"/>
      <w:r w:rsidRPr="00D1205D">
        <w:t>fqdn</w:t>
      </w:r>
      <w:proofErr w:type="spellEnd"/>
      <w:r w:rsidRPr="00D1205D">
        <w:t xml:space="preserve"> shall encode an FQDN.</w:t>
      </w:r>
    </w:p>
    <w:p w14:paraId="75696D0D" w14:textId="77777777" w:rsidR="00DB0483" w:rsidRDefault="00DB0483" w:rsidP="00DB0483">
      <w:r>
        <w:t xml:space="preserve">When </w:t>
      </w:r>
      <w:proofErr w:type="spellStart"/>
      <w:r>
        <w:t>signaling</w:t>
      </w:r>
      <w:proofErr w:type="spellEnd"/>
      <w:r>
        <w:t xml:space="preserve">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68897645" w14:textId="0F3CF167" w:rsidR="00DB0483" w:rsidRPr="00D1205D" w:rsidRDefault="00DB0483" w:rsidP="00DB0483">
      <w:pPr>
        <w:pStyle w:val="NO"/>
      </w:pPr>
      <w:r>
        <w:t>NOTE </w:t>
      </w:r>
      <w:r w:rsidR="004C6315">
        <w:t>2</w:t>
      </w:r>
      <w:r>
        <w:t>:</w:t>
      </w:r>
      <w:r>
        <w:tab/>
        <w:t>Implementations complying with earlier versions of the specification can signal</w:t>
      </w:r>
      <w:r w:rsidRPr="00C125B1">
        <w:t xml:space="preserve"> </w:t>
      </w:r>
      <w:r>
        <w:t>load control information of an NF service instance without including the NF-Inst parameter.</w:t>
      </w:r>
    </w:p>
    <w:p w14:paraId="7F7C984B" w14:textId="002D4A7B" w:rsidR="00DB0483" w:rsidRPr="00D1205D" w:rsidRDefault="00DB0483" w:rsidP="00DB0483">
      <w:r>
        <w:t>"DNN"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1DEA65D9" w14:textId="60A3BBA1" w:rsidR="00DB0483" w:rsidRPr="00D1205D" w:rsidRDefault="00DB0483" w:rsidP="004C6315">
      <w:pPr>
        <w:rPr>
          <w:lang w:eastAsia="zh-CN"/>
        </w:rPr>
      </w:pPr>
      <w:r>
        <w:t>"S-NSSAI"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refers to one or more specific S-NSSAI(s).</w:t>
      </w:r>
    </w:p>
    <w:p w14:paraId="4451E5DC" w14:textId="77777777" w:rsidR="00DB0483" w:rsidRPr="00D1205D" w:rsidRDefault="00DB0483" w:rsidP="00DB0483">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3FAE07EE" w14:textId="659C84AF" w:rsidR="00DB0483" w:rsidRPr="00D1205D" w:rsidRDefault="00DB0483" w:rsidP="00DB0483">
      <w:r>
        <w:t>"Relative-Capacity" (</w:t>
      </w:r>
      <w:r w:rsidRPr="00D1205D">
        <w:t>Optional parameter</w:t>
      </w:r>
      <w:r>
        <w:t>):</w:t>
      </w:r>
      <w:r w:rsidRPr="00D1205D">
        <w:t xml:space="preserve"> </w:t>
      </w:r>
      <w:r>
        <w:t>U</w:t>
      </w:r>
      <w:r w:rsidRPr="00D1205D">
        <w:t>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127318D2"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Load Control Information for an NF Instance:</w:t>
      </w:r>
    </w:p>
    <w:p w14:paraId="648BDE38" w14:textId="77777777" w:rsidR="00DB0483" w:rsidRPr="00D1205D" w:rsidRDefault="00DB0483" w:rsidP="00DB0483">
      <w:pPr>
        <w:pStyle w:val="EX"/>
        <w:ind w:firstLine="0"/>
        <w:rPr>
          <w:lang w:eastAsia="zh-CN"/>
        </w:rPr>
      </w:pPr>
      <w:bookmarkStart w:id="449" w:name="_PERM_MCCTEMPBM_CRPT57490031___3"/>
      <w:r w:rsidRPr="00D1205D">
        <w:rPr>
          <w:lang w:eastAsia="zh-CN"/>
        </w:rPr>
        <w:t>3gpp-Sbi-Lci: Timestamp: "Tue, 04 Feb 2020 08:49:37 GMT"; Load-Metric: 25%; NF-Instance: 54804518-4191-46b3-955c-ac631f953ed8</w:t>
      </w:r>
    </w:p>
    <w:bookmarkEnd w:id="449"/>
    <w:p w14:paraId="64D8F171"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71B379DA" w14:textId="0962E471" w:rsidR="00DB0483" w:rsidRPr="00D1205D" w:rsidRDefault="00DB0483" w:rsidP="00DB0483">
      <w:pPr>
        <w:pStyle w:val="EX"/>
        <w:ind w:firstLine="0"/>
        <w:rPr>
          <w:lang w:eastAsia="zh-CN"/>
        </w:rPr>
      </w:pPr>
      <w:bookmarkStart w:id="450" w:name="_PERM_MCCTEMPBM_CRPT57490032___3"/>
      <w:r w:rsidRPr="00D1205D">
        <w:rPr>
          <w:lang w:eastAsia="zh-CN"/>
        </w:rPr>
        <w:t>3gpp-Sbi-Lci: Timestamp: "Tue, 04 Feb 2020 08:49:37 GMT"; Load-Metric: 25%; NF-Service-Set: setxyz.snnsmf-pdusession.nfi54804518-4191-46b3-955c-ac631f953ed8.5gc.mnc012.mcc345</w:t>
      </w:r>
    </w:p>
    <w:bookmarkEnd w:id="450"/>
    <w:p w14:paraId="0D569F6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FE0F993" w14:textId="40E5E202" w:rsidR="00C57859" w:rsidRDefault="00C57859" w:rsidP="00C57859">
      <w:pPr>
        <w:pStyle w:val="EX"/>
        <w:ind w:firstLine="0"/>
        <w:rPr>
          <w:lang w:eastAsia="zh-CN"/>
        </w:rPr>
      </w:pPr>
      <w:bookmarkStart w:id="451"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51"/>
    <w:p w14:paraId="53D02A1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D5C047B" w14:textId="4B82B49A" w:rsidR="00C57859" w:rsidRDefault="00C57859" w:rsidP="00C57859">
      <w:pPr>
        <w:pStyle w:val="EX"/>
        <w:ind w:firstLine="0"/>
        <w:rPr>
          <w:lang w:eastAsia="zh-CN"/>
        </w:rPr>
      </w:pPr>
      <w:bookmarkStart w:id="452"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52"/>
    <w:p w14:paraId="5EC3FC94" w14:textId="1EF2719F" w:rsidR="00DB0483" w:rsidRPr="00D1205D" w:rsidRDefault="00DB0483" w:rsidP="00DB0483">
      <w:pPr>
        <w:pStyle w:val="NO"/>
        <w:rPr>
          <w:rFonts w:cs="Arial"/>
          <w:lang w:eastAsia="zh-CN"/>
        </w:rPr>
      </w:pPr>
      <w:r>
        <w:t>NOTE </w:t>
      </w:r>
      <w:r w:rsidR="004C6315">
        <w:t>3</w:t>
      </w:r>
      <w:r w:rsidRPr="00821FD2">
        <w:t>:</w:t>
      </w:r>
      <w:r w:rsidRPr="00821FD2">
        <w:tab/>
        <w:t>The S-</w:t>
      </w:r>
      <w:proofErr w:type="spellStart"/>
      <w:r w:rsidRPr="00821FD2">
        <w:t>Nssai</w:t>
      </w:r>
      <w:proofErr w:type="spellEnd"/>
      <w:r w:rsidRPr="00821FD2">
        <w:t xml:space="preserve"> parameter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p>
    <w:p w14:paraId="1FBDA464"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Load Control Information for SCP:</w:t>
      </w:r>
    </w:p>
    <w:p w14:paraId="49585603" w14:textId="77777777" w:rsidR="00DB0483" w:rsidRPr="00D1205D" w:rsidRDefault="00DB0483" w:rsidP="00DB0483">
      <w:pPr>
        <w:pStyle w:val="EX"/>
        <w:ind w:firstLine="0"/>
        <w:rPr>
          <w:lang w:eastAsia="zh-CN"/>
        </w:rPr>
      </w:pPr>
      <w:bookmarkStart w:id="453" w:name="_PERM_MCCTEMPBM_CRPT57490036___3"/>
      <w:r w:rsidRPr="00D1205D">
        <w:rPr>
          <w:lang w:eastAsia="zh-CN"/>
        </w:rPr>
        <w:lastRenderedPageBreak/>
        <w:t>3gpp-Sbi-Lci: Timestamp: "Tue, 04 Feb 2020 08:49:37 GMT"; Load-Metric: 25%; SCP-FQDN: scp1.example.com</w:t>
      </w:r>
    </w:p>
    <w:bookmarkEnd w:id="453"/>
    <w:p w14:paraId="5CE88815"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C8711F4" w14:textId="017AB5C8" w:rsidR="00BC5679" w:rsidRDefault="00BC5679" w:rsidP="00BC5679">
      <w:pPr>
        <w:pStyle w:val="EX"/>
        <w:ind w:firstLine="0"/>
        <w:rPr>
          <w:lang w:eastAsia="zh-CN"/>
        </w:rPr>
      </w:pPr>
      <w:bookmarkStart w:id="454" w:name="_PERM_MCCTEMPBM_CRPT57490037___3"/>
      <w:bookmarkStart w:id="455" w:name="_PERM_MCCTEMPBM_CRPT57490038___2"/>
      <w:r w:rsidRPr="00D1205D">
        <w:rPr>
          <w:lang w:eastAsia="zh-CN"/>
        </w:rPr>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bookmarkEnd w:id="454"/>
    <w:p w14:paraId="66199FE5" w14:textId="77777777" w:rsidR="00DB0483" w:rsidRPr="00D1205D" w:rsidRDefault="00DB0483" w:rsidP="00DB0483">
      <w:pPr>
        <w:pStyle w:val="NO"/>
        <w:ind w:left="2553"/>
        <w:rPr>
          <w:lang w:eastAsia="zh-CN"/>
        </w:rPr>
      </w:pPr>
      <w:r>
        <w:rPr>
          <w:lang w:eastAsia="zh-CN"/>
        </w:rPr>
        <w:t>NOTE:</w:t>
      </w:r>
      <w:r>
        <w:rPr>
          <w:lang w:eastAsia="zh-CN"/>
        </w:rPr>
        <w:tab/>
        <w:t>The S-</w:t>
      </w:r>
      <w:proofErr w:type="spellStart"/>
      <w:r>
        <w:rPr>
          <w:lang w:eastAsia="zh-CN"/>
        </w:rPr>
        <w:t>Nssai</w:t>
      </w:r>
      <w:proofErr w:type="spellEnd"/>
      <w:r>
        <w:rPr>
          <w:lang w:eastAsia="zh-CN"/>
        </w:rPr>
        <w:t xml:space="preserve"> parameter corresponds to the JSON encoding:</w:t>
      </w:r>
      <w:r>
        <w:rPr>
          <w:rFonts w:cs="Arial"/>
          <w:lang w:eastAsia="zh-CN"/>
        </w:rPr>
        <w:t xml:space="preserve"> </w:t>
      </w:r>
      <w:r>
        <w:rPr>
          <w:lang w:eastAsia="zh-CN"/>
        </w:rPr>
        <w:t>{"</w:t>
      </w:r>
      <w:proofErr w:type="spellStart"/>
      <w:r>
        <w:rPr>
          <w:lang w:eastAsia="zh-CN"/>
        </w:rPr>
        <w:t>sst</w:t>
      </w:r>
      <w:proofErr w:type="spellEnd"/>
      <w:r>
        <w:rPr>
          <w:lang w:eastAsia="zh-CN"/>
        </w:rPr>
        <w:t>": 1, "</w:t>
      </w:r>
      <w:proofErr w:type="spellStart"/>
      <w:r>
        <w:rPr>
          <w:lang w:eastAsia="zh-CN"/>
        </w:rPr>
        <w:t>sd</w:t>
      </w:r>
      <w:proofErr w:type="spellEnd"/>
      <w:r>
        <w:rPr>
          <w:lang w:eastAsia="zh-CN"/>
        </w:rPr>
        <w:t>": "</w:t>
      </w:r>
      <w:r w:rsidRPr="00F17943">
        <w:rPr>
          <w:lang w:eastAsia="zh-CN"/>
        </w:rPr>
        <w:t>A08923</w:t>
      </w:r>
      <w:r>
        <w:rPr>
          <w:lang w:eastAsia="zh-CN"/>
        </w:rPr>
        <w:t>"} (see clause 5.2.3.1)</w:t>
      </w:r>
    </w:p>
    <w:bookmarkEnd w:id="455"/>
    <w:p w14:paraId="0017FA8C" w14:textId="77777777" w:rsidR="00DB0483" w:rsidRDefault="00DB0483" w:rsidP="00DB0483">
      <w:pPr>
        <w:pStyle w:val="EX"/>
        <w:rPr>
          <w:lang w:eastAsia="zh-CN"/>
        </w:rPr>
      </w:pPr>
      <w:r>
        <w:rPr>
          <w:lang w:eastAsia="zh-CN"/>
        </w:rPr>
        <w:t>EXAMPLE 7:</w:t>
      </w:r>
      <w:r>
        <w:rPr>
          <w:lang w:eastAsia="zh-CN"/>
        </w:rPr>
        <w:tab/>
        <w:t>Load Control Information for SEPP:</w:t>
      </w:r>
    </w:p>
    <w:p w14:paraId="32F384FB" w14:textId="77777777" w:rsidR="00DB0483" w:rsidRPr="005B67FA" w:rsidRDefault="00DB0483" w:rsidP="00DB0483">
      <w:pPr>
        <w:pStyle w:val="EX"/>
        <w:ind w:firstLine="0"/>
        <w:rPr>
          <w:lang w:eastAsia="zh-CN"/>
        </w:rPr>
      </w:pPr>
      <w:bookmarkStart w:id="456"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56"/>
    <w:p w14:paraId="43416CE6" w14:textId="40E59B9D" w:rsidR="00DB0483" w:rsidRPr="00D1205D" w:rsidRDefault="00DB0483" w:rsidP="00DB0483">
      <w:pPr>
        <w:pStyle w:val="NO"/>
        <w:rPr>
          <w:lang w:eastAsia="zh-CN"/>
        </w:rPr>
      </w:pPr>
      <w:r>
        <w:rPr>
          <w:lang w:eastAsia="zh-CN"/>
        </w:rPr>
        <w:t>NOTE </w:t>
      </w:r>
      <w:r w:rsidR="004C6315">
        <w:rPr>
          <w:lang w:eastAsia="zh-CN"/>
        </w:rPr>
        <w:t>4</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3FFB8141" w14:textId="77777777" w:rsidR="00DB0483" w:rsidRPr="00D1205D" w:rsidRDefault="00DB0483" w:rsidP="00DB0483">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2E9A8251" w14:textId="77777777" w:rsidR="00DB0483" w:rsidRPr="00EC278A" w:rsidRDefault="00DB0483" w:rsidP="00DB0483">
      <w:pPr>
        <w:pStyle w:val="EX"/>
        <w:ind w:firstLine="0"/>
        <w:rPr>
          <w:lang w:eastAsia="zh-CN"/>
        </w:rPr>
      </w:pPr>
      <w:r w:rsidRPr="00D1205D">
        <w:rPr>
          <w:lang w:eastAsia="zh-CN"/>
        </w:rPr>
        <w:t>3gpp-Sbi-Lci: Timestamp: "Tue, 04 Feb 2020 08:49:37 GMT"; Load-Metric: 25%;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57" w:name="_CR5_2_3_2_11"/>
      <w:bookmarkStart w:id="458" w:name="_Toc177643264"/>
      <w:bookmarkEnd w:id="457"/>
      <w:r w:rsidRPr="00D1205D">
        <w:t>5.2.3.2.11</w:t>
      </w:r>
      <w:r w:rsidRPr="00D1205D">
        <w:tab/>
      </w:r>
      <w:r w:rsidRPr="00D1205D">
        <w:rPr>
          <w:lang w:eastAsia="zh-CN"/>
        </w:rPr>
        <w:t>3gpp-Sbi-Client-Credentials</w:t>
      </w:r>
      <w:bookmarkEnd w:id="444"/>
      <w:bookmarkEnd w:id="445"/>
      <w:bookmarkEnd w:id="446"/>
      <w:bookmarkEnd w:id="447"/>
      <w:bookmarkEnd w:id="448"/>
      <w:bookmarkEnd w:id="458"/>
    </w:p>
    <w:p w14:paraId="6CEBD5F4" w14:textId="77777777" w:rsidR="00DB0483" w:rsidRPr="00D1205D" w:rsidRDefault="00DB0483" w:rsidP="00DB0483">
      <w:pPr>
        <w:rPr>
          <w:lang w:eastAsia="zh-CN"/>
        </w:rPr>
      </w:pPr>
      <w:bookmarkStart w:id="459" w:name="_Toc51845080"/>
      <w:bookmarkStart w:id="460" w:name="_Toc51845411"/>
      <w:bookmarkStart w:id="461" w:name="_Toc51846931"/>
      <w:bookmarkStart w:id="462" w:name="_Toc57022558"/>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57F9CED9" w14:textId="7112BB6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5814768" w14:textId="77777777" w:rsidR="00D91253" w:rsidRDefault="00D91253" w:rsidP="00D91253">
      <w:pPr>
        <w:pStyle w:val="PL"/>
        <w:rPr>
          <w:lang w:eastAsia="zh-CN"/>
        </w:rPr>
      </w:pPr>
    </w:p>
    <w:p w14:paraId="6B9D1BD3" w14:textId="77777777" w:rsidR="00D91253" w:rsidRDefault="00D91253" w:rsidP="00D91253">
      <w:pPr>
        <w:pStyle w:val="PL"/>
        <w:rPr>
          <w:lang w:eastAsia="zh-CN"/>
        </w:rPr>
      </w:pPr>
      <w:proofErr w:type="spellStart"/>
      <w:r w:rsidRPr="00D1205D">
        <w:rPr>
          <w:lang w:eastAsia="zh-CN"/>
        </w:rPr>
        <w:t>Sbi</w:t>
      </w:r>
      <w:proofErr w:type="spellEnd"/>
      <w:r w:rsidRPr="00D1205D">
        <w:rPr>
          <w:lang w:eastAsia="zh-CN"/>
        </w:rPr>
        <w:t>-Client-Credentials</w:t>
      </w:r>
      <w:r>
        <w:rPr>
          <w:lang w:eastAsia="zh-CN"/>
        </w:rPr>
        <w:t>-H</w:t>
      </w:r>
      <w:r w:rsidRPr="00D1205D">
        <w:rPr>
          <w:lang w:eastAsia="zh-CN"/>
        </w:rPr>
        <w:t xml:space="preserve">eader = "3gpp-Sbi-Client-Credentials:" OWS </w:t>
      </w:r>
      <w:proofErr w:type="spellStart"/>
      <w:r>
        <w:rPr>
          <w:lang w:eastAsia="zh-CN"/>
        </w:rPr>
        <w:t>jwt</w:t>
      </w:r>
      <w:proofErr w:type="spellEnd"/>
      <w:r>
        <w:rPr>
          <w:lang w:eastAsia="zh-CN"/>
        </w:rPr>
        <w:t xml:space="preserve"> OWS</w:t>
      </w:r>
    </w:p>
    <w:p w14:paraId="05414C97" w14:textId="77777777" w:rsidR="00D91253" w:rsidRDefault="00D91253" w:rsidP="00D91253">
      <w:pPr>
        <w:pStyle w:val="PL"/>
        <w:rPr>
          <w:lang w:eastAsia="zh-CN"/>
        </w:rPr>
      </w:pPr>
    </w:p>
    <w:p w14:paraId="3523F5BA" w14:textId="77777777" w:rsidR="00D91253" w:rsidRDefault="00D91253" w:rsidP="00D91253">
      <w:pPr>
        <w:pStyle w:val="PL"/>
        <w:rPr>
          <w:lang w:val="es-ES" w:eastAsia="zh-CN"/>
        </w:rPr>
      </w:pPr>
      <w:proofErr w:type="spellStart"/>
      <w:r w:rsidRPr="00747C2B">
        <w:rPr>
          <w:lang w:val="es-ES" w:eastAsia="zh-CN"/>
        </w:rPr>
        <w:t>jwt</w:t>
      </w:r>
      <w:proofErr w:type="spellEnd"/>
      <w:r w:rsidRPr="00747C2B">
        <w:rPr>
          <w:lang w:val="es-ES" w:eastAsia="zh-CN"/>
        </w:rPr>
        <w:t xml:space="preserve"> = 1*b64urlchar "." 1*b64urlchar "." 1*b64urlchar</w:t>
      </w:r>
    </w:p>
    <w:p w14:paraId="3F96B53D" w14:textId="77777777" w:rsidR="00D91253" w:rsidRPr="00747C2B" w:rsidRDefault="00D91253" w:rsidP="00D91253">
      <w:pPr>
        <w:pStyle w:val="PL"/>
        <w:rPr>
          <w:lang w:val="es-ES" w:eastAsia="zh-CN"/>
        </w:rPr>
      </w:pPr>
    </w:p>
    <w:p w14:paraId="13B3C8BE" w14:textId="77777777" w:rsidR="00D91253" w:rsidRPr="009A7D4C" w:rsidRDefault="00D91253" w:rsidP="00D91253">
      <w:pPr>
        <w:pStyle w:val="PL"/>
        <w:rPr>
          <w:lang w:val="es-ES" w:eastAsia="zh-CN"/>
        </w:rPr>
      </w:pPr>
      <w:r w:rsidRPr="009A7D4C">
        <w:rPr>
          <w:lang w:val="es-ES" w:eastAsia="zh-CN"/>
        </w:rPr>
        <w:t>b64urlchar = ALPHA / DIGIT / "-" / "_"</w:t>
      </w:r>
    </w:p>
    <w:p w14:paraId="7328E3DB" w14:textId="77777777" w:rsidR="00D91253" w:rsidRPr="009A7D4C" w:rsidRDefault="00D91253" w:rsidP="00D91253">
      <w:pPr>
        <w:pStyle w:val="PL"/>
        <w:rPr>
          <w:lang w:val="es-ES" w:eastAsia="zh-CN"/>
        </w:rPr>
      </w:pPr>
    </w:p>
    <w:p w14:paraId="02BA49AA" w14:textId="77777777" w:rsidR="00D91253" w:rsidRPr="009A7D4C" w:rsidRDefault="00D91253" w:rsidP="00D91253">
      <w:pPr>
        <w:pStyle w:val="PL"/>
        <w:rPr>
          <w:lang w:val="es-ES" w:eastAsia="zh-CN"/>
        </w:rPr>
      </w:pPr>
    </w:p>
    <w:p w14:paraId="3FA8B109" w14:textId="2F8969FE" w:rsidR="00D91253" w:rsidRPr="00D1205D" w:rsidRDefault="00D91253" w:rsidP="00D91253">
      <w:pPr>
        <w:rPr>
          <w:lang w:eastAsia="zh-CN"/>
        </w:rPr>
      </w:pPr>
      <w:r w:rsidRPr="00D1205D">
        <w:rPr>
          <w:lang w:eastAsia="zh-CN"/>
        </w:rPr>
        <w:t>The client credentials assertion shall be a JSON Web Token (JWT) as specified in IETF RFC 7519 [41], digitally signed using JWS as specified in IETF RFC 7515 [2</w:t>
      </w:r>
      <w:r>
        <w:rPr>
          <w:lang w:eastAsia="zh-CN"/>
        </w:rPr>
        <w:t>6</w:t>
      </w:r>
      <w:r w:rsidRPr="00D1205D">
        <w:rPr>
          <w:lang w:eastAsia="zh-CN"/>
        </w:rPr>
        <w:t>] and in clause 13.3.8.1 of 3GPP TS 33.501 [15]. It shall include:</w:t>
      </w:r>
    </w:p>
    <w:p w14:paraId="46B2E14D" w14:textId="77777777" w:rsidR="00DB0483" w:rsidRPr="00D1205D" w:rsidRDefault="00DB0483" w:rsidP="00DB0483">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577A0FBA" w14:textId="77777777" w:rsidR="00DB0483" w:rsidRPr="00D1205D" w:rsidRDefault="00DB0483" w:rsidP="00DB0483">
      <w:pPr>
        <w:pStyle w:val="B1"/>
      </w:pPr>
      <w:r w:rsidRPr="00D1205D">
        <w:rPr>
          <w:lang w:eastAsia="zh-CN"/>
        </w:rPr>
        <w:t>-</w:t>
      </w:r>
      <w:r w:rsidRPr="00D1205D">
        <w:rPr>
          <w:lang w:eastAsia="zh-CN"/>
        </w:rPr>
        <w:tab/>
        <w:t>one</w:t>
      </w:r>
      <w:r w:rsidRPr="00D1205D">
        <w:t xml:space="preserve"> of the following JOSE headers:</w:t>
      </w:r>
    </w:p>
    <w:p w14:paraId="00BA3ABA" w14:textId="77777777" w:rsidR="00DB0483" w:rsidRPr="00D1205D" w:rsidRDefault="00DB0483" w:rsidP="00DB0483">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036B911F" w14:textId="77777777" w:rsidR="00DB0483" w:rsidRPr="00D1205D" w:rsidRDefault="00DB0483" w:rsidP="00DB0483">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50AAF16F" w14:textId="310DF93C" w:rsidR="00DB0483" w:rsidRPr="00D1205D" w:rsidRDefault="00DB0483" w:rsidP="00DB0483">
      <w:r w:rsidRPr="00D1205D">
        <w:rPr>
          <w:lang w:eastAsia="zh-CN"/>
        </w:rPr>
        <w:t>The digitally signed client credentials assertion shall be converted to the JWS Compact Serialization encoding as a string as specified in clause 7.1 of IETF RFC 7</w:t>
      </w:r>
      <w:r w:rsidR="00D91253" w:rsidRPr="00D1205D">
        <w:rPr>
          <w:lang w:eastAsia="zh-CN"/>
        </w:rPr>
        <w:t>515 [2</w:t>
      </w:r>
      <w:r w:rsidR="00D91253">
        <w:rPr>
          <w:lang w:eastAsia="zh-CN"/>
        </w:rPr>
        <w:t>6</w:t>
      </w:r>
      <w:r w:rsidR="00D91253" w:rsidRPr="00D1205D">
        <w:rPr>
          <w:lang w:eastAsia="zh-CN"/>
        </w:rPr>
        <w:t>]</w:t>
      </w:r>
      <w:r w:rsidRPr="00D1205D">
        <w:rPr>
          <w:lang w:eastAsia="zh-CN"/>
        </w:rPr>
        <w:t>.</w:t>
      </w:r>
    </w:p>
    <w:p w14:paraId="48FD03E0" w14:textId="77777777" w:rsidR="00DB0483" w:rsidRPr="00D1205D" w:rsidRDefault="00DB0483" w:rsidP="00DB0483"/>
    <w:p w14:paraId="2D8A8D14" w14:textId="77777777" w:rsidR="00DB0483" w:rsidRPr="00D1205D" w:rsidRDefault="00DB0483" w:rsidP="00DB0483">
      <w:pPr>
        <w:pStyle w:val="TH"/>
      </w:pPr>
      <w:bookmarkStart w:id="463" w:name="_CRTable5_2_3_2_111"/>
      <w:r w:rsidRPr="00D1205D">
        <w:lastRenderedPageBreak/>
        <w:t>Table </w:t>
      </w:r>
      <w:bookmarkEnd w:id="463"/>
      <w:r w:rsidRPr="00D1205D">
        <w:t xml:space="preserve">5.2.3.2.11 -1: Definition of type </w:t>
      </w:r>
      <w:proofErr w:type="spellStart"/>
      <w:r w:rsidRPr="00D1205D">
        <w:t>ClientCredentialsAssertion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0483" w:rsidRPr="00D1205D" w14:paraId="597A4603"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5316E7" w14:textId="77777777" w:rsidR="00DB0483" w:rsidRPr="00D1205D" w:rsidRDefault="00DB0483" w:rsidP="00EA6492">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25F35" w14:textId="77777777" w:rsidR="00DB0483" w:rsidRPr="00D1205D" w:rsidRDefault="00DB0483" w:rsidP="00EA6492">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2B2C14" w14:textId="77777777" w:rsidR="00DB0483" w:rsidRPr="00D1205D" w:rsidRDefault="00DB0483" w:rsidP="00EA6492">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6BB1B" w14:textId="77777777" w:rsidR="00DB0483" w:rsidRPr="00D1205D" w:rsidRDefault="00DB0483" w:rsidP="00EA6492">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4CB5B" w14:textId="77777777" w:rsidR="00DB0483" w:rsidRPr="00D1205D" w:rsidRDefault="00DB0483" w:rsidP="00EA6492">
            <w:pPr>
              <w:pStyle w:val="TAH"/>
              <w:rPr>
                <w:rFonts w:cs="Arial"/>
                <w:szCs w:val="18"/>
              </w:rPr>
            </w:pPr>
            <w:r w:rsidRPr="00D1205D">
              <w:rPr>
                <w:rFonts w:cs="Arial"/>
                <w:szCs w:val="18"/>
              </w:rPr>
              <w:t>Description</w:t>
            </w:r>
          </w:p>
        </w:tc>
      </w:tr>
      <w:tr w:rsidR="00DB0483" w:rsidRPr="00D1205D" w14:paraId="07E2D64E"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42DCC6C5" w14:textId="77777777" w:rsidR="00DB0483" w:rsidRPr="00D1205D" w:rsidRDefault="00DB0483" w:rsidP="00EA6492">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2AC239B3" w14:textId="77777777" w:rsidR="00DB0483" w:rsidRPr="00D1205D" w:rsidRDefault="00DB0483" w:rsidP="00EA6492">
            <w:pPr>
              <w:pStyle w:val="TAL"/>
            </w:pPr>
            <w:proofErr w:type="spellStart"/>
            <w:r w:rsidRPr="00D1205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82C6276"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9CA5249"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1C39974" w14:textId="77777777" w:rsidR="00DB0483" w:rsidRPr="00D1205D" w:rsidRDefault="00DB0483" w:rsidP="00EA6492">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DB0483" w:rsidRPr="00D1205D" w14:paraId="73EDABB9"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244415AD" w14:textId="77777777" w:rsidR="00DB0483" w:rsidRPr="00D1205D" w:rsidRDefault="00DB0483" w:rsidP="00EA6492">
            <w:pPr>
              <w:pStyle w:val="TAL"/>
            </w:pPr>
            <w:proofErr w:type="spellStart"/>
            <w:r w:rsidRPr="00D1205D">
              <w:t>iat</w:t>
            </w:r>
            <w:proofErr w:type="spellEnd"/>
          </w:p>
        </w:tc>
        <w:tc>
          <w:tcPr>
            <w:tcW w:w="1559" w:type="dxa"/>
            <w:tcBorders>
              <w:top w:val="single" w:sz="4" w:space="0" w:color="auto"/>
              <w:left w:val="single" w:sz="4" w:space="0" w:color="auto"/>
              <w:bottom w:val="single" w:sz="4" w:space="0" w:color="auto"/>
              <w:right w:val="single" w:sz="4" w:space="0" w:color="auto"/>
            </w:tcBorders>
          </w:tcPr>
          <w:p w14:paraId="63004F2F"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1DEAA6E7"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11A3D0"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15C64FBC" w14:textId="77777777" w:rsidR="00DB0483" w:rsidRPr="00D1205D" w:rsidRDefault="00DB0483" w:rsidP="00EA6492">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DB0483" w:rsidRPr="00D1205D" w14:paraId="32105897"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7FE1BC88" w14:textId="77777777" w:rsidR="00DB0483" w:rsidRPr="00D1205D" w:rsidRDefault="00DB0483" w:rsidP="00EA6492">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120AB601"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FF4FCE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34983BFC"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F42003F" w14:textId="77777777" w:rsidR="00DB0483" w:rsidRPr="00D1205D" w:rsidRDefault="00DB0483" w:rsidP="00EA6492">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DB0483" w:rsidRPr="00D1205D" w14:paraId="48C2510F"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38235B51" w14:textId="77777777" w:rsidR="00DB0483" w:rsidRPr="00D1205D" w:rsidRDefault="00DB0483" w:rsidP="00EA6492">
            <w:pPr>
              <w:pStyle w:val="TAL"/>
            </w:pPr>
            <w:proofErr w:type="spellStart"/>
            <w:r w:rsidRPr="00D1205D">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3F7310B0" w14:textId="77777777" w:rsidR="00DB0483" w:rsidRPr="00D1205D" w:rsidRDefault="00DB0483" w:rsidP="00EA6492">
            <w:pPr>
              <w:pStyle w:val="TAL"/>
            </w:pPr>
            <w:r w:rsidRPr="00D1205D">
              <w:t>array(</w:t>
            </w:r>
            <w:proofErr w:type="spellStart"/>
            <w:r w:rsidRPr="00D1205D">
              <w:t>NFType</w:t>
            </w:r>
            <w:proofErr w:type="spellEnd"/>
            <w:r w:rsidRPr="00D1205D">
              <w:t>)</w:t>
            </w:r>
          </w:p>
        </w:tc>
        <w:tc>
          <w:tcPr>
            <w:tcW w:w="425" w:type="dxa"/>
            <w:tcBorders>
              <w:top w:val="single" w:sz="4" w:space="0" w:color="auto"/>
              <w:left w:val="single" w:sz="4" w:space="0" w:color="auto"/>
              <w:bottom w:val="single" w:sz="4" w:space="0" w:color="auto"/>
              <w:right w:val="single" w:sz="4" w:space="0" w:color="auto"/>
            </w:tcBorders>
          </w:tcPr>
          <w:p w14:paraId="3C53F6B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C2DC9CF" w14:textId="77777777" w:rsidR="00DB0483" w:rsidRPr="00D1205D" w:rsidRDefault="00DB0483" w:rsidP="00EA6492">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03A414E5" w14:textId="77777777" w:rsidR="00DB0483" w:rsidRPr="00D1205D" w:rsidRDefault="00DB0483" w:rsidP="00EA6492">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1AC8B4F" w14:textId="77777777" w:rsidR="00DB0483" w:rsidRDefault="00DB0483" w:rsidP="00DB0483">
      <w:pPr>
        <w:rPr>
          <w:lang w:eastAsia="zh-CN"/>
        </w:rPr>
      </w:pPr>
    </w:p>
    <w:p w14:paraId="33692DE4" w14:textId="77777777" w:rsidR="00DB0483" w:rsidRPr="00D1205D" w:rsidRDefault="00DB0483" w:rsidP="00DB0483">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651255A6" w14:textId="77777777" w:rsidR="00DB0483" w:rsidRPr="00D1205D" w:rsidRDefault="00DB0483" w:rsidP="00DB0483">
      <w:pPr>
        <w:pStyle w:val="PL"/>
      </w:pPr>
      <w:r w:rsidRPr="00D1205D">
        <w:t xml:space="preserve">    </w:t>
      </w:r>
      <w:proofErr w:type="spellStart"/>
      <w:r w:rsidRPr="00D1205D">
        <w:t>ClientCredentialsAssertion</w:t>
      </w:r>
      <w:proofErr w:type="spellEnd"/>
      <w:r w:rsidRPr="00D1205D">
        <w:t>:</w:t>
      </w:r>
    </w:p>
    <w:p w14:paraId="0B6CA8A2" w14:textId="77777777" w:rsidR="00DB0483" w:rsidRPr="00D1205D" w:rsidRDefault="00DB0483" w:rsidP="00DB0483">
      <w:pPr>
        <w:pStyle w:val="PL"/>
      </w:pPr>
      <w:r w:rsidRPr="00D1205D">
        <w:t xml:space="preserve">      description: </w:t>
      </w:r>
      <w:r w:rsidRPr="00D1205D">
        <w:rPr>
          <w:rFonts w:cs="Arial"/>
          <w:szCs w:val="18"/>
        </w:rPr>
        <w:t>The data structure for the client credentials assertion</w:t>
      </w:r>
    </w:p>
    <w:p w14:paraId="628E14D5" w14:textId="77777777" w:rsidR="00DB0483" w:rsidRPr="00D1205D" w:rsidRDefault="00DB0483" w:rsidP="00DB0483">
      <w:pPr>
        <w:pStyle w:val="PL"/>
      </w:pPr>
      <w:r w:rsidRPr="00D1205D">
        <w:t xml:space="preserve">      type: object</w:t>
      </w:r>
    </w:p>
    <w:p w14:paraId="7FC2223E" w14:textId="77777777" w:rsidR="00DB0483" w:rsidRPr="00D1205D" w:rsidRDefault="00DB0483" w:rsidP="00DB0483">
      <w:pPr>
        <w:pStyle w:val="PL"/>
      </w:pPr>
      <w:r w:rsidRPr="00D1205D">
        <w:t xml:space="preserve">      required:</w:t>
      </w:r>
    </w:p>
    <w:p w14:paraId="55A88FD2" w14:textId="77777777" w:rsidR="00DB0483" w:rsidRPr="00D1205D" w:rsidRDefault="00DB0483" w:rsidP="00DB0483">
      <w:pPr>
        <w:pStyle w:val="PL"/>
      </w:pPr>
      <w:r w:rsidRPr="00D1205D">
        <w:t xml:space="preserve">        - sub</w:t>
      </w:r>
    </w:p>
    <w:p w14:paraId="3EA24953" w14:textId="77777777" w:rsidR="00DB0483" w:rsidRPr="00D1205D" w:rsidRDefault="00DB0483" w:rsidP="00DB0483">
      <w:pPr>
        <w:pStyle w:val="PL"/>
      </w:pPr>
      <w:r w:rsidRPr="00D1205D">
        <w:t xml:space="preserve">        - </w:t>
      </w:r>
      <w:proofErr w:type="spellStart"/>
      <w:r w:rsidRPr="00D1205D">
        <w:t>iat</w:t>
      </w:r>
      <w:proofErr w:type="spellEnd"/>
    </w:p>
    <w:p w14:paraId="72E3CD6A" w14:textId="77777777" w:rsidR="00DB0483" w:rsidRPr="00D1205D" w:rsidRDefault="00DB0483" w:rsidP="00DB0483">
      <w:pPr>
        <w:pStyle w:val="PL"/>
      </w:pPr>
      <w:r w:rsidRPr="00D1205D">
        <w:t xml:space="preserve">        - exp</w:t>
      </w:r>
    </w:p>
    <w:p w14:paraId="284C5AAA" w14:textId="77777777" w:rsidR="00DB0483" w:rsidRPr="00D1205D" w:rsidRDefault="00DB0483" w:rsidP="00DB0483">
      <w:pPr>
        <w:pStyle w:val="PL"/>
      </w:pPr>
      <w:r w:rsidRPr="00D1205D">
        <w:t xml:space="preserve">        - </w:t>
      </w:r>
      <w:proofErr w:type="spellStart"/>
      <w:r w:rsidRPr="00D1205D">
        <w:t>aud</w:t>
      </w:r>
      <w:proofErr w:type="spellEnd"/>
    </w:p>
    <w:p w14:paraId="143EE8AD" w14:textId="77777777" w:rsidR="00DB0483" w:rsidRPr="00D1205D" w:rsidRDefault="00DB0483" w:rsidP="00DB0483">
      <w:pPr>
        <w:pStyle w:val="PL"/>
      </w:pPr>
      <w:r w:rsidRPr="00D1205D">
        <w:t xml:space="preserve">      properties:</w:t>
      </w:r>
    </w:p>
    <w:p w14:paraId="4C71022C" w14:textId="77777777" w:rsidR="00DB0483" w:rsidRPr="00D1205D" w:rsidRDefault="00DB0483" w:rsidP="00DB0483">
      <w:pPr>
        <w:pStyle w:val="PL"/>
      </w:pPr>
      <w:r w:rsidRPr="00D1205D">
        <w:t xml:space="preserve">        sub:</w:t>
      </w:r>
    </w:p>
    <w:p w14:paraId="266D3D35" w14:textId="77777777" w:rsidR="00DB0483" w:rsidRPr="00D1205D" w:rsidRDefault="00DB0483" w:rsidP="00DB0483">
      <w:pPr>
        <w:pStyle w:val="PL"/>
      </w:pPr>
      <w:r w:rsidRPr="00D1205D">
        <w:t xml:space="preserve">          $ref: 'TS29571_CommonData.yaml#/components/schemas/</w:t>
      </w:r>
      <w:proofErr w:type="spellStart"/>
      <w:r w:rsidRPr="00D1205D">
        <w:t>NfInstanceId</w:t>
      </w:r>
      <w:proofErr w:type="spellEnd"/>
      <w:r w:rsidRPr="00D1205D">
        <w:t>'</w:t>
      </w:r>
    </w:p>
    <w:p w14:paraId="47D1F152" w14:textId="77777777" w:rsidR="00DB0483" w:rsidRPr="00D1205D" w:rsidRDefault="00DB0483" w:rsidP="00DB0483">
      <w:pPr>
        <w:pStyle w:val="PL"/>
      </w:pPr>
      <w:r w:rsidRPr="00D1205D">
        <w:t xml:space="preserve">        </w:t>
      </w:r>
      <w:proofErr w:type="spellStart"/>
      <w:r w:rsidRPr="00D1205D">
        <w:t>iat</w:t>
      </w:r>
      <w:proofErr w:type="spellEnd"/>
      <w:r w:rsidRPr="00D1205D">
        <w:t>:</w:t>
      </w:r>
    </w:p>
    <w:p w14:paraId="5C23B32D" w14:textId="77777777" w:rsidR="00DB0483" w:rsidRPr="00D1205D" w:rsidRDefault="00DB0483" w:rsidP="00DB0483">
      <w:pPr>
        <w:pStyle w:val="PL"/>
      </w:pPr>
      <w:r w:rsidRPr="00D1205D">
        <w:t xml:space="preserve">          type: integer</w:t>
      </w:r>
    </w:p>
    <w:p w14:paraId="609D9DC3" w14:textId="77777777" w:rsidR="00DB0483" w:rsidRPr="00D1205D" w:rsidRDefault="00DB0483" w:rsidP="00DB0483">
      <w:pPr>
        <w:pStyle w:val="PL"/>
      </w:pPr>
      <w:r w:rsidRPr="00D1205D">
        <w:t xml:space="preserve">        exp:</w:t>
      </w:r>
    </w:p>
    <w:p w14:paraId="19BA2892" w14:textId="77777777" w:rsidR="00DB0483" w:rsidRPr="00D1205D" w:rsidRDefault="00DB0483" w:rsidP="00DB0483">
      <w:pPr>
        <w:pStyle w:val="PL"/>
      </w:pPr>
      <w:r w:rsidRPr="00D1205D">
        <w:t xml:space="preserve">          type: integer</w:t>
      </w:r>
    </w:p>
    <w:p w14:paraId="15B31DA4" w14:textId="77777777" w:rsidR="00DB0483" w:rsidRPr="00D1205D" w:rsidRDefault="00DB0483" w:rsidP="00DB0483">
      <w:pPr>
        <w:pStyle w:val="PL"/>
      </w:pPr>
      <w:r w:rsidRPr="00D1205D">
        <w:t xml:space="preserve">        </w:t>
      </w:r>
      <w:proofErr w:type="spellStart"/>
      <w:r w:rsidRPr="00D1205D">
        <w:t>aud</w:t>
      </w:r>
      <w:proofErr w:type="spellEnd"/>
      <w:r w:rsidRPr="00D1205D">
        <w:t>:</w:t>
      </w:r>
    </w:p>
    <w:p w14:paraId="1384E3B0" w14:textId="77777777" w:rsidR="00DB0483" w:rsidRPr="00D1205D" w:rsidRDefault="00DB0483" w:rsidP="00DB0483">
      <w:pPr>
        <w:pStyle w:val="PL"/>
      </w:pPr>
      <w:r w:rsidRPr="00D1205D">
        <w:t xml:space="preserve">          type: array</w:t>
      </w:r>
    </w:p>
    <w:p w14:paraId="6C1F98DF" w14:textId="77777777" w:rsidR="00DB0483" w:rsidRPr="00D1205D" w:rsidRDefault="00DB0483" w:rsidP="00DB0483">
      <w:pPr>
        <w:pStyle w:val="PL"/>
      </w:pPr>
      <w:r w:rsidRPr="00D1205D">
        <w:t xml:space="preserve">          items:</w:t>
      </w:r>
    </w:p>
    <w:p w14:paraId="13389D39" w14:textId="77777777" w:rsidR="00DB0483" w:rsidRPr="00D1205D" w:rsidRDefault="00DB0483" w:rsidP="00DB0483">
      <w:pPr>
        <w:pStyle w:val="PL"/>
      </w:pPr>
      <w:r w:rsidRPr="00D1205D">
        <w:t xml:space="preserve">            $ref: 'TS29510_Nnrf_NFManagement.yaml#/components/schemas/</w:t>
      </w:r>
      <w:proofErr w:type="spellStart"/>
      <w:r w:rsidRPr="00D1205D">
        <w:t>NFType</w:t>
      </w:r>
      <w:proofErr w:type="spellEnd"/>
      <w:r w:rsidRPr="00D1205D">
        <w:t>'</w:t>
      </w:r>
    </w:p>
    <w:p w14:paraId="7DF45112" w14:textId="77777777" w:rsidR="00DB0483" w:rsidRDefault="00DB0483" w:rsidP="00DB0483">
      <w:pPr>
        <w:pStyle w:val="PL"/>
      </w:pPr>
      <w:r w:rsidRPr="00D1205D">
        <w:t xml:space="preserve">          </w:t>
      </w:r>
      <w:proofErr w:type="spellStart"/>
      <w:r w:rsidRPr="00D1205D">
        <w:t>minItems</w:t>
      </w:r>
      <w:proofErr w:type="spellEnd"/>
      <w:r w:rsidRPr="00D1205D">
        <w:t>: 1</w:t>
      </w:r>
    </w:p>
    <w:p w14:paraId="20D716AD" w14:textId="77777777" w:rsidR="00DB0483" w:rsidRDefault="00DB0483" w:rsidP="00DB0483">
      <w:pPr>
        <w:pStyle w:val="PL"/>
      </w:pPr>
    </w:p>
    <w:p w14:paraId="5FCEC315" w14:textId="77777777" w:rsidR="00DB0483" w:rsidRPr="00D1205D" w:rsidRDefault="00DB0483" w:rsidP="00DB0483"/>
    <w:p w14:paraId="07178607" w14:textId="77777777" w:rsidR="00F90BFA" w:rsidRPr="00D1205D" w:rsidRDefault="00F90BFA" w:rsidP="002D7984">
      <w:pPr>
        <w:pStyle w:val="Heading5"/>
        <w:rPr>
          <w:lang w:eastAsia="zh-CN"/>
        </w:rPr>
      </w:pPr>
      <w:bookmarkStart w:id="464" w:name="_CR5_2_3_2_12"/>
      <w:bookmarkStart w:id="465" w:name="_Toc177643265"/>
      <w:bookmarkEnd w:id="464"/>
      <w:r w:rsidRPr="00D1205D">
        <w:t>5.2.3.2.12</w:t>
      </w:r>
      <w:r w:rsidRPr="00D1205D">
        <w:tab/>
      </w:r>
      <w:r w:rsidRPr="00D1205D">
        <w:rPr>
          <w:lang w:eastAsia="zh-CN"/>
        </w:rPr>
        <w:t>3gpp-Sbi-Nrf-Uri</w:t>
      </w:r>
      <w:bookmarkEnd w:id="459"/>
      <w:bookmarkEnd w:id="460"/>
      <w:bookmarkEnd w:id="461"/>
      <w:bookmarkEnd w:id="462"/>
      <w:bookmarkEnd w:id="465"/>
    </w:p>
    <w:p w14:paraId="6AEDD752" w14:textId="77777777" w:rsidR="00DB0483" w:rsidRDefault="00DB0483" w:rsidP="00DB0483">
      <w:pPr>
        <w:rPr>
          <w:lang w:eastAsia="zh-CN"/>
        </w:rPr>
      </w:pPr>
      <w:bookmarkStart w:id="466" w:name="_Toc57022559"/>
      <w:bookmarkStart w:id="467" w:name="_Toc35969921"/>
      <w:bookmarkStart w:id="468" w:name="_Toc36050715"/>
      <w:bookmarkStart w:id="469" w:name="_Toc44847428"/>
      <w:bookmarkStart w:id="470" w:name="_Toc51845081"/>
      <w:bookmarkStart w:id="471" w:name="_Toc51845412"/>
      <w:bookmarkStart w:id="472" w:name="_Toc51846932"/>
      <w:r>
        <w:rPr>
          <w:lang w:eastAsia="zh-CN"/>
        </w:rPr>
        <w:t>The header contains a list of NRF API URIs. See clauses 6.10.3.2 and 6.10.5.1.</w:t>
      </w:r>
    </w:p>
    <w:p w14:paraId="0D5E9AD3" w14:textId="1B2BBBB3" w:rsidR="00D91253" w:rsidRDefault="00D91253" w:rsidP="00D91253">
      <w:pPr>
        <w:rPr>
          <w:lang w:eastAsia="zh-CN"/>
        </w:rPr>
      </w:pPr>
      <w:r>
        <w:rPr>
          <w:lang w:eastAsia="zh-CN"/>
        </w:rPr>
        <w:t>The encoding of the header follows the ABNF as defined in IETF</w:t>
      </w:r>
      <w:r>
        <w:t> RFC 9110 [11]</w:t>
      </w:r>
      <w:r>
        <w:rPr>
          <w:lang w:eastAsia="zh-CN"/>
        </w:rPr>
        <w:t>.</w:t>
      </w:r>
    </w:p>
    <w:p w14:paraId="24EE6CDB" w14:textId="77777777" w:rsidR="00DB0483" w:rsidRDefault="00DB0483" w:rsidP="00DB0483">
      <w:pPr>
        <w:pStyle w:val="PL"/>
        <w:rPr>
          <w:lang w:eastAsia="zh-CN"/>
        </w:rPr>
      </w:pPr>
    </w:p>
    <w:p w14:paraId="69D2DC88" w14:textId="2DDF16F1" w:rsidR="00DB0483" w:rsidRDefault="00DB0483" w:rsidP="00DB0483">
      <w:pPr>
        <w:pStyle w:val="PL"/>
        <w:rPr>
          <w:lang w:eastAsia="zh-CN"/>
        </w:rPr>
      </w:pPr>
      <w:proofErr w:type="spellStart"/>
      <w:r>
        <w:rPr>
          <w:lang w:eastAsia="zh-CN"/>
        </w:rPr>
        <w:t>Sbi</w:t>
      </w:r>
      <w:proofErr w:type="spellEnd"/>
      <w:r>
        <w:rPr>
          <w:lang w:eastAsia="zh-CN"/>
        </w:rPr>
        <w:t>-</w:t>
      </w:r>
      <w:proofErr w:type="spellStart"/>
      <w:r>
        <w:rPr>
          <w:lang w:eastAsia="zh-CN"/>
        </w:rPr>
        <w:t>Nrf</w:t>
      </w:r>
      <w:proofErr w:type="spellEnd"/>
      <w:r>
        <w:rPr>
          <w:lang w:eastAsia="zh-CN"/>
        </w:rPr>
        <w:t xml:space="preserve">-Uri-Header = "3gpp-Sbi-Nrf-Uri:" OWS </w:t>
      </w:r>
      <w:proofErr w:type="spellStart"/>
      <w:r>
        <w:rPr>
          <w:lang w:eastAsia="zh-CN"/>
        </w:rPr>
        <w:t>nrfUriParam</w:t>
      </w:r>
      <w:proofErr w:type="spellEnd"/>
      <w:r>
        <w:rPr>
          <w:lang w:eastAsia="zh-CN"/>
        </w:rPr>
        <w:t xml:space="preserve"> *( OWS ";" OWS </w:t>
      </w:r>
      <w:proofErr w:type="spellStart"/>
      <w:r>
        <w:rPr>
          <w:lang w:eastAsia="zh-CN"/>
        </w:rPr>
        <w:t>nrfUriParam</w:t>
      </w:r>
      <w:proofErr w:type="spellEnd"/>
      <w:r>
        <w:rPr>
          <w:lang w:eastAsia="zh-CN"/>
        </w:rPr>
        <w:t xml:space="preserve"> ) OWS</w:t>
      </w:r>
    </w:p>
    <w:p w14:paraId="5963387A" w14:textId="77777777" w:rsidR="00DB0483" w:rsidRDefault="00DB0483" w:rsidP="00EE04DE">
      <w:pPr>
        <w:pStyle w:val="PL"/>
        <w:rPr>
          <w:lang w:eastAsia="zh-CN"/>
        </w:rPr>
      </w:pPr>
    </w:p>
    <w:p w14:paraId="4E7A8FD0" w14:textId="290E6180" w:rsidR="00DB0483" w:rsidRDefault="00DB0483" w:rsidP="00DB0483">
      <w:pPr>
        <w:pStyle w:val="PL"/>
      </w:pPr>
      <w:proofErr w:type="spellStart"/>
      <w:r>
        <w:t>nrfUriP</w:t>
      </w:r>
      <w:r w:rsidRPr="00821FD2">
        <w:t>aram</w:t>
      </w:r>
      <w:proofErr w:type="spellEnd"/>
      <w:r w:rsidRPr="00821FD2">
        <w:t xml:space="preserve"> = </w:t>
      </w:r>
      <w:proofErr w:type="spellStart"/>
      <w:r>
        <w:t>nrfUriP</w:t>
      </w:r>
      <w:r w:rsidRPr="00821FD2">
        <w:t>aram</w:t>
      </w:r>
      <w:r>
        <w:t>N</w:t>
      </w:r>
      <w:r w:rsidRPr="00821FD2">
        <w:t>ame</w:t>
      </w:r>
      <w:proofErr w:type="spellEnd"/>
      <w:r w:rsidRPr="00821FD2">
        <w:t xml:space="preserve"> ":" RWS </w:t>
      </w:r>
      <w:r>
        <w:t>( nrfUriP</w:t>
      </w:r>
      <w:r w:rsidRPr="00821FD2">
        <w:t>aram</w:t>
      </w:r>
      <w:r>
        <w:t>V</w:t>
      </w:r>
      <w:r w:rsidRPr="00821FD2">
        <w:t>alue</w:t>
      </w:r>
      <w:r>
        <w:t>1 / nrfUriParamValue2 )</w:t>
      </w:r>
    </w:p>
    <w:p w14:paraId="4EEC0331" w14:textId="77777777" w:rsidR="00DB0483" w:rsidRDefault="00DB0483" w:rsidP="00EE04DE">
      <w:pPr>
        <w:pStyle w:val="PL"/>
        <w:rPr>
          <w:lang w:eastAsia="zh-CN"/>
        </w:rPr>
      </w:pPr>
    </w:p>
    <w:p w14:paraId="4F434677" w14:textId="440C01E1" w:rsidR="00DB0483" w:rsidRDefault="00DB0483" w:rsidP="00DB0483">
      <w:pPr>
        <w:pStyle w:val="PL"/>
      </w:pPr>
      <w:proofErr w:type="spellStart"/>
      <w:r>
        <w:rPr>
          <w:lang w:eastAsia="zh-CN"/>
        </w:rPr>
        <w:t>nrfUriParamName</w:t>
      </w:r>
      <w:proofErr w:type="spellEnd"/>
      <w:r>
        <w:rPr>
          <w:lang w:eastAsia="zh-CN"/>
        </w:rPr>
        <w:t> = "</w:t>
      </w:r>
      <w:proofErr w:type="spellStart"/>
      <w:r>
        <w:rPr>
          <w:lang w:eastAsia="zh-CN"/>
        </w:rPr>
        <w:t>nnrf</w:t>
      </w:r>
      <w:proofErr w:type="spellEnd"/>
      <w:r>
        <w:rPr>
          <w:lang w:eastAsia="zh-CN"/>
        </w:rPr>
        <w:t>-disc" / "</w:t>
      </w:r>
      <w:proofErr w:type="spellStart"/>
      <w:r>
        <w:rPr>
          <w:lang w:eastAsia="zh-CN"/>
        </w:rPr>
        <w:t>nnrf-nfm</w:t>
      </w:r>
      <w:proofErr w:type="spellEnd"/>
      <w:r>
        <w:rPr>
          <w:lang w:eastAsia="zh-CN"/>
        </w:rPr>
        <w:t>" / "nnrf-oauth2</w:t>
      </w:r>
      <w:r>
        <w:t>" / "oauth2-requested-services" / token</w:t>
      </w:r>
    </w:p>
    <w:p w14:paraId="62F33100" w14:textId="77777777" w:rsidR="00DB0483" w:rsidRDefault="00DB0483" w:rsidP="00DB0483">
      <w:pPr>
        <w:pStyle w:val="PL"/>
      </w:pPr>
    </w:p>
    <w:p w14:paraId="26ABAAD0" w14:textId="77777777" w:rsidR="00DB0483" w:rsidRDefault="00DB0483" w:rsidP="00DB0483">
      <w:pPr>
        <w:pStyle w:val="PL"/>
      </w:pPr>
      <w:r>
        <w:t>nrfUriP</w:t>
      </w:r>
      <w:r w:rsidRPr="001864F2">
        <w:t>aram</w:t>
      </w:r>
      <w:r>
        <w:t>Value1</w:t>
      </w:r>
      <w:r w:rsidRPr="001864F2">
        <w:t xml:space="preserve"> = DQUOTE URI DQUOTE</w:t>
      </w:r>
    </w:p>
    <w:p w14:paraId="22C4B0ED" w14:textId="77777777" w:rsidR="00DB0483" w:rsidRDefault="00DB0483" w:rsidP="00DB0483">
      <w:pPr>
        <w:pStyle w:val="PL"/>
      </w:pPr>
    </w:p>
    <w:p w14:paraId="6EC432E3" w14:textId="77777777" w:rsidR="00DB0483" w:rsidRDefault="00DB0483" w:rsidP="00DB0483">
      <w:pPr>
        <w:pStyle w:val="PL"/>
      </w:pPr>
      <w:r>
        <w:t>nrfUriP</w:t>
      </w:r>
      <w:r w:rsidRPr="001864F2">
        <w:t>aram</w:t>
      </w:r>
      <w:r>
        <w:t>Value2</w:t>
      </w:r>
      <w:r w:rsidRPr="001864F2">
        <w:t xml:space="preserve"> = (</w:t>
      </w:r>
      <w:r>
        <w:t xml:space="preserve"> </w:t>
      </w:r>
      <w:proofErr w:type="spellStart"/>
      <w:r w:rsidRPr="001864F2">
        <w:t>nrfServiceName</w:t>
      </w:r>
      <w:proofErr w:type="spellEnd"/>
      <w:r w:rsidRPr="001864F2">
        <w:t xml:space="preserve"> *(</w:t>
      </w:r>
      <w:r>
        <w:t xml:space="preserve"> RWS </w:t>
      </w:r>
      <w:r w:rsidRPr="001864F2">
        <w:t xml:space="preserve">"&amp;" RWS </w:t>
      </w:r>
      <w:proofErr w:type="spellStart"/>
      <w:r w:rsidRPr="001864F2">
        <w:t>nrfServiceName</w:t>
      </w:r>
      <w:proofErr w:type="spellEnd"/>
      <w:r>
        <w:t xml:space="preserve"> </w:t>
      </w:r>
      <w:r w:rsidRPr="001864F2">
        <w:t>)</w:t>
      </w:r>
      <w:r>
        <w:t xml:space="preserve"> </w:t>
      </w:r>
      <w:r w:rsidRPr="001864F2">
        <w:t>)</w:t>
      </w:r>
    </w:p>
    <w:p w14:paraId="77E1108B" w14:textId="77777777" w:rsidR="00DB0483" w:rsidRDefault="00DB0483" w:rsidP="00DB0483">
      <w:pPr>
        <w:pStyle w:val="PL"/>
      </w:pPr>
    </w:p>
    <w:p w14:paraId="10449BDC" w14:textId="77777777" w:rsidR="00DB0483" w:rsidRDefault="00DB0483" w:rsidP="00DB0483">
      <w:pPr>
        <w:pStyle w:val="PL"/>
      </w:pPr>
      <w:proofErr w:type="spellStart"/>
      <w:r>
        <w:t>nrfServiceName</w:t>
      </w:r>
      <w:proofErr w:type="spellEnd"/>
      <w:r>
        <w:t xml:space="preserve"> = "</w:t>
      </w:r>
      <w:proofErr w:type="spellStart"/>
      <w:r>
        <w:t>nnrf</w:t>
      </w:r>
      <w:proofErr w:type="spellEnd"/>
      <w:r>
        <w:t>-disc" / "</w:t>
      </w:r>
      <w:proofErr w:type="spellStart"/>
      <w:r>
        <w:t>nnrf-nfm</w:t>
      </w:r>
      <w:proofErr w:type="spellEnd"/>
      <w:r>
        <w:t>"</w:t>
      </w:r>
    </w:p>
    <w:p w14:paraId="331C0809" w14:textId="77777777" w:rsidR="00DB0483" w:rsidRDefault="00DB0483" w:rsidP="00DB0483">
      <w:pPr>
        <w:pStyle w:val="PL"/>
      </w:pPr>
    </w:p>
    <w:p w14:paraId="556D1530" w14:textId="77777777" w:rsidR="00DB0483" w:rsidRDefault="00DB0483" w:rsidP="00DB0483">
      <w:pPr>
        <w:pStyle w:val="PL"/>
      </w:pPr>
    </w:p>
    <w:p w14:paraId="54D2BD0F" w14:textId="77777777" w:rsidR="00DB0483" w:rsidRDefault="00DB0483" w:rsidP="00EE04DE">
      <w:pPr>
        <w:pStyle w:val="PL"/>
      </w:pPr>
    </w:p>
    <w:p w14:paraId="33ABD47F" w14:textId="77777777" w:rsidR="00DB0483" w:rsidRDefault="00DB0483" w:rsidP="00DB0483">
      <w:pPr>
        <w:pStyle w:val="NO"/>
      </w:pPr>
      <w:r>
        <w:t>NOTE:</w:t>
      </w:r>
      <w:r>
        <w:tab/>
        <w:t>token is defined for future extensibility.</w:t>
      </w:r>
    </w:p>
    <w:p w14:paraId="4A2D3E68" w14:textId="77777777" w:rsidR="00DB0483" w:rsidRDefault="00DB0483" w:rsidP="00DB0483">
      <w:pPr>
        <w:pStyle w:val="B1"/>
      </w:pPr>
      <w:r>
        <w:lastRenderedPageBreak/>
        <w:t>-</w:t>
      </w:r>
      <w:r>
        <w:tab/>
        <w:t xml:space="preserve">for the </w:t>
      </w:r>
      <w:proofErr w:type="spellStart"/>
      <w:r>
        <w:rPr>
          <w:lang w:eastAsia="zh-CN"/>
        </w:rPr>
        <w:t>nnrf</w:t>
      </w:r>
      <w:proofErr w:type="spellEnd"/>
      <w:r>
        <w:rPr>
          <w:lang w:eastAsia="zh-CN"/>
        </w:rPr>
        <w:t xml:space="preserve">-disc, </w:t>
      </w:r>
      <w:proofErr w:type="spellStart"/>
      <w:r>
        <w:rPr>
          <w:lang w:eastAsia="zh-CN"/>
        </w:rPr>
        <w:t>nnrf-nfm</w:t>
      </w:r>
      <w:proofErr w:type="spellEnd"/>
      <w:r>
        <w:rPr>
          <w:lang w:eastAsia="zh-CN"/>
        </w:rPr>
        <w:t xml:space="preserve"> and nnrf-oauth2 parameters:</w:t>
      </w:r>
    </w:p>
    <w:p w14:paraId="13A621C8" w14:textId="77777777" w:rsidR="00DB0483" w:rsidRDefault="00DB0483" w:rsidP="00DB0483">
      <w:pPr>
        <w:pStyle w:val="B2"/>
      </w:pPr>
      <w:r>
        <w:t>URI</w:t>
      </w:r>
      <w:r>
        <w:rPr>
          <w:lang w:eastAsia="zh-CN"/>
        </w:rPr>
        <w:t xml:space="preserve"> shall comply with the URI definition in </w:t>
      </w:r>
      <w:r>
        <w:t>IETF RFC 3986 [14].</w:t>
      </w:r>
    </w:p>
    <w:p w14:paraId="676AADC7" w14:textId="77777777" w:rsidR="00DB0483" w:rsidRDefault="00DB0483" w:rsidP="00DB0483">
      <w:pPr>
        <w:pStyle w:val="B1"/>
      </w:pPr>
      <w:r>
        <w:t>-</w:t>
      </w:r>
      <w:r>
        <w:tab/>
        <w:t>for the oauth2-requested-services</w:t>
      </w:r>
      <w:r>
        <w:rPr>
          <w:lang w:eastAsia="zh-CN"/>
        </w:rPr>
        <w:t xml:space="preserve"> parameter:</w:t>
      </w:r>
    </w:p>
    <w:p w14:paraId="56DD17CA" w14:textId="77777777" w:rsidR="00DB0483" w:rsidRDefault="00DB0483" w:rsidP="00DB0483">
      <w:pPr>
        <w:pStyle w:val="B1"/>
        <w:ind w:hanging="1"/>
      </w:pPr>
      <w:bookmarkStart w:id="473" w:name="_PERM_MCCTEMPBM_CRPT57490042___3"/>
      <w:proofErr w:type="spellStart"/>
      <w:r>
        <w:t>nrfServiceName</w:t>
      </w:r>
      <w:proofErr w:type="spellEnd"/>
      <w:r>
        <w:t xml:space="preserve"> shall encode an NRF API name, e.g. "</w:t>
      </w:r>
      <w:proofErr w:type="spellStart"/>
      <w:r>
        <w:rPr>
          <w:lang w:eastAsia="zh-CN"/>
        </w:rPr>
        <w:t>nnrf</w:t>
      </w:r>
      <w:proofErr w:type="spellEnd"/>
      <w:r>
        <w:rPr>
          <w:lang w:eastAsia="zh-CN"/>
        </w:rPr>
        <w:t>-disc" or</w:t>
      </w:r>
      <w:r w:rsidRPr="00E561D3">
        <w:rPr>
          <w:lang w:eastAsia="zh-CN"/>
        </w:rPr>
        <w:t xml:space="preserve"> </w:t>
      </w:r>
      <w:r>
        <w:rPr>
          <w:lang w:eastAsia="zh-CN"/>
        </w:rPr>
        <w:t>"</w:t>
      </w:r>
      <w:proofErr w:type="spellStart"/>
      <w:r>
        <w:rPr>
          <w:lang w:eastAsia="zh-CN"/>
        </w:rPr>
        <w:t>nnrf-nfm</w:t>
      </w:r>
      <w:proofErr w:type="spellEnd"/>
      <w:r>
        <w:rPr>
          <w:lang w:eastAsia="zh-CN"/>
        </w:rPr>
        <w:t>".</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AE685D6" w14:textId="77777777" w:rsidR="00DB0483" w:rsidRDefault="00DB0483" w:rsidP="00DB0483">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78A95155" w14:textId="77777777" w:rsidR="00DB0483" w:rsidRDefault="00DB0483" w:rsidP="00DB0483">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73"/>
    <w:p w14:paraId="12A22DFB" w14:textId="77777777" w:rsidR="00DB0483" w:rsidRDefault="00DB0483" w:rsidP="00DB0483">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72CAB2A6" w14:textId="77777777" w:rsidR="00DB0483" w:rsidRDefault="00DB0483" w:rsidP="00DB0483">
      <w:pPr>
        <w:pStyle w:val="EX"/>
        <w:ind w:firstLine="0"/>
        <w:rPr>
          <w:lang w:eastAsia="zh-CN"/>
        </w:rPr>
      </w:pPr>
      <w:bookmarkStart w:id="474" w:name="_PERM_MCCTEMPBM_CRPT57490043___3"/>
      <w:r>
        <w:rPr>
          <w:lang w:eastAsia="zh-CN"/>
        </w:rPr>
        <w:t xml:space="preserve">3gpp-Sbi-Nrf-Uri: </w:t>
      </w:r>
      <w:proofErr w:type="spellStart"/>
      <w:r>
        <w:rPr>
          <w:lang w:eastAsia="zh-CN"/>
        </w:rPr>
        <w:t>nnrf</w:t>
      </w:r>
      <w:proofErr w:type="spellEnd"/>
      <w:r>
        <w:rPr>
          <w:lang w:eastAsia="zh-CN"/>
        </w:rPr>
        <w:t>-disc: "https://nrf1.operator.com/</w:t>
      </w:r>
      <w:proofErr w:type="spellStart"/>
      <w:r>
        <w:rPr>
          <w:lang w:eastAsia="zh-CN"/>
        </w:rPr>
        <w:t>nnrf</w:t>
      </w:r>
      <w:proofErr w:type="spellEnd"/>
      <w:r>
        <w:rPr>
          <w:lang w:eastAsia="zh-CN"/>
        </w:rPr>
        <w:t xml:space="preserve">-disc/v1";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/v1"; nnrf-oauth2: "https://nrf1.operator.com/oauth2"</w:t>
      </w:r>
    </w:p>
    <w:bookmarkEnd w:id="474"/>
    <w:p w14:paraId="65347A8C" w14:textId="77777777" w:rsidR="00DB0483" w:rsidRDefault="00DB0483" w:rsidP="00DB0483">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94E2A99" w14:textId="61FE73EF" w:rsidR="00DB0483" w:rsidRDefault="00DB0483" w:rsidP="00DB0483">
      <w:pPr>
        <w:pStyle w:val="EX"/>
        <w:ind w:firstLine="0"/>
        <w:rPr>
          <w:lang w:eastAsia="zh-CN"/>
        </w:rPr>
      </w:pPr>
      <w:bookmarkStart w:id="475" w:name="_PERM_MCCTEMPBM_CRPT57490044___3"/>
      <w:r>
        <w:rPr>
          <w:lang w:eastAsia="zh-CN"/>
        </w:rPr>
        <w:t xml:space="preserve">3gpp-Sbi-Nrf-Uri: </w:t>
      </w:r>
      <w:proofErr w:type="spellStart"/>
      <w:r>
        <w:rPr>
          <w:lang w:eastAsia="zh-CN"/>
        </w:rPr>
        <w:t>nnrf</w:t>
      </w:r>
      <w:proofErr w:type="spellEnd"/>
      <w:r>
        <w:rPr>
          <w:lang w:eastAsia="zh-CN"/>
        </w:rPr>
        <w:t>-disc: "https://nrf1.operator.com/</w:t>
      </w:r>
      <w:proofErr w:type="spellStart"/>
      <w:r>
        <w:rPr>
          <w:lang w:eastAsia="zh-CN"/>
        </w:rPr>
        <w:t>nnrf</w:t>
      </w:r>
      <w:proofErr w:type="spellEnd"/>
      <w:r>
        <w:rPr>
          <w:lang w:eastAsia="zh-CN"/>
        </w:rPr>
        <w:t xml:space="preserve">-disc/v1";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 xml:space="preserve">/v1"; nnrf-oauth2: "https://nrf1.operator.com/oauth2"; </w:t>
      </w:r>
      <w:r>
        <w:t xml:space="preserve">oauth2-requested-services: </w:t>
      </w:r>
      <w:proofErr w:type="spellStart"/>
      <w:r>
        <w:rPr>
          <w:lang w:eastAsia="zh-CN"/>
        </w:rPr>
        <w:t>nnrf</w:t>
      </w:r>
      <w:proofErr w:type="spellEnd"/>
      <w:r>
        <w:rPr>
          <w:lang w:eastAsia="zh-CN"/>
        </w:rPr>
        <w:t xml:space="preserve">-disc </w:t>
      </w:r>
      <w:r w:rsidRPr="00ED4BFF">
        <w:t>&amp;</w:t>
      </w:r>
      <w:r>
        <w:t xml:space="preserve"> </w:t>
      </w:r>
      <w:proofErr w:type="spellStart"/>
      <w:r>
        <w:rPr>
          <w:lang w:eastAsia="zh-CN"/>
        </w:rPr>
        <w:t>nnrf-nfm</w:t>
      </w:r>
      <w:proofErr w:type="spellEnd"/>
    </w:p>
    <w:p w14:paraId="4EE99478" w14:textId="77777777" w:rsidR="008116EA" w:rsidRDefault="008116EA" w:rsidP="002D7984">
      <w:pPr>
        <w:pStyle w:val="Heading5"/>
        <w:rPr>
          <w:lang w:eastAsia="zh-CN"/>
        </w:rPr>
      </w:pPr>
      <w:bookmarkStart w:id="476" w:name="_CR5_2_3_2_13"/>
      <w:bookmarkStart w:id="477" w:name="_Toc177643266"/>
      <w:bookmarkEnd w:id="475"/>
      <w:bookmarkEnd w:id="476"/>
      <w:r>
        <w:t>5.2.3.2.13</w:t>
      </w:r>
      <w:r>
        <w:tab/>
      </w:r>
      <w:r>
        <w:rPr>
          <w:lang w:eastAsia="zh-CN"/>
        </w:rPr>
        <w:t>3gpp-Sbi-Target-Nf-Id</w:t>
      </w:r>
      <w:bookmarkEnd w:id="466"/>
      <w:bookmarkEnd w:id="477"/>
    </w:p>
    <w:p w14:paraId="0A29DBF4" w14:textId="77777777" w:rsidR="00DB0483" w:rsidRDefault="00DB0483" w:rsidP="00DB0483">
      <w:pPr>
        <w:rPr>
          <w:lang w:eastAsia="zh-CN"/>
        </w:rPr>
      </w:pPr>
      <w:bookmarkStart w:id="478" w:name="_Toc57022560"/>
      <w:r>
        <w:rPr>
          <w:lang w:eastAsia="zh-CN"/>
        </w:rPr>
        <w:t>This header contains the target NF (Service) Instance ID in an HTTP 307/308 response (see clause 6.10.9).</w:t>
      </w:r>
    </w:p>
    <w:p w14:paraId="2F1E7A5A" w14:textId="477C77EF"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1042329A" w14:textId="77777777" w:rsidR="00DB0483" w:rsidRDefault="00DB0483" w:rsidP="00DB0483">
      <w:pPr>
        <w:pStyle w:val="PL"/>
        <w:rPr>
          <w:lang w:eastAsia="zh-CN"/>
        </w:rPr>
      </w:pPr>
    </w:p>
    <w:p w14:paraId="569C0248" w14:textId="41A782B1" w:rsidR="00DB0483" w:rsidRDefault="00DB0483" w:rsidP="00DB0483">
      <w:pPr>
        <w:pStyle w:val="PL"/>
        <w:rPr>
          <w:lang w:eastAsia="zh-CN"/>
        </w:rPr>
      </w:pPr>
      <w:proofErr w:type="spellStart"/>
      <w:r w:rsidRPr="00FF20E7">
        <w:rPr>
          <w:lang w:eastAsia="zh-CN"/>
        </w:rPr>
        <w:t>Sbi</w:t>
      </w:r>
      <w:proofErr w:type="spellEnd"/>
      <w:r w:rsidRPr="00FF20E7">
        <w:rPr>
          <w:lang w:eastAsia="zh-CN"/>
        </w:rPr>
        <w:t>-Target-</w:t>
      </w:r>
      <w:proofErr w:type="spellStart"/>
      <w:r w:rsidRPr="00FF20E7">
        <w:rPr>
          <w:lang w:eastAsia="zh-CN"/>
        </w:rPr>
        <w:t>N</w:t>
      </w:r>
      <w:r w:rsidRPr="00D77BEA">
        <w:rPr>
          <w:lang w:eastAsia="zh-CN"/>
        </w:rPr>
        <w:t>f</w:t>
      </w:r>
      <w:proofErr w:type="spellEnd"/>
      <w:r w:rsidRPr="00FF20E7">
        <w:rPr>
          <w:lang w:eastAsia="zh-CN"/>
        </w:rPr>
        <w:t>-Id</w:t>
      </w:r>
      <w:r>
        <w:rPr>
          <w:lang w:eastAsia="zh-CN"/>
        </w:rPr>
        <w:t>-Header</w:t>
      </w:r>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 OWS "</w:t>
      </w:r>
      <w:proofErr w:type="spellStart"/>
      <w:r w:rsidRPr="00FF20E7">
        <w:rPr>
          <w:lang w:eastAsia="zh-CN"/>
        </w:rPr>
        <w:t>nfinst</w:t>
      </w:r>
      <w:proofErr w:type="spellEnd"/>
      <w:r w:rsidRPr="00FF20E7">
        <w:rPr>
          <w:lang w:eastAsia="zh-CN"/>
        </w:rPr>
        <w:t xml:space="preserve">=" </w:t>
      </w:r>
      <w:proofErr w:type="spellStart"/>
      <w:r w:rsidRPr="00FF20E7">
        <w:rPr>
          <w:lang w:eastAsia="zh-CN"/>
        </w:rPr>
        <w:t>nf</w:t>
      </w:r>
      <w:r>
        <w:rPr>
          <w:lang w:eastAsia="zh-CN"/>
        </w:rPr>
        <w:t>i</w:t>
      </w:r>
      <w:r w:rsidRPr="00FF20E7">
        <w:rPr>
          <w:lang w:eastAsia="zh-CN"/>
        </w:rPr>
        <w:t>nst</w:t>
      </w:r>
      <w:proofErr w:type="spellEnd"/>
      <w:r>
        <w:rPr>
          <w:lang w:eastAsia="zh-CN"/>
        </w:rPr>
        <w:t xml:space="preserve"> [ ";" OWS </w:t>
      </w:r>
      <w:r w:rsidRPr="00FF20E7">
        <w:rPr>
          <w:lang w:eastAsia="zh-CN"/>
        </w:rPr>
        <w:t>"</w:t>
      </w:r>
      <w:proofErr w:type="spellStart"/>
      <w:r>
        <w:rPr>
          <w:lang w:eastAsia="zh-CN"/>
        </w:rPr>
        <w:t>nfservinst</w:t>
      </w:r>
      <w:proofErr w:type="spellEnd"/>
      <w:r w:rsidRPr="00FF20E7">
        <w:rPr>
          <w:lang w:eastAsia="zh-CN"/>
        </w:rPr>
        <w:t xml:space="preserve">=" </w:t>
      </w:r>
      <w:proofErr w:type="spellStart"/>
      <w:r w:rsidRPr="00FF20E7">
        <w:rPr>
          <w:lang w:eastAsia="zh-CN"/>
        </w:rPr>
        <w:t>nf</w:t>
      </w:r>
      <w:r>
        <w:rPr>
          <w:lang w:eastAsia="zh-CN"/>
        </w:rPr>
        <w:t>servi</w:t>
      </w:r>
      <w:r w:rsidRPr="00FF20E7">
        <w:rPr>
          <w:lang w:eastAsia="zh-CN"/>
        </w:rPr>
        <w:t>nst</w:t>
      </w:r>
      <w:proofErr w:type="spellEnd"/>
      <w:r>
        <w:rPr>
          <w:lang w:eastAsia="zh-CN"/>
        </w:rPr>
        <w:t xml:space="preserve"> ] OWS</w:t>
      </w:r>
    </w:p>
    <w:p w14:paraId="3A1067D0" w14:textId="77777777" w:rsidR="00DB0483" w:rsidRDefault="00DB0483" w:rsidP="00DB0483">
      <w:pPr>
        <w:pStyle w:val="PL"/>
        <w:rPr>
          <w:lang w:eastAsia="zh-CN"/>
        </w:rPr>
      </w:pPr>
    </w:p>
    <w:p w14:paraId="226B605E" w14:textId="77777777" w:rsidR="00DB0483" w:rsidRPr="00FF20E7" w:rsidRDefault="00DB0483" w:rsidP="00EE04DE">
      <w:pPr>
        <w:pStyle w:val="PL"/>
        <w:rPr>
          <w:lang w:eastAsia="zh-CN"/>
        </w:rPr>
      </w:pPr>
    </w:p>
    <w:p w14:paraId="0C5CCCC5" w14:textId="77777777" w:rsidR="00DB0483" w:rsidRDefault="00DB0483" w:rsidP="00DB0483">
      <w:pPr>
        <w:rPr>
          <w:lang w:eastAsia="zh-CN"/>
        </w:rPr>
      </w:pPr>
      <w:r w:rsidRPr="00821FD2">
        <w:t>The following parameters are defined:</w:t>
      </w:r>
    </w:p>
    <w:p w14:paraId="5F285424" w14:textId="27D6A288" w:rsidR="00DB0483" w:rsidRDefault="00DB0483" w:rsidP="00DB0483">
      <w:pPr>
        <w:pStyle w:val="B1"/>
        <w:rPr>
          <w:lang w:eastAsia="zh-CN"/>
        </w:rPr>
      </w:pPr>
      <w:r>
        <w:rPr>
          <w:lang w:eastAsia="zh-CN"/>
        </w:rPr>
        <w:t>-</w:t>
      </w:r>
      <w:r>
        <w:rPr>
          <w:lang w:eastAsia="zh-CN"/>
        </w:rPr>
        <w:tab/>
      </w:r>
      <w:proofErr w:type="spellStart"/>
      <w:r>
        <w:rPr>
          <w:lang w:eastAsia="zh-CN"/>
        </w:rPr>
        <w:t>nfinst</w:t>
      </w:r>
      <w:proofErr w:type="spellEnd"/>
      <w:r>
        <w:rPr>
          <w:lang w:eastAsia="zh-CN"/>
        </w:rPr>
        <w:t xml:space="preserve"> (NF instance): indicates a NF Instance ID, as defined in 3GPP TS 29.510 [8]; the ABNF is defined in clause 5.2.3.2.8.</w:t>
      </w:r>
    </w:p>
    <w:p w14:paraId="2930DA39" w14:textId="0D1E69F0" w:rsidR="00DB0483" w:rsidRDefault="00DB0483" w:rsidP="00DB0483">
      <w:pPr>
        <w:pStyle w:val="B1"/>
        <w:rPr>
          <w:lang w:eastAsia="zh-CN"/>
        </w:rPr>
      </w:pPr>
      <w:r>
        <w:rPr>
          <w:lang w:eastAsia="zh-CN"/>
        </w:rPr>
        <w:t>-</w:t>
      </w:r>
      <w:r>
        <w:rPr>
          <w:lang w:eastAsia="zh-CN"/>
        </w:rPr>
        <w:tab/>
      </w:r>
      <w:proofErr w:type="spellStart"/>
      <w:r>
        <w:rPr>
          <w:lang w:eastAsia="zh-CN"/>
        </w:rPr>
        <w:t>nfservinst</w:t>
      </w:r>
      <w:proofErr w:type="spellEnd"/>
      <w:r>
        <w:rPr>
          <w:lang w:eastAsia="zh-CN"/>
        </w:rPr>
        <w:t xml:space="preserve"> (NF service instance): indicates a NF Service Instance ID, as defined in 3GPP TS 29.510 [8]; the ABNF is defined in clause 5.2.3.2.8.</w:t>
      </w:r>
    </w:p>
    <w:p w14:paraId="52307AD2" w14:textId="77777777" w:rsidR="00DB0483" w:rsidRDefault="00DB0483" w:rsidP="00DB0483">
      <w:pPr>
        <w:pStyle w:val="EX"/>
        <w:rPr>
          <w:lang w:eastAsia="zh-CN"/>
        </w:rPr>
      </w:pPr>
      <w:r>
        <w:rPr>
          <w:lang w:eastAsia="zh-CN"/>
        </w:rPr>
        <w:t>EXAMPLE:</w:t>
      </w:r>
      <w:r>
        <w:rPr>
          <w:lang w:eastAsia="zh-CN"/>
        </w:rPr>
        <w:tab/>
        <w:t xml:space="preserve">3gpp-Sbi-Target-Nf-Id: </w:t>
      </w:r>
      <w:proofErr w:type="spellStart"/>
      <w:r>
        <w:rPr>
          <w:lang w:eastAsia="zh-CN"/>
        </w:rPr>
        <w:t>nfinst</w:t>
      </w:r>
      <w:proofErr w:type="spellEnd"/>
      <w:r>
        <w:rPr>
          <w:lang w:eastAsia="zh-CN"/>
        </w:rPr>
        <w:t>=54804518-4191-46b3-955c-ac631f953ed8;</w:t>
      </w:r>
      <w:r w:rsidRPr="00CC30AF">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346C7BE7" w14:textId="77777777" w:rsidR="002F2589" w:rsidRPr="000B63FD" w:rsidRDefault="002F2589" w:rsidP="002D7984">
      <w:pPr>
        <w:pStyle w:val="Heading5"/>
        <w:rPr>
          <w:lang w:eastAsia="zh-CN"/>
        </w:rPr>
      </w:pPr>
      <w:bookmarkStart w:id="479" w:name="_CR5_2_3_2_14"/>
      <w:bookmarkStart w:id="480" w:name="_Toc177643267"/>
      <w:bookmarkEnd w:id="479"/>
      <w:r w:rsidRPr="000B63FD">
        <w:t>5.2.3.2.</w:t>
      </w:r>
      <w:r>
        <w:t>14</w:t>
      </w:r>
      <w:r w:rsidRPr="000B63FD">
        <w:tab/>
      </w:r>
      <w:r w:rsidRPr="000B63FD">
        <w:rPr>
          <w:lang w:eastAsia="zh-CN"/>
        </w:rPr>
        <w:t>3gpp-Sbi-</w:t>
      </w:r>
      <w:r>
        <w:rPr>
          <w:lang w:eastAsia="zh-CN"/>
        </w:rPr>
        <w:t>Max-Forward-Hops</w:t>
      </w:r>
      <w:bookmarkEnd w:id="478"/>
      <w:bookmarkEnd w:id="480"/>
    </w:p>
    <w:p w14:paraId="4E0CCA32" w14:textId="77777777" w:rsidR="00DB0483" w:rsidRPr="000B63FD" w:rsidRDefault="00DB0483" w:rsidP="00DB0483">
      <w:pPr>
        <w:rPr>
          <w:lang w:eastAsia="zh-CN"/>
        </w:rPr>
      </w:pPr>
      <w:bookmarkStart w:id="481" w:name="_Toc57022561"/>
      <w:bookmarkStart w:id="482" w:name="_Toc98272300"/>
      <w:bookmarkEnd w:id="376"/>
      <w:bookmarkEnd w:id="419"/>
      <w:bookmarkEnd w:id="420"/>
      <w:bookmarkEnd w:id="467"/>
      <w:bookmarkEnd w:id="468"/>
      <w:bookmarkEnd w:id="469"/>
      <w:bookmarkEnd w:id="470"/>
      <w:bookmarkEnd w:id="471"/>
      <w:bookmarkEnd w:id="472"/>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594EF2AB" w14:textId="32A0A8C7"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93CC109" w14:textId="77777777" w:rsidR="00DB0483" w:rsidRDefault="00DB0483" w:rsidP="00DB0483">
      <w:pPr>
        <w:pStyle w:val="PL"/>
        <w:rPr>
          <w:lang w:eastAsia="zh-CN"/>
        </w:rPr>
      </w:pPr>
    </w:p>
    <w:p w14:paraId="5AC673FF" w14:textId="76DF2491" w:rsidR="00DB0483" w:rsidRDefault="00DB0483" w:rsidP="00DB0483">
      <w:pPr>
        <w:pStyle w:val="PL"/>
        <w:rPr>
          <w:lang w:eastAsia="zh-CN"/>
        </w:rPr>
      </w:pPr>
      <w:proofErr w:type="spellStart"/>
      <w:r>
        <w:rPr>
          <w:lang w:eastAsia="zh-CN"/>
        </w:rPr>
        <w:t>Sbi</w:t>
      </w:r>
      <w:proofErr w:type="spellEnd"/>
      <w:r>
        <w:rPr>
          <w:lang w:eastAsia="zh-CN"/>
        </w:rPr>
        <w:t xml:space="preserve">-Max-Forward-Hops-Header = "3gpp-Sbi-Max-Forward-Hops:" OWS (DIGIT / %x31-39 </w:t>
      </w:r>
      <w:r w:rsidRPr="008A3EB9">
        <w:rPr>
          <w:lang w:val="fr-FR" w:eastAsia="zh-CN"/>
        </w:rPr>
        <w:t>DIGIT</w:t>
      </w:r>
      <w:r>
        <w:rPr>
          <w:lang w:val="fr-FR" w:eastAsia="zh-CN"/>
        </w:rPr>
        <w:t>)</w:t>
      </w:r>
      <w:r w:rsidRPr="009D7394">
        <w:rPr>
          <w:lang w:eastAsia="zh-CN"/>
        </w:rPr>
        <w:t xml:space="preserve"> </w:t>
      </w:r>
      <w:r>
        <w:rPr>
          <w:lang w:eastAsia="zh-CN"/>
        </w:rPr>
        <w:t>";" OWS "</w:t>
      </w:r>
      <w:proofErr w:type="spellStart"/>
      <w:r>
        <w:rPr>
          <w:lang w:eastAsia="zh-CN"/>
        </w:rPr>
        <w:t>nodetype</w:t>
      </w:r>
      <w:proofErr w:type="spellEnd"/>
      <w:r>
        <w:rPr>
          <w:lang w:eastAsia="zh-CN"/>
        </w:rPr>
        <w:t xml:space="preserve">=" </w:t>
      </w:r>
      <w:proofErr w:type="spellStart"/>
      <w:r>
        <w:rPr>
          <w:lang w:eastAsia="zh-CN"/>
        </w:rPr>
        <w:t>nodetypevalue</w:t>
      </w:r>
      <w:proofErr w:type="spellEnd"/>
      <w:r>
        <w:rPr>
          <w:lang w:eastAsia="zh-CN"/>
        </w:rPr>
        <w:t xml:space="preserve"> OWS</w:t>
      </w:r>
    </w:p>
    <w:p w14:paraId="0A5CF5E6" w14:textId="77777777" w:rsidR="00DB0483" w:rsidRPr="000B63FD" w:rsidRDefault="00DB0483" w:rsidP="00EE04DE">
      <w:pPr>
        <w:pStyle w:val="PL"/>
        <w:rPr>
          <w:lang w:eastAsia="zh-CN"/>
        </w:rPr>
      </w:pPr>
    </w:p>
    <w:p w14:paraId="2B52407D" w14:textId="4C0450A5" w:rsidR="00DB0483" w:rsidRDefault="00DB0483" w:rsidP="00DB0483">
      <w:pPr>
        <w:pStyle w:val="PL"/>
        <w:rPr>
          <w:lang w:eastAsia="zh-CN"/>
        </w:rPr>
      </w:pPr>
      <w:proofErr w:type="spellStart"/>
      <w:r>
        <w:rPr>
          <w:lang w:eastAsia="zh-CN"/>
        </w:rPr>
        <w:t>nodetypevalue</w:t>
      </w:r>
      <w:proofErr w:type="spellEnd"/>
      <w:r>
        <w:rPr>
          <w:lang w:eastAsia="zh-CN"/>
        </w:rPr>
        <w:t xml:space="preserve"> </w:t>
      </w:r>
      <w:r w:rsidRPr="000F5B09">
        <w:rPr>
          <w:lang w:eastAsia="zh-CN"/>
        </w:rPr>
        <w:t>= "</w:t>
      </w:r>
      <w:proofErr w:type="spellStart"/>
      <w:r>
        <w:rPr>
          <w:lang w:eastAsia="zh-CN"/>
        </w:rPr>
        <w:t>scp</w:t>
      </w:r>
      <w:proofErr w:type="spellEnd"/>
      <w:r w:rsidRPr="000F5B09">
        <w:rPr>
          <w:lang w:eastAsia="zh-CN"/>
        </w:rPr>
        <w:t>"</w:t>
      </w:r>
    </w:p>
    <w:p w14:paraId="0D80BD47" w14:textId="77777777" w:rsidR="00DB0483" w:rsidRDefault="00DB0483" w:rsidP="00DB0483">
      <w:pPr>
        <w:pStyle w:val="PL"/>
        <w:rPr>
          <w:lang w:eastAsia="zh-CN"/>
        </w:rPr>
      </w:pPr>
    </w:p>
    <w:p w14:paraId="1EE9F34F" w14:textId="77777777" w:rsidR="00DB0483" w:rsidRPr="000B63FD" w:rsidRDefault="00DB0483" w:rsidP="00EE04DE">
      <w:pPr>
        <w:pStyle w:val="PL"/>
        <w:rPr>
          <w:lang w:eastAsia="zh-CN"/>
        </w:rPr>
      </w:pPr>
    </w:p>
    <w:p w14:paraId="1027DF1D" w14:textId="5E86CD95" w:rsidR="00DB0483" w:rsidRDefault="00DB0483" w:rsidP="00DB0483">
      <w:pPr>
        <w:pStyle w:val="EX"/>
        <w:rPr>
          <w:lang w:eastAsia="zh-CN"/>
        </w:rPr>
      </w:pPr>
      <w:r>
        <w:rPr>
          <w:lang w:eastAsia="zh-CN"/>
        </w:rPr>
        <w:lastRenderedPageBreak/>
        <w:t>EXAMPLE:</w:t>
      </w:r>
      <w:r>
        <w:rPr>
          <w:lang w:eastAsia="zh-CN"/>
        </w:rPr>
        <w:tab/>
        <w:t>Allowed up to 5 SCP hops to relay the request:</w:t>
      </w:r>
      <w:r>
        <w:rPr>
          <w:lang w:eastAsia="zh-CN"/>
        </w:rPr>
        <w:br/>
      </w:r>
      <w:r>
        <w:rPr>
          <w:lang w:eastAsia="zh-CN"/>
        </w:rPr>
        <w:br/>
      </w:r>
      <w:r w:rsidRPr="000B63FD">
        <w:rPr>
          <w:lang w:eastAsia="zh-CN"/>
        </w:rPr>
        <w:t>3gpp-Sbi-</w:t>
      </w:r>
      <w:r>
        <w:rPr>
          <w:lang w:eastAsia="zh-CN"/>
        </w:rPr>
        <w:t>Max-Forward-Hops</w:t>
      </w:r>
      <w:r w:rsidRPr="000B63FD">
        <w:rPr>
          <w:lang w:eastAsia="zh-CN"/>
        </w:rPr>
        <w:t xml:space="preserve">: </w:t>
      </w:r>
      <w:r>
        <w:rPr>
          <w:lang w:eastAsia="zh-CN"/>
        </w:rPr>
        <w:t xml:space="preserve">5; </w:t>
      </w:r>
      <w:proofErr w:type="spellStart"/>
      <w:r>
        <w:rPr>
          <w:lang w:eastAsia="zh-CN"/>
        </w:rPr>
        <w:t>nodetype</w:t>
      </w:r>
      <w:proofErr w:type="spellEnd"/>
      <w:r>
        <w:rPr>
          <w:lang w:eastAsia="zh-CN"/>
        </w:rPr>
        <w:t>=</w:t>
      </w:r>
      <w:proofErr w:type="spellStart"/>
      <w:r>
        <w:rPr>
          <w:lang w:eastAsia="zh-CN"/>
        </w:rPr>
        <w:t>scp</w:t>
      </w:r>
      <w:proofErr w:type="spellEnd"/>
    </w:p>
    <w:p w14:paraId="0874F6B8" w14:textId="39F87980" w:rsidR="00EC278A" w:rsidRPr="000B63FD" w:rsidRDefault="00EC278A" w:rsidP="00EC278A">
      <w:pPr>
        <w:pStyle w:val="Heading5"/>
        <w:rPr>
          <w:lang w:eastAsia="zh-CN"/>
        </w:rPr>
      </w:pPr>
      <w:bookmarkStart w:id="483" w:name="_CR5_2_3_2_15"/>
      <w:bookmarkStart w:id="484" w:name="_Toc177643268"/>
      <w:bookmarkEnd w:id="483"/>
      <w:r w:rsidRPr="000B63FD">
        <w:t>5.2.3.2.</w:t>
      </w:r>
      <w:r>
        <w:t>15</w:t>
      </w:r>
      <w:r w:rsidRPr="000B63FD">
        <w:tab/>
      </w:r>
      <w:r w:rsidRPr="000B63FD">
        <w:rPr>
          <w:lang w:eastAsia="zh-CN"/>
        </w:rPr>
        <w:t>3gpp-</w:t>
      </w:r>
      <w:r>
        <w:rPr>
          <w:lang w:eastAsia="zh-CN"/>
        </w:rPr>
        <w:t>Sbi-Originating-Network-Id</w:t>
      </w:r>
      <w:bookmarkEnd w:id="481"/>
      <w:bookmarkEnd w:id="482"/>
      <w:bookmarkEnd w:id="484"/>
    </w:p>
    <w:p w14:paraId="15052A13" w14:textId="77777777" w:rsidR="00DB0483" w:rsidRPr="00122E6E" w:rsidRDefault="00DB0483" w:rsidP="00DB0483">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0F3F5D02" w14:textId="429A985F" w:rsidR="00D91253" w:rsidRPr="00122E6E" w:rsidRDefault="00D91253" w:rsidP="00D91253">
      <w:pPr>
        <w:rPr>
          <w:lang w:eastAsia="zh-CN"/>
        </w:rPr>
      </w:pPr>
      <w:r w:rsidRPr="00122E6E">
        <w:rPr>
          <w:lang w:eastAsia="zh-CN"/>
        </w:rPr>
        <w:t>The encoding of the header follows the ABNF as defined in IETF</w:t>
      </w:r>
      <w:r w:rsidRPr="00122E6E">
        <w:rPr>
          <w:lang w:val="de-DE"/>
        </w:rPr>
        <w:t> RFC </w:t>
      </w:r>
      <w:r>
        <w:rPr>
          <w:lang w:val="de-DE"/>
        </w:rPr>
        <w:t>9110 [11]</w:t>
      </w:r>
      <w:r w:rsidRPr="00122E6E">
        <w:rPr>
          <w:lang w:eastAsia="zh-CN"/>
        </w:rPr>
        <w:t>.</w:t>
      </w:r>
    </w:p>
    <w:p w14:paraId="64DE5950" w14:textId="77777777" w:rsidR="00DB0483" w:rsidRDefault="00DB0483" w:rsidP="00DB0483">
      <w:pPr>
        <w:pStyle w:val="PL"/>
        <w:rPr>
          <w:lang w:eastAsia="zh-CN"/>
        </w:rPr>
      </w:pPr>
    </w:p>
    <w:p w14:paraId="41155125" w14:textId="65040C47" w:rsidR="00DB0483" w:rsidRDefault="00DB0483" w:rsidP="00DB0483">
      <w:pPr>
        <w:pStyle w:val="PL"/>
        <w:rPr>
          <w:lang w:eastAsia="zh-CN"/>
        </w:rPr>
      </w:pPr>
      <w:proofErr w:type="spellStart"/>
      <w:r w:rsidRPr="00122E6E">
        <w:rPr>
          <w:lang w:eastAsia="zh-CN"/>
        </w:rPr>
        <w:t>Sbi</w:t>
      </w:r>
      <w:proofErr w:type="spellEnd"/>
      <w:r w:rsidRPr="00122E6E">
        <w:rPr>
          <w:lang w:eastAsia="zh-CN"/>
        </w:rPr>
        <w:t>-Originating-Network-Id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w:t>
      </w:r>
      <w:r>
        <w:rPr>
          <w:lang w:eastAsia="zh-CN"/>
        </w:rPr>
        <w:t xml:space="preserve"> </w:t>
      </w:r>
      <w:r w:rsidRPr="00122E6E">
        <w:rPr>
          <w:lang w:eastAsia="zh-CN"/>
        </w:rPr>
        <w:t>] [</w:t>
      </w:r>
      <w:r>
        <w:rPr>
          <w:lang w:eastAsia="zh-CN"/>
        </w:rPr>
        <w:t xml:space="preserve"> </w:t>
      </w:r>
      <w:r w:rsidRPr="00122E6E">
        <w:rPr>
          <w:lang w:eastAsia="zh-CN"/>
        </w:rPr>
        <w:t xml:space="preserve">";" OWS </w:t>
      </w:r>
      <w:proofErr w:type="spellStart"/>
      <w:r>
        <w:rPr>
          <w:lang w:eastAsia="zh-CN"/>
        </w:rPr>
        <w:t>srcinfo</w:t>
      </w:r>
      <w:proofErr w:type="spellEnd"/>
      <w:r>
        <w:rPr>
          <w:lang w:eastAsia="zh-CN"/>
        </w:rPr>
        <w:t xml:space="preserve"> </w:t>
      </w:r>
      <w:r w:rsidRPr="00122E6E">
        <w:rPr>
          <w:lang w:eastAsia="zh-CN"/>
        </w:rPr>
        <w:t>]</w:t>
      </w:r>
      <w:r>
        <w:rPr>
          <w:lang w:eastAsia="zh-CN"/>
        </w:rPr>
        <w:t xml:space="preserve"> OWS</w:t>
      </w:r>
    </w:p>
    <w:p w14:paraId="69D6C551" w14:textId="77777777" w:rsidR="00DB0483" w:rsidRDefault="00DB0483" w:rsidP="00EE04DE">
      <w:pPr>
        <w:pStyle w:val="PL"/>
        <w:rPr>
          <w:lang w:eastAsia="zh-CN"/>
        </w:rPr>
      </w:pPr>
    </w:p>
    <w:p w14:paraId="6F5C9C33" w14:textId="77777777" w:rsidR="00DB0483" w:rsidRDefault="00DB0483" w:rsidP="00DB0483">
      <w:pPr>
        <w:pStyle w:val="PL"/>
        <w:rPr>
          <w:lang w:eastAsia="zh-CN"/>
        </w:rPr>
      </w:pPr>
      <w:proofErr w:type="spellStart"/>
      <w:r>
        <w:rPr>
          <w:rFonts w:hint="eastAsia"/>
          <w:lang w:eastAsia="ja-JP"/>
        </w:rPr>
        <w:t>s</w:t>
      </w:r>
      <w:r>
        <w:rPr>
          <w:lang w:eastAsia="ja-JP"/>
        </w:rPr>
        <w:t>rcinfo</w:t>
      </w:r>
      <w:proofErr w:type="spellEnd"/>
      <w:r>
        <w:rPr>
          <w:lang w:eastAsia="ja-JP"/>
        </w:rPr>
        <w:t xml:space="preserve"> = </w:t>
      </w:r>
      <w:r>
        <w:rPr>
          <w:lang w:eastAsia="zh-CN"/>
        </w:rPr>
        <w:t>"</w:t>
      </w:r>
      <w:proofErr w:type="spellStart"/>
      <w:r>
        <w:rPr>
          <w:lang w:eastAsia="zh-CN"/>
        </w:rPr>
        <w:t>src</w:t>
      </w:r>
      <w:proofErr w:type="spellEnd"/>
      <w:r>
        <w:rPr>
          <w:lang w:eastAsia="zh-CN"/>
        </w:rPr>
        <w:t xml:space="preserve">" ":" </w:t>
      </w:r>
      <w:r w:rsidRPr="00122E6E">
        <w:rPr>
          <w:lang w:eastAsia="zh-CN"/>
        </w:rPr>
        <w:t xml:space="preserve">RWS </w:t>
      </w:r>
      <w:proofErr w:type="spellStart"/>
      <w:r w:rsidRPr="00122E6E">
        <w:rPr>
          <w:lang w:eastAsia="zh-CN"/>
        </w:rPr>
        <w:t>src</w:t>
      </w:r>
      <w:r>
        <w:rPr>
          <w:lang w:eastAsia="zh-CN"/>
        </w:rPr>
        <w:t>type</w:t>
      </w:r>
      <w:proofErr w:type="spellEnd"/>
      <w:r>
        <w:rPr>
          <w:lang w:eastAsia="zh-CN"/>
        </w:rPr>
        <w:t xml:space="preserve"> "-" </w:t>
      </w:r>
      <w:proofErr w:type="spellStart"/>
      <w:r>
        <w:rPr>
          <w:lang w:eastAsia="zh-CN"/>
        </w:rPr>
        <w:t>srcfqdn</w:t>
      </w:r>
      <w:proofErr w:type="spellEnd"/>
    </w:p>
    <w:p w14:paraId="4EE14052" w14:textId="77777777" w:rsidR="00DB0483" w:rsidRDefault="00DB0483" w:rsidP="00EE04DE">
      <w:pPr>
        <w:pStyle w:val="PL"/>
        <w:rPr>
          <w:lang w:eastAsia="ja-JP"/>
        </w:rPr>
      </w:pPr>
    </w:p>
    <w:p w14:paraId="326D63EE" w14:textId="77777777" w:rsidR="00DB0483" w:rsidRDefault="00DB0483" w:rsidP="00DB0483">
      <w:pPr>
        <w:pStyle w:val="PL"/>
        <w:rPr>
          <w:lang w:eastAsia="ja-JP"/>
        </w:rPr>
      </w:pPr>
      <w:proofErr w:type="spellStart"/>
      <w:r>
        <w:rPr>
          <w:rFonts w:hint="eastAsia"/>
          <w:lang w:eastAsia="ja-JP"/>
        </w:rPr>
        <w:t>s</w:t>
      </w:r>
      <w:r>
        <w:rPr>
          <w:lang w:eastAsia="ja-JP"/>
        </w:rPr>
        <w:t>rctype</w:t>
      </w:r>
      <w:proofErr w:type="spellEnd"/>
      <w:r>
        <w:rPr>
          <w:lang w:eastAsia="ja-JP"/>
        </w:rPr>
        <w:t xml:space="preserve"> = "SCP" / "SEPP"</w:t>
      </w:r>
    </w:p>
    <w:p w14:paraId="299F68A5" w14:textId="77777777" w:rsidR="00DB0483" w:rsidRDefault="00DB0483" w:rsidP="00EE04DE">
      <w:pPr>
        <w:pStyle w:val="PL"/>
        <w:rPr>
          <w:lang w:eastAsia="ja-JP"/>
        </w:rPr>
      </w:pPr>
    </w:p>
    <w:p w14:paraId="637E4AD8" w14:textId="77777777" w:rsidR="00DB0483" w:rsidRDefault="00DB0483" w:rsidP="00DB0483">
      <w:pPr>
        <w:pStyle w:val="PL"/>
        <w:rPr>
          <w:lang w:eastAsia="ja-JP"/>
        </w:rPr>
      </w:pPr>
      <w:proofErr w:type="spellStart"/>
      <w:r>
        <w:rPr>
          <w:lang w:eastAsia="ja-JP"/>
        </w:rPr>
        <w:t>srcfqdn</w:t>
      </w:r>
      <w:proofErr w:type="spellEnd"/>
      <w:r>
        <w:rPr>
          <w:lang w:eastAsia="ja-JP"/>
        </w:rPr>
        <w:t xml:space="preserve"> = 4*( ALPHA / DIGIT / </w:t>
      </w:r>
      <w:r w:rsidRPr="00DA08C7">
        <w:rPr>
          <w:lang w:eastAsia="ja-JP"/>
        </w:rPr>
        <w:t xml:space="preserve">"-" </w:t>
      </w:r>
      <w:r>
        <w:rPr>
          <w:lang w:eastAsia="ja-JP"/>
        </w:rPr>
        <w:t>/</w:t>
      </w:r>
      <w:r w:rsidRPr="00DA08C7">
        <w:rPr>
          <w:lang w:eastAsia="ja-JP"/>
        </w:rPr>
        <w:t xml:space="preserve"> "." )</w:t>
      </w:r>
    </w:p>
    <w:p w14:paraId="7F0A368D" w14:textId="77777777" w:rsidR="00DB0483" w:rsidRDefault="00DB0483" w:rsidP="00DB0483">
      <w:pPr>
        <w:pStyle w:val="PL"/>
        <w:rPr>
          <w:lang w:eastAsia="ja-JP"/>
        </w:rPr>
      </w:pPr>
    </w:p>
    <w:p w14:paraId="45DBC99D" w14:textId="77777777" w:rsidR="00DB0483" w:rsidRPr="00836ED9" w:rsidRDefault="00DB0483" w:rsidP="00EE04DE">
      <w:pPr>
        <w:pStyle w:val="PL"/>
        <w:rPr>
          <w:lang w:eastAsia="ja-JP"/>
        </w:rPr>
      </w:pPr>
    </w:p>
    <w:p w14:paraId="74203772" w14:textId="7A32CFCB" w:rsidR="004C6315" w:rsidRDefault="004C6315" w:rsidP="004C6315">
      <w:pPr>
        <w:pStyle w:val="NO"/>
        <w:rPr>
          <w:lang w:eastAsia="zh-CN"/>
        </w:rPr>
      </w:pPr>
      <w:r>
        <w:rPr>
          <w:lang w:eastAsia="zh-CN"/>
        </w:rPr>
        <w:t>NOTE </w:t>
      </w:r>
      <w:r>
        <w:rPr>
          <w:lang w:eastAsia="zh-CN"/>
        </w:rPr>
        <w:t>1</w:t>
      </w:r>
      <w:r w:rsidRPr="00D1205D">
        <w:rPr>
          <w:lang w:eastAsia="zh-CN"/>
        </w:rPr>
        <w:t>:</w:t>
      </w:r>
      <w:r>
        <w:rPr>
          <w:lang w:eastAsia="zh-CN"/>
        </w:rPr>
        <w:tab/>
        <w:t>Implementations complying with earlier releases of the specification can require the presence of a leading white space after "</w:t>
      </w:r>
      <w:r w:rsidRPr="00122E6E">
        <w:rPr>
          <w:lang w:eastAsia="zh-CN"/>
        </w:rPr>
        <w:t>3gpp-Sbi-Originating-Network-Id</w:t>
      </w:r>
      <w:r>
        <w:rPr>
          <w:lang w:eastAsia="zh-CN"/>
        </w:rPr>
        <w:t xml:space="preserve">:". </w:t>
      </w:r>
    </w:p>
    <w:p w14:paraId="1BD278C2" w14:textId="77777777" w:rsidR="00DB0483" w:rsidRDefault="00DB0483" w:rsidP="00DB0483">
      <w:pPr>
        <w:rPr>
          <w:lang w:eastAsia="ja-JP"/>
        </w:rPr>
      </w:pPr>
      <w:r>
        <w:rPr>
          <w:lang w:eastAsia="ja-JP"/>
        </w:rPr>
        <w:t xml:space="preserve">The </w:t>
      </w:r>
      <w:proofErr w:type="spellStart"/>
      <w:r>
        <w:rPr>
          <w:lang w:eastAsia="ja-JP"/>
        </w:rPr>
        <w:t>srcinfo</w:t>
      </w:r>
      <w:proofErr w:type="spellEnd"/>
      <w:r>
        <w:rPr>
          <w:lang w:eastAsia="ja-JP"/>
        </w:rPr>
        <w:t xml:space="preserve">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746F7374" w14:textId="77777777" w:rsidR="00DB0483" w:rsidRDefault="00DB0483" w:rsidP="00DB0483">
      <w:pPr>
        <w:rPr>
          <w:lang w:eastAsia="ja-JP"/>
        </w:rPr>
      </w:pPr>
      <w:r>
        <w:rPr>
          <w:rFonts w:hint="eastAsia"/>
          <w:lang w:eastAsia="ja-JP"/>
        </w:rPr>
        <w:t>T</w:t>
      </w:r>
      <w:r>
        <w:rPr>
          <w:lang w:eastAsia="ja-JP"/>
        </w:rPr>
        <w:t xml:space="preserve">he </w:t>
      </w:r>
      <w:proofErr w:type="spellStart"/>
      <w:r>
        <w:rPr>
          <w:lang w:eastAsia="ja-JP"/>
        </w:rPr>
        <w:t>srcfqdn</w:t>
      </w:r>
      <w:proofErr w:type="spellEnd"/>
      <w:r>
        <w:rPr>
          <w:lang w:eastAsia="ja-JP"/>
        </w:rPr>
        <w:t xml:space="preserve"> shall indicate FQDN of SCP or SEPP that inserted the header when </w:t>
      </w:r>
      <w:proofErr w:type="spellStart"/>
      <w:r>
        <w:rPr>
          <w:lang w:eastAsia="ja-JP"/>
        </w:rPr>
        <w:t>srcinfo</w:t>
      </w:r>
      <w:proofErr w:type="spellEnd"/>
      <w:r>
        <w:rPr>
          <w:lang w:eastAsia="ja-JP"/>
        </w:rPr>
        <w:t xml:space="preserve"> is present.</w:t>
      </w:r>
    </w:p>
    <w:p w14:paraId="72AD2631" w14:textId="77777777" w:rsidR="00DB0483" w:rsidRPr="00122E6E" w:rsidRDefault="00DB0483" w:rsidP="00DB0483">
      <w:pPr>
        <w:pStyle w:val="EX"/>
        <w:rPr>
          <w:lang w:eastAsia="zh-CN"/>
        </w:rPr>
      </w:pPr>
      <w:bookmarkStart w:id="485" w:name="_Toc57022562"/>
      <w:r>
        <w:rPr>
          <w:lang w:eastAsia="zh-CN"/>
        </w:rPr>
        <w:t>EXAMPLE </w:t>
      </w:r>
      <w:r w:rsidRPr="00122E6E">
        <w:rPr>
          <w:lang w:eastAsia="zh-CN"/>
        </w:rPr>
        <w:t>1:</w:t>
      </w:r>
      <w:r w:rsidRPr="00122E6E">
        <w:rPr>
          <w:lang w:eastAsia="zh-CN"/>
        </w:rPr>
        <w:tab/>
        <w:t>For a source PLMN:</w:t>
      </w:r>
    </w:p>
    <w:p w14:paraId="779F2C25" w14:textId="77777777" w:rsidR="00DB0483" w:rsidRPr="00122E6E" w:rsidRDefault="00DB0483" w:rsidP="00DB0483">
      <w:pPr>
        <w:pStyle w:val="EX"/>
        <w:rPr>
          <w:lang w:eastAsia="zh-CN"/>
        </w:rPr>
      </w:pPr>
      <w:r w:rsidRPr="00122E6E">
        <w:rPr>
          <w:lang w:eastAsia="zh-CN"/>
        </w:rPr>
        <w:tab/>
        <w:t>3gpp-Sbi-Originating-Network-Id: 123-45</w:t>
      </w:r>
    </w:p>
    <w:bookmarkEnd w:id="485"/>
    <w:p w14:paraId="306D7B82" w14:textId="77777777" w:rsidR="00DB0483" w:rsidRPr="00122E6E" w:rsidRDefault="00DB0483" w:rsidP="00DB0483">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7327EBA3" w14:textId="77777777" w:rsidR="00DB0483" w:rsidRDefault="00DB0483" w:rsidP="00DB0483">
      <w:pPr>
        <w:pStyle w:val="EX"/>
        <w:rPr>
          <w:lang w:eastAsia="zh-CN"/>
        </w:rPr>
      </w:pPr>
      <w:r w:rsidRPr="00122E6E">
        <w:rPr>
          <w:lang w:eastAsia="zh-CN"/>
        </w:rPr>
        <w:tab/>
        <w:t xml:space="preserve">3gpp-Sbi-Originating-Network-Id: 123-45; </w:t>
      </w:r>
      <w:proofErr w:type="spellStart"/>
      <w:r>
        <w:rPr>
          <w:lang w:eastAsia="zh-CN"/>
        </w:rPr>
        <w:t>src</w:t>
      </w:r>
      <w:proofErr w:type="spellEnd"/>
      <w:r>
        <w:rPr>
          <w:lang w:eastAsia="zh-CN"/>
        </w:rPr>
        <w:t>:</w:t>
      </w:r>
      <w:r w:rsidRPr="008611E6">
        <w:rPr>
          <w:lang w:eastAsia="zh-CN"/>
        </w:rPr>
        <w:t xml:space="preserve"> </w:t>
      </w:r>
      <w:r w:rsidRPr="00122E6E">
        <w:rPr>
          <w:lang w:eastAsia="zh-CN"/>
        </w:rPr>
        <w:t>SEPP-sepp001.sepp.</w:t>
      </w:r>
      <w:r w:rsidRPr="00122E6E">
        <w:t>5gc.mnc045.mcc123.3gppnetwork.org</w:t>
      </w:r>
    </w:p>
    <w:p w14:paraId="5D87BC02" w14:textId="77777777" w:rsidR="00DB0483" w:rsidRDefault="00DB0483" w:rsidP="00DB0483">
      <w:pPr>
        <w:pStyle w:val="EX"/>
        <w:rPr>
          <w:lang w:eastAsia="zh-CN"/>
        </w:rPr>
      </w:pPr>
      <w:r>
        <w:rPr>
          <w:lang w:eastAsia="zh-CN"/>
        </w:rPr>
        <w:t>EXAMPLE 3:</w:t>
      </w:r>
      <w:r>
        <w:rPr>
          <w:lang w:eastAsia="zh-CN"/>
        </w:rPr>
        <w:tab/>
        <w:t>For a source SNPN:</w:t>
      </w:r>
    </w:p>
    <w:p w14:paraId="3B4472DE" w14:textId="77777777" w:rsidR="00DB0483" w:rsidRPr="006B5418" w:rsidRDefault="00DB0483" w:rsidP="00DB0483">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86" w:name="_CR5_2_3_2_16"/>
      <w:bookmarkStart w:id="487" w:name="_Toc177643269"/>
      <w:bookmarkEnd w:id="486"/>
      <w:r w:rsidRPr="000B63FD">
        <w:t>5.2.3.2.</w:t>
      </w:r>
      <w:r>
        <w:t>16</w:t>
      </w:r>
      <w:r w:rsidRPr="000B63FD">
        <w:tab/>
      </w:r>
      <w:r w:rsidRPr="000B63FD">
        <w:rPr>
          <w:lang w:eastAsia="zh-CN"/>
        </w:rPr>
        <w:t>3gpp-Sbi-</w:t>
      </w:r>
      <w:r>
        <w:rPr>
          <w:lang w:eastAsia="zh-CN"/>
        </w:rPr>
        <w:t>Access-Scope</w:t>
      </w:r>
      <w:bookmarkEnd w:id="487"/>
    </w:p>
    <w:p w14:paraId="2EC37128" w14:textId="77777777" w:rsidR="00DB0483" w:rsidRPr="000B63FD" w:rsidRDefault="00DB0483" w:rsidP="00DB0483">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3980649A" w14:textId="3BB79500"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0AED6154" w14:textId="77777777" w:rsidR="00DB0483" w:rsidRDefault="00DB0483" w:rsidP="00DB0483">
      <w:pPr>
        <w:pStyle w:val="PL"/>
        <w:rPr>
          <w:lang w:eastAsia="zh-CN"/>
        </w:rPr>
      </w:pPr>
    </w:p>
    <w:p w14:paraId="4FBB9454" w14:textId="14B5095F" w:rsidR="00DB0483" w:rsidRDefault="00DB0483" w:rsidP="00DB0483">
      <w:pPr>
        <w:pStyle w:val="PL"/>
        <w:rPr>
          <w:lang w:eastAsia="zh-CN"/>
        </w:rPr>
      </w:pPr>
      <w:proofErr w:type="spellStart"/>
      <w:r>
        <w:rPr>
          <w:lang w:eastAsia="zh-CN"/>
        </w:rPr>
        <w:t>Sbi</w:t>
      </w:r>
      <w:proofErr w:type="spellEnd"/>
      <w:r>
        <w:rPr>
          <w:lang w:eastAsia="zh-CN"/>
        </w:rPr>
        <w:t>-Access-Scope-Header = "3gpp-Sbi-Access-Scope:" OWS scope-token *(SP scope-token) OWS</w:t>
      </w:r>
    </w:p>
    <w:p w14:paraId="6A3638EC" w14:textId="77777777" w:rsidR="00DB0483" w:rsidRDefault="00DB0483" w:rsidP="00EE04DE">
      <w:pPr>
        <w:pStyle w:val="PL"/>
        <w:rPr>
          <w:lang w:eastAsia="zh-CN"/>
        </w:rPr>
      </w:pPr>
    </w:p>
    <w:p w14:paraId="3D32B0D8" w14:textId="3D45715E" w:rsidR="00DB0483" w:rsidRDefault="00DB0483" w:rsidP="00DB0483">
      <w:pPr>
        <w:pStyle w:val="PL"/>
        <w:rPr>
          <w:lang w:eastAsia="zh-CN"/>
        </w:rPr>
      </w:pPr>
      <w:r>
        <w:rPr>
          <w:lang w:eastAsia="zh-CN"/>
        </w:rPr>
        <w:t>scope-token = 1*NQCHAR</w:t>
      </w:r>
    </w:p>
    <w:p w14:paraId="5CB712A7" w14:textId="77777777" w:rsidR="00DB0483" w:rsidRDefault="00DB0483" w:rsidP="00DB0483">
      <w:pPr>
        <w:pStyle w:val="PL"/>
        <w:rPr>
          <w:lang w:eastAsia="zh-CN"/>
        </w:rPr>
      </w:pPr>
    </w:p>
    <w:p w14:paraId="765375BE" w14:textId="77777777" w:rsidR="00DB0483" w:rsidRPr="000B63FD" w:rsidRDefault="00DB0483" w:rsidP="00EE04DE">
      <w:pPr>
        <w:pStyle w:val="PL"/>
        <w:rPr>
          <w:lang w:eastAsia="zh-CN"/>
        </w:rPr>
      </w:pPr>
    </w:p>
    <w:p w14:paraId="7AD8FB7F" w14:textId="77777777" w:rsidR="00DB0483" w:rsidRDefault="00DB0483" w:rsidP="00DB0483">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7135328A" w14:textId="77777777" w:rsidR="00DB0483" w:rsidRPr="00C61E43" w:rsidRDefault="00DB0483" w:rsidP="00DB0483">
      <w:pPr>
        <w:rPr>
          <w:lang w:eastAsia="zh-CN"/>
        </w:rPr>
      </w:pPr>
      <w:r>
        <w:rPr>
          <w:lang w:eastAsia="zh-CN"/>
        </w:rPr>
        <w:t xml:space="preserve">NQCHAR is defined in Appendix A of </w:t>
      </w:r>
      <w:r w:rsidRPr="009E0497">
        <w:rPr>
          <w:lang w:eastAsia="zh-CN"/>
        </w:rPr>
        <w:t>IETF RFC 6749</w:t>
      </w:r>
      <w:r>
        <w:rPr>
          <w:lang w:eastAsia="zh-CN"/>
        </w:rPr>
        <w:t> [22].</w:t>
      </w:r>
    </w:p>
    <w:p w14:paraId="20E0DEA2" w14:textId="77777777" w:rsidR="00DB0483" w:rsidRDefault="00DB0483" w:rsidP="00DB0483">
      <w:pPr>
        <w:pStyle w:val="NO"/>
        <w:rPr>
          <w:lang w:eastAsia="zh-CN"/>
        </w:rPr>
      </w:pPr>
      <w:r>
        <w:rPr>
          <w:lang w:eastAsia="zh-CN"/>
        </w:rPr>
        <w:lastRenderedPageBreak/>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proofErr w:type="spellStart"/>
      <w:r>
        <w:rPr>
          <w:lang w:eastAsia="zh-CN"/>
        </w:rPr>
        <w:t>AccessTokenReq</w:t>
      </w:r>
      <w:proofErr w:type="spellEnd"/>
      <w:r>
        <w:rPr>
          <w:lang w:eastAsia="zh-CN"/>
        </w:rPr>
        <w:t xml:space="preserve"> in 3GPP TS 29.510 [8]. This enables the SCP to set the scope parameter in the </w:t>
      </w:r>
      <w:proofErr w:type="spellStart"/>
      <w:r>
        <w:rPr>
          <w:lang w:eastAsia="zh-CN"/>
        </w:rPr>
        <w:t>Nnrf_Get</w:t>
      </w:r>
      <w:proofErr w:type="spellEnd"/>
      <w:r>
        <w:rPr>
          <w:lang w:eastAsia="zh-CN"/>
        </w:rPr>
        <w:t xml:space="preserve">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6DC9A220" w14:textId="54A436F8" w:rsidR="00DB0483" w:rsidRDefault="00DB0483" w:rsidP="00DB0483">
      <w:pPr>
        <w:pStyle w:val="NO"/>
        <w:rPr>
          <w:lang w:eastAsia="zh-CN"/>
        </w:rPr>
      </w:pPr>
      <w:r>
        <w:rPr>
          <w:lang w:eastAsia="zh-CN"/>
        </w:rPr>
        <w:t>NOTE 2:</w:t>
      </w:r>
      <w:r>
        <w:rPr>
          <w:lang w:eastAsia="zh-CN"/>
        </w:rPr>
        <w:tab/>
        <w:t xml:space="preserve">For indirect communication with delegated discovery (see </w:t>
      </w:r>
      <w:r w:rsidR="00D93C0A">
        <w:rPr>
          <w:lang w:eastAsia="zh-CN"/>
        </w:rPr>
        <w:t>clause </w:t>
      </w:r>
      <w:r w:rsidR="00D93C0A">
        <w:rPr>
          <w:noProof/>
          <w:lang w:val="en-US"/>
        </w:rPr>
        <w:t>6</w:t>
      </w:r>
      <w:r>
        <w:rPr>
          <w:noProof/>
          <w:lang w:val="en-US"/>
        </w:rPr>
        <w:t>.10.11.2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6B5D8515" w14:textId="77777777" w:rsidR="00DB0483" w:rsidRDefault="00DB0483" w:rsidP="00DB0483">
      <w:pPr>
        <w:pStyle w:val="EX"/>
        <w:rPr>
          <w:lang w:eastAsia="zh-CN"/>
        </w:rPr>
      </w:pPr>
      <w:r>
        <w:rPr>
          <w:lang w:eastAsia="zh-CN"/>
        </w:rPr>
        <w:t>EXAMPLE:</w:t>
      </w:r>
      <w:r>
        <w:rPr>
          <w:lang w:eastAsia="zh-CN"/>
        </w:rPr>
        <w:tab/>
        <w:t xml:space="preserve">3gpp-Sbi-Access-Scope: </w:t>
      </w:r>
      <w:proofErr w:type="spellStart"/>
      <w:r w:rsidRPr="00C61E43">
        <w:rPr>
          <w:lang w:eastAsia="zh-CN"/>
        </w:rPr>
        <w:t>nhss-ims-uecm</w:t>
      </w:r>
      <w:proofErr w:type="spellEnd"/>
      <w:r w:rsidRPr="00C61E43">
        <w:rPr>
          <w:lang w:eastAsia="zh-CN"/>
        </w:rPr>
        <w:t xml:space="preserve"> </w:t>
      </w:r>
      <w:proofErr w:type="spellStart"/>
      <w:r w:rsidRPr="00C61E43">
        <w:rPr>
          <w:lang w:eastAsia="zh-CN"/>
        </w:rPr>
        <w:t>nhss-ims-uecm:authorize:invoke</w:t>
      </w:r>
      <w:proofErr w:type="spellEnd"/>
    </w:p>
    <w:p w14:paraId="3CEE0605" w14:textId="7A22BF62" w:rsidR="002C7497" w:rsidRPr="000B63FD" w:rsidRDefault="002C7497" w:rsidP="002D7984">
      <w:pPr>
        <w:pStyle w:val="Heading5"/>
        <w:rPr>
          <w:lang w:eastAsia="zh-CN"/>
        </w:rPr>
      </w:pPr>
      <w:bookmarkStart w:id="488" w:name="_CR5_2_3_2_17"/>
      <w:bookmarkStart w:id="489" w:name="_Toc177643270"/>
      <w:bookmarkEnd w:id="488"/>
      <w:r w:rsidRPr="000B63FD">
        <w:t>5.2.3.2.</w:t>
      </w:r>
      <w:r>
        <w:t>17</w:t>
      </w:r>
      <w:r w:rsidRPr="000B63FD">
        <w:tab/>
      </w:r>
      <w:r w:rsidRPr="000B63FD">
        <w:rPr>
          <w:lang w:eastAsia="zh-CN"/>
        </w:rPr>
        <w:t>3gpp-Sbi-</w:t>
      </w:r>
      <w:r>
        <w:rPr>
          <w:lang w:eastAsia="zh-CN"/>
        </w:rPr>
        <w:t>Access-Token</w:t>
      </w:r>
      <w:bookmarkEnd w:id="489"/>
    </w:p>
    <w:p w14:paraId="35A55B1F" w14:textId="77777777" w:rsidR="00DB0483" w:rsidRPr="000B63FD" w:rsidRDefault="00DB0483" w:rsidP="00DB0483">
      <w:pPr>
        <w:rPr>
          <w:lang w:eastAsia="zh-CN"/>
        </w:rPr>
      </w:pPr>
      <w:bookmarkStart w:id="490" w:name="_Toc57023922"/>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1B1A5C67" w14:textId="5387C8B5"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5D57A825" w14:textId="77777777" w:rsidR="00D91253" w:rsidRDefault="00D91253" w:rsidP="00D91253">
      <w:pPr>
        <w:pStyle w:val="PL"/>
        <w:rPr>
          <w:lang w:eastAsia="zh-CN"/>
        </w:rPr>
      </w:pPr>
    </w:p>
    <w:p w14:paraId="06DA6D49" w14:textId="77777777" w:rsidR="00D91253" w:rsidRDefault="00D91253" w:rsidP="00D91253">
      <w:pPr>
        <w:pStyle w:val="PL"/>
        <w:rPr>
          <w:lang w:eastAsia="zh-CN"/>
        </w:rPr>
      </w:pPr>
      <w:proofErr w:type="spellStart"/>
      <w:r>
        <w:rPr>
          <w:lang w:eastAsia="zh-CN"/>
        </w:rPr>
        <w:t>Sbi</w:t>
      </w:r>
      <w:proofErr w:type="spellEnd"/>
      <w:r>
        <w:rPr>
          <w:lang w:eastAsia="zh-CN"/>
        </w:rPr>
        <w:t>-Access-Token = "3gpp-Sbi-Access-Token:" OWS credentials OWS</w:t>
      </w:r>
    </w:p>
    <w:p w14:paraId="049F34D5" w14:textId="77777777" w:rsidR="00D91253" w:rsidRDefault="00D91253" w:rsidP="00D91253">
      <w:pPr>
        <w:pStyle w:val="PL"/>
        <w:rPr>
          <w:lang w:eastAsia="zh-CN"/>
        </w:rPr>
      </w:pPr>
    </w:p>
    <w:p w14:paraId="6ABA8267" w14:textId="77777777" w:rsidR="00D91253" w:rsidRPr="000B63FD" w:rsidRDefault="00D91253" w:rsidP="00D91253">
      <w:pPr>
        <w:pStyle w:val="PL"/>
        <w:rPr>
          <w:lang w:eastAsia="zh-CN"/>
        </w:rPr>
      </w:pPr>
    </w:p>
    <w:p w14:paraId="10299E02" w14:textId="27A09FDA" w:rsidR="00D91253" w:rsidRDefault="00D91253" w:rsidP="00D91253">
      <w:pPr>
        <w:rPr>
          <w:lang w:eastAsia="zh-CN"/>
        </w:rPr>
      </w:pPr>
      <w:r>
        <w:rPr>
          <w:lang w:eastAsia="zh-CN"/>
        </w:rPr>
        <w:t xml:space="preserve">See </w:t>
      </w:r>
      <w:r w:rsidR="00D93C0A">
        <w:rPr>
          <w:lang w:eastAsia="zh-CN"/>
        </w:rPr>
        <w:t>clause 1</w:t>
      </w:r>
      <w:r>
        <w:rPr>
          <w:lang w:eastAsia="zh-CN"/>
        </w:rPr>
        <w:t>1.4 of IETF RFC 9110 [11] for the definition of "credentials".</w:t>
      </w:r>
    </w:p>
    <w:p w14:paraId="70A97AE1" w14:textId="77777777" w:rsidR="00DB0483" w:rsidRDefault="00DB0483" w:rsidP="00DB0483">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91" w:name="_CR5_2_3_2_18"/>
      <w:bookmarkStart w:id="492" w:name="_Toc177643271"/>
      <w:bookmarkEnd w:id="491"/>
      <w:r>
        <w:t>5.2.3.2.18</w:t>
      </w:r>
      <w:r>
        <w:tab/>
      </w:r>
      <w:bookmarkEnd w:id="490"/>
      <w:r w:rsidR="008956DC">
        <w:rPr>
          <w:lang w:eastAsia="zh-CN"/>
        </w:rPr>
        <w:t>Void</w:t>
      </w:r>
      <w:bookmarkEnd w:id="492"/>
    </w:p>
    <w:p w14:paraId="17B6F889" w14:textId="7E2D3EB7" w:rsidR="00BE1178" w:rsidRPr="00D1205D" w:rsidRDefault="00BE1178" w:rsidP="002D7984">
      <w:pPr>
        <w:pStyle w:val="Heading5"/>
        <w:rPr>
          <w:lang w:eastAsia="zh-CN"/>
        </w:rPr>
      </w:pPr>
      <w:bookmarkStart w:id="493" w:name="_CR5_2_3_2_19"/>
      <w:bookmarkStart w:id="494" w:name="_Toc177643272"/>
      <w:bookmarkEnd w:id="493"/>
      <w:r w:rsidRPr="00D1205D">
        <w:t>5.2.3.2.</w:t>
      </w:r>
      <w:r>
        <w:t>19</w:t>
      </w:r>
      <w:r w:rsidRPr="00D1205D">
        <w:tab/>
      </w:r>
      <w:r w:rsidRPr="00D1205D">
        <w:rPr>
          <w:lang w:eastAsia="zh-CN"/>
        </w:rPr>
        <w:t>3gpp-Sbi-</w:t>
      </w:r>
      <w:r>
        <w:rPr>
          <w:lang w:eastAsia="zh-CN"/>
        </w:rPr>
        <w:t>Target-Nf-Group</w:t>
      </w:r>
      <w:r w:rsidRPr="00D1205D">
        <w:rPr>
          <w:lang w:eastAsia="zh-CN"/>
        </w:rPr>
        <w:t>-Id</w:t>
      </w:r>
      <w:bookmarkEnd w:id="494"/>
    </w:p>
    <w:p w14:paraId="63789E1C" w14:textId="77777777" w:rsidR="00DB0483" w:rsidRPr="00D1205D" w:rsidRDefault="00DB0483" w:rsidP="00DB0483">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4B1E6D35" w14:textId="326108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3E46649" w14:textId="77777777" w:rsidR="00DB0483" w:rsidRDefault="00DB0483" w:rsidP="00DB0483">
      <w:pPr>
        <w:pStyle w:val="PL"/>
        <w:rPr>
          <w:lang w:eastAsia="zh-CN"/>
        </w:rPr>
      </w:pPr>
    </w:p>
    <w:p w14:paraId="6C34C001" w14:textId="3EFC116D" w:rsidR="00DB0483" w:rsidRDefault="00DB0483" w:rsidP="00DB0483">
      <w:pPr>
        <w:pStyle w:val="PL"/>
        <w:rPr>
          <w:lang w:eastAsia="zh-CN"/>
        </w:rPr>
      </w:pPr>
      <w:proofErr w:type="spellStart"/>
      <w:r w:rsidRPr="00D1205D">
        <w:rPr>
          <w:lang w:eastAsia="zh-CN"/>
        </w:rPr>
        <w:t>Sbi</w:t>
      </w:r>
      <w:proofErr w:type="spellEnd"/>
      <w:r w:rsidRPr="00D1205D">
        <w:rPr>
          <w:lang w:eastAsia="zh-CN"/>
        </w:rPr>
        <w:t>-</w:t>
      </w:r>
      <w:r>
        <w:rPr>
          <w:lang w:eastAsia="zh-CN"/>
        </w:rPr>
        <w:t>Target-</w:t>
      </w:r>
      <w:proofErr w:type="spellStart"/>
      <w:r>
        <w:rPr>
          <w:lang w:eastAsia="zh-CN"/>
        </w:rPr>
        <w:t>Nf</w:t>
      </w:r>
      <w:proofErr w:type="spellEnd"/>
      <w:r>
        <w:rPr>
          <w:lang w:eastAsia="zh-CN"/>
        </w:rPr>
        <w:t>-Group</w:t>
      </w:r>
      <w:r w:rsidRPr="00D1205D">
        <w:rPr>
          <w:lang w:eastAsia="zh-CN"/>
        </w:rPr>
        <w:t>-Id</w:t>
      </w:r>
      <w:r>
        <w:rPr>
          <w:lang w:eastAsia="zh-CN"/>
        </w:rPr>
        <w:t>-Header</w:t>
      </w:r>
      <w:r w:rsidRPr="00D1205D">
        <w:rPr>
          <w:lang w:eastAsia="zh-CN"/>
        </w:rPr>
        <w:t xml:space="preserve"> = "3gpp-Sbi-</w:t>
      </w:r>
      <w:r>
        <w:rPr>
          <w:lang w:eastAsia="zh-CN"/>
        </w:rPr>
        <w:t>Target-Nf-Group</w:t>
      </w:r>
      <w:r w:rsidRPr="00D1205D">
        <w:rPr>
          <w:lang w:eastAsia="zh-CN"/>
        </w:rPr>
        <w:t>-Id:" OWS "</w:t>
      </w:r>
      <w:proofErr w:type="spellStart"/>
      <w:r>
        <w:rPr>
          <w:lang w:eastAsia="zh-CN"/>
        </w:rPr>
        <w:t>nfgid</w:t>
      </w:r>
      <w:proofErr w:type="spellEnd"/>
      <w:r w:rsidRPr="00D1205D">
        <w:rPr>
          <w:lang w:eastAsia="zh-CN"/>
        </w:rPr>
        <w:t xml:space="preserve">=" </w:t>
      </w:r>
      <w:proofErr w:type="spellStart"/>
      <w:r>
        <w:rPr>
          <w:lang w:eastAsia="zh-CN"/>
        </w:rPr>
        <w:t>nfGroup</w:t>
      </w:r>
      <w:r w:rsidRPr="00D1205D">
        <w:rPr>
          <w:lang w:eastAsia="zh-CN"/>
        </w:rPr>
        <w:t>Id</w:t>
      </w:r>
      <w:r>
        <w:rPr>
          <w:lang w:eastAsia="zh-CN"/>
        </w:rPr>
        <w:t>V</w:t>
      </w:r>
      <w:r w:rsidRPr="00D1205D">
        <w:rPr>
          <w:lang w:eastAsia="zh-CN"/>
        </w:rPr>
        <w:t>alue</w:t>
      </w:r>
      <w:proofErr w:type="spellEnd"/>
      <w:r>
        <w:rPr>
          <w:lang w:eastAsia="zh-CN"/>
        </w:rPr>
        <w:t xml:space="preserve"> OWS</w:t>
      </w:r>
    </w:p>
    <w:p w14:paraId="3EB6DD20" w14:textId="77777777" w:rsidR="00DB0483" w:rsidRDefault="00DB0483" w:rsidP="00DB0483">
      <w:pPr>
        <w:pStyle w:val="PL"/>
        <w:rPr>
          <w:lang w:eastAsia="zh-CN"/>
        </w:rPr>
      </w:pPr>
    </w:p>
    <w:p w14:paraId="084DEAB9" w14:textId="77777777" w:rsidR="00DB0483" w:rsidRDefault="00DB0483" w:rsidP="00DB0483">
      <w:pPr>
        <w:pStyle w:val="PL"/>
        <w:rPr>
          <w:lang w:eastAsia="zh-CN"/>
        </w:rPr>
      </w:pPr>
      <w:proofErr w:type="spellStart"/>
      <w:r>
        <w:rPr>
          <w:lang w:eastAsia="zh-CN"/>
        </w:rPr>
        <w:t>nfGroupIdValue</w:t>
      </w:r>
      <w:proofErr w:type="spellEnd"/>
      <w:r>
        <w:rPr>
          <w:lang w:eastAsia="zh-CN"/>
        </w:rPr>
        <w:t xml:space="preserve"> = DQUOTE token DQUOTE</w:t>
      </w:r>
    </w:p>
    <w:p w14:paraId="3032635F" w14:textId="77777777" w:rsidR="00DB0483" w:rsidRDefault="00DB0483" w:rsidP="00DB0483">
      <w:pPr>
        <w:pStyle w:val="PL"/>
        <w:rPr>
          <w:lang w:eastAsia="zh-CN"/>
        </w:rPr>
      </w:pPr>
    </w:p>
    <w:p w14:paraId="181AF4C7" w14:textId="77777777" w:rsidR="00DB0483" w:rsidRPr="00D1205D" w:rsidRDefault="00DB0483" w:rsidP="00EE04DE">
      <w:pPr>
        <w:pStyle w:val="PL"/>
        <w:rPr>
          <w:lang w:eastAsia="zh-CN"/>
        </w:rPr>
      </w:pPr>
    </w:p>
    <w:p w14:paraId="5D2D31C9" w14:textId="77777777" w:rsidR="00DB0483" w:rsidRPr="00D1205D" w:rsidRDefault="00DB0483" w:rsidP="00DB0483">
      <w:pPr>
        <w:rPr>
          <w:lang w:eastAsia="zh-CN"/>
        </w:rPr>
      </w:pPr>
      <w:r w:rsidRPr="00821FD2">
        <w:t>The following parameter is defined:</w:t>
      </w:r>
    </w:p>
    <w:p w14:paraId="29DBCE67" w14:textId="77777777" w:rsidR="00DB0483" w:rsidRPr="00D1205D" w:rsidRDefault="00DB0483" w:rsidP="00DB0483">
      <w:pPr>
        <w:pStyle w:val="B1"/>
        <w:rPr>
          <w:lang w:eastAsia="zh-CN"/>
        </w:rPr>
      </w:pPr>
      <w:r w:rsidRPr="00D1205D">
        <w:rPr>
          <w:lang w:eastAsia="zh-CN"/>
        </w:rPr>
        <w:t xml:space="preserve">- </w:t>
      </w:r>
      <w:proofErr w:type="spellStart"/>
      <w:r w:rsidRPr="00D1205D">
        <w:rPr>
          <w:lang w:eastAsia="zh-CN"/>
        </w:rPr>
        <w:t>nf</w:t>
      </w:r>
      <w:r>
        <w:rPr>
          <w:lang w:eastAsia="zh-CN"/>
        </w:rPr>
        <w:t>gid</w:t>
      </w:r>
      <w:proofErr w:type="spellEnd"/>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708A0BD9" w14:textId="77777777" w:rsidR="00DB0483" w:rsidRDefault="00DB0483" w:rsidP="00DB0483">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 xml:space="preserve">-Id: </w:t>
      </w:r>
      <w:proofErr w:type="spellStart"/>
      <w:r w:rsidRPr="00D1205D">
        <w:rPr>
          <w:lang w:eastAsia="zh-CN"/>
        </w:rPr>
        <w:t>nf</w:t>
      </w:r>
      <w:r>
        <w:rPr>
          <w:lang w:eastAsia="zh-CN"/>
        </w:rPr>
        <w:t>gid</w:t>
      </w:r>
      <w:proofErr w:type="spellEnd"/>
      <w:r w:rsidRPr="00D1205D">
        <w:rPr>
          <w:lang w:eastAsia="zh-CN"/>
        </w:rPr>
        <w:t>=</w:t>
      </w:r>
      <w:r>
        <w:rPr>
          <w:lang w:eastAsia="zh-CN"/>
        </w:rPr>
        <w:t>"udm-group-15"</w:t>
      </w:r>
    </w:p>
    <w:p w14:paraId="2D10A13E" w14:textId="77777777" w:rsidR="008F0F3D" w:rsidRPr="00D44731" w:rsidRDefault="008F0F3D" w:rsidP="008F0F3D">
      <w:pPr>
        <w:pStyle w:val="Heading5"/>
        <w:rPr>
          <w:lang w:eastAsia="zh-CN"/>
        </w:rPr>
      </w:pPr>
      <w:bookmarkStart w:id="495" w:name="_CR5_2_3_2_20"/>
      <w:bookmarkStart w:id="496" w:name="_Toc19708943"/>
      <w:bookmarkStart w:id="497" w:name="_Toc27745018"/>
      <w:bookmarkStart w:id="498" w:name="_Toc29803171"/>
      <w:bookmarkStart w:id="499" w:name="_Toc35969922"/>
      <w:bookmarkStart w:id="500" w:name="_Toc36050716"/>
      <w:bookmarkStart w:id="501" w:name="_Toc44847429"/>
      <w:bookmarkStart w:id="502" w:name="_Toc51845082"/>
      <w:bookmarkStart w:id="503" w:name="_Toc51845413"/>
      <w:bookmarkStart w:id="504" w:name="_Toc51846933"/>
      <w:bookmarkStart w:id="505" w:name="_Toc57022563"/>
      <w:bookmarkStart w:id="506" w:name="_Toc177643273"/>
      <w:bookmarkEnd w:id="495"/>
      <w:r w:rsidRPr="00D44731">
        <w:t>5.2.3.2.</w:t>
      </w:r>
      <w:r>
        <w:t>20</w:t>
      </w:r>
      <w:r w:rsidRPr="00D44731">
        <w:tab/>
      </w:r>
      <w:r w:rsidRPr="00D44731">
        <w:rPr>
          <w:lang w:eastAsia="zh-CN"/>
        </w:rPr>
        <w:t>3gpp-Sbi-Nrf-Uri</w:t>
      </w:r>
      <w:r>
        <w:rPr>
          <w:lang w:eastAsia="zh-CN"/>
        </w:rPr>
        <w:t>-Callback</w:t>
      </w:r>
      <w:bookmarkEnd w:id="506"/>
    </w:p>
    <w:p w14:paraId="06390353" w14:textId="037CED07" w:rsidR="00820A1D" w:rsidRPr="00D44731" w:rsidRDefault="00820A1D" w:rsidP="00820A1D">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of the NF discovery service and may contain the </w:t>
      </w:r>
      <w:r w:rsidRPr="00D44731">
        <w:rPr>
          <w:lang w:eastAsia="zh-CN"/>
        </w:rPr>
        <w:t>NRF API URI</w:t>
      </w:r>
      <w:r>
        <w:rPr>
          <w:lang w:eastAsia="zh-CN"/>
        </w:rPr>
        <w:t xml:space="preserve"> of the NF management service</w:t>
      </w:r>
      <w:r w:rsidRPr="00D44731">
        <w:rPr>
          <w:lang w:eastAsia="zh-CN"/>
        </w:rPr>
        <w:t>. See clauses 6.</w:t>
      </w:r>
      <w:r>
        <w:rPr>
          <w:lang w:eastAsia="zh-CN"/>
        </w:rPr>
        <w:t>5</w:t>
      </w:r>
      <w:r w:rsidRPr="00D44731">
        <w:rPr>
          <w:lang w:eastAsia="zh-CN"/>
        </w:rPr>
        <w:t>.3.2.</w:t>
      </w:r>
    </w:p>
    <w:p w14:paraId="2668EADF" w14:textId="58F339EC" w:rsidR="00D91253" w:rsidRPr="00D44731" w:rsidRDefault="00D91253" w:rsidP="00D9125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EB53608" w14:textId="77777777" w:rsidR="008F0F3D" w:rsidRDefault="008F0F3D" w:rsidP="008F0F3D">
      <w:pPr>
        <w:pStyle w:val="PL"/>
        <w:rPr>
          <w:lang w:eastAsia="zh-CN"/>
        </w:rPr>
      </w:pPr>
    </w:p>
    <w:p w14:paraId="68E6A8A5" w14:textId="56183E53" w:rsidR="008F0F3D" w:rsidRDefault="008F0F3D" w:rsidP="008F0F3D">
      <w:pPr>
        <w:pStyle w:val="PL"/>
        <w:rPr>
          <w:lang w:eastAsia="zh-CN"/>
        </w:rPr>
      </w:pPr>
      <w:proofErr w:type="spellStart"/>
      <w:r w:rsidRPr="00D44731">
        <w:rPr>
          <w:lang w:eastAsia="zh-CN"/>
        </w:rPr>
        <w:t>Sbi</w:t>
      </w:r>
      <w:proofErr w:type="spellEnd"/>
      <w:r w:rsidRPr="00D44731">
        <w:rPr>
          <w:lang w:eastAsia="zh-CN"/>
        </w:rPr>
        <w:t>-</w:t>
      </w:r>
      <w:proofErr w:type="spellStart"/>
      <w:r w:rsidRPr="00D44731">
        <w:rPr>
          <w:lang w:eastAsia="zh-CN"/>
        </w:rPr>
        <w:t>Nrf</w:t>
      </w:r>
      <w:proofErr w:type="spellEnd"/>
      <w:r w:rsidRPr="00D44731">
        <w:rPr>
          <w:lang w:eastAsia="zh-CN"/>
        </w:rPr>
        <w:t>-Uri</w:t>
      </w:r>
      <w:r>
        <w:rPr>
          <w:lang w:eastAsia="zh-CN"/>
        </w:rPr>
        <w:t xml:space="preserve">-Callback-Header </w:t>
      </w:r>
      <w:r w:rsidRPr="00D44731">
        <w:rPr>
          <w:lang w:eastAsia="zh-CN"/>
        </w:rPr>
        <w:t>= "3gpp-Sbi-Nrf-Uri</w:t>
      </w:r>
      <w:r>
        <w:rPr>
          <w:lang w:eastAsia="zh-CN"/>
        </w:rPr>
        <w:t>-Callback</w:t>
      </w:r>
      <w:r w:rsidRPr="00D44731">
        <w:rPr>
          <w:lang w:eastAsia="zh-CN"/>
        </w:rPr>
        <w:t xml:space="preserve">:" </w:t>
      </w:r>
      <w:r>
        <w:rPr>
          <w:lang w:eastAsia="zh-CN"/>
        </w:rPr>
        <w:t xml:space="preserve">OWS </w:t>
      </w:r>
      <w:proofErr w:type="spellStart"/>
      <w:r>
        <w:rPr>
          <w:lang w:eastAsia="zh-CN"/>
        </w:rPr>
        <w:t>nrfUriCallbackP</w:t>
      </w:r>
      <w:r w:rsidRPr="00D44731">
        <w:rPr>
          <w:lang w:eastAsia="zh-CN"/>
        </w:rPr>
        <w:t>aram</w:t>
      </w:r>
      <w:proofErr w:type="spellEnd"/>
      <w:r w:rsidRPr="00D44731">
        <w:rPr>
          <w:lang w:eastAsia="zh-CN"/>
        </w:rPr>
        <w:t xml:space="preserve"> *( OWS ";" </w:t>
      </w:r>
      <w:proofErr w:type="spellStart"/>
      <w:r>
        <w:rPr>
          <w:lang w:eastAsia="zh-CN"/>
        </w:rPr>
        <w:t>nrfUriCallbackP</w:t>
      </w:r>
      <w:r w:rsidRPr="00D44731">
        <w:rPr>
          <w:lang w:eastAsia="zh-CN"/>
        </w:rPr>
        <w:t>aram</w:t>
      </w:r>
      <w:proofErr w:type="spellEnd"/>
      <w:r>
        <w:rPr>
          <w:lang w:eastAsia="zh-CN"/>
        </w:rPr>
        <w:t xml:space="preserve"> </w:t>
      </w:r>
      <w:r w:rsidRPr="00D44731">
        <w:rPr>
          <w:lang w:eastAsia="zh-CN"/>
        </w:rPr>
        <w:t>)</w:t>
      </w:r>
      <w:r>
        <w:rPr>
          <w:lang w:eastAsia="zh-CN"/>
        </w:rPr>
        <w:t xml:space="preserve"> OWS</w:t>
      </w:r>
    </w:p>
    <w:p w14:paraId="73E0B6AD" w14:textId="77777777" w:rsidR="008F0F3D" w:rsidRPr="00D44731" w:rsidRDefault="008F0F3D" w:rsidP="008F0F3D">
      <w:pPr>
        <w:pStyle w:val="PL"/>
        <w:rPr>
          <w:lang w:eastAsia="zh-CN"/>
        </w:rPr>
      </w:pPr>
    </w:p>
    <w:p w14:paraId="0ECD0AE7" w14:textId="5BA681A3" w:rsidR="008F0F3D" w:rsidRDefault="008F0F3D" w:rsidP="008F0F3D">
      <w:pPr>
        <w:pStyle w:val="PL"/>
        <w:rPr>
          <w:lang w:eastAsia="zh-CN"/>
        </w:rPr>
      </w:pPr>
      <w:proofErr w:type="spellStart"/>
      <w:r>
        <w:rPr>
          <w:lang w:eastAsia="zh-CN"/>
        </w:rPr>
        <w:t>nrfUriCallbackP</w:t>
      </w:r>
      <w:r w:rsidRPr="00D44731">
        <w:rPr>
          <w:lang w:eastAsia="zh-CN"/>
        </w:rPr>
        <w:t>aram</w:t>
      </w:r>
      <w:proofErr w:type="spellEnd"/>
      <w:r w:rsidRPr="00D44731">
        <w:rPr>
          <w:lang w:eastAsia="zh-CN"/>
        </w:rPr>
        <w:t xml:space="preserve"> = </w:t>
      </w:r>
      <w:proofErr w:type="spellStart"/>
      <w:r>
        <w:rPr>
          <w:lang w:eastAsia="zh-CN"/>
        </w:rPr>
        <w:t>nrfUriCallbackP</w:t>
      </w:r>
      <w:r w:rsidRPr="00D44731">
        <w:rPr>
          <w:lang w:eastAsia="zh-CN"/>
        </w:rPr>
        <w:t>aram</w:t>
      </w:r>
      <w:r>
        <w:rPr>
          <w:lang w:eastAsia="zh-CN"/>
        </w:rPr>
        <w:t>N</w:t>
      </w:r>
      <w:r w:rsidRPr="00D44731">
        <w:rPr>
          <w:lang w:eastAsia="zh-CN"/>
        </w:rPr>
        <w:t>ame</w:t>
      </w:r>
      <w:proofErr w:type="spellEnd"/>
      <w:r w:rsidRPr="00D44731">
        <w:rPr>
          <w:lang w:eastAsia="zh-CN"/>
        </w:rPr>
        <w:t xml:space="preserve"> ":" RWS </w:t>
      </w:r>
      <w:proofErr w:type="spellStart"/>
      <w:r>
        <w:rPr>
          <w:lang w:eastAsia="zh-CN"/>
        </w:rPr>
        <w:t>nrfUriCallbackP</w:t>
      </w:r>
      <w:r w:rsidRPr="00D44731">
        <w:rPr>
          <w:lang w:eastAsia="zh-CN"/>
        </w:rPr>
        <w:t>aram</w:t>
      </w:r>
      <w:r>
        <w:rPr>
          <w:lang w:eastAsia="zh-CN"/>
        </w:rPr>
        <w:t>V</w:t>
      </w:r>
      <w:r w:rsidRPr="00D44731">
        <w:rPr>
          <w:lang w:eastAsia="zh-CN"/>
        </w:rPr>
        <w:t>alue</w:t>
      </w:r>
      <w:proofErr w:type="spellEnd"/>
    </w:p>
    <w:p w14:paraId="6B2803BA" w14:textId="77777777" w:rsidR="008F0F3D" w:rsidRPr="00D44731" w:rsidRDefault="008F0F3D" w:rsidP="008F0F3D">
      <w:pPr>
        <w:pStyle w:val="PL"/>
        <w:rPr>
          <w:lang w:eastAsia="zh-CN"/>
        </w:rPr>
      </w:pPr>
    </w:p>
    <w:p w14:paraId="7923DF2B" w14:textId="71662C23" w:rsidR="008F0F3D" w:rsidRDefault="008F0F3D" w:rsidP="008F0F3D">
      <w:pPr>
        <w:pStyle w:val="PL"/>
      </w:pPr>
      <w:proofErr w:type="spellStart"/>
      <w:r>
        <w:rPr>
          <w:lang w:eastAsia="zh-CN"/>
        </w:rPr>
        <w:t>nrfUriCallbackP</w:t>
      </w:r>
      <w:r w:rsidRPr="00D44731">
        <w:rPr>
          <w:lang w:eastAsia="zh-CN"/>
        </w:rPr>
        <w:t>aram</w:t>
      </w:r>
      <w:r>
        <w:rPr>
          <w:lang w:eastAsia="zh-CN"/>
        </w:rPr>
        <w:t>N</w:t>
      </w:r>
      <w:r w:rsidRPr="00D44731">
        <w:rPr>
          <w:lang w:eastAsia="zh-CN"/>
        </w:rPr>
        <w:t>ame</w:t>
      </w:r>
      <w:proofErr w:type="spellEnd"/>
      <w:r w:rsidRPr="00D44731">
        <w:rPr>
          <w:lang w:eastAsia="zh-CN"/>
        </w:rPr>
        <w:t> = "</w:t>
      </w:r>
      <w:proofErr w:type="spellStart"/>
      <w:r w:rsidRPr="00D44731">
        <w:rPr>
          <w:lang w:eastAsia="zh-CN"/>
        </w:rPr>
        <w:t>nnrf</w:t>
      </w:r>
      <w:proofErr w:type="spellEnd"/>
      <w:r w:rsidRPr="00D44731">
        <w:rPr>
          <w:lang w:eastAsia="zh-CN"/>
        </w:rPr>
        <w:t>-disc"</w:t>
      </w:r>
      <w:r>
        <w:rPr>
          <w:lang w:eastAsia="zh-CN"/>
        </w:rPr>
        <w:t xml:space="preserve"> / "</w:t>
      </w:r>
      <w:proofErr w:type="spellStart"/>
      <w:r>
        <w:rPr>
          <w:lang w:eastAsia="zh-CN"/>
        </w:rPr>
        <w:t>nnrf-nfm</w:t>
      </w:r>
      <w:proofErr w:type="spellEnd"/>
      <w:r>
        <w:rPr>
          <w:lang w:eastAsia="zh-CN"/>
        </w:rPr>
        <w:t xml:space="preserve">" </w:t>
      </w:r>
      <w:r w:rsidRPr="00D44731">
        <w:t>/ token</w:t>
      </w:r>
      <w:r>
        <w:t xml:space="preserve"> ; </w:t>
      </w:r>
      <w:r w:rsidRPr="00D44731">
        <w:t>token is defined for future extensibility</w:t>
      </w:r>
    </w:p>
    <w:p w14:paraId="70356456" w14:textId="77777777" w:rsidR="008F0F3D" w:rsidRPr="00D44731" w:rsidRDefault="008F0F3D" w:rsidP="008F0F3D">
      <w:pPr>
        <w:pStyle w:val="PL"/>
      </w:pPr>
    </w:p>
    <w:p w14:paraId="6AF9ED8A" w14:textId="3DCC3F8A" w:rsidR="008F0F3D" w:rsidRDefault="008F0F3D" w:rsidP="008F0F3D">
      <w:pPr>
        <w:pStyle w:val="PL"/>
        <w:rPr>
          <w:lang w:eastAsia="zh-CN"/>
        </w:rPr>
      </w:pPr>
      <w:proofErr w:type="spellStart"/>
      <w:r>
        <w:rPr>
          <w:lang w:eastAsia="zh-CN"/>
        </w:rPr>
        <w:lastRenderedPageBreak/>
        <w:t>nrfUriCallbackP</w:t>
      </w:r>
      <w:r w:rsidRPr="006F4BBF">
        <w:rPr>
          <w:lang w:eastAsia="zh-CN"/>
        </w:rPr>
        <w:t>aram</w:t>
      </w:r>
      <w:r>
        <w:rPr>
          <w:lang w:eastAsia="zh-CN"/>
        </w:rPr>
        <w:t>V</w:t>
      </w:r>
      <w:r w:rsidRPr="006F4BBF">
        <w:rPr>
          <w:lang w:eastAsia="zh-CN"/>
        </w:rPr>
        <w:t>alue</w:t>
      </w:r>
      <w:proofErr w:type="spellEnd"/>
      <w:r w:rsidRPr="006F4BBF">
        <w:rPr>
          <w:lang w:eastAsia="zh-CN"/>
        </w:rPr>
        <w:t xml:space="preserve"> = DQUOTE URI DQUOTE</w:t>
      </w:r>
    </w:p>
    <w:p w14:paraId="111AB8E1" w14:textId="77777777" w:rsidR="008F0F3D" w:rsidRDefault="008F0F3D" w:rsidP="008F0F3D">
      <w:pPr>
        <w:pStyle w:val="PL"/>
        <w:rPr>
          <w:lang w:eastAsia="zh-CN"/>
        </w:rPr>
      </w:pPr>
    </w:p>
    <w:p w14:paraId="49333906" w14:textId="77777777" w:rsidR="008F0F3D" w:rsidRPr="006F4BBF" w:rsidRDefault="008F0F3D" w:rsidP="008F0F3D">
      <w:pPr>
        <w:pStyle w:val="PL"/>
        <w:rPr>
          <w:lang w:eastAsia="zh-CN"/>
        </w:rPr>
      </w:pPr>
    </w:p>
    <w:p w14:paraId="4D1F783D" w14:textId="77777777" w:rsidR="008F0F3D" w:rsidRPr="006F4BBF" w:rsidRDefault="008F0F3D" w:rsidP="008F0F3D">
      <w:pPr>
        <w:rPr>
          <w:lang w:eastAsia="zh-CN"/>
        </w:rPr>
      </w:pPr>
      <w:r w:rsidRPr="006F4BBF">
        <w:rPr>
          <w:lang w:eastAsia="zh-CN"/>
        </w:rPr>
        <w:t>URI shall comply with the URI definition in IETF RFC 3986 [14].</w:t>
      </w:r>
    </w:p>
    <w:p w14:paraId="4B54ACED" w14:textId="77777777" w:rsidR="008F0F3D" w:rsidRPr="00D44731" w:rsidRDefault="008F0F3D" w:rsidP="008F0F3D">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0A7AE81A"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xml:space="preserve">: </w:t>
      </w:r>
      <w:proofErr w:type="spellStart"/>
      <w:r w:rsidRPr="00D44731">
        <w:rPr>
          <w:lang w:eastAsia="zh-CN"/>
        </w:rPr>
        <w:t>nnrf</w:t>
      </w:r>
      <w:proofErr w:type="spellEnd"/>
      <w:r w:rsidRPr="00D44731">
        <w:rPr>
          <w:lang w:eastAsia="zh-CN"/>
        </w:rPr>
        <w:t>-disc: "https://nrf1.operator.com/</w:t>
      </w:r>
      <w:proofErr w:type="spellStart"/>
      <w:r w:rsidRPr="00D44731">
        <w:rPr>
          <w:lang w:eastAsia="zh-CN"/>
        </w:rPr>
        <w:t>nnrf</w:t>
      </w:r>
      <w:proofErr w:type="spellEnd"/>
      <w:r w:rsidRPr="00D44731">
        <w:rPr>
          <w:lang w:eastAsia="zh-CN"/>
        </w:rPr>
        <w:t>-disc/v1"</w:t>
      </w:r>
    </w:p>
    <w:p w14:paraId="2826E56B" w14:textId="77777777" w:rsidR="008F0F3D" w:rsidRPr="00D44731" w:rsidRDefault="008F0F3D" w:rsidP="008F0F3D">
      <w:pPr>
        <w:pStyle w:val="EX"/>
        <w:rPr>
          <w:lang w:eastAsia="zh-CN"/>
        </w:rPr>
      </w:pPr>
      <w:r>
        <w:rPr>
          <w:lang w:eastAsia="zh-CN"/>
        </w:rPr>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773C07A5"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xml:space="preserve">: </w:t>
      </w:r>
      <w:proofErr w:type="spellStart"/>
      <w:r w:rsidRPr="00D44731">
        <w:rPr>
          <w:lang w:eastAsia="zh-CN"/>
        </w:rPr>
        <w:t>nnrf</w:t>
      </w:r>
      <w:proofErr w:type="spellEnd"/>
      <w:r w:rsidRPr="00D44731">
        <w:rPr>
          <w:lang w:eastAsia="zh-CN"/>
        </w:rPr>
        <w:t>-disc: "https://nrf1.operator.com/</w:t>
      </w:r>
      <w:proofErr w:type="spellStart"/>
      <w:r w:rsidRPr="00D44731">
        <w:rPr>
          <w:lang w:eastAsia="zh-CN"/>
        </w:rPr>
        <w:t>nnrf</w:t>
      </w:r>
      <w:proofErr w:type="spellEnd"/>
      <w:r w:rsidRPr="00D44731">
        <w:rPr>
          <w:lang w:eastAsia="zh-CN"/>
        </w:rPr>
        <w:t>-disc/v1"</w:t>
      </w:r>
      <w:r>
        <w:rPr>
          <w:lang w:eastAsia="zh-CN"/>
        </w:rPr>
        <w:t xml:space="preserve">;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/v1"</w:t>
      </w:r>
    </w:p>
    <w:p w14:paraId="3CF6491F" w14:textId="77777777" w:rsidR="008F0F3D" w:rsidRDefault="008F0F3D" w:rsidP="008F0F3D">
      <w:pPr>
        <w:pStyle w:val="Heading5"/>
        <w:rPr>
          <w:lang w:eastAsia="zh-CN"/>
        </w:rPr>
      </w:pPr>
      <w:bookmarkStart w:id="507" w:name="_CR5_2_3_2_21"/>
      <w:bookmarkStart w:id="508" w:name="_Toc177643274"/>
      <w:bookmarkEnd w:id="507"/>
      <w:r>
        <w:t>5.2.3.2.21</w:t>
      </w:r>
      <w:r>
        <w:tab/>
      </w:r>
      <w:r>
        <w:rPr>
          <w:lang w:eastAsia="zh-CN"/>
        </w:rPr>
        <w:t>3gpp-Sbi-NF-Peer-Info</w:t>
      </w:r>
      <w:bookmarkEnd w:id="508"/>
    </w:p>
    <w:p w14:paraId="4F60023A" w14:textId="77777777" w:rsidR="008F0F3D" w:rsidRDefault="008F0F3D" w:rsidP="008F0F3D">
      <w:pPr>
        <w:rPr>
          <w:lang w:eastAsia="zh-CN"/>
        </w:rPr>
      </w:pPr>
      <w:r>
        <w:rPr>
          <w:lang w:eastAsia="zh-CN"/>
        </w:rPr>
        <w:t>This header contains the IDs of the NF (service) instance as HTTP client and the NF (service) instance as HTTP server.</w:t>
      </w:r>
    </w:p>
    <w:p w14:paraId="3B900F44" w14:textId="7DD8BD8D"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57C4A005" w14:textId="77777777" w:rsidR="008F0F3D" w:rsidRDefault="008F0F3D" w:rsidP="008F0F3D">
      <w:pPr>
        <w:pStyle w:val="PL"/>
        <w:rPr>
          <w:lang w:eastAsia="zh-CN"/>
        </w:rPr>
      </w:pPr>
    </w:p>
    <w:p w14:paraId="2D3BCB0A" w14:textId="73EF9D95" w:rsidR="008F0F3D" w:rsidRPr="00D1205D" w:rsidRDefault="008F0F3D" w:rsidP="008F0F3D">
      <w:pPr>
        <w:pStyle w:val="PL"/>
        <w:rPr>
          <w:lang w:eastAsia="zh-CN"/>
        </w:rPr>
      </w:pPr>
      <w:proofErr w:type="spellStart"/>
      <w:r>
        <w:rPr>
          <w:lang w:eastAsia="zh-CN"/>
        </w:rPr>
        <w:t>Sbi</w:t>
      </w:r>
      <w:proofErr w:type="spellEnd"/>
      <w:r>
        <w:rPr>
          <w:lang w:eastAsia="zh-CN"/>
        </w:rPr>
        <w:t>-NF-Peer-Info-Header</w:t>
      </w:r>
      <w:r w:rsidRPr="00FF20E7">
        <w:rPr>
          <w:lang w:eastAsia="zh-CN"/>
        </w:rPr>
        <w:t xml:space="preserve"> = "</w:t>
      </w:r>
      <w:r>
        <w:rPr>
          <w:lang w:eastAsia="zh-CN"/>
        </w:rPr>
        <w:t>3gpp-Sbi-NF-Peer-Info</w:t>
      </w:r>
      <w:r w:rsidRPr="00FF20E7">
        <w:rPr>
          <w:lang w:eastAsia="zh-CN"/>
        </w:rPr>
        <w:t xml:space="preserve">" ":" OWS </w:t>
      </w:r>
      <w:proofErr w:type="spellStart"/>
      <w:r>
        <w:rPr>
          <w:lang w:eastAsia="zh-CN"/>
        </w:rPr>
        <w:t>peerinfo</w:t>
      </w:r>
      <w:proofErr w:type="spellEnd"/>
      <w:r w:rsidRPr="00D1205D">
        <w:rPr>
          <w:lang w:eastAsia="zh-CN"/>
        </w:rPr>
        <w:t xml:space="preserve"> *(</w:t>
      </w:r>
      <w:r>
        <w:rPr>
          <w:lang w:eastAsia="zh-CN"/>
        </w:rPr>
        <w:t xml:space="preserve"> </w:t>
      </w:r>
      <w:r w:rsidRPr="00D1205D">
        <w:rPr>
          <w:lang w:eastAsia="zh-CN"/>
        </w:rPr>
        <w:t xml:space="preserve">";" OWS </w:t>
      </w:r>
      <w:proofErr w:type="spellStart"/>
      <w:r>
        <w:rPr>
          <w:lang w:eastAsia="zh-CN"/>
        </w:rPr>
        <w:t>peerinfo</w:t>
      </w:r>
      <w:proofErr w:type="spellEnd"/>
      <w:r>
        <w:rPr>
          <w:lang w:eastAsia="zh-CN"/>
        </w:rPr>
        <w:t xml:space="preserve"> </w:t>
      </w:r>
      <w:r w:rsidRPr="00D1205D">
        <w:rPr>
          <w:lang w:eastAsia="zh-CN"/>
        </w:rPr>
        <w:t>)</w:t>
      </w:r>
      <w:r>
        <w:rPr>
          <w:lang w:eastAsia="zh-CN"/>
        </w:rPr>
        <w:t xml:space="preserve"> OWS</w:t>
      </w:r>
    </w:p>
    <w:p w14:paraId="69E915B2" w14:textId="77777777" w:rsidR="008F0F3D" w:rsidRDefault="008F0F3D" w:rsidP="008F0F3D">
      <w:pPr>
        <w:pStyle w:val="PL"/>
      </w:pPr>
    </w:p>
    <w:p w14:paraId="2DF2506A" w14:textId="77777777" w:rsidR="008F0F3D" w:rsidRDefault="008F0F3D" w:rsidP="008F0F3D">
      <w:pPr>
        <w:pStyle w:val="PL"/>
      </w:pPr>
      <w:proofErr w:type="spellStart"/>
      <w:r w:rsidRPr="00E0716E">
        <w:t>peerinfo</w:t>
      </w:r>
      <w:proofErr w:type="spellEnd"/>
      <w:r w:rsidRPr="00E0716E">
        <w:t xml:space="preserve"> = </w:t>
      </w:r>
      <w:proofErr w:type="spellStart"/>
      <w:r w:rsidRPr="00E0716E">
        <w:t>peertype</w:t>
      </w:r>
      <w:proofErr w:type="spellEnd"/>
      <w:r w:rsidRPr="00E0716E">
        <w:t xml:space="preserve"> "=" token</w:t>
      </w:r>
    </w:p>
    <w:p w14:paraId="4403CAEC" w14:textId="77777777" w:rsidR="008F0F3D" w:rsidRDefault="008F0F3D" w:rsidP="008F0F3D">
      <w:pPr>
        <w:pStyle w:val="PL"/>
      </w:pPr>
    </w:p>
    <w:p w14:paraId="608CA676" w14:textId="77777777" w:rsidR="008F0F3D" w:rsidRDefault="008F0F3D" w:rsidP="008F0F3D">
      <w:pPr>
        <w:pStyle w:val="PL"/>
      </w:pPr>
      <w:proofErr w:type="spellStart"/>
      <w:r>
        <w:t>peertype</w:t>
      </w:r>
      <w:proofErr w:type="spellEnd"/>
      <w:r>
        <w:t xml:space="preserve"> = "</w:t>
      </w:r>
      <w:proofErr w:type="spellStart"/>
      <w:r>
        <w:t>srcinst</w:t>
      </w:r>
      <w:proofErr w:type="spellEnd"/>
      <w:r>
        <w:t>" / "</w:t>
      </w:r>
      <w:proofErr w:type="spellStart"/>
      <w:r w:rsidRPr="009906E6">
        <w:t>srcservinst</w:t>
      </w:r>
      <w:proofErr w:type="spellEnd"/>
      <w:r>
        <w:t>" / "</w:t>
      </w:r>
      <w:proofErr w:type="spellStart"/>
      <w:r w:rsidRPr="009906E6">
        <w:t>srcscp</w:t>
      </w:r>
      <w:proofErr w:type="spellEnd"/>
      <w:r>
        <w:t>" / "</w:t>
      </w:r>
      <w:proofErr w:type="spellStart"/>
      <w:r>
        <w:t>srcsepp</w:t>
      </w:r>
      <w:proofErr w:type="spellEnd"/>
      <w:r>
        <w:t>" / "</w:t>
      </w:r>
      <w:proofErr w:type="spellStart"/>
      <w:r>
        <w:t>dstinst</w:t>
      </w:r>
      <w:proofErr w:type="spellEnd"/>
      <w:r>
        <w:t>" / "</w:t>
      </w:r>
      <w:proofErr w:type="spellStart"/>
      <w:r>
        <w:t>dstservinst</w:t>
      </w:r>
      <w:proofErr w:type="spellEnd"/>
      <w:r>
        <w:t>" / "</w:t>
      </w:r>
      <w:proofErr w:type="spellStart"/>
      <w:r>
        <w:t>dstscp</w:t>
      </w:r>
      <w:proofErr w:type="spellEnd"/>
      <w:r>
        <w:t>" / "</w:t>
      </w:r>
      <w:proofErr w:type="spellStart"/>
      <w:r>
        <w:t>dstsepp</w:t>
      </w:r>
      <w:proofErr w:type="spellEnd"/>
      <w:r>
        <w:t>"</w:t>
      </w:r>
    </w:p>
    <w:p w14:paraId="0EDAD7D5" w14:textId="77777777" w:rsidR="008F0F3D" w:rsidRDefault="008F0F3D" w:rsidP="008F0F3D">
      <w:pPr>
        <w:pStyle w:val="PL"/>
      </w:pPr>
    </w:p>
    <w:p w14:paraId="7C96CD7C" w14:textId="77777777" w:rsidR="008F0F3D" w:rsidRPr="00FF20E7" w:rsidRDefault="008F0F3D" w:rsidP="008F0F3D">
      <w:pPr>
        <w:pStyle w:val="PL"/>
        <w:rPr>
          <w:lang w:eastAsia="zh-CN"/>
        </w:rPr>
      </w:pPr>
    </w:p>
    <w:p w14:paraId="4055F659" w14:textId="77777777" w:rsidR="008F0F3D" w:rsidRDefault="008F0F3D" w:rsidP="008F0F3D">
      <w:pPr>
        <w:rPr>
          <w:lang w:eastAsia="zh-CN"/>
        </w:rPr>
      </w:pPr>
      <w:r w:rsidRPr="00E0716E">
        <w:t xml:space="preserve">The following </w:t>
      </w:r>
      <w:proofErr w:type="spellStart"/>
      <w:r w:rsidRPr="00E0716E">
        <w:t>peertype</w:t>
      </w:r>
      <w:proofErr w:type="spellEnd"/>
      <w:r w:rsidRPr="00E0716E">
        <w:t xml:space="preserve"> are defined:</w:t>
      </w:r>
    </w:p>
    <w:p w14:paraId="3CD8882D" w14:textId="77777777" w:rsidR="008F0F3D" w:rsidRPr="00D75E58" w:rsidRDefault="008F0F3D" w:rsidP="008F0F3D">
      <w:pPr>
        <w:pStyle w:val="B1"/>
      </w:pPr>
      <w:r w:rsidRPr="00D75E58">
        <w:t>-</w:t>
      </w:r>
      <w:r>
        <w:tab/>
      </w:r>
      <w:proofErr w:type="spellStart"/>
      <w:r w:rsidRPr="00D75E58">
        <w:t>srcinst</w:t>
      </w:r>
      <w:proofErr w:type="spellEnd"/>
      <w:r w:rsidRPr="00D75E58">
        <w:t xml:space="preserve"> (Source NF instance): indicates the Source NF Instance ID, as defined in 3GPP TS 29.510 [8];</w:t>
      </w:r>
    </w:p>
    <w:p w14:paraId="59ED0A00" w14:textId="77777777" w:rsidR="008F0F3D" w:rsidRPr="00D75E58" w:rsidRDefault="008F0F3D" w:rsidP="008F0F3D">
      <w:pPr>
        <w:pStyle w:val="B1"/>
      </w:pPr>
      <w:r w:rsidRPr="00D75E58">
        <w:t>-</w:t>
      </w:r>
      <w:r>
        <w:tab/>
      </w:r>
      <w:bookmarkStart w:id="509" w:name="_Hlk131674401"/>
      <w:proofErr w:type="spellStart"/>
      <w:r w:rsidRPr="00D75E58">
        <w:t>srcservinst</w:t>
      </w:r>
      <w:proofErr w:type="spellEnd"/>
      <w:r w:rsidRPr="00D75E58">
        <w:t xml:space="preserve"> </w:t>
      </w:r>
      <w:bookmarkEnd w:id="509"/>
      <w:r w:rsidRPr="00D75E58">
        <w:t>(Source NF service instance): indicates the Source NF Service Instance ID, as defined in 3GPP TS 29.510 [8];</w:t>
      </w:r>
      <w:r>
        <w:t xml:space="preserve"> if this parameter is present, </w:t>
      </w:r>
      <w:proofErr w:type="spellStart"/>
      <w:r>
        <w:t>srcinst</w:t>
      </w:r>
      <w:proofErr w:type="spellEnd"/>
      <w:r>
        <w:t xml:space="preserve"> shall also be present;</w:t>
      </w:r>
    </w:p>
    <w:p w14:paraId="75A5922A" w14:textId="77777777" w:rsidR="008F0F3D" w:rsidRDefault="008F0F3D" w:rsidP="008F0F3D">
      <w:pPr>
        <w:pStyle w:val="B1"/>
      </w:pPr>
      <w:r w:rsidRPr="00D75E58">
        <w:t>-</w:t>
      </w:r>
      <w:r>
        <w:tab/>
      </w:r>
      <w:proofErr w:type="spellStart"/>
      <w:r w:rsidRPr="00D75E58">
        <w:t>srcscp</w:t>
      </w:r>
      <w:proofErr w:type="spellEnd"/>
      <w:r w:rsidRPr="00D75E58">
        <w:t xml:space="preserve">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6BE5523C" w14:textId="77777777" w:rsidR="008F0F3D" w:rsidRPr="00D75E58" w:rsidRDefault="008F0F3D" w:rsidP="008F0F3D">
      <w:pPr>
        <w:pStyle w:val="B1"/>
      </w:pPr>
      <w:r w:rsidRPr="00B34B1F">
        <w:t>-</w:t>
      </w:r>
      <w:r>
        <w:tab/>
      </w:r>
      <w:proofErr w:type="spellStart"/>
      <w:r w:rsidRPr="00B34B1F">
        <w:t>srcs</w:t>
      </w:r>
      <w:r>
        <w:t>ep</w:t>
      </w:r>
      <w:r w:rsidRPr="00B34B1F">
        <w:t>p</w:t>
      </w:r>
      <w:proofErr w:type="spellEnd"/>
      <w:r w:rsidRPr="00B34B1F">
        <w:t xml:space="preserve">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5790C719" w14:textId="77777777" w:rsidR="008F0F3D" w:rsidRPr="00D75E58" w:rsidRDefault="008F0F3D" w:rsidP="008F0F3D">
      <w:pPr>
        <w:pStyle w:val="B1"/>
      </w:pPr>
      <w:r w:rsidRPr="00D75E58">
        <w:t>-</w:t>
      </w:r>
      <w:r>
        <w:tab/>
      </w:r>
      <w:proofErr w:type="spellStart"/>
      <w:r w:rsidRPr="00D75E58">
        <w:t>dstinst</w:t>
      </w:r>
      <w:proofErr w:type="spellEnd"/>
      <w:r w:rsidRPr="00D75E58">
        <w:t xml:space="preserve"> (Destination NF instance): indicates the Destination NF Instance ID, as defined in 3GPP TS 29.510 [8];</w:t>
      </w:r>
    </w:p>
    <w:p w14:paraId="6832FB4C" w14:textId="77777777" w:rsidR="008F0F3D" w:rsidRDefault="008F0F3D" w:rsidP="008F0F3D">
      <w:pPr>
        <w:pStyle w:val="B1"/>
      </w:pPr>
      <w:r w:rsidRPr="002D7984">
        <w:t>-</w:t>
      </w:r>
      <w:r w:rsidRPr="002D7984">
        <w:tab/>
      </w:r>
      <w:proofErr w:type="spellStart"/>
      <w:r w:rsidRPr="002D7984">
        <w:t>dstservinst</w:t>
      </w:r>
      <w:proofErr w:type="spellEnd"/>
      <w:r w:rsidRPr="002D7984">
        <w:t xml:space="preserve"> (Destination NF service instance): indicates the Destination NF Service Instance ID, as defined in 3GPP TS 29.510 [8];</w:t>
      </w:r>
      <w:r>
        <w:t xml:space="preserve"> if this parameter is present, </w:t>
      </w:r>
      <w:proofErr w:type="spellStart"/>
      <w:r>
        <w:t>dstinst</w:t>
      </w:r>
      <w:proofErr w:type="spellEnd"/>
      <w:r>
        <w:t xml:space="preserve"> shall also be present;</w:t>
      </w:r>
    </w:p>
    <w:p w14:paraId="06DF7E0F" w14:textId="77777777" w:rsidR="008F0F3D" w:rsidRDefault="008F0F3D" w:rsidP="008F0F3D">
      <w:pPr>
        <w:pStyle w:val="B1"/>
      </w:pPr>
      <w:r w:rsidRPr="00B34B1F">
        <w:t>-</w:t>
      </w:r>
      <w:r>
        <w:tab/>
      </w:r>
      <w:proofErr w:type="spellStart"/>
      <w:r w:rsidRPr="00B34B1F">
        <w:t>dstscp</w:t>
      </w:r>
      <w:proofErr w:type="spellEnd"/>
      <w:r w:rsidRPr="00B34B1F">
        <w:t xml:space="preserve">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46F3CB0F" w14:textId="77777777" w:rsidR="008F0F3D" w:rsidRPr="00362168" w:rsidRDefault="008F0F3D" w:rsidP="008F0F3D">
      <w:pPr>
        <w:pStyle w:val="B1"/>
        <w:rPr>
          <w:lang w:eastAsia="zh-CN"/>
        </w:rPr>
      </w:pPr>
      <w:r w:rsidRPr="00B34B1F">
        <w:t>-</w:t>
      </w:r>
      <w:r>
        <w:tab/>
      </w:r>
      <w:proofErr w:type="spellStart"/>
      <w:r w:rsidRPr="00B34B1F">
        <w:t>dsts</w:t>
      </w:r>
      <w:r>
        <w:t>ep</w:t>
      </w:r>
      <w:r w:rsidRPr="00B34B1F">
        <w:t>p</w:t>
      </w:r>
      <w:proofErr w:type="spellEnd"/>
      <w:r w:rsidRPr="00B34B1F">
        <w:t xml:space="preserve">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11C1CE7A" w14:textId="77777777" w:rsidR="008F0F3D" w:rsidRDefault="008F0F3D" w:rsidP="008F0F3D">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531AD17F" w14:textId="77777777" w:rsidR="008F0F3D" w:rsidRDefault="008F0F3D" w:rsidP="008F0F3D">
      <w:pPr>
        <w:pStyle w:val="EX"/>
        <w:rPr>
          <w:lang w:eastAsia="zh-CN"/>
        </w:rPr>
      </w:pPr>
      <w:r w:rsidRPr="00AF2380">
        <w:t>EXAMPLE</w:t>
      </w:r>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dstinst</w:t>
      </w:r>
      <w:proofErr w:type="spellEnd"/>
      <w:r>
        <w:rPr>
          <w:lang w:eastAsia="zh-CN"/>
        </w:rPr>
        <w:t>=54804518-4191-4453-569c-ac631f74765cd</w:t>
      </w:r>
    </w:p>
    <w:p w14:paraId="3E2280FB" w14:textId="4CD9B115" w:rsidR="00785A89" w:rsidRDefault="00785A89" w:rsidP="00785A89">
      <w:pPr>
        <w:pStyle w:val="Heading5"/>
        <w:rPr>
          <w:lang w:eastAsia="zh-CN"/>
        </w:rPr>
      </w:pPr>
      <w:bookmarkStart w:id="510" w:name="_CR5_2_3_2_22"/>
      <w:bookmarkStart w:id="511" w:name="_Toc177643275"/>
      <w:bookmarkEnd w:id="510"/>
      <w:r>
        <w:t>5.2.3.2.22</w:t>
      </w:r>
      <w:r>
        <w:tab/>
      </w:r>
      <w:r>
        <w:rPr>
          <w:lang w:eastAsia="zh-CN"/>
        </w:rPr>
        <w:t>3gpp-Sbi-</w:t>
      </w:r>
      <w:r>
        <w:t>Source-NF-</w:t>
      </w:r>
      <w:r>
        <w:rPr>
          <w:lang w:eastAsia="zh-CN"/>
        </w:rPr>
        <w:t>Client-Credentials</w:t>
      </w:r>
      <w:bookmarkEnd w:id="511"/>
    </w:p>
    <w:p w14:paraId="7F1F40D5" w14:textId="77777777" w:rsidR="004C6315" w:rsidRDefault="004C6315" w:rsidP="004C6315">
      <w:pPr>
        <w:rPr>
          <w:lang w:eastAsia="zh-CN"/>
        </w:rPr>
      </w:pPr>
      <w:bookmarkStart w:id="512" w:name="_CR5_2_3_3"/>
      <w:bookmarkEnd w:id="512"/>
      <w:r>
        <w:rPr>
          <w:lang w:eastAsia="zh-CN"/>
        </w:rPr>
        <w:t xml:space="preserve">The header contains client credentials assertion of a source NF instance (e.g. NWDAF, NWDAF containing </w:t>
      </w:r>
      <w:proofErr w:type="spellStart"/>
      <w:r>
        <w:rPr>
          <w:lang w:eastAsia="zh-CN"/>
        </w:rPr>
        <w:t>AnLF</w:t>
      </w:r>
      <w:proofErr w:type="spellEnd"/>
      <w:r>
        <w:rPr>
          <w:lang w:eastAsia="zh-CN"/>
        </w:rPr>
        <w:t>) in a service request that is sent from an NF Service Consumer (e.g., DCCF, NWDAF containing MTLF) to an NF Service Producer (e.g. AMF, SMF, NWDAF containing MTLF). The purpose is to enable the a</w:t>
      </w:r>
      <w:r w:rsidRPr="00A20639">
        <w:rPr>
          <w:lang w:eastAsia="zh-CN"/>
        </w:rPr>
        <w:t xml:space="preserve">uthorization of NF service </w:t>
      </w:r>
      <w:r w:rsidRPr="00A20639">
        <w:rPr>
          <w:lang w:eastAsia="zh-CN"/>
        </w:rPr>
        <w:lastRenderedPageBreak/>
        <w:t>consumers for data access via DCC</w:t>
      </w:r>
      <w:r>
        <w:rPr>
          <w:lang w:eastAsia="zh-CN"/>
        </w:rPr>
        <w:t>F or NWDAF containing MTLF (see clause 13.3.8.1 and Annex X of 3GPP TS 33.501 [17]).</w:t>
      </w:r>
    </w:p>
    <w:p w14:paraId="6D072C1A" w14:textId="77777777" w:rsidR="004C6315" w:rsidRDefault="004C6315" w:rsidP="004C6315">
      <w:pPr>
        <w:rPr>
          <w:lang w:eastAsia="zh-CN"/>
        </w:rPr>
      </w:pPr>
      <w:r>
        <w:rPr>
          <w:lang w:eastAsia="zh-CN"/>
        </w:rPr>
        <w:t>The encoding of the header follows the ABNF as defined in IETF</w:t>
      </w:r>
      <w:r>
        <w:t> RFC 9110</w:t>
      </w:r>
      <w:r>
        <w:rPr>
          <w:lang w:eastAsia="zh-CN"/>
        </w:rPr>
        <w:t> [11].</w:t>
      </w:r>
    </w:p>
    <w:p w14:paraId="4733E40C" w14:textId="77777777" w:rsidR="004C6315" w:rsidRDefault="004C6315" w:rsidP="004C6315">
      <w:pPr>
        <w:pStyle w:val="PL"/>
        <w:rPr>
          <w:lang w:eastAsia="zh-CN"/>
        </w:rPr>
      </w:pPr>
    </w:p>
    <w:p w14:paraId="2CC06AEA" w14:textId="77777777" w:rsidR="004C6315" w:rsidRDefault="004C6315" w:rsidP="004C6315">
      <w:pPr>
        <w:pStyle w:val="PL"/>
        <w:rPr>
          <w:lang w:eastAsia="zh-CN"/>
        </w:rPr>
      </w:pPr>
      <w:proofErr w:type="spellStart"/>
      <w:r>
        <w:rPr>
          <w:lang w:eastAsia="zh-CN"/>
        </w:rPr>
        <w:t>Sbi</w:t>
      </w:r>
      <w:proofErr w:type="spellEnd"/>
      <w:r>
        <w:rPr>
          <w:lang w:eastAsia="zh-CN"/>
        </w:rPr>
        <w:t xml:space="preserve">-Source-NF-Client-Credentials-Header = "3gpp-Sbi-Source-NF-Client-Credentials:" OWS </w:t>
      </w:r>
      <w:proofErr w:type="spellStart"/>
      <w:r>
        <w:rPr>
          <w:lang w:eastAsia="zh-CN"/>
        </w:rPr>
        <w:t>jwt</w:t>
      </w:r>
      <w:proofErr w:type="spellEnd"/>
      <w:r>
        <w:rPr>
          <w:lang w:eastAsia="zh-CN"/>
        </w:rPr>
        <w:t xml:space="preserve"> OWS</w:t>
      </w:r>
    </w:p>
    <w:p w14:paraId="6CD26294" w14:textId="77777777" w:rsidR="004C6315" w:rsidRDefault="004C6315" w:rsidP="004C6315">
      <w:pPr>
        <w:pStyle w:val="PL"/>
        <w:rPr>
          <w:lang w:eastAsia="zh-CN"/>
        </w:rPr>
      </w:pPr>
    </w:p>
    <w:p w14:paraId="5E1CC438" w14:textId="77777777" w:rsidR="004C6315" w:rsidRPr="007100AD" w:rsidRDefault="004C6315" w:rsidP="004C6315">
      <w:pPr>
        <w:pStyle w:val="PL"/>
        <w:rPr>
          <w:lang w:val="en-US" w:eastAsia="zh-CN"/>
        </w:rPr>
      </w:pPr>
    </w:p>
    <w:p w14:paraId="10A08D4F" w14:textId="77777777" w:rsidR="004C6315" w:rsidRDefault="004C6315" w:rsidP="004C6315">
      <w:r>
        <w:rPr>
          <w:lang w:eastAsia="zh-CN"/>
        </w:rPr>
        <w:t>The client credentials assertion shall be a JSON Web Token (JWT) as defined in clause </w:t>
      </w:r>
      <w:r>
        <w:t xml:space="preserve">5.2.3.2.11, with the sub claim identifying the source NF instance, i.e. corresponding to the </w:t>
      </w:r>
      <w:proofErr w:type="spellStart"/>
      <w:r w:rsidRPr="00E35C30">
        <w:t>sourceNfInstanceId</w:t>
      </w:r>
      <w:proofErr w:type="spellEnd"/>
      <w:r w:rsidRPr="00E35C30">
        <w:t xml:space="preserve"> claim specified in </w:t>
      </w:r>
      <w:r>
        <w:t>Table 6.3.5.2.4-1 of 3GPP TS 29.510 [8].</w:t>
      </w:r>
    </w:p>
    <w:p w14:paraId="7A59D7ED" w14:textId="77777777" w:rsidR="004C6315" w:rsidRPr="00A20639" w:rsidRDefault="004C6315" w:rsidP="004C6315">
      <w:pPr>
        <w:rPr>
          <w:lang w:eastAsia="zh-CN"/>
        </w:rPr>
      </w:pPr>
      <w:r>
        <w:rPr>
          <w:lang w:eastAsia="zh-CN"/>
        </w:rPr>
        <w:t>The ABNF of the JSON Web Token (JWT) is defined in clause 5.2.3.2.11.</w:t>
      </w:r>
    </w:p>
    <w:p w14:paraId="63BDA332" w14:textId="77777777" w:rsidR="004C6315" w:rsidRDefault="004C6315" w:rsidP="004C6315">
      <w:pPr>
        <w:pStyle w:val="NO"/>
        <w:rPr>
          <w:lang w:eastAsia="zh-CN"/>
        </w:rPr>
      </w:pPr>
      <w:r>
        <w:t>NOTE 1:</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7D2A97FE" w14:textId="705BE4D5" w:rsidR="004C6315" w:rsidRPr="007100AD" w:rsidRDefault="004C6315" w:rsidP="004C6315">
      <w:pPr>
        <w:pStyle w:val="NO"/>
        <w:rPr>
          <w:lang w:val="en-US"/>
        </w:rPr>
      </w:pPr>
      <w:r>
        <w:rPr>
          <w:lang w:eastAsia="zh-CN"/>
        </w:rPr>
        <w:t>NOTE </w:t>
      </w:r>
      <w:r>
        <w:rPr>
          <w:lang w:eastAsia="zh-CN"/>
        </w:rPr>
        <w:t>2</w:t>
      </w:r>
      <w:r>
        <w:rPr>
          <w:lang w:eastAsia="zh-CN"/>
        </w:rPr>
        <w:t>:</w:t>
      </w:r>
      <w:r>
        <w:tab/>
      </w:r>
      <w:r>
        <w:rPr>
          <w:lang w:eastAsia="zh-CN"/>
        </w:rPr>
        <w:t xml:space="preserve">In the scenario of the </w:t>
      </w:r>
      <w:r w:rsidRPr="00A478CE">
        <w:rPr>
          <w:lang w:eastAsia="zh-CN"/>
        </w:rPr>
        <w:t>authorization of</w:t>
      </w:r>
      <w:r>
        <w:rPr>
          <w:lang w:eastAsia="zh-CN"/>
        </w:rPr>
        <w:t xml:space="preserve"> a first </w:t>
      </w:r>
      <w:r w:rsidRPr="00A478CE">
        <w:rPr>
          <w:lang w:eastAsia="zh-CN"/>
        </w:rPr>
        <w:t>MTLF to request ML models</w:t>
      </w:r>
      <w:r>
        <w:rPr>
          <w:lang w:eastAsia="zh-CN"/>
        </w:rPr>
        <w:t xml:space="preserve"> to a second MTLF</w:t>
      </w:r>
      <w:r w:rsidRPr="00A478CE">
        <w:rPr>
          <w:lang w:eastAsia="zh-CN"/>
        </w:rPr>
        <w:t xml:space="preserve"> on behalf of an </w:t>
      </w:r>
      <w:proofErr w:type="spellStart"/>
      <w:r w:rsidRPr="00A478CE">
        <w:rPr>
          <w:lang w:eastAsia="zh-CN"/>
        </w:rPr>
        <w:t>AnLF</w:t>
      </w:r>
      <w:proofErr w:type="spellEnd"/>
      <w:r>
        <w:rPr>
          <w:lang w:eastAsia="zh-CN"/>
        </w:rPr>
        <w:t xml:space="preserve">, </w:t>
      </w:r>
      <w:r>
        <w:t xml:space="preserve">the </w:t>
      </w:r>
      <w:r>
        <w:rPr>
          <w:lang w:eastAsia="zh-CN"/>
        </w:rPr>
        <w:t>3gpp-Sbi-Source-NF-Client-Credentials</w:t>
      </w:r>
      <w:r>
        <w:t xml:space="preserve"> header in the service request sent from the </w:t>
      </w:r>
      <w:r>
        <w:rPr>
          <w:lang w:eastAsia="zh-CN"/>
        </w:rPr>
        <w:t xml:space="preserve">NF Service Consumer (e.g. </w:t>
      </w:r>
      <w:r w:rsidRPr="0059137E">
        <w:rPr>
          <w:lang w:eastAsia="zh-CN"/>
        </w:rPr>
        <w:t>NWDAF containing</w:t>
      </w:r>
      <w:r>
        <w:rPr>
          <w:lang w:eastAsia="zh-CN"/>
        </w:rPr>
        <w:t xml:space="preserve"> the first</w:t>
      </w:r>
      <w:r w:rsidRPr="0059137E">
        <w:rPr>
          <w:lang w:eastAsia="zh-CN"/>
        </w:rPr>
        <w:t xml:space="preserve"> </w:t>
      </w:r>
      <w:r>
        <w:rPr>
          <w:lang w:eastAsia="zh-CN"/>
        </w:rPr>
        <w:t xml:space="preserve">MTLF) to the NF Service Producer (e.g. </w:t>
      </w:r>
      <w:r>
        <w:t>NWDAF containing the second MTLF) has the same contents as the 3gpp-Sbi-Client-Credentials header received by the NF</w:t>
      </w:r>
      <w:r>
        <w:rPr>
          <w:lang w:eastAsia="zh-CN"/>
        </w:rPr>
        <w:t xml:space="preserve"> Service Consumer (i.e. the first MTLF) from the source NF instance </w:t>
      </w:r>
      <w:proofErr w:type="spellStart"/>
      <w:r>
        <w:rPr>
          <w:lang w:eastAsia="zh-CN"/>
        </w:rPr>
        <w:t>i.e</w:t>
      </w:r>
      <w:proofErr w:type="spellEnd"/>
      <w:r>
        <w:rPr>
          <w:lang w:eastAsia="zh-CN"/>
        </w:rPr>
        <w:t xml:space="preserve">, ML model consumer (e.g. </w:t>
      </w:r>
      <w:proofErr w:type="spellStart"/>
      <w:r>
        <w:rPr>
          <w:lang w:eastAsia="zh-CN"/>
        </w:rPr>
        <w:t>AnLF</w:t>
      </w:r>
      <w:proofErr w:type="spellEnd"/>
      <w:r>
        <w:rPr>
          <w:lang w:eastAsia="zh-CN"/>
        </w:rPr>
        <w:t>).</w:t>
      </w:r>
    </w:p>
    <w:p w14:paraId="2C768A87" w14:textId="18AAF93E" w:rsidR="009C31D9" w:rsidRDefault="009C31D9" w:rsidP="002D7984">
      <w:pPr>
        <w:pStyle w:val="Heading4"/>
      </w:pPr>
      <w:bookmarkStart w:id="513" w:name="_Toc177643276"/>
      <w:r w:rsidRPr="00D1205D">
        <w:t>5.2.3.3</w:t>
      </w:r>
      <w:r w:rsidRPr="00D1205D">
        <w:tab/>
        <w:t>Optional to support custom headers</w:t>
      </w:r>
      <w:bookmarkEnd w:id="513"/>
    </w:p>
    <w:p w14:paraId="4BE40005" w14:textId="1DAA61CC" w:rsidR="00F90BFA" w:rsidRPr="00D1205D" w:rsidRDefault="00F90BFA" w:rsidP="002D7984">
      <w:pPr>
        <w:pStyle w:val="Heading5"/>
        <w:rPr>
          <w:lang w:eastAsia="zh-CN"/>
        </w:rPr>
      </w:pPr>
      <w:bookmarkStart w:id="514" w:name="_CR5_2_3_3_1"/>
      <w:bookmarkStart w:id="515" w:name="_Toc177643277"/>
      <w:bookmarkEnd w:id="514"/>
      <w:r w:rsidRPr="00D1205D">
        <w:t>5.2.3.3.1</w:t>
      </w:r>
      <w:r w:rsidRPr="00D1205D">
        <w:tab/>
        <w:t>General</w:t>
      </w:r>
      <w:bookmarkEnd w:id="496"/>
      <w:bookmarkEnd w:id="497"/>
      <w:bookmarkEnd w:id="498"/>
      <w:bookmarkEnd w:id="499"/>
      <w:bookmarkEnd w:id="500"/>
      <w:bookmarkEnd w:id="501"/>
      <w:bookmarkEnd w:id="502"/>
      <w:bookmarkEnd w:id="503"/>
      <w:bookmarkEnd w:id="504"/>
      <w:bookmarkEnd w:id="505"/>
      <w:bookmarkEnd w:id="515"/>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bookmarkStart w:id="516" w:name="_CRTable5_2_3_31"/>
      <w:r w:rsidRPr="00D1205D">
        <w:lastRenderedPageBreak/>
        <w:t xml:space="preserve">Table </w:t>
      </w:r>
      <w:bookmarkEnd w:id="516"/>
      <w:r w:rsidRPr="00D1205D">
        <w:t>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094243" w:rsidRPr="00D1205D" w14:paraId="5013F447" w14:textId="77777777" w:rsidTr="005400CD">
        <w:trPr>
          <w:cantSplit/>
        </w:trPr>
        <w:tc>
          <w:tcPr>
            <w:tcW w:w="2410" w:type="dxa"/>
          </w:tcPr>
          <w:p w14:paraId="4346180D" w14:textId="4CC6B88A" w:rsidR="00094243" w:rsidRDefault="00094243" w:rsidP="00094243">
            <w:pPr>
              <w:pStyle w:val="TAL"/>
              <w:rPr>
                <w:lang w:eastAsia="zh-CN"/>
              </w:rPr>
            </w:pPr>
            <w:r>
              <w:rPr>
                <w:lang w:eastAsia="zh-CN"/>
              </w:rPr>
              <w:t>3gpp-Sbi-Request-Info</w:t>
            </w:r>
          </w:p>
        </w:tc>
        <w:tc>
          <w:tcPr>
            <w:tcW w:w="1985" w:type="dxa"/>
          </w:tcPr>
          <w:p w14:paraId="73158037" w14:textId="4286B921" w:rsidR="00094243" w:rsidRDefault="00094243" w:rsidP="00094243">
            <w:pPr>
              <w:pStyle w:val="TAL"/>
              <w:rPr>
                <w:lang w:eastAsia="zh-CN"/>
              </w:rPr>
            </w:pPr>
            <w:r>
              <w:rPr>
                <w:lang w:eastAsia="zh-CN"/>
              </w:rPr>
              <w:t>Clause 5.2.3.3.12</w:t>
            </w:r>
          </w:p>
        </w:tc>
        <w:tc>
          <w:tcPr>
            <w:tcW w:w="5386" w:type="dxa"/>
          </w:tcPr>
          <w:p w14:paraId="3524C9BC" w14:textId="77777777" w:rsidR="00094243" w:rsidRDefault="00094243" w:rsidP="0009424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5F5C11A7" w14:textId="77777777" w:rsidR="00094243" w:rsidRDefault="00094243" w:rsidP="00094243">
            <w:pPr>
              <w:pStyle w:val="TAL"/>
              <w:rPr>
                <w:lang w:eastAsia="zh-CN"/>
              </w:rPr>
            </w:pPr>
          </w:p>
          <w:p w14:paraId="6A1E2422" w14:textId="77777777" w:rsidR="00094243" w:rsidRDefault="00094243" w:rsidP="00094243">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p w14:paraId="215D1ED8" w14:textId="77777777" w:rsidR="00094243" w:rsidRDefault="00094243" w:rsidP="00094243">
            <w:pPr>
              <w:pStyle w:val="TAL"/>
              <w:rPr>
                <w:lang w:eastAsia="zh-CN"/>
              </w:rPr>
            </w:pPr>
          </w:p>
          <w:p w14:paraId="1AE4A17D" w14:textId="0C750CEE" w:rsidR="00094243" w:rsidRDefault="00094243" w:rsidP="00094243">
            <w:pPr>
              <w:pStyle w:val="TAL"/>
              <w:rPr>
                <w:lang w:eastAsia="zh-CN"/>
              </w:rPr>
            </w:pPr>
            <w:r>
              <w:rPr>
                <w:lang w:eastAsia="zh-CN"/>
              </w:rPr>
              <w:t xml:space="preserve">This header may also be used in notification requests </w:t>
            </w:r>
            <w:r w:rsidRPr="00AA779B">
              <w:rPr>
                <w:lang w:eastAsia="zh-CN"/>
              </w:rPr>
              <w:t xml:space="preserve">to </w:t>
            </w:r>
            <w:r>
              <w:rPr>
                <w:lang w:eastAsia="zh-CN"/>
              </w:rPr>
              <w:t>indicate to the S</w:t>
            </w:r>
            <w:r w:rsidRPr="00AA779B">
              <w:rPr>
                <w:lang w:eastAsia="zh-CN"/>
              </w:rPr>
              <w:t xml:space="preserve">CP </w:t>
            </w:r>
            <w:r>
              <w:rPr>
                <w:lang w:eastAsia="zh-CN"/>
              </w:rPr>
              <w:t>a prefix of the C</w:t>
            </w:r>
            <w:r w:rsidRPr="00AA779B">
              <w:rPr>
                <w:lang w:eastAsia="zh-CN"/>
              </w:rPr>
              <w:t>allback URI</w:t>
            </w:r>
            <w:r>
              <w:rPr>
                <w:lang w:eastAsia="zh-CN"/>
              </w:rPr>
              <w:t xml:space="preserve"> when binding procedures are not supported.</w:t>
            </w:r>
          </w:p>
        </w:tc>
      </w:tr>
      <w:tr w:rsidR="00094243" w:rsidRPr="00D1205D" w14:paraId="056E0FC8" w14:textId="77777777" w:rsidTr="005400CD">
        <w:trPr>
          <w:cantSplit/>
        </w:trPr>
        <w:tc>
          <w:tcPr>
            <w:tcW w:w="2410" w:type="dxa"/>
          </w:tcPr>
          <w:p w14:paraId="0311F220" w14:textId="2F19ACB6" w:rsidR="00094243" w:rsidRDefault="00094243" w:rsidP="00094243">
            <w:pPr>
              <w:pStyle w:val="TAL"/>
              <w:rPr>
                <w:lang w:eastAsia="zh-CN"/>
              </w:rPr>
            </w:pPr>
            <w:r w:rsidRPr="00343C42">
              <w:rPr>
                <w:lang w:eastAsia="zh-CN"/>
              </w:rPr>
              <w:t>3gpp-Sbi-Notif-Accepted-Encoding</w:t>
            </w:r>
          </w:p>
        </w:tc>
        <w:tc>
          <w:tcPr>
            <w:tcW w:w="1985" w:type="dxa"/>
          </w:tcPr>
          <w:p w14:paraId="62825EB0" w14:textId="33940590" w:rsidR="00094243" w:rsidRDefault="00094243" w:rsidP="00094243">
            <w:pPr>
              <w:pStyle w:val="TAL"/>
              <w:rPr>
                <w:lang w:eastAsia="zh-CN"/>
              </w:rPr>
            </w:pPr>
            <w:r>
              <w:rPr>
                <w:lang w:val="fr-FR" w:eastAsia="zh-CN"/>
              </w:rPr>
              <w:t>Clause 5.2.3.3.6</w:t>
            </w:r>
          </w:p>
        </w:tc>
        <w:tc>
          <w:tcPr>
            <w:tcW w:w="5386" w:type="dxa"/>
          </w:tcPr>
          <w:p w14:paraId="3E776518" w14:textId="4D4AB544" w:rsidR="00094243" w:rsidRDefault="00094243" w:rsidP="0009424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094243" w:rsidRPr="00D1205D" w14:paraId="1E1E8EE7" w14:textId="77777777" w:rsidTr="005400CD">
        <w:trPr>
          <w:cantSplit/>
        </w:trPr>
        <w:tc>
          <w:tcPr>
            <w:tcW w:w="2410" w:type="dxa"/>
          </w:tcPr>
          <w:p w14:paraId="2CB2147C" w14:textId="028F9B6D" w:rsidR="00094243" w:rsidRPr="00343C42" w:rsidRDefault="00094243" w:rsidP="00094243">
            <w:pPr>
              <w:pStyle w:val="TAL"/>
              <w:rPr>
                <w:lang w:eastAsia="zh-CN"/>
              </w:rPr>
            </w:pPr>
            <w:r>
              <w:rPr>
                <w:lang w:eastAsia="zh-CN"/>
              </w:rPr>
              <w:t>3gpp-Sbi-Consumer-Info</w:t>
            </w:r>
          </w:p>
        </w:tc>
        <w:tc>
          <w:tcPr>
            <w:tcW w:w="1985" w:type="dxa"/>
          </w:tcPr>
          <w:p w14:paraId="46C892D1" w14:textId="56CE979A" w:rsidR="00094243" w:rsidRDefault="00094243" w:rsidP="00094243">
            <w:pPr>
              <w:pStyle w:val="TAL"/>
              <w:rPr>
                <w:lang w:val="fr-FR" w:eastAsia="zh-CN"/>
              </w:rPr>
            </w:pPr>
            <w:r>
              <w:rPr>
                <w:lang w:eastAsia="zh-CN"/>
              </w:rPr>
              <w:t>Clause 5.2.3.3.7</w:t>
            </w:r>
          </w:p>
        </w:tc>
        <w:tc>
          <w:tcPr>
            <w:tcW w:w="5386" w:type="dxa"/>
          </w:tcPr>
          <w:p w14:paraId="42C0B40D" w14:textId="77777777" w:rsidR="00094243" w:rsidRDefault="00094243" w:rsidP="0009424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5C8320F" w14:textId="77777777" w:rsidR="00094243" w:rsidRDefault="00094243" w:rsidP="00094243">
            <w:pPr>
              <w:pStyle w:val="TAL"/>
              <w:rPr>
                <w:lang w:eastAsia="zh-CN"/>
              </w:rPr>
            </w:pPr>
          </w:p>
          <w:p w14:paraId="1C355366" w14:textId="77777777" w:rsidR="00094243" w:rsidRDefault="00094243" w:rsidP="0009424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44CD43E6" w14:textId="77777777" w:rsidR="00094243" w:rsidRDefault="00094243" w:rsidP="00094243">
            <w:pPr>
              <w:pStyle w:val="TAL"/>
              <w:rPr>
                <w:lang w:eastAsia="zh-CN"/>
              </w:rPr>
            </w:pPr>
          </w:p>
          <w:p w14:paraId="17B5377E" w14:textId="11B2B236" w:rsidR="00094243" w:rsidRDefault="00094243" w:rsidP="0009424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r>
              <w:rPr>
                <w:lang w:eastAsia="zh-CN"/>
              </w:rPr>
              <w:t xml:space="preserve"> The NF service consumer may also include this header when providing a Callback URI including a prefix, for use during NF service consumer reselection, when binding procedures are not supported. </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lastRenderedPageBreak/>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 xml:space="preserve">This header is used in HTTP request to indicate the intended purpose for inter-PLMN </w:t>
            </w:r>
            <w:proofErr w:type="spellStart"/>
            <w:r>
              <w:rPr>
                <w:lang w:eastAsia="ja-JP"/>
              </w:rPr>
              <w:t>signaling</w:t>
            </w:r>
            <w:proofErr w:type="spellEnd"/>
            <w:r>
              <w:rPr>
                <w:lang w:eastAsia="ja-JP"/>
              </w:rPr>
              <w:t>.</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r w:rsidR="006D7E1D" w:rsidRPr="00D1205D" w14:paraId="711BCCD8" w14:textId="77777777" w:rsidTr="005400CD">
        <w:trPr>
          <w:cantSplit/>
        </w:trPr>
        <w:tc>
          <w:tcPr>
            <w:tcW w:w="2410" w:type="dxa"/>
          </w:tcPr>
          <w:p w14:paraId="3804099C" w14:textId="0871C33C" w:rsidR="006D7E1D" w:rsidRDefault="006D7E1D" w:rsidP="006D7E1D">
            <w:pPr>
              <w:pStyle w:val="TAL"/>
            </w:pPr>
            <w:r>
              <w:rPr>
                <w:lang w:eastAsia="zh-CN"/>
              </w:rPr>
              <w:t>3gpp-Sbi-Other-Access-Scopes</w:t>
            </w:r>
          </w:p>
        </w:tc>
        <w:tc>
          <w:tcPr>
            <w:tcW w:w="1985" w:type="dxa"/>
          </w:tcPr>
          <w:p w14:paraId="0DF16CEF" w14:textId="45D4B585" w:rsidR="006D7E1D" w:rsidRDefault="006D7E1D" w:rsidP="006D7E1D">
            <w:pPr>
              <w:pStyle w:val="TAL"/>
              <w:rPr>
                <w:lang w:eastAsia="zh-CN"/>
              </w:rPr>
            </w:pPr>
            <w:r>
              <w:rPr>
                <w:lang w:eastAsia="zh-CN"/>
              </w:rPr>
              <w:t>Clause 5.2.3.3.14</w:t>
            </w:r>
          </w:p>
        </w:tc>
        <w:tc>
          <w:tcPr>
            <w:tcW w:w="5386" w:type="dxa"/>
          </w:tcPr>
          <w:p w14:paraId="01ECB657" w14:textId="18606FB1" w:rsidR="006D7E1D" w:rsidRDefault="006D7E1D" w:rsidP="006D7E1D">
            <w:pPr>
              <w:pStyle w:val="TAL"/>
              <w:rPr>
                <w:lang w:eastAsia="zh-CN"/>
              </w:rPr>
            </w:pPr>
            <w:r>
              <w:rPr>
                <w:lang w:eastAsia="zh-CN"/>
              </w:rPr>
              <w:t xml:space="preserve">This header may be included in a service request for Indirect communication with delegated discovery to indicate other access scopes that are desired to be obtained for the access token, in addition to the scopes indicated in the 3gpp-Sbi-Access-Scope, that are not required for the service request itself but that may be required for further service requests. See clauses </w:t>
            </w:r>
            <w:r w:rsidR="00CC5B3F">
              <w:rPr>
                <w:lang w:eastAsia="zh-CN"/>
              </w:rPr>
              <w:t>5.2.3.3.14</w:t>
            </w:r>
            <w:r>
              <w:rPr>
                <w:lang w:eastAsia="zh-CN"/>
              </w:rPr>
              <w:t xml:space="preserve"> and 6.10.11. </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517" w:name="_CR5_2_3_3_2"/>
      <w:bookmarkStart w:id="518" w:name="_Toc19708944"/>
      <w:bookmarkStart w:id="519" w:name="_Toc27745019"/>
      <w:bookmarkStart w:id="520" w:name="_Toc29803172"/>
      <w:bookmarkStart w:id="521" w:name="_Toc35969923"/>
      <w:bookmarkStart w:id="522" w:name="_Toc36050717"/>
      <w:bookmarkStart w:id="523" w:name="_Toc44847430"/>
      <w:bookmarkStart w:id="524" w:name="_Toc51845083"/>
      <w:bookmarkStart w:id="525" w:name="_Toc51845414"/>
      <w:bookmarkStart w:id="526" w:name="_Toc51846934"/>
      <w:bookmarkStart w:id="527" w:name="_Toc57022564"/>
      <w:bookmarkStart w:id="528" w:name="_Toc177643278"/>
      <w:bookmarkEnd w:id="517"/>
      <w:r w:rsidRPr="00D1205D">
        <w:t>5.2.3.3.2</w:t>
      </w:r>
      <w:r w:rsidRPr="00D1205D">
        <w:tab/>
      </w:r>
      <w:r w:rsidRPr="00D1205D">
        <w:rPr>
          <w:lang w:eastAsia="zh-CN"/>
        </w:rPr>
        <w:t>3gpp-Sbi-Sender-Timestamp</w:t>
      </w:r>
      <w:bookmarkEnd w:id="518"/>
      <w:bookmarkEnd w:id="519"/>
      <w:bookmarkEnd w:id="520"/>
      <w:bookmarkEnd w:id="521"/>
      <w:bookmarkEnd w:id="522"/>
      <w:bookmarkEnd w:id="523"/>
      <w:bookmarkEnd w:id="524"/>
      <w:bookmarkEnd w:id="525"/>
      <w:bookmarkEnd w:id="526"/>
      <w:bookmarkEnd w:id="527"/>
      <w:bookmarkEnd w:id="528"/>
    </w:p>
    <w:p w14:paraId="1F8C6F12" w14:textId="77777777" w:rsidR="00DB0483" w:rsidRPr="00D1205D" w:rsidRDefault="00DB0483" w:rsidP="00DB0483">
      <w:pPr>
        <w:rPr>
          <w:lang w:eastAsia="zh-CN"/>
        </w:rPr>
      </w:pPr>
      <w:bookmarkStart w:id="529" w:name="_Toc19708945"/>
      <w:bookmarkStart w:id="530" w:name="_Toc27745020"/>
      <w:bookmarkStart w:id="531" w:name="_Toc29803173"/>
      <w:bookmarkStart w:id="532" w:name="_Toc35969924"/>
      <w:bookmarkStart w:id="533" w:name="_Toc36050718"/>
      <w:bookmarkStart w:id="534" w:name="_Toc44847431"/>
      <w:bookmarkStart w:id="535" w:name="_Toc51845084"/>
      <w:bookmarkStart w:id="536" w:name="_Toc51845415"/>
      <w:bookmarkStart w:id="537" w:name="_Toc51846935"/>
      <w:bookmarkStart w:id="538" w:name="_Toc57022565"/>
      <w:r w:rsidRPr="00D1205D">
        <w:rPr>
          <w:lang w:eastAsia="zh-CN"/>
        </w:rPr>
        <w:t>The header contains the date and time (with a millisecond granularity) at which an HTTP request or response is originated.</w:t>
      </w:r>
    </w:p>
    <w:p w14:paraId="5E16F66F" w14:textId="72C4B72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1F8E794" w14:textId="77777777" w:rsidR="00D91253" w:rsidRDefault="00D91253" w:rsidP="00D91253">
      <w:pPr>
        <w:pStyle w:val="PL"/>
        <w:rPr>
          <w:lang w:eastAsia="zh-CN"/>
        </w:rPr>
      </w:pPr>
    </w:p>
    <w:p w14:paraId="34D8D7C8" w14:textId="77777777" w:rsidR="00D91253" w:rsidRPr="00D1205D" w:rsidRDefault="00D91253" w:rsidP="00D91253">
      <w:pPr>
        <w:pStyle w:val="PL"/>
        <w:rPr>
          <w:lang w:eastAsia="zh-CN"/>
        </w:rPr>
      </w:pPr>
      <w:proofErr w:type="spellStart"/>
      <w:r w:rsidRPr="00D1205D">
        <w:rPr>
          <w:lang w:eastAsia="zh-CN"/>
        </w:rPr>
        <w:t>Sbi</w:t>
      </w:r>
      <w:proofErr w:type="spellEnd"/>
      <w:r w:rsidRPr="00D1205D">
        <w:rPr>
          <w:lang w:eastAsia="zh-CN"/>
        </w:rPr>
        <w:t>-Sender-Timestamp</w:t>
      </w:r>
      <w:r>
        <w:rPr>
          <w:lang w:eastAsia="zh-CN"/>
        </w:rPr>
        <w:t>-Header</w:t>
      </w:r>
      <w:r w:rsidRPr="00D1205D">
        <w:rPr>
          <w:lang w:eastAsia="zh-CN"/>
        </w:rPr>
        <w:t xml:space="preserve"> = "3gpp-Sbi-Sender-Timestamp:" OWS day-name "," SP date1 SP time-of-day "." milliseconds SP </w:t>
      </w:r>
      <w:r>
        <w:rPr>
          <w:lang w:eastAsia="zh-CN"/>
        </w:rPr>
        <w:t>"</w:t>
      </w:r>
      <w:r w:rsidRPr="00D1205D">
        <w:rPr>
          <w:lang w:eastAsia="zh-CN"/>
        </w:rPr>
        <w:t>GMT</w:t>
      </w:r>
      <w:r>
        <w:rPr>
          <w:lang w:eastAsia="zh-CN"/>
        </w:rPr>
        <w:t>" OWS</w:t>
      </w:r>
    </w:p>
    <w:p w14:paraId="7DDAE447" w14:textId="77777777" w:rsidR="00D91253" w:rsidRDefault="00D91253" w:rsidP="00D91253">
      <w:pPr>
        <w:pStyle w:val="PL"/>
        <w:rPr>
          <w:lang w:eastAsia="zh-CN"/>
        </w:rPr>
      </w:pPr>
    </w:p>
    <w:p w14:paraId="517462B7" w14:textId="77777777" w:rsidR="00D91253" w:rsidRDefault="00D91253" w:rsidP="00D91253">
      <w:pPr>
        <w:pStyle w:val="PL"/>
        <w:rPr>
          <w:lang w:eastAsia="zh-CN"/>
        </w:rPr>
      </w:pPr>
      <w:r w:rsidRPr="00D1205D">
        <w:rPr>
          <w:lang w:eastAsia="zh-CN"/>
        </w:rPr>
        <w:t>milliseconds = 3DIGIT</w:t>
      </w:r>
    </w:p>
    <w:p w14:paraId="78FBE81C" w14:textId="77777777" w:rsidR="00D91253" w:rsidRDefault="00D91253" w:rsidP="00D91253">
      <w:pPr>
        <w:pStyle w:val="PL"/>
        <w:rPr>
          <w:lang w:eastAsia="zh-CN"/>
        </w:rPr>
      </w:pPr>
    </w:p>
    <w:p w14:paraId="73046E02" w14:textId="77777777" w:rsidR="00D91253" w:rsidRPr="00D1205D" w:rsidRDefault="00D91253" w:rsidP="00D91253">
      <w:pPr>
        <w:pStyle w:val="PL"/>
        <w:rPr>
          <w:lang w:eastAsia="zh-CN"/>
        </w:rPr>
      </w:pPr>
    </w:p>
    <w:p w14:paraId="0BFD3C0A" w14:textId="0B6C2D5E" w:rsidR="00D91253" w:rsidRPr="00D1205D" w:rsidRDefault="00D91253" w:rsidP="00D91253">
      <w:pPr>
        <w:rPr>
          <w:lang w:eastAsia="zh-CN"/>
        </w:rPr>
      </w:pPr>
      <w:r w:rsidRPr="00D1205D">
        <w:rPr>
          <w:lang w:eastAsia="zh-CN"/>
        </w:rPr>
        <w:t>day-name, date1, time-of-day shall comply with the definition in clause</w:t>
      </w:r>
      <w:r>
        <w:rPr>
          <w:lang w:eastAsia="zh-CN"/>
        </w:rPr>
        <w:t> </w:t>
      </w:r>
      <w:r>
        <w:t>5.6.7</w:t>
      </w:r>
      <w:r w:rsidRPr="00D1205D">
        <w:rPr>
          <w:lang w:eastAsia="zh-CN"/>
        </w:rPr>
        <w:t xml:space="preserve"> of IETF RFC </w:t>
      </w:r>
      <w:r>
        <w:rPr>
          <w:lang w:eastAsia="zh-CN"/>
        </w:rPr>
        <w:t>9110</w:t>
      </w:r>
      <w:r w:rsidRPr="00D1205D">
        <w:rPr>
          <w:lang w:eastAsia="zh-CN"/>
        </w:rPr>
        <w:t> [11].</w:t>
      </w:r>
    </w:p>
    <w:p w14:paraId="0CF5021C" w14:textId="77777777" w:rsidR="00D91253" w:rsidRPr="00D1205D" w:rsidRDefault="00D91253" w:rsidP="00D91253">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E5EA1AC" w14:textId="373E0B45" w:rsidR="00D91253" w:rsidRPr="00D1205D" w:rsidRDefault="00D91253" w:rsidP="00D91253">
      <w:pPr>
        <w:pStyle w:val="NO"/>
        <w:rPr>
          <w:lang w:eastAsia="zh-CN"/>
        </w:rPr>
      </w:pPr>
      <w:r w:rsidRPr="00D1205D">
        <w:rPr>
          <w:lang w:eastAsia="zh-CN"/>
        </w:rPr>
        <w:t>NOTE:</w:t>
      </w:r>
      <w:r w:rsidRPr="00D1205D">
        <w:rPr>
          <w:lang w:eastAsia="zh-CN"/>
        </w:rPr>
        <w:tab/>
        <w:t>This is the same format as the Date header of clause</w:t>
      </w:r>
      <w:r>
        <w:rPr>
          <w:lang w:eastAsia="zh-CN"/>
        </w:rPr>
        <w:t> </w:t>
      </w:r>
      <w:r>
        <w:t>5.6.7</w:t>
      </w:r>
      <w:r w:rsidRPr="00D1205D">
        <w:rPr>
          <w:lang w:eastAsia="zh-CN"/>
        </w:rPr>
        <w:t xml:space="preserve"> of IETF RFC </w:t>
      </w:r>
      <w:r>
        <w:rPr>
          <w:lang w:eastAsia="zh-CN"/>
        </w:rPr>
        <w:t>9110</w:t>
      </w:r>
      <w:r w:rsidRPr="00D1205D">
        <w:rPr>
          <w:lang w:eastAsia="zh-CN"/>
        </w:rPr>
        <w:t> [11], but with the time expressed with a millisecond granularity.</w:t>
      </w:r>
    </w:p>
    <w:p w14:paraId="25439132" w14:textId="77777777" w:rsidR="00DB0483" w:rsidRPr="00D1205D" w:rsidRDefault="00DB0483" w:rsidP="00DB0483">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539" w:name="_CR5_2_3_3_3"/>
      <w:bookmarkStart w:id="540" w:name="_Toc177643279"/>
      <w:bookmarkEnd w:id="539"/>
      <w:r w:rsidRPr="00D1205D">
        <w:t>5.2.3.3.3</w:t>
      </w:r>
      <w:r w:rsidRPr="00D1205D">
        <w:tab/>
      </w:r>
      <w:r w:rsidRPr="00D1205D">
        <w:rPr>
          <w:lang w:eastAsia="zh-CN"/>
        </w:rPr>
        <w:t>3gpp-Sbi-Max-Rsp-Time</w:t>
      </w:r>
      <w:bookmarkEnd w:id="529"/>
      <w:bookmarkEnd w:id="530"/>
      <w:bookmarkEnd w:id="531"/>
      <w:bookmarkEnd w:id="532"/>
      <w:bookmarkEnd w:id="533"/>
      <w:bookmarkEnd w:id="534"/>
      <w:bookmarkEnd w:id="535"/>
      <w:bookmarkEnd w:id="536"/>
      <w:bookmarkEnd w:id="537"/>
      <w:bookmarkEnd w:id="538"/>
      <w:bookmarkEnd w:id="540"/>
    </w:p>
    <w:p w14:paraId="18590C7E" w14:textId="77777777" w:rsidR="00295171" w:rsidRPr="00D1205D" w:rsidRDefault="00295171" w:rsidP="00295171">
      <w:pPr>
        <w:rPr>
          <w:lang w:eastAsia="zh-CN"/>
        </w:rPr>
      </w:pPr>
      <w:bookmarkStart w:id="541" w:name="_Toc57022566"/>
      <w:bookmarkStart w:id="542" w:name="_Toc19708946"/>
      <w:bookmarkStart w:id="543" w:name="_Toc27745021"/>
      <w:bookmarkStart w:id="544" w:name="_Toc29803174"/>
      <w:bookmarkStart w:id="545" w:name="_Toc35969925"/>
      <w:bookmarkStart w:id="546" w:name="_Toc36050719"/>
      <w:bookmarkStart w:id="547" w:name="_Toc44847432"/>
      <w:bookmarkStart w:id="548" w:name="_Toc51845085"/>
      <w:bookmarkStart w:id="549" w:name="_Toc51845416"/>
      <w:bookmarkStart w:id="550" w:name="_Toc51846936"/>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7377D311" w14:textId="35BF99E6"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822F703" w14:textId="77777777" w:rsidR="00295171" w:rsidRDefault="00295171" w:rsidP="00295171">
      <w:pPr>
        <w:pStyle w:val="PL"/>
        <w:rPr>
          <w:lang w:eastAsia="zh-CN"/>
        </w:rPr>
      </w:pPr>
    </w:p>
    <w:p w14:paraId="706B13FD" w14:textId="69382EF6" w:rsidR="00295171" w:rsidRDefault="00295171" w:rsidP="00295171">
      <w:pPr>
        <w:pStyle w:val="PL"/>
        <w:rPr>
          <w:lang w:eastAsia="zh-CN"/>
        </w:rPr>
      </w:pPr>
      <w:proofErr w:type="spellStart"/>
      <w:r w:rsidRPr="00D1205D">
        <w:rPr>
          <w:lang w:eastAsia="zh-CN"/>
        </w:rPr>
        <w:t>Sbi</w:t>
      </w:r>
      <w:proofErr w:type="spellEnd"/>
      <w:r w:rsidRPr="00D1205D">
        <w:rPr>
          <w:lang w:eastAsia="zh-CN"/>
        </w:rPr>
        <w:t>-Max-Rsp-Time</w:t>
      </w:r>
      <w:r>
        <w:rPr>
          <w:lang w:eastAsia="zh-CN"/>
        </w:rPr>
        <w:t>-Header</w:t>
      </w:r>
      <w:r w:rsidRPr="00D1205D">
        <w:rPr>
          <w:lang w:eastAsia="zh-CN"/>
        </w:rPr>
        <w:t xml:space="preserve"> = "3gpp-Sbi-Max-Rsp-Time:" OWS 1*5DIGIT</w:t>
      </w:r>
      <w:r>
        <w:rPr>
          <w:lang w:eastAsia="zh-CN"/>
        </w:rPr>
        <w:t xml:space="preserve"> OWS</w:t>
      </w:r>
    </w:p>
    <w:p w14:paraId="56EAD24F" w14:textId="77777777" w:rsidR="00295171" w:rsidRDefault="00295171" w:rsidP="00295171">
      <w:pPr>
        <w:pStyle w:val="PL"/>
        <w:rPr>
          <w:lang w:eastAsia="zh-CN"/>
        </w:rPr>
      </w:pPr>
    </w:p>
    <w:p w14:paraId="09931537" w14:textId="77777777" w:rsidR="00295171" w:rsidRPr="00D1205D" w:rsidRDefault="00295171" w:rsidP="00EE04DE">
      <w:pPr>
        <w:pStyle w:val="PL"/>
        <w:rPr>
          <w:lang w:eastAsia="zh-CN"/>
        </w:rPr>
      </w:pPr>
    </w:p>
    <w:p w14:paraId="6AA1A3C3" w14:textId="77777777" w:rsidR="00295171" w:rsidRPr="00D1205D" w:rsidRDefault="00295171" w:rsidP="00295171">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551" w:name="_CR5_2_3_3_4"/>
      <w:bookmarkStart w:id="552" w:name="_Toc177643280"/>
      <w:bookmarkEnd w:id="551"/>
      <w:r w:rsidRPr="00D1205D">
        <w:t>5.2.3.</w:t>
      </w:r>
      <w:r>
        <w:t>3</w:t>
      </w:r>
      <w:r w:rsidRPr="00D1205D">
        <w:t>.</w:t>
      </w:r>
      <w:r>
        <w:t>4</w:t>
      </w:r>
      <w:r w:rsidRPr="00D1205D">
        <w:tab/>
      </w:r>
      <w:r w:rsidRPr="00D1205D">
        <w:rPr>
          <w:lang w:eastAsia="zh-CN"/>
        </w:rPr>
        <w:t>3gpp-Sbi-</w:t>
      </w:r>
      <w:r>
        <w:rPr>
          <w:lang w:eastAsia="zh-CN"/>
        </w:rPr>
        <w:t>Correlation-Info</w:t>
      </w:r>
      <w:bookmarkEnd w:id="541"/>
      <w:bookmarkEnd w:id="552"/>
    </w:p>
    <w:p w14:paraId="58DDE5A2" w14:textId="77777777" w:rsidR="003B68EF" w:rsidRDefault="003B68EF" w:rsidP="003B68EF">
      <w:pPr>
        <w:rPr>
          <w:lang w:eastAsia="zh-CN"/>
        </w:rPr>
      </w:pPr>
      <w:bookmarkStart w:id="553" w:name="_Toc57017484"/>
      <w:bookmarkStart w:id="554" w:name="_Toc57024234"/>
      <w:r>
        <w:rPr>
          <w:lang w:eastAsia="zh-CN"/>
        </w:rPr>
        <w:t>The header contains correlation information e.g. UE identifier related to the HTTP request or response.</w:t>
      </w:r>
    </w:p>
    <w:p w14:paraId="1266FF20" w14:textId="19FA22EC" w:rsidR="00D91253" w:rsidRDefault="00D91253" w:rsidP="00D91253">
      <w:pPr>
        <w:rPr>
          <w:lang w:eastAsia="zh-CN"/>
        </w:rPr>
      </w:pPr>
      <w:r w:rsidRPr="00D1205D">
        <w:rPr>
          <w:lang w:eastAsia="zh-CN"/>
        </w:rPr>
        <w:lastRenderedPageBreak/>
        <w:t>The encoding of the header follows the ABNF as defined in IETF</w:t>
      </w:r>
      <w:r w:rsidRPr="00D1205D">
        <w:t> RFC </w:t>
      </w:r>
      <w:r>
        <w:t>9110 [11]</w:t>
      </w:r>
      <w:r w:rsidRPr="00D1205D">
        <w:rPr>
          <w:lang w:eastAsia="zh-CN"/>
        </w:rPr>
        <w:t>.</w:t>
      </w:r>
    </w:p>
    <w:p w14:paraId="6F4312BC" w14:textId="77777777" w:rsidR="003B68EF" w:rsidRDefault="003B68EF" w:rsidP="003B68EF">
      <w:pPr>
        <w:pStyle w:val="PL"/>
        <w:rPr>
          <w:lang w:eastAsia="zh-CN"/>
        </w:rPr>
      </w:pPr>
    </w:p>
    <w:p w14:paraId="7B32B06D" w14:textId="77777777" w:rsidR="003B68EF" w:rsidRDefault="003B68EF" w:rsidP="003B68EF">
      <w:pPr>
        <w:pStyle w:val="PL"/>
        <w:rPr>
          <w:lang w:eastAsia="zh-CN"/>
        </w:rPr>
      </w:pPr>
      <w:proofErr w:type="spellStart"/>
      <w:r w:rsidRPr="00D1205D">
        <w:rPr>
          <w:lang w:eastAsia="zh-CN"/>
        </w:rPr>
        <w:t>Sbi</w:t>
      </w:r>
      <w:proofErr w:type="spellEnd"/>
      <w:r w:rsidRPr="00D1205D">
        <w:rPr>
          <w:lang w:eastAsia="zh-CN"/>
        </w:rPr>
        <w:t>-</w:t>
      </w:r>
      <w:r>
        <w:rPr>
          <w:lang w:eastAsia="zh-CN"/>
        </w:rPr>
        <w:t>Correlation</w:t>
      </w:r>
      <w:r w:rsidRPr="00D1205D">
        <w:rPr>
          <w:lang w:eastAsia="zh-CN"/>
        </w:rPr>
        <w:t>-</w:t>
      </w:r>
      <w:r>
        <w:rPr>
          <w:lang w:eastAsia="zh-CN"/>
        </w:rPr>
        <w:t>Info-Header = "</w:t>
      </w:r>
      <w:r w:rsidRPr="00D1205D">
        <w:rPr>
          <w:lang w:eastAsia="zh-CN"/>
        </w:rPr>
        <w:t>3gpp-Sbi-</w:t>
      </w:r>
      <w:r>
        <w:rPr>
          <w:lang w:eastAsia="zh-CN"/>
        </w:rPr>
        <w:t>Correlation</w:t>
      </w:r>
      <w:r w:rsidRPr="00D1205D">
        <w:rPr>
          <w:lang w:eastAsia="zh-CN"/>
        </w:rPr>
        <w:t>-</w:t>
      </w:r>
      <w:r>
        <w:rPr>
          <w:lang w:eastAsia="zh-CN"/>
        </w:rPr>
        <w:t>Info</w:t>
      </w:r>
      <w:r w:rsidRPr="00D1205D">
        <w:rPr>
          <w:lang w:eastAsia="zh-CN"/>
        </w:rPr>
        <w:t>:"</w:t>
      </w:r>
      <w:r>
        <w:rPr>
          <w:lang w:eastAsia="zh-CN"/>
        </w:rPr>
        <w:t xml:space="preserve"> OWS </w:t>
      </w:r>
      <w:proofErr w:type="spellStart"/>
      <w:r>
        <w:rPr>
          <w:lang w:eastAsia="zh-CN"/>
        </w:rPr>
        <w:t>correlationinfo</w:t>
      </w:r>
      <w:proofErr w:type="spellEnd"/>
      <w:r>
        <w:rPr>
          <w:lang w:eastAsia="zh-CN"/>
        </w:rPr>
        <w:t xml:space="preserve"> *( ";" OWS </w:t>
      </w:r>
      <w:proofErr w:type="spellStart"/>
      <w:r>
        <w:rPr>
          <w:lang w:eastAsia="zh-CN"/>
        </w:rPr>
        <w:t>correlationinfo</w:t>
      </w:r>
      <w:proofErr w:type="spellEnd"/>
      <w:r>
        <w:rPr>
          <w:lang w:eastAsia="zh-CN"/>
        </w:rPr>
        <w:t xml:space="preserve"> ) OWS</w:t>
      </w:r>
    </w:p>
    <w:p w14:paraId="62A748CC" w14:textId="77777777" w:rsidR="003B68EF" w:rsidRDefault="003B68EF" w:rsidP="003B68EF">
      <w:pPr>
        <w:pStyle w:val="PL"/>
        <w:rPr>
          <w:lang w:eastAsia="zh-CN"/>
        </w:rPr>
      </w:pPr>
    </w:p>
    <w:p w14:paraId="46A0960C" w14:textId="77777777" w:rsidR="003B68EF" w:rsidRDefault="003B68EF" w:rsidP="003B68EF">
      <w:pPr>
        <w:pStyle w:val="PL"/>
        <w:rPr>
          <w:lang w:eastAsia="zh-CN"/>
        </w:rPr>
      </w:pPr>
      <w:proofErr w:type="spellStart"/>
      <w:r>
        <w:rPr>
          <w:lang w:eastAsia="zh-CN"/>
        </w:rPr>
        <w:t>correlationinfo</w:t>
      </w:r>
      <w:proofErr w:type="spellEnd"/>
      <w:r>
        <w:rPr>
          <w:lang w:eastAsia="zh-CN"/>
        </w:rPr>
        <w:t xml:space="preserve"> = </w:t>
      </w:r>
      <w:proofErr w:type="spellStart"/>
      <w:r>
        <w:rPr>
          <w:lang w:eastAsia="zh-CN"/>
        </w:rPr>
        <w:t>ctype</w:t>
      </w:r>
      <w:proofErr w:type="spellEnd"/>
      <w:r>
        <w:rPr>
          <w:lang w:eastAsia="zh-CN"/>
        </w:rPr>
        <w:t xml:space="preserve"> "-" </w:t>
      </w:r>
      <w:proofErr w:type="spellStart"/>
      <w:r>
        <w:rPr>
          <w:lang w:eastAsia="zh-CN"/>
        </w:rPr>
        <w:t>cvalue</w:t>
      </w:r>
      <w:proofErr w:type="spellEnd"/>
    </w:p>
    <w:p w14:paraId="19A91F55" w14:textId="77777777" w:rsidR="003B68EF" w:rsidRDefault="003B68EF" w:rsidP="003B68EF">
      <w:pPr>
        <w:pStyle w:val="PL"/>
        <w:rPr>
          <w:lang w:eastAsia="zh-CN"/>
        </w:rPr>
      </w:pPr>
    </w:p>
    <w:p w14:paraId="0823B29C" w14:textId="77777777" w:rsidR="003B68EF" w:rsidRDefault="003B68EF" w:rsidP="003B68EF">
      <w:pPr>
        <w:pStyle w:val="PL"/>
        <w:rPr>
          <w:lang w:eastAsia="zh-CN"/>
        </w:rPr>
      </w:pPr>
      <w:proofErr w:type="spellStart"/>
      <w:r>
        <w:rPr>
          <w:lang w:eastAsia="zh-CN"/>
        </w:rPr>
        <w:t>ctype</w:t>
      </w:r>
      <w:proofErr w:type="spellEnd"/>
      <w:r>
        <w:rPr>
          <w:lang w:eastAsia="zh-CN"/>
        </w:rPr>
        <w:t xml:space="preserve"> = "</w:t>
      </w:r>
      <w:proofErr w:type="spellStart"/>
      <w:r>
        <w:rPr>
          <w:lang w:eastAsia="zh-CN"/>
        </w:rPr>
        <w:t>imsi</w:t>
      </w:r>
      <w:proofErr w:type="spellEnd"/>
      <w:r>
        <w:rPr>
          <w:lang w:eastAsia="zh-CN"/>
        </w:rPr>
        <w:t>" / "impi" / "</w:t>
      </w:r>
      <w:proofErr w:type="spellStart"/>
      <w:r>
        <w:rPr>
          <w:lang w:eastAsia="zh-CN"/>
        </w:rPr>
        <w:t>suci</w:t>
      </w:r>
      <w:proofErr w:type="spellEnd"/>
      <w:r>
        <w:rPr>
          <w:lang w:eastAsia="zh-CN"/>
        </w:rPr>
        <w:t>" / "</w:t>
      </w:r>
      <w:proofErr w:type="spellStart"/>
      <w:r>
        <w:rPr>
          <w:lang w:eastAsia="zh-CN"/>
        </w:rPr>
        <w:t>nai</w:t>
      </w:r>
      <w:proofErr w:type="spellEnd"/>
      <w:r>
        <w:rPr>
          <w:lang w:eastAsia="zh-CN"/>
        </w:rPr>
        <w:t>" / "</w:t>
      </w:r>
      <w:proofErr w:type="spellStart"/>
      <w:r>
        <w:rPr>
          <w:lang w:eastAsia="zh-CN"/>
        </w:rPr>
        <w:t>gci</w:t>
      </w:r>
      <w:proofErr w:type="spellEnd"/>
      <w:r>
        <w:rPr>
          <w:lang w:eastAsia="zh-CN"/>
        </w:rPr>
        <w:t>" / "</w:t>
      </w:r>
      <w:proofErr w:type="spellStart"/>
      <w:r>
        <w:rPr>
          <w:lang w:eastAsia="zh-CN"/>
        </w:rPr>
        <w:t>gli</w:t>
      </w:r>
      <w:proofErr w:type="spellEnd"/>
      <w:r>
        <w:rPr>
          <w:lang w:eastAsia="zh-CN"/>
        </w:rPr>
        <w:t>" / "</w:t>
      </w:r>
      <w:proofErr w:type="spellStart"/>
      <w:r>
        <w:rPr>
          <w:lang w:eastAsia="zh-CN"/>
        </w:rPr>
        <w:t>impu</w:t>
      </w:r>
      <w:proofErr w:type="spellEnd"/>
      <w:r>
        <w:rPr>
          <w:lang w:eastAsia="zh-CN"/>
        </w:rPr>
        <w:t>" / "</w:t>
      </w:r>
      <w:proofErr w:type="spellStart"/>
      <w:r>
        <w:rPr>
          <w:lang w:eastAsia="zh-CN"/>
        </w:rPr>
        <w:t>msisdn</w:t>
      </w:r>
      <w:proofErr w:type="spellEnd"/>
      <w:r>
        <w:rPr>
          <w:lang w:eastAsia="zh-CN"/>
        </w:rPr>
        <w:t>" / "</w:t>
      </w:r>
      <w:proofErr w:type="spellStart"/>
      <w:r>
        <w:rPr>
          <w:lang w:eastAsia="zh-CN"/>
        </w:rPr>
        <w:t>extid</w:t>
      </w:r>
      <w:proofErr w:type="spellEnd"/>
      <w:r>
        <w:rPr>
          <w:lang w:eastAsia="zh-CN"/>
        </w:rPr>
        <w:t>" / "</w:t>
      </w:r>
      <w:proofErr w:type="spellStart"/>
      <w:r>
        <w:rPr>
          <w:lang w:eastAsia="zh-CN"/>
        </w:rPr>
        <w:t>imei</w:t>
      </w:r>
      <w:proofErr w:type="spellEnd"/>
      <w:r>
        <w:rPr>
          <w:lang w:eastAsia="zh-CN"/>
        </w:rPr>
        <w:t>" / "</w:t>
      </w:r>
      <w:proofErr w:type="spellStart"/>
      <w:r>
        <w:rPr>
          <w:lang w:eastAsia="zh-CN"/>
        </w:rPr>
        <w:t>imeisv</w:t>
      </w:r>
      <w:proofErr w:type="spellEnd"/>
      <w:r>
        <w:rPr>
          <w:lang w:eastAsia="zh-CN"/>
        </w:rPr>
        <w:t>" / "mac" / "</w:t>
      </w:r>
      <w:proofErr w:type="spellStart"/>
      <w:r>
        <w:rPr>
          <w:lang w:eastAsia="zh-CN"/>
        </w:rPr>
        <w:t>eui</w:t>
      </w:r>
      <w:proofErr w:type="spellEnd"/>
      <w:r>
        <w:rPr>
          <w:lang w:eastAsia="zh-CN"/>
        </w:rPr>
        <w:t>" / extension-token</w:t>
      </w:r>
    </w:p>
    <w:p w14:paraId="5C87BD06" w14:textId="77777777" w:rsidR="003B68EF" w:rsidRDefault="003B68EF" w:rsidP="003B68EF">
      <w:pPr>
        <w:pStyle w:val="PL"/>
        <w:rPr>
          <w:lang w:eastAsia="zh-CN"/>
        </w:rPr>
      </w:pPr>
    </w:p>
    <w:p w14:paraId="5E6B6B6A" w14:textId="77777777" w:rsidR="003B68EF" w:rsidRDefault="003B68EF" w:rsidP="003B68EF">
      <w:pPr>
        <w:pStyle w:val="PL"/>
        <w:rPr>
          <w:lang w:eastAsia="zh-CN"/>
        </w:rPr>
      </w:pPr>
      <w:r>
        <w:rPr>
          <w:lang w:eastAsia="zh-CN"/>
        </w:rPr>
        <w:t>extension-token = 1*( "!" / "#" / "$" / "%" / "&amp;" / "'" / "*" / "+" / "." / "^" / "_" / "`" / "|" / "~" / DIGIT / ALPHA )</w:t>
      </w:r>
    </w:p>
    <w:p w14:paraId="5A04B259" w14:textId="77777777" w:rsidR="003B68EF" w:rsidRDefault="003B68EF" w:rsidP="003B68EF">
      <w:pPr>
        <w:pStyle w:val="PL"/>
        <w:rPr>
          <w:lang w:eastAsia="zh-CN"/>
        </w:rPr>
      </w:pPr>
    </w:p>
    <w:p w14:paraId="013AEF4E" w14:textId="77777777" w:rsidR="003B68EF" w:rsidRDefault="003B68EF" w:rsidP="003B68EF">
      <w:pPr>
        <w:pStyle w:val="PL"/>
        <w:rPr>
          <w:lang w:eastAsia="zh-CN"/>
        </w:rPr>
      </w:pPr>
      <w:proofErr w:type="spellStart"/>
      <w:r w:rsidRPr="00616449">
        <w:rPr>
          <w:lang w:eastAsia="zh-CN"/>
        </w:rPr>
        <w:t>cvalue</w:t>
      </w:r>
      <w:proofErr w:type="spellEnd"/>
      <w:r w:rsidRPr="00616449">
        <w:rPr>
          <w:lang w:eastAsia="zh-CN"/>
        </w:rPr>
        <w:t xml:space="preserve"> = 1*</w:t>
      </w:r>
      <w:r>
        <w:rPr>
          <w:lang w:eastAsia="zh-CN"/>
        </w:rPr>
        <w:t xml:space="preserve">( </w:t>
      </w:r>
      <w:proofErr w:type="spellStart"/>
      <w:r w:rsidRPr="00616449">
        <w:rPr>
          <w:lang w:eastAsia="zh-CN"/>
        </w:rPr>
        <w:t>tchar</w:t>
      </w:r>
      <w:proofErr w:type="spellEnd"/>
      <w:r>
        <w:rPr>
          <w:lang w:eastAsia="zh-CN"/>
        </w:rPr>
        <w:t xml:space="preserve"> / "@" )</w:t>
      </w:r>
    </w:p>
    <w:p w14:paraId="4CFB3730" w14:textId="77777777" w:rsidR="003B68EF" w:rsidRDefault="003B68EF" w:rsidP="003B68EF">
      <w:pPr>
        <w:pStyle w:val="PL"/>
        <w:rPr>
          <w:lang w:eastAsia="zh-CN"/>
        </w:rPr>
      </w:pPr>
    </w:p>
    <w:p w14:paraId="5C80FA96" w14:textId="77777777" w:rsidR="003B68EF" w:rsidRDefault="003B68EF" w:rsidP="003B68EF">
      <w:pPr>
        <w:pStyle w:val="PL"/>
        <w:rPr>
          <w:lang w:eastAsia="zh-CN"/>
        </w:rPr>
      </w:pPr>
    </w:p>
    <w:p w14:paraId="5B1A431A" w14:textId="77777777" w:rsidR="003B68EF" w:rsidRDefault="003B68EF" w:rsidP="003B68EF">
      <w:pPr>
        <w:pStyle w:val="NO"/>
        <w:rPr>
          <w:lang w:eastAsia="zh-CN"/>
        </w:rPr>
      </w:pPr>
      <w:r>
        <w:t>NOTE 1</w:t>
      </w:r>
      <w:r w:rsidRPr="00D1205D">
        <w:t>:</w:t>
      </w:r>
      <w:r w:rsidRPr="00D1205D">
        <w:tab/>
      </w:r>
      <w:r>
        <w:t xml:space="preserve">Only one of each </w:t>
      </w:r>
      <w:proofErr w:type="spellStart"/>
      <w:r>
        <w:t>ctype</w:t>
      </w:r>
      <w:proofErr w:type="spellEnd"/>
      <w:r>
        <w:t xml:space="preserve"> can be included in the </w:t>
      </w:r>
      <w:r w:rsidRPr="00D1205D">
        <w:rPr>
          <w:lang w:eastAsia="zh-CN"/>
        </w:rPr>
        <w:t>3gpp-Sbi-</w:t>
      </w:r>
      <w:r>
        <w:rPr>
          <w:lang w:eastAsia="zh-CN"/>
        </w:rPr>
        <w:t>Correlation</w:t>
      </w:r>
      <w:r w:rsidRPr="00D1205D">
        <w:rPr>
          <w:lang w:eastAsia="zh-CN"/>
        </w:rPr>
        <w:t>-</w:t>
      </w:r>
      <w:r>
        <w:rPr>
          <w:lang w:eastAsia="zh-CN"/>
        </w:rPr>
        <w:t xml:space="preserve">Info header; the possibility to include more than one of the same </w:t>
      </w:r>
      <w:proofErr w:type="spellStart"/>
      <w:r>
        <w:rPr>
          <w:lang w:eastAsia="zh-CN"/>
        </w:rPr>
        <w:t>ctype</w:t>
      </w:r>
      <w:proofErr w:type="spellEnd"/>
      <w:r>
        <w:t xml:space="preserve"> is kept for future extensibility</w:t>
      </w:r>
      <w:r w:rsidRPr="00D1205D">
        <w:rPr>
          <w:lang w:eastAsia="zh-CN"/>
        </w:rPr>
        <w:t>.</w:t>
      </w:r>
    </w:p>
    <w:p w14:paraId="198D2AE4" w14:textId="1CD1892B" w:rsidR="003B68EF" w:rsidRDefault="003B68EF" w:rsidP="003B68EF">
      <w:pPr>
        <w:pStyle w:val="NO"/>
        <w:rPr>
          <w:lang w:eastAsia="zh-CN"/>
        </w:rPr>
      </w:pPr>
      <w:r>
        <w:t>NOTE 2</w:t>
      </w:r>
      <w:r w:rsidRPr="00D1205D">
        <w:t>:</w:t>
      </w:r>
      <w:r w:rsidRPr="00D1205D">
        <w:tab/>
      </w:r>
      <w:r>
        <w:t>extension-token</w:t>
      </w:r>
      <w:r w:rsidRPr="00D1205D">
        <w:t xml:space="preserve"> is defined for future extensibility</w:t>
      </w:r>
      <w:r>
        <w:t>, defined as one or more occurrences of any of the characters allowed for "</w:t>
      </w:r>
      <w:proofErr w:type="spellStart"/>
      <w:r>
        <w:t>tchar</w:t>
      </w:r>
      <w:proofErr w:type="spellEnd"/>
      <w:r>
        <w:t xml:space="preserve">", except for the HYPHEN-MINUS ("-") character. </w:t>
      </w:r>
      <w:r w:rsidRPr="00D1205D">
        <w:rPr>
          <w:lang w:eastAsia="zh-CN"/>
        </w:rPr>
        <w:t>See clause</w:t>
      </w:r>
      <w:r>
        <w:rPr>
          <w:lang w:eastAsia="zh-CN"/>
        </w:rPr>
        <w:t> </w:t>
      </w:r>
      <w:r w:rsidR="00BD74C3">
        <w:rPr>
          <w:lang w:eastAsia="zh-CN"/>
        </w:rPr>
        <w:t>5.6.2</w:t>
      </w:r>
      <w:r w:rsidRPr="00D1205D">
        <w:rPr>
          <w:lang w:eastAsia="zh-CN"/>
        </w:rPr>
        <w:t xml:space="preserve"> of </w:t>
      </w:r>
      <w:r w:rsidR="00BD74C3" w:rsidRPr="00D1205D">
        <w:rPr>
          <w:lang w:eastAsia="zh-CN"/>
        </w:rPr>
        <w:t>IETF RFC </w:t>
      </w:r>
      <w:r w:rsidR="00BD74C3">
        <w:rPr>
          <w:lang w:eastAsia="zh-CN"/>
        </w:rPr>
        <w:t>9110 [11]</w:t>
      </w:r>
      <w:r w:rsidRPr="00D1205D">
        <w:rPr>
          <w:lang w:eastAsia="zh-CN"/>
        </w:rPr>
        <w:t> for the definition</w:t>
      </w:r>
      <w:r>
        <w:rPr>
          <w:lang w:eastAsia="zh-CN"/>
        </w:rPr>
        <w:t xml:space="preserve"> of "</w:t>
      </w:r>
      <w:proofErr w:type="spellStart"/>
      <w:r>
        <w:rPr>
          <w:lang w:eastAsia="zh-CN"/>
        </w:rPr>
        <w:t>tchar</w:t>
      </w:r>
      <w:proofErr w:type="spellEnd"/>
      <w:r>
        <w:rPr>
          <w:lang w:eastAsia="zh-CN"/>
        </w:rPr>
        <w:t>"</w:t>
      </w:r>
      <w:r w:rsidRPr="00D1205D">
        <w:rPr>
          <w:lang w:eastAsia="zh-CN"/>
        </w:rPr>
        <w:t>.</w:t>
      </w:r>
    </w:p>
    <w:p w14:paraId="1229B120" w14:textId="77777777" w:rsidR="003B68EF" w:rsidRDefault="003B68EF" w:rsidP="003B68EF">
      <w:pPr>
        <w:rPr>
          <w:lang w:eastAsia="zh-CN"/>
        </w:rPr>
      </w:pPr>
      <w:r>
        <w:rPr>
          <w:lang w:eastAsia="zh-CN"/>
        </w:rPr>
        <w:t xml:space="preserve">The format of </w:t>
      </w:r>
      <w:proofErr w:type="spellStart"/>
      <w:r>
        <w:rPr>
          <w:lang w:eastAsia="zh-CN"/>
        </w:rPr>
        <w:t>cvalue</w:t>
      </w:r>
      <w:proofErr w:type="spellEnd"/>
      <w:r>
        <w:rPr>
          <w:lang w:eastAsia="zh-CN"/>
        </w:rPr>
        <w:t xml:space="preserve"> shall comply with the data type description provided in Table </w:t>
      </w:r>
      <w:r w:rsidRPr="00D1205D">
        <w:t>5.2.3.</w:t>
      </w:r>
      <w:r>
        <w:t>3</w:t>
      </w:r>
      <w:r w:rsidRPr="00D1205D">
        <w:t>.</w:t>
      </w:r>
      <w:r>
        <w:t>4</w:t>
      </w:r>
      <w:r>
        <w:noBreakHyphen/>
      </w:r>
      <w:r w:rsidRPr="00D1205D">
        <w:t>1</w:t>
      </w:r>
      <w:r>
        <w:t>.</w:t>
      </w:r>
    </w:p>
    <w:p w14:paraId="716C535F" w14:textId="77777777" w:rsidR="00295171" w:rsidRPr="00D1205D" w:rsidRDefault="00295171" w:rsidP="00295171">
      <w:pPr>
        <w:pStyle w:val="TH"/>
      </w:pPr>
      <w:bookmarkStart w:id="555" w:name="_CRTable5_2_3_3_41"/>
      <w:r w:rsidRPr="00D1205D">
        <w:t xml:space="preserve">Table </w:t>
      </w:r>
      <w:bookmarkEnd w:id="555"/>
      <w:r w:rsidRPr="00D1205D">
        <w:t>5.2.3.</w:t>
      </w:r>
      <w:r>
        <w:t>3</w:t>
      </w:r>
      <w:r w:rsidRPr="00D1205D">
        <w:t>.</w:t>
      </w:r>
      <w:r>
        <w:t>4</w:t>
      </w:r>
      <w:r w:rsidRPr="00D1205D">
        <w:t xml:space="preserve">-1: </w:t>
      </w:r>
      <w:proofErr w:type="spellStart"/>
      <w:r>
        <w:t>cvalue</w:t>
      </w:r>
      <w:proofErr w:type="spellEnd"/>
      <w:r>
        <w:t xml:space="preserv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95171" w:rsidRPr="00D1205D" w14:paraId="3734E372" w14:textId="77777777" w:rsidTr="00EA6492">
        <w:trPr>
          <w:jc w:val="center"/>
        </w:trPr>
        <w:tc>
          <w:tcPr>
            <w:tcW w:w="1039" w:type="pct"/>
            <w:shd w:val="clear" w:color="auto" w:fill="auto"/>
          </w:tcPr>
          <w:p w14:paraId="63C75EFE" w14:textId="77777777" w:rsidR="00295171" w:rsidRPr="00D1205D" w:rsidRDefault="00295171" w:rsidP="00EA6492">
            <w:pPr>
              <w:pStyle w:val="TAH"/>
              <w:rPr>
                <w:lang w:eastAsia="zh-CN"/>
              </w:rPr>
            </w:pPr>
            <w:proofErr w:type="spellStart"/>
            <w:r>
              <w:rPr>
                <w:lang w:eastAsia="zh-CN"/>
              </w:rPr>
              <w:t>ctype</w:t>
            </w:r>
            <w:proofErr w:type="spellEnd"/>
          </w:p>
        </w:tc>
        <w:tc>
          <w:tcPr>
            <w:tcW w:w="3961" w:type="pct"/>
          </w:tcPr>
          <w:p w14:paraId="72941D4C" w14:textId="77777777" w:rsidR="00295171" w:rsidRDefault="00295171" w:rsidP="00EA6492">
            <w:pPr>
              <w:pStyle w:val="TAH"/>
              <w:rPr>
                <w:lang w:eastAsia="zh-CN"/>
              </w:rPr>
            </w:pPr>
            <w:r>
              <w:rPr>
                <w:lang w:eastAsia="zh-CN"/>
              </w:rPr>
              <w:t>Description</w:t>
            </w:r>
          </w:p>
        </w:tc>
      </w:tr>
      <w:tr w:rsidR="00295171" w:rsidRPr="00D1205D" w14:paraId="72F20619" w14:textId="77777777" w:rsidTr="00EA6492">
        <w:trPr>
          <w:jc w:val="center"/>
        </w:trPr>
        <w:tc>
          <w:tcPr>
            <w:tcW w:w="1039" w:type="pct"/>
            <w:shd w:val="clear" w:color="auto" w:fill="auto"/>
          </w:tcPr>
          <w:p w14:paraId="0306698E" w14:textId="77777777" w:rsidR="00295171" w:rsidRPr="00D1205D" w:rsidRDefault="00295171" w:rsidP="00EA6492">
            <w:pPr>
              <w:pStyle w:val="TAL"/>
              <w:rPr>
                <w:lang w:eastAsia="zh-CN"/>
              </w:rPr>
            </w:pPr>
            <w:proofErr w:type="spellStart"/>
            <w:r>
              <w:rPr>
                <w:lang w:eastAsia="zh-CN"/>
              </w:rPr>
              <w:t>imsi</w:t>
            </w:r>
            <w:proofErr w:type="spellEnd"/>
          </w:p>
        </w:tc>
        <w:tc>
          <w:tcPr>
            <w:tcW w:w="3961" w:type="pct"/>
          </w:tcPr>
          <w:p w14:paraId="280C1799" w14:textId="77777777" w:rsidR="00295171"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w:t>
            </w:r>
            <w:proofErr w:type="spellStart"/>
            <w:r>
              <w:rPr>
                <w:lang w:eastAsia="zh-CN"/>
              </w:rPr>
              <w:t>imsi</w:t>
            </w:r>
            <w:proofErr w:type="spellEnd"/>
            <w:r>
              <w:rPr>
                <w:lang w:eastAsia="zh-CN"/>
              </w:rPr>
              <w:t>-"</w:t>
            </w:r>
          </w:p>
        </w:tc>
      </w:tr>
      <w:tr w:rsidR="00295171" w:rsidRPr="00D1205D" w14:paraId="0E95B75F" w14:textId="77777777" w:rsidTr="00EA6492">
        <w:trPr>
          <w:jc w:val="center"/>
        </w:trPr>
        <w:tc>
          <w:tcPr>
            <w:tcW w:w="1039" w:type="pct"/>
            <w:shd w:val="clear" w:color="auto" w:fill="auto"/>
          </w:tcPr>
          <w:p w14:paraId="49E0E2CB" w14:textId="77777777" w:rsidR="00295171" w:rsidRPr="00D1205D" w:rsidRDefault="00295171" w:rsidP="00EA6492">
            <w:pPr>
              <w:pStyle w:val="TAL"/>
              <w:rPr>
                <w:lang w:eastAsia="zh-CN"/>
              </w:rPr>
            </w:pPr>
            <w:r>
              <w:rPr>
                <w:lang w:eastAsia="zh-CN"/>
              </w:rPr>
              <w:t>impi</w:t>
            </w:r>
          </w:p>
        </w:tc>
        <w:tc>
          <w:tcPr>
            <w:tcW w:w="3961" w:type="pct"/>
          </w:tcPr>
          <w:p w14:paraId="53696D5F" w14:textId="77777777" w:rsidR="00295171" w:rsidRPr="00D1205D" w:rsidRDefault="00295171" w:rsidP="00EA6492">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95171" w:rsidRPr="00D1205D" w14:paraId="302B7E0E" w14:textId="77777777" w:rsidTr="00EA6492">
        <w:trPr>
          <w:jc w:val="center"/>
        </w:trPr>
        <w:tc>
          <w:tcPr>
            <w:tcW w:w="1039" w:type="pct"/>
            <w:shd w:val="clear" w:color="auto" w:fill="auto"/>
          </w:tcPr>
          <w:p w14:paraId="20A87388" w14:textId="77777777" w:rsidR="00295171" w:rsidRPr="00D1205D" w:rsidRDefault="00295171" w:rsidP="00EA6492">
            <w:pPr>
              <w:pStyle w:val="TAL"/>
              <w:rPr>
                <w:lang w:eastAsia="zh-CN"/>
              </w:rPr>
            </w:pPr>
            <w:proofErr w:type="spellStart"/>
            <w:r>
              <w:rPr>
                <w:lang w:eastAsia="zh-CN"/>
              </w:rPr>
              <w:t>suci</w:t>
            </w:r>
            <w:proofErr w:type="spellEnd"/>
          </w:p>
        </w:tc>
        <w:tc>
          <w:tcPr>
            <w:tcW w:w="3961" w:type="pct"/>
          </w:tcPr>
          <w:p w14:paraId="7964EED6" w14:textId="77777777" w:rsidR="00295171" w:rsidRPr="00D1205D" w:rsidRDefault="00295171" w:rsidP="00EA6492">
            <w:pPr>
              <w:pStyle w:val="TAL"/>
              <w:rPr>
                <w:lang w:eastAsia="zh-CN"/>
              </w:rPr>
            </w:pPr>
            <w:proofErr w:type="spellStart"/>
            <w:r>
              <w:rPr>
                <w:lang w:eastAsia="zh-CN"/>
              </w:rPr>
              <w:t>SupiOrSuci</w:t>
            </w:r>
            <w:proofErr w:type="spellEnd"/>
            <w:r>
              <w:rPr>
                <w:lang w:eastAsia="zh-CN"/>
              </w:rPr>
              <w:t xml:space="preserve">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w:t>
            </w:r>
            <w:proofErr w:type="spellStart"/>
            <w:r>
              <w:rPr>
                <w:lang w:eastAsia="zh-CN"/>
              </w:rPr>
              <w:t>suci</w:t>
            </w:r>
            <w:proofErr w:type="spellEnd"/>
            <w:r>
              <w:rPr>
                <w:lang w:eastAsia="zh-CN"/>
              </w:rPr>
              <w:t>-"</w:t>
            </w:r>
          </w:p>
        </w:tc>
      </w:tr>
      <w:tr w:rsidR="00295171" w:rsidRPr="00D1205D" w14:paraId="689F0273" w14:textId="77777777" w:rsidTr="00EA6492">
        <w:trPr>
          <w:jc w:val="center"/>
        </w:trPr>
        <w:tc>
          <w:tcPr>
            <w:tcW w:w="1039" w:type="pct"/>
            <w:shd w:val="clear" w:color="auto" w:fill="auto"/>
          </w:tcPr>
          <w:p w14:paraId="0F8FB1BC" w14:textId="77777777" w:rsidR="00295171" w:rsidRDefault="00295171" w:rsidP="00EA6492">
            <w:pPr>
              <w:pStyle w:val="TAL"/>
              <w:rPr>
                <w:lang w:eastAsia="zh-CN"/>
              </w:rPr>
            </w:pPr>
            <w:proofErr w:type="spellStart"/>
            <w:r>
              <w:rPr>
                <w:lang w:eastAsia="zh-CN"/>
              </w:rPr>
              <w:t>nai</w:t>
            </w:r>
            <w:proofErr w:type="spellEnd"/>
          </w:p>
        </w:tc>
        <w:tc>
          <w:tcPr>
            <w:tcW w:w="3961" w:type="pct"/>
          </w:tcPr>
          <w:p w14:paraId="16A23A30" w14:textId="77777777" w:rsidR="00295171" w:rsidRPr="00D1205D"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w:t>
            </w:r>
            <w:proofErr w:type="spellStart"/>
            <w:r>
              <w:rPr>
                <w:lang w:eastAsia="zh-CN"/>
              </w:rPr>
              <w:t>nai</w:t>
            </w:r>
            <w:proofErr w:type="spellEnd"/>
            <w:r>
              <w:rPr>
                <w:lang w:eastAsia="zh-CN"/>
              </w:rPr>
              <w:t>-"</w:t>
            </w:r>
          </w:p>
        </w:tc>
      </w:tr>
      <w:tr w:rsidR="00295171" w:rsidRPr="00D1205D" w14:paraId="08F51D66" w14:textId="77777777" w:rsidTr="00EA6492">
        <w:trPr>
          <w:jc w:val="center"/>
        </w:trPr>
        <w:tc>
          <w:tcPr>
            <w:tcW w:w="1039" w:type="pct"/>
            <w:shd w:val="clear" w:color="auto" w:fill="auto"/>
          </w:tcPr>
          <w:p w14:paraId="372DECC4" w14:textId="77777777" w:rsidR="00295171" w:rsidRDefault="00295171" w:rsidP="00EA6492">
            <w:pPr>
              <w:pStyle w:val="TAL"/>
              <w:rPr>
                <w:lang w:eastAsia="zh-CN"/>
              </w:rPr>
            </w:pPr>
            <w:proofErr w:type="spellStart"/>
            <w:r>
              <w:rPr>
                <w:lang w:eastAsia="zh-CN"/>
              </w:rPr>
              <w:t>gci</w:t>
            </w:r>
            <w:proofErr w:type="spellEnd"/>
          </w:p>
        </w:tc>
        <w:tc>
          <w:tcPr>
            <w:tcW w:w="3961" w:type="pct"/>
          </w:tcPr>
          <w:p w14:paraId="77E0DFC2" w14:textId="77777777" w:rsidR="00295171" w:rsidRPr="00D1205D"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w:t>
            </w:r>
            <w:proofErr w:type="spellStart"/>
            <w:r>
              <w:rPr>
                <w:lang w:eastAsia="zh-CN"/>
              </w:rPr>
              <w:t>gci</w:t>
            </w:r>
            <w:proofErr w:type="spellEnd"/>
            <w:r>
              <w:rPr>
                <w:lang w:eastAsia="zh-CN"/>
              </w:rPr>
              <w:t>-"</w:t>
            </w:r>
          </w:p>
        </w:tc>
      </w:tr>
      <w:tr w:rsidR="00295171" w:rsidRPr="00D1205D" w14:paraId="3291B0AA" w14:textId="77777777" w:rsidTr="00EA6492">
        <w:trPr>
          <w:jc w:val="center"/>
        </w:trPr>
        <w:tc>
          <w:tcPr>
            <w:tcW w:w="1039" w:type="pct"/>
            <w:shd w:val="clear" w:color="auto" w:fill="auto"/>
          </w:tcPr>
          <w:p w14:paraId="3E7598B6" w14:textId="77777777" w:rsidR="00295171" w:rsidRDefault="00295171" w:rsidP="00EA6492">
            <w:pPr>
              <w:pStyle w:val="TAL"/>
              <w:rPr>
                <w:lang w:eastAsia="zh-CN"/>
              </w:rPr>
            </w:pPr>
            <w:proofErr w:type="spellStart"/>
            <w:r>
              <w:rPr>
                <w:lang w:eastAsia="zh-CN"/>
              </w:rPr>
              <w:t>gli</w:t>
            </w:r>
            <w:proofErr w:type="spellEnd"/>
          </w:p>
        </w:tc>
        <w:tc>
          <w:tcPr>
            <w:tcW w:w="3961" w:type="pct"/>
          </w:tcPr>
          <w:p w14:paraId="407062F9" w14:textId="77777777" w:rsidR="00295171" w:rsidRPr="00D1205D"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w:t>
            </w:r>
            <w:proofErr w:type="spellStart"/>
            <w:r>
              <w:rPr>
                <w:lang w:eastAsia="zh-CN"/>
              </w:rPr>
              <w:t>gli</w:t>
            </w:r>
            <w:proofErr w:type="spellEnd"/>
            <w:r>
              <w:rPr>
                <w:lang w:eastAsia="zh-CN"/>
              </w:rPr>
              <w:t>-"</w:t>
            </w:r>
          </w:p>
        </w:tc>
      </w:tr>
      <w:tr w:rsidR="00295171" w:rsidRPr="00D1205D" w14:paraId="2EEB5BF6" w14:textId="77777777" w:rsidTr="00EA6492">
        <w:trPr>
          <w:jc w:val="center"/>
        </w:trPr>
        <w:tc>
          <w:tcPr>
            <w:tcW w:w="1039" w:type="pct"/>
            <w:shd w:val="clear" w:color="auto" w:fill="auto"/>
          </w:tcPr>
          <w:p w14:paraId="1A334B2B" w14:textId="77777777" w:rsidR="00295171" w:rsidRDefault="00295171" w:rsidP="00EA6492">
            <w:pPr>
              <w:pStyle w:val="TAL"/>
              <w:rPr>
                <w:lang w:eastAsia="zh-CN"/>
              </w:rPr>
            </w:pPr>
            <w:proofErr w:type="spellStart"/>
            <w:r>
              <w:rPr>
                <w:lang w:eastAsia="zh-CN"/>
              </w:rPr>
              <w:t>impu</w:t>
            </w:r>
            <w:proofErr w:type="spellEnd"/>
          </w:p>
        </w:tc>
        <w:tc>
          <w:tcPr>
            <w:tcW w:w="3961" w:type="pct"/>
          </w:tcPr>
          <w:p w14:paraId="3CD76931" w14:textId="77777777" w:rsidR="00295171" w:rsidRPr="00D1205D" w:rsidRDefault="00295171" w:rsidP="00EA6492">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w:t>
            </w:r>
            <w:proofErr w:type="spellStart"/>
            <w:r>
              <w:rPr>
                <w:lang w:eastAsia="zh-CN"/>
              </w:rPr>
              <w:t>impu</w:t>
            </w:r>
            <w:proofErr w:type="spellEnd"/>
            <w:r>
              <w:rPr>
                <w:lang w:eastAsia="zh-CN"/>
              </w:rPr>
              <w:t xml:space="preserve">-". Depending on whether the IMPU contains a SIP URI or a TEL URI, the corresponding pattern from the definition of </w:t>
            </w:r>
            <w:proofErr w:type="spellStart"/>
            <w:r>
              <w:rPr>
                <w:lang w:eastAsia="zh-CN"/>
              </w:rPr>
              <w:t>imsUeId</w:t>
            </w:r>
            <w:proofErr w:type="spellEnd"/>
            <w:r>
              <w:rPr>
                <w:lang w:eastAsia="zh-CN"/>
              </w:rPr>
              <w:t xml:space="preserve">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95171" w:rsidRPr="00D1205D" w14:paraId="1FCC4B34" w14:textId="77777777" w:rsidTr="00EA6492">
        <w:trPr>
          <w:jc w:val="center"/>
        </w:trPr>
        <w:tc>
          <w:tcPr>
            <w:tcW w:w="1039" w:type="pct"/>
            <w:shd w:val="clear" w:color="auto" w:fill="auto"/>
          </w:tcPr>
          <w:p w14:paraId="1633BA12" w14:textId="77777777" w:rsidR="00295171" w:rsidRDefault="00295171" w:rsidP="00EA6492">
            <w:pPr>
              <w:pStyle w:val="TAL"/>
              <w:rPr>
                <w:lang w:eastAsia="zh-CN"/>
              </w:rPr>
            </w:pPr>
            <w:proofErr w:type="spellStart"/>
            <w:r>
              <w:rPr>
                <w:lang w:eastAsia="zh-CN"/>
              </w:rPr>
              <w:t>msisdn</w:t>
            </w:r>
            <w:proofErr w:type="spellEnd"/>
          </w:p>
        </w:tc>
        <w:tc>
          <w:tcPr>
            <w:tcW w:w="3961" w:type="pct"/>
          </w:tcPr>
          <w:p w14:paraId="597605E0" w14:textId="77777777" w:rsidR="00295171" w:rsidRPr="00D1205D"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w:t>
            </w:r>
            <w:proofErr w:type="spellStart"/>
            <w:r>
              <w:rPr>
                <w:lang w:eastAsia="zh-CN"/>
              </w:rPr>
              <w:t>msisdn</w:t>
            </w:r>
            <w:proofErr w:type="spellEnd"/>
            <w:r>
              <w:rPr>
                <w:lang w:eastAsia="zh-CN"/>
              </w:rPr>
              <w:t>-"</w:t>
            </w:r>
          </w:p>
        </w:tc>
      </w:tr>
      <w:tr w:rsidR="00295171" w:rsidRPr="00D1205D" w14:paraId="4D29094D" w14:textId="77777777" w:rsidTr="00EA6492">
        <w:trPr>
          <w:jc w:val="center"/>
        </w:trPr>
        <w:tc>
          <w:tcPr>
            <w:tcW w:w="1039" w:type="pct"/>
            <w:shd w:val="clear" w:color="auto" w:fill="auto"/>
          </w:tcPr>
          <w:p w14:paraId="7B6DC1C9" w14:textId="77777777" w:rsidR="00295171" w:rsidRDefault="00295171" w:rsidP="00EA6492">
            <w:pPr>
              <w:pStyle w:val="TAL"/>
              <w:rPr>
                <w:lang w:eastAsia="zh-CN"/>
              </w:rPr>
            </w:pPr>
            <w:proofErr w:type="spellStart"/>
            <w:r>
              <w:rPr>
                <w:lang w:eastAsia="zh-CN"/>
              </w:rPr>
              <w:t>extid</w:t>
            </w:r>
            <w:proofErr w:type="spellEnd"/>
          </w:p>
        </w:tc>
        <w:tc>
          <w:tcPr>
            <w:tcW w:w="3961" w:type="pct"/>
          </w:tcPr>
          <w:p w14:paraId="3CB02931" w14:textId="77777777" w:rsidR="00295171" w:rsidRPr="00D1205D"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w:t>
            </w:r>
            <w:proofErr w:type="spellStart"/>
            <w:r>
              <w:rPr>
                <w:lang w:eastAsia="zh-CN"/>
              </w:rPr>
              <w:t>extid</w:t>
            </w:r>
            <w:proofErr w:type="spellEnd"/>
            <w:r>
              <w:rPr>
                <w:lang w:eastAsia="zh-CN"/>
              </w:rPr>
              <w:t>-"</w:t>
            </w:r>
          </w:p>
        </w:tc>
      </w:tr>
      <w:tr w:rsidR="00295171" w:rsidRPr="00D1205D" w14:paraId="7FC708B5" w14:textId="77777777" w:rsidTr="00EA6492">
        <w:trPr>
          <w:jc w:val="center"/>
        </w:trPr>
        <w:tc>
          <w:tcPr>
            <w:tcW w:w="1039" w:type="pct"/>
            <w:shd w:val="clear" w:color="auto" w:fill="auto"/>
          </w:tcPr>
          <w:p w14:paraId="3A56BA45" w14:textId="77777777" w:rsidR="00295171" w:rsidRDefault="00295171" w:rsidP="00EA6492">
            <w:pPr>
              <w:pStyle w:val="TAL"/>
              <w:rPr>
                <w:lang w:eastAsia="zh-CN"/>
              </w:rPr>
            </w:pPr>
            <w:proofErr w:type="spellStart"/>
            <w:r>
              <w:rPr>
                <w:lang w:eastAsia="zh-CN"/>
              </w:rPr>
              <w:t>imei</w:t>
            </w:r>
            <w:proofErr w:type="spellEnd"/>
          </w:p>
        </w:tc>
        <w:tc>
          <w:tcPr>
            <w:tcW w:w="3961" w:type="pct"/>
          </w:tcPr>
          <w:p w14:paraId="2C34C71A"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w:t>
            </w:r>
            <w:proofErr w:type="spellStart"/>
            <w:r>
              <w:rPr>
                <w:lang w:eastAsia="zh-CN"/>
              </w:rPr>
              <w:t>imei</w:t>
            </w:r>
            <w:proofErr w:type="spellEnd"/>
            <w:r>
              <w:rPr>
                <w:lang w:eastAsia="zh-CN"/>
              </w:rPr>
              <w:t>-"</w:t>
            </w:r>
          </w:p>
        </w:tc>
      </w:tr>
      <w:tr w:rsidR="00295171" w:rsidRPr="00D1205D" w14:paraId="7604C2A3" w14:textId="77777777" w:rsidTr="00EA6492">
        <w:trPr>
          <w:jc w:val="center"/>
        </w:trPr>
        <w:tc>
          <w:tcPr>
            <w:tcW w:w="1039" w:type="pct"/>
            <w:shd w:val="clear" w:color="auto" w:fill="auto"/>
          </w:tcPr>
          <w:p w14:paraId="11A606E9" w14:textId="77777777" w:rsidR="00295171" w:rsidRDefault="00295171" w:rsidP="00EA6492">
            <w:pPr>
              <w:pStyle w:val="TAL"/>
              <w:rPr>
                <w:lang w:eastAsia="zh-CN"/>
              </w:rPr>
            </w:pPr>
            <w:proofErr w:type="spellStart"/>
            <w:r>
              <w:rPr>
                <w:lang w:eastAsia="zh-CN"/>
              </w:rPr>
              <w:t>imeisv</w:t>
            </w:r>
            <w:proofErr w:type="spellEnd"/>
          </w:p>
        </w:tc>
        <w:tc>
          <w:tcPr>
            <w:tcW w:w="3961" w:type="pct"/>
          </w:tcPr>
          <w:p w14:paraId="2963D590"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w:t>
            </w:r>
            <w:proofErr w:type="spellStart"/>
            <w:r>
              <w:rPr>
                <w:lang w:eastAsia="zh-CN"/>
              </w:rPr>
              <w:t>imeisv</w:t>
            </w:r>
            <w:proofErr w:type="spellEnd"/>
            <w:r>
              <w:rPr>
                <w:lang w:eastAsia="zh-CN"/>
              </w:rPr>
              <w:t>-"</w:t>
            </w:r>
          </w:p>
        </w:tc>
      </w:tr>
      <w:tr w:rsidR="00295171" w:rsidRPr="00D1205D" w14:paraId="507B4D5F" w14:textId="77777777" w:rsidTr="00EA6492">
        <w:trPr>
          <w:jc w:val="center"/>
        </w:trPr>
        <w:tc>
          <w:tcPr>
            <w:tcW w:w="1039" w:type="pct"/>
            <w:shd w:val="clear" w:color="auto" w:fill="auto"/>
          </w:tcPr>
          <w:p w14:paraId="2FABD270" w14:textId="77777777" w:rsidR="00295171" w:rsidRDefault="00295171" w:rsidP="00EA6492">
            <w:pPr>
              <w:pStyle w:val="TAL"/>
              <w:rPr>
                <w:lang w:eastAsia="zh-CN"/>
              </w:rPr>
            </w:pPr>
            <w:r>
              <w:rPr>
                <w:lang w:eastAsia="zh-CN"/>
              </w:rPr>
              <w:t>mac</w:t>
            </w:r>
          </w:p>
        </w:tc>
        <w:tc>
          <w:tcPr>
            <w:tcW w:w="3961" w:type="pct"/>
          </w:tcPr>
          <w:p w14:paraId="6DB4E9D4"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95171" w:rsidRPr="00D1205D" w14:paraId="66824468" w14:textId="77777777" w:rsidTr="00EA6492">
        <w:trPr>
          <w:jc w:val="center"/>
        </w:trPr>
        <w:tc>
          <w:tcPr>
            <w:tcW w:w="1039" w:type="pct"/>
            <w:shd w:val="clear" w:color="auto" w:fill="auto"/>
          </w:tcPr>
          <w:p w14:paraId="255409F5" w14:textId="77777777" w:rsidR="00295171" w:rsidRDefault="00295171" w:rsidP="00EA6492">
            <w:pPr>
              <w:pStyle w:val="TAL"/>
              <w:rPr>
                <w:lang w:eastAsia="zh-CN"/>
              </w:rPr>
            </w:pPr>
            <w:proofErr w:type="spellStart"/>
            <w:r>
              <w:rPr>
                <w:lang w:eastAsia="zh-CN"/>
              </w:rPr>
              <w:t>eui</w:t>
            </w:r>
            <w:proofErr w:type="spellEnd"/>
          </w:p>
        </w:tc>
        <w:tc>
          <w:tcPr>
            <w:tcW w:w="3961" w:type="pct"/>
          </w:tcPr>
          <w:p w14:paraId="240ECAAE"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w:t>
            </w:r>
            <w:proofErr w:type="spellStart"/>
            <w:r>
              <w:rPr>
                <w:lang w:eastAsia="zh-CN"/>
              </w:rPr>
              <w:t>eui</w:t>
            </w:r>
            <w:proofErr w:type="spellEnd"/>
            <w:r>
              <w:rPr>
                <w:lang w:eastAsia="zh-CN"/>
              </w:rPr>
              <w:t>-"</w:t>
            </w:r>
          </w:p>
        </w:tc>
      </w:tr>
    </w:tbl>
    <w:p w14:paraId="2E8749C3" w14:textId="77777777" w:rsidR="00295171" w:rsidRDefault="00295171" w:rsidP="00295171">
      <w:pPr>
        <w:rPr>
          <w:lang w:eastAsia="zh-CN"/>
        </w:rPr>
      </w:pPr>
    </w:p>
    <w:p w14:paraId="17257A9C" w14:textId="77777777" w:rsidR="00295171" w:rsidRDefault="00295171" w:rsidP="00295171">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13DD7210" w14:textId="77777777" w:rsidR="00295171" w:rsidRDefault="00295171" w:rsidP="00295171">
      <w:pPr>
        <w:pStyle w:val="EX"/>
        <w:ind w:firstLine="0"/>
        <w:rPr>
          <w:lang w:eastAsia="zh-CN"/>
        </w:rPr>
      </w:pPr>
      <w:bookmarkStart w:id="556"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556"/>
    <w:p w14:paraId="316D9CEA" w14:textId="77777777" w:rsidR="00295171" w:rsidRDefault="00295171" w:rsidP="00295171">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55299353" w14:textId="77777777" w:rsidR="00295171" w:rsidRDefault="00295171" w:rsidP="00295171">
      <w:pPr>
        <w:pStyle w:val="EX"/>
        <w:ind w:firstLine="0"/>
        <w:rPr>
          <w:lang w:eastAsia="zh-CN"/>
        </w:rPr>
      </w:pPr>
      <w:bookmarkStart w:id="557"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557"/>
    <w:p w14:paraId="3705BA95" w14:textId="77777777" w:rsidR="00295171" w:rsidRDefault="00295171" w:rsidP="00295171">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71D3C164" w14:textId="77777777" w:rsidR="00295171" w:rsidRDefault="00295171" w:rsidP="00295171">
      <w:pPr>
        <w:pStyle w:val="EX"/>
        <w:ind w:firstLine="0"/>
        <w:rPr>
          <w:lang w:eastAsia="zh-CN"/>
        </w:rPr>
      </w:pPr>
      <w:bookmarkStart w:id="558" w:name="_PERM_MCCTEMPBM_CRPT57490050___3"/>
      <w:r w:rsidRPr="00D1205D">
        <w:rPr>
          <w:lang w:eastAsia="zh-CN"/>
        </w:rPr>
        <w:lastRenderedPageBreak/>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558"/>
    <w:p w14:paraId="63AEFC4E" w14:textId="77777777" w:rsidR="00295171" w:rsidRDefault="00295171" w:rsidP="00295171">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4B123A97" w14:textId="77777777" w:rsidR="00295171" w:rsidRDefault="00295171" w:rsidP="00295171">
      <w:pPr>
        <w:pStyle w:val="EX"/>
        <w:ind w:firstLine="0"/>
        <w:rPr>
          <w:lang w:eastAsia="zh-CN"/>
        </w:rPr>
      </w:pPr>
      <w:bookmarkStart w:id="559"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559"/>
    <w:p w14:paraId="155E8F2C" w14:textId="77777777" w:rsidR="00295171" w:rsidRDefault="00295171" w:rsidP="00295171">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67A73611" w14:textId="77777777" w:rsidR="00295171" w:rsidRDefault="00295171" w:rsidP="00295171">
      <w:pPr>
        <w:pStyle w:val="EX"/>
        <w:ind w:firstLine="0"/>
      </w:pPr>
      <w:bookmarkStart w:id="560"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Pr="00DD1484">
          <w:rPr>
            <w:lang w:eastAsia="zh-CN"/>
          </w:rPr>
          <w:t>extid-</w:t>
        </w:r>
        <w:r w:rsidRPr="00DD1484">
          <w:t>123456789@domain.com</w:t>
        </w:r>
      </w:hyperlink>
    </w:p>
    <w:bookmarkEnd w:id="560"/>
    <w:p w14:paraId="14D21507" w14:textId="77777777" w:rsidR="00295171" w:rsidRDefault="00295171" w:rsidP="00295171">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5A7D61C4" w14:textId="77777777" w:rsidR="00295171" w:rsidRDefault="00295171" w:rsidP="00295171">
      <w:pPr>
        <w:pStyle w:val="EX"/>
        <w:ind w:firstLine="0"/>
        <w:rPr>
          <w:lang w:eastAsia="zh-CN"/>
        </w:rPr>
      </w:pPr>
      <w:bookmarkStart w:id="561"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562" w:name="_CR5_2_3_3_5"/>
      <w:bookmarkStart w:id="563" w:name="_Toc177643281"/>
      <w:bookmarkEnd w:id="561"/>
      <w:bookmarkEnd w:id="562"/>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553"/>
      <w:bookmarkEnd w:id="554"/>
      <w:r>
        <w:rPr>
          <w:lang w:val="en-US" w:eastAsia="zh-CN"/>
        </w:rPr>
        <w:t>Alternate-Chf-Id</w:t>
      </w:r>
      <w:bookmarkEnd w:id="563"/>
    </w:p>
    <w:p w14:paraId="1B61DCBB" w14:textId="77777777" w:rsidR="00295171" w:rsidRDefault="00295171" w:rsidP="00295171">
      <w:pPr>
        <w:rPr>
          <w:lang w:eastAsia="zh-CN"/>
        </w:rPr>
      </w:pPr>
      <w:bookmarkStart w:id="564" w:name="_Toc57022567"/>
      <w:r w:rsidRPr="000B63FD">
        <w:rPr>
          <w:lang w:eastAsia="zh-CN"/>
        </w:rPr>
        <w:t xml:space="preserve">The header </w:t>
      </w:r>
      <w:r>
        <w:rPr>
          <w:lang w:eastAsia="zh-CN"/>
        </w:rPr>
        <w:t>indicates a primary or a secondary CHF Instance ID. See clause 6.10.3.5.</w:t>
      </w:r>
    </w:p>
    <w:p w14:paraId="0AC91B4C" w14:textId="061B0CD2" w:rsidR="00BD74C3" w:rsidRPr="000B63FD" w:rsidRDefault="00BD74C3" w:rsidP="00BD74C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7AAFE4C" w14:textId="77777777" w:rsidR="00295171" w:rsidRDefault="00295171" w:rsidP="00295171">
      <w:pPr>
        <w:pStyle w:val="PL"/>
        <w:rPr>
          <w:lang w:eastAsia="zh-CN"/>
        </w:rPr>
      </w:pPr>
    </w:p>
    <w:p w14:paraId="25EA98E1" w14:textId="7C271057" w:rsidR="00295171" w:rsidRDefault="00295171" w:rsidP="00295171">
      <w:pPr>
        <w:pStyle w:val="PL"/>
        <w:rPr>
          <w:lang w:eastAsia="zh-CN"/>
        </w:rPr>
      </w:pPr>
      <w:proofErr w:type="spellStart"/>
      <w:r>
        <w:rPr>
          <w:lang w:eastAsia="zh-CN"/>
        </w:rPr>
        <w:t>Sbi</w:t>
      </w:r>
      <w:proofErr w:type="spellEnd"/>
      <w:r>
        <w:rPr>
          <w:lang w:eastAsia="zh-CN"/>
        </w:rPr>
        <w:t>-Alternate-</w:t>
      </w:r>
      <w:proofErr w:type="spellStart"/>
      <w:r>
        <w:rPr>
          <w:lang w:eastAsia="zh-CN"/>
        </w:rPr>
        <w:t>Chf</w:t>
      </w:r>
      <w:proofErr w:type="spellEnd"/>
      <w:r>
        <w:rPr>
          <w:lang w:eastAsia="zh-CN"/>
        </w:rPr>
        <w:t>-Id-Header = "3gpp-Sbi-Alternate-Chf-Id:" OWS "</w:t>
      </w:r>
      <w:proofErr w:type="spellStart"/>
      <w:r>
        <w:rPr>
          <w:lang w:eastAsia="zh-CN"/>
        </w:rPr>
        <w:t>nfinst</w:t>
      </w:r>
      <w:proofErr w:type="spellEnd"/>
      <w:r>
        <w:rPr>
          <w:lang w:eastAsia="zh-CN"/>
        </w:rPr>
        <w:t xml:space="preserve">=" </w:t>
      </w:r>
      <w:proofErr w:type="spellStart"/>
      <w:r>
        <w:rPr>
          <w:lang w:eastAsia="zh-CN"/>
        </w:rPr>
        <w:t>nfinst</w:t>
      </w:r>
      <w:proofErr w:type="spellEnd"/>
      <w:r>
        <w:rPr>
          <w:lang w:eastAsia="zh-CN"/>
        </w:rPr>
        <w:t xml:space="preserve"> ";" OWS ( "primary" / "secondary" ) OWS</w:t>
      </w:r>
    </w:p>
    <w:p w14:paraId="33F7BF77" w14:textId="77777777" w:rsidR="00295171" w:rsidRDefault="00295171" w:rsidP="00295171">
      <w:pPr>
        <w:pStyle w:val="PL"/>
        <w:rPr>
          <w:lang w:eastAsia="zh-CN"/>
        </w:rPr>
      </w:pPr>
    </w:p>
    <w:p w14:paraId="4278F5E6" w14:textId="77777777" w:rsidR="00295171" w:rsidRDefault="00295171" w:rsidP="00EE04DE">
      <w:pPr>
        <w:pStyle w:val="PL"/>
        <w:rPr>
          <w:lang w:eastAsia="zh-CN"/>
        </w:rPr>
      </w:pPr>
    </w:p>
    <w:p w14:paraId="357E3ED7" w14:textId="33E2B1EC" w:rsidR="00295171" w:rsidRDefault="00295171" w:rsidP="00295171">
      <w:pPr>
        <w:rPr>
          <w:lang w:eastAsia="zh-CN"/>
        </w:rPr>
      </w:pPr>
      <w:r>
        <w:rPr>
          <w:lang w:eastAsia="zh-CN"/>
        </w:rPr>
        <w:t>Parameter "</w:t>
      </w:r>
      <w:proofErr w:type="spellStart"/>
      <w:r>
        <w:rPr>
          <w:lang w:eastAsia="zh-CN"/>
        </w:rPr>
        <w:t>nfinst</w:t>
      </w:r>
      <w:proofErr w:type="spellEnd"/>
      <w:r>
        <w:rPr>
          <w:lang w:eastAsia="zh-CN"/>
        </w:rPr>
        <w:t xml:space="preserv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the ABNF is defined in clause 5.2.3.2.8.</w:t>
      </w:r>
    </w:p>
    <w:p w14:paraId="473D801E" w14:textId="77777777" w:rsidR="00295171" w:rsidRDefault="00295171" w:rsidP="00295171">
      <w:pPr>
        <w:pStyle w:val="EX"/>
        <w:rPr>
          <w:lang w:eastAsia="zh-CN"/>
        </w:rPr>
      </w:pPr>
      <w:r>
        <w:rPr>
          <w:lang w:eastAsia="zh-CN"/>
        </w:rPr>
        <w:t>EXAMPLE 1:</w:t>
      </w:r>
      <w:r>
        <w:rPr>
          <w:lang w:eastAsia="zh-CN"/>
        </w:rPr>
        <w:tab/>
        <w:t>Service response from a primary CHF instance signalling a secondary CHF instance Id:</w:t>
      </w:r>
    </w:p>
    <w:p w14:paraId="1D68D9B7" w14:textId="77777777" w:rsidR="00295171" w:rsidRPr="004F666A" w:rsidRDefault="00295171" w:rsidP="00295171">
      <w:pPr>
        <w:pStyle w:val="EX"/>
        <w:ind w:firstLine="0"/>
        <w:rPr>
          <w:lang w:eastAsia="zh-CN"/>
        </w:rPr>
      </w:pPr>
      <w:bookmarkStart w:id="565" w:name="_PERM_MCCTEMPBM_CRPT57490054___3"/>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secondary</w:t>
      </w:r>
    </w:p>
    <w:bookmarkEnd w:id="565"/>
    <w:p w14:paraId="5A74FAA6" w14:textId="77777777" w:rsidR="00295171" w:rsidRDefault="00295171" w:rsidP="00295171">
      <w:pPr>
        <w:pStyle w:val="EX"/>
        <w:rPr>
          <w:lang w:eastAsia="zh-CN"/>
        </w:rPr>
      </w:pPr>
      <w:r>
        <w:rPr>
          <w:lang w:eastAsia="zh-CN"/>
        </w:rPr>
        <w:t>EXAMPLE 2:</w:t>
      </w:r>
      <w:r>
        <w:rPr>
          <w:lang w:eastAsia="zh-CN"/>
        </w:rPr>
        <w:tab/>
        <w:t>Service response from a secondary CHF instance signalling a primary CHF instance Id:</w:t>
      </w:r>
    </w:p>
    <w:p w14:paraId="54C0A2D9" w14:textId="77777777" w:rsidR="00295171" w:rsidRDefault="00295171" w:rsidP="00295171">
      <w:pPr>
        <w:pStyle w:val="EX"/>
        <w:ind w:firstLine="0"/>
        <w:rPr>
          <w:lang w:eastAsia="zh-CN"/>
        </w:rPr>
      </w:pPr>
      <w:bookmarkStart w:id="566" w:name="_PERM_MCCTEMPBM_CRPT57490055___3"/>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67" w:name="_CR5_2_3_3_6"/>
      <w:bookmarkStart w:id="568" w:name="_Toc177643282"/>
      <w:bookmarkEnd w:id="566"/>
      <w:bookmarkEnd w:id="567"/>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68"/>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w:t>
      </w:r>
      <w:proofErr w:type="spellStart"/>
      <w:r>
        <w:rPr>
          <w:rFonts w:cs="Arial"/>
          <w:szCs w:val="18"/>
        </w:rPr>
        <w:t>susbcriptions</w:t>
      </w:r>
      <w:proofErr w:type="spellEnd"/>
      <w:r>
        <w:rPr>
          <w:rFonts w:cs="Arial"/>
          <w:szCs w:val="18"/>
        </w:rPr>
        <w:t xml:space="preserve"> data conveyed by </w:t>
      </w:r>
      <w:r>
        <w:rPr>
          <w:lang w:eastAsia="zh-CN"/>
        </w:rPr>
        <w:t>the HTTP request in which the header is included.</w:t>
      </w:r>
    </w:p>
    <w:p w14:paraId="7B7B5EC8" w14:textId="63EC3FB2" w:rsidR="00BD74C3" w:rsidRDefault="00BD74C3" w:rsidP="00BD74C3">
      <w:pPr>
        <w:rPr>
          <w:lang w:eastAsia="zh-CN"/>
        </w:rPr>
      </w:pPr>
      <w:r>
        <w:rPr>
          <w:lang w:eastAsia="zh-CN"/>
        </w:rPr>
        <w:t>This header shall be compliant with Accept-Encoding header defined in IETF RFC 9110 [11] clause 12.5.3.</w:t>
      </w:r>
    </w:p>
    <w:p w14:paraId="7B24D0E7" w14:textId="2C58E73C" w:rsidR="00633ACA" w:rsidRDefault="00633ACA" w:rsidP="00633ACA">
      <w:pPr>
        <w:rPr>
          <w:lang w:eastAsia="zh-CN"/>
        </w:rPr>
      </w:pPr>
      <w:r w:rsidRPr="00BC6B48">
        <w:rPr>
          <w:lang w:eastAsia="zh-CN"/>
        </w:rPr>
        <w:t xml:space="preserve">Example: 3gpp-Sbi-Notif-Accepted-Encoding: </w:t>
      </w:r>
      <w:proofErr w:type="spellStart"/>
      <w:r w:rsidRPr="00BC6B48">
        <w:rPr>
          <w:lang w:eastAsia="zh-CN"/>
        </w:rPr>
        <w:t>gzip;q</w:t>
      </w:r>
      <w:proofErr w:type="spellEnd"/>
      <w:r w:rsidRPr="00BC6B48">
        <w:rPr>
          <w:lang w:eastAsia="zh-CN"/>
        </w:rPr>
        <w:t>=</w:t>
      </w:r>
      <w:r>
        <w:rPr>
          <w:lang w:eastAsia="zh-CN"/>
        </w:rPr>
        <w:t xml:space="preserve">1.0, </w:t>
      </w:r>
      <w:proofErr w:type="spellStart"/>
      <w:r>
        <w:rPr>
          <w:lang w:eastAsia="zh-CN"/>
        </w:rPr>
        <w:t>identity;q</w:t>
      </w:r>
      <w:proofErr w:type="spellEnd"/>
      <w:r>
        <w:rPr>
          <w:lang w:eastAsia="zh-CN"/>
        </w:rPr>
        <w:t>=0.5</w:t>
      </w:r>
      <w:r w:rsidRPr="00BC6B48">
        <w:rPr>
          <w:lang w:eastAsia="zh-CN"/>
        </w:rPr>
        <w:t>, *;q=0</w:t>
      </w:r>
    </w:p>
    <w:p w14:paraId="38635FEE" w14:textId="4B307FC1" w:rsidR="009365AB" w:rsidRPr="00D1205D" w:rsidRDefault="009365AB" w:rsidP="002D7984">
      <w:pPr>
        <w:pStyle w:val="Heading5"/>
        <w:rPr>
          <w:lang w:eastAsia="zh-CN"/>
        </w:rPr>
      </w:pPr>
      <w:bookmarkStart w:id="569" w:name="_CR5_2_3_3_7"/>
      <w:bookmarkStart w:id="570" w:name="_Toc177643283"/>
      <w:bookmarkEnd w:id="569"/>
      <w:r w:rsidRPr="00D1205D">
        <w:t>5.2.3.</w:t>
      </w:r>
      <w:r>
        <w:t>3</w:t>
      </w:r>
      <w:r w:rsidRPr="00D1205D">
        <w:t>.</w:t>
      </w:r>
      <w:r>
        <w:t>7</w:t>
      </w:r>
      <w:r w:rsidRPr="00D1205D">
        <w:tab/>
      </w:r>
      <w:r w:rsidRPr="00D1205D">
        <w:rPr>
          <w:lang w:eastAsia="zh-CN"/>
        </w:rPr>
        <w:t>3gpp-Sbi-</w:t>
      </w:r>
      <w:r>
        <w:rPr>
          <w:lang w:eastAsia="zh-CN"/>
        </w:rPr>
        <w:t>Consumer-Info</w:t>
      </w:r>
      <w:bookmarkEnd w:id="570"/>
    </w:p>
    <w:p w14:paraId="22E45E6E" w14:textId="77777777" w:rsidR="00295171" w:rsidRPr="0008458C" w:rsidRDefault="00295171" w:rsidP="00295171">
      <w:pPr>
        <w:rPr>
          <w:lang w:eastAsia="zh-CN"/>
        </w:rPr>
      </w:pPr>
      <w:bookmarkStart w:id="571" w:name="_Toc67557536"/>
      <w:r w:rsidRPr="0008458C">
        <w:rPr>
          <w:lang w:eastAsia="zh-CN"/>
        </w:rPr>
        <w:t>This header contains a comma-delimited list of NF service consumer information from an HTTP client (as NF service consumer).</w:t>
      </w:r>
    </w:p>
    <w:p w14:paraId="304BE2F4" w14:textId="77777777" w:rsidR="00DA2AE4" w:rsidRPr="0008458C" w:rsidRDefault="00DA2AE4" w:rsidP="00DA2AE4">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6A4E708C" w14:textId="77777777" w:rsidR="00DA2AE4" w:rsidRDefault="00DA2AE4" w:rsidP="00DA2AE4">
      <w:pPr>
        <w:pStyle w:val="PL"/>
        <w:rPr>
          <w:lang w:eastAsia="zh-CN"/>
        </w:rPr>
      </w:pPr>
    </w:p>
    <w:p w14:paraId="5E4096C1" w14:textId="77777777" w:rsidR="00DA2AE4" w:rsidRDefault="00DA2AE4" w:rsidP="00DA2AE4">
      <w:pPr>
        <w:pStyle w:val="PL"/>
        <w:rPr>
          <w:lang w:eastAsia="zh-CN"/>
        </w:rPr>
      </w:pPr>
      <w:proofErr w:type="spellStart"/>
      <w:r w:rsidRPr="0008458C">
        <w:rPr>
          <w:lang w:eastAsia="zh-CN"/>
        </w:rPr>
        <w:t>Sbi</w:t>
      </w:r>
      <w:proofErr w:type="spellEnd"/>
      <w:r w:rsidRPr="0008458C">
        <w:rPr>
          <w:lang w:eastAsia="zh-CN"/>
        </w:rPr>
        <w:t>-Consumer-Info</w:t>
      </w:r>
      <w:r>
        <w:rPr>
          <w:lang w:eastAsia="zh-CN"/>
        </w:rPr>
        <w:t>-Header</w:t>
      </w:r>
      <w:r w:rsidRPr="0008458C">
        <w:rPr>
          <w:lang w:eastAsia="zh-CN"/>
        </w:rPr>
        <w:t xml:space="preserve"> = "3gpp-Sbi-Consumer-Info:" </w:t>
      </w:r>
      <w:r>
        <w:rPr>
          <w:lang w:eastAsia="zh-CN"/>
        </w:rPr>
        <w:t xml:space="preserve">OWS </w:t>
      </w:r>
      <w:r w:rsidRPr="0008458C">
        <w:rPr>
          <w:lang w:eastAsia="zh-CN"/>
        </w:rPr>
        <w:t xml:space="preserve">1#( </w:t>
      </w:r>
      <w:proofErr w:type="spellStart"/>
      <w:r w:rsidRPr="0008458C">
        <w:rPr>
          <w:lang w:eastAsia="zh-CN"/>
        </w:rPr>
        <w:t>supportedService</w:t>
      </w:r>
      <w:proofErr w:type="spellEnd"/>
      <w:r w:rsidRPr="0008458C">
        <w:rPr>
          <w:lang w:eastAsia="zh-CN"/>
        </w:rPr>
        <w:t xml:space="preserve"> ";" OWS </w:t>
      </w:r>
      <w:proofErr w:type="spellStart"/>
      <w:r w:rsidRPr="0008458C">
        <w:rPr>
          <w:lang w:eastAsia="zh-CN"/>
        </w:rPr>
        <w:t>supportedVersions</w:t>
      </w:r>
      <w:proofErr w:type="spellEnd"/>
      <w:r>
        <w:rPr>
          <w:lang w:eastAsia="zh-CN"/>
        </w:rPr>
        <w:t> </w:t>
      </w:r>
      <w:r w:rsidRPr="0008458C">
        <w:rPr>
          <w:lang w:eastAsia="zh-CN"/>
        </w:rPr>
        <w:t>[</w:t>
      </w:r>
      <w:r>
        <w:rPr>
          <w:lang w:eastAsia="zh-CN"/>
        </w:rPr>
        <w:t xml:space="preserve"> </w:t>
      </w:r>
      <w:r w:rsidRPr="0008458C">
        <w:rPr>
          <w:lang w:eastAsia="zh-CN"/>
        </w:rPr>
        <w:t xml:space="preserve">";" OWS </w:t>
      </w:r>
      <w:proofErr w:type="spellStart"/>
      <w:r w:rsidRPr="0008458C">
        <w:rPr>
          <w:lang w:eastAsia="zh-CN"/>
        </w:rPr>
        <w:t>supportedFeatures</w:t>
      </w:r>
      <w:proofErr w:type="spellEnd"/>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proofErr w:type="spellStart"/>
      <w:r w:rsidRPr="0008458C">
        <w:rPr>
          <w:lang w:eastAsia="zh-CN"/>
        </w:rPr>
        <w:t>acceptEncoding</w:t>
      </w:r>
      <w:proofErr w:type="spellEnd"/>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w:t>
      </w:r>
      <w:proofErr w:type="spellStart"/>
      <w:r w:rsidRPr="00770F77">
        <w:rPr>
          <w:lang w:eastAsia="zh-CN"/>
        </w:rPr>
        <w:t>uri</w:t>
      </w:r>
      <w:proofErr w:type="spellEnd"/>
      <w:r w:rsidRPr="00770F77">
        <w:rPr>
          <w:lang w:eastAsia="zh-CN"/>
        </w:rPr>
        <w:t>-prefix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xml:space="preserve">";" OWS </w:t>
      </w:r>
      <w:proofErr w:type="spellStart"/>
      <w:r w:rsidRPr="000F42AE">
        <w:rPr>
          <w:lang w:eastAsia="zh-CN"/>
        </w:rPr>
        <w:t>intraPlmn</w:t>
      </w:r>
      <w:r>
        <w:rPr>
          <w:lang w:eastAsia="zh-CN"/>
        </w:rPr>
        <w:t>CallbackRoot</w:t>
      </w:r>
      <w:proofErr w:type="spellEnd"/>
      <w:r>
        <w:rPr>
          <w:lang w:eastAsia="zh-CN"/>
        </w:rPr>
        <w:t xml:space="preserve"> </w:t>
      </w:r>
      <w:r w:rsidRPr="000F42AE">
        <w:rPr>
          <w:lang w:eastAsia="zh-CN"/>
        </w:rPr>
        <w:t xml:space="preserve">";" OWS </w:t>
      </w:r>
      <w:proofErr w:type="spellStart"/>
      <w:r w:rsidRPr="000F42AE">
        <w:rPr>
          <w:lang w:eastAsia="zh-CN"/>
        </w:rPr>
        <w:t>int</w:t>
      </w:r>
      <w:r>
        <w:rPr>
          <w:lang w:eastAsia="zh-CN"/>
        </w:rPr>
        <w:t>er</w:t>
      </w:r>
      <w:r w:rsidRPr="000F42AE">
        <w:rPr>
          <w:lang w:eastAsia="zh-CN"/>
        </w:rPr>
        <w:t>Plmn</w:t>
      </w:r>
      <w:r>
        <w:rPr>
          <w:lang w:eastAsia="zh-CN"/>
        </w:rPr>
        <w:t>CallbackRoot</w:t>
      </w:r>
      <w:proofErr w:type="spellEnd"/>
      <w:r>
        <w:rPr>
          <w:lang w:eastAsia="zh-CN"/>
        </w:rPr>
        <w:t xml:space="preserve"> </w:t>
      </w:r>
      <w:r w:rsidRPr="000F42AE">
        <w:rPr>
          <w:lang w:eastAsia="zh-CN"/>
        </w:rPr>
        <w:t>]</w:t>
      </w:r>
      <w:r>
        <w:rPr>
          <w:lang w:eastAsia="zh-CN"/>
        </w:rPr>
        <w:t xml:space="preserve"> </w:t>
      </w:r>
      <w:r w:rsidRPr="000F42AE">
        <w:rPr>
          <w:lang w:eastAsia="zh-CN"/>
        </w:rPr>
        <w:t>[</w:t>
      </w:r>
      <w:r>
        <w:rPr>
          <w:lang w:eastAsia="zh-CN"/>
        </w:rPr>
        <w:t xml:space="preserve"> </w:t>
      </w:r>
      <w:r w:rsidRPr="000F42AE">
        <w:rPr>
          <w:lang w:eastAsia="zh-CN"/>
        </w:rPr>
        <w:t xml:space="preserve">";" OWS </w:t>
      </w:r>
      <w:proofErr w:type="spellStart"/>
      <w:r>
        <w:rPr>
          <w:lang w:eastAsia="zh-CN"/>
        </w:rPr>
        <w:t>intermediateNfIndication</w:t>
      </w:r>
      <w:proofErr w:type="spellEnd"/>
      <w:r>
        <w:rPr>
          <w:lang w:eastAsia="zh-CN"/>
        </w:rPr>
        <w:t xml:space="preserve"> ] ) OWS</w:t>
      </w:r>
    </w:p>
    <w:p w14:paraId="6EE45987" w14:textId="77777777" w:rsidR="00DA2AE4" w:rsidRPr="0008458C" w:rsidRDefault="00DA2AE4" w:rsidP="00DA2AE4">
      <w:pPr>
        <w:pStyle w:val="PL"/>
        <w:rPr>
          <w:lang w:eastAsia="zh-CN"/>
        </w:rPr>
      </w:pPr>
    </w:p>
    <w:p w14:paraId="494B9411" w14:textId="77777777" w:rsidR="00DA2AE4" w:rsidRDefault="00DA2AE4" w:rsidP="00DA2AE4">
      <w:pPr>
        <w:pStyle w:val="PL"/>
        <w:rPr>
          <w:lang w:eastAsia="zh-CN"/>
        </w:rPr>
      </w:pPr>
      <w:proofErr w:type="spellStart"/>
      <w:r w:rsidRPr="0008458C">
        <w:rPr>
          <w:lang w:eastAsia="zh-CN"/>
        </w:rPr>
        <w:t>supportedService</w:t>
      </w:r>
      <w:proofErr w:type="spellEnd"/>
      <w:r w:rsidRPr="0008458C">
        <w:rPr>
          <w:lang w:eastAsia="zh-CN"/>
        </w:rPr>
        <w:t xml:space="preserve"> = "service=" </w:t>
      </w:r>
      <w:proofErr w:type="spellStart"/>
      <w:r w:rsidRPr="0008458C">
        <w:rPr>
          <w:lang w:eastAsia="zh-CN"/>
        </w:rPr>
        <w:t>servicename</w:t>
      </w:r>
      <w:proofErr w:type="spellEnd"/>
    </w:p>
    <w:p w14:paraId="737C2C1C" w14:textId="77777777" w:rsidR="00DA2AE4" w:rsidRPr="0008458C" w:rsidRDefault="00DA2AE4" w:rsidP="00DA2AE4">
      <w:pPr>
        <w:pStyle w:val="PL"/>
        <w:rPr>
          <w:lang w:eastAsia="zh-CN"/>
        </w:rPr>
      </w:pPr>
    </w:p>
    <w:p w14:paraId="7DB52980" w14:textId="77777777" w:rsidR="00DA2AE4" w:rsidRDefault="00DA2AE4" w:rsidP="00DA2AE4">
      <w:pPr>
        <w:pStyle w:val="PL"/>
        <w:rPr>
          <w:lang w:eastAsia="zh-CN"/>
        </w:rPr>
      </w:pPr>
      <w:proofErr w:type="spellStart"/>
      <w:r w:rsidRPr="0008458C">
        <w:rPr>
          <w:lang w:eastAsia="zh-CN"/>
        </w:rPr>
        <w:t>servicename</w:t>
      </w:r>
      <w:proofErr w:type="spellEnd"/>
      <w:r w:rsidRPr="0008458C">
        <w:rPr>
          <w:lang w:eastAsia="zh-CN"/>
        </w:rPr>
        <w:t xml:space="preserv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2A06131B" w14:textId="77777777" w:rsidR="00DA2AE4" w:rsidRDefault="00DA2AE4" w:rsidP="00DA2AE4">
      <w:pPr>
        <w:pStyle w:val="PL"/>
        <w:rPr>
          <w:lang w:eastAsia="zh-CN"/>
        </w:rPr>
      </w:pPr>
    </w:p>
    <w:p w14:paraId="4617B32C" w14:textId="77777777" w:rsidR="00DA2AE4" w:rsidRDefault="00DA2AE4" w:rsidP="00DA2AE4">
      <w:pPr>
        <w:pStyle w:val="PL"/>
        <w:rPr>
          <w:lang w:eastAsia="zh-CN"/>
        </w:rPr>
      </w:pPr>
      <w:proofErr w:type="spellStart"/>
      <w:r>
        <w:rPr>
          <w:lang w:eastAsia="zh-CN"/>
        </w:rPr>
        <w:t>supportedVersions</w:t>
      </w:r>
      <w:proofErr w:type="spellEnd"/>
      <w:r>
        <w:rPr>
          <w:lang w:eastAsia="zh-CN"/>
        </w:rPr>
        <w:t xml:space="preserve"> = "</w:t>
      </w:r>
      <w:proofErr w:type="spellStart"/>
      <w:r>
        <w:rPr>
          <w:lang w:eastAsia="zh-CN"/>
        </w:rPr>
        <w:t>apiversion</w:t>
      </w:r>
      <w:proofErr w:type="spellEnd"/>
      <w:r>
        <w:rPr>
          <w:lang w:eastAsia="zh-CN"/>
        </w:rPr>
        <w:t xml:space="preserve">=" "(" OWS [ </w:t>
      </w:r>
      <w:proofErr w:type="spellStart"/>
      <w:r>
        <w:rPr>
          <w:lang w:eastAsia="zh-CN"/>
        </w:rPr>
        <w:t>apimajorversion</w:t>
      </w:r>
      <w:proofErr w:type="spellEnd"/>
      <w:r>
        <w:rPr>
          <w:lang w:eastAsia="zh-CN"/>
        </w:rPr>
        <w:t xml:space="preserve"> *( RWS </w:t>
      </w:r>
      <w:proofErr w:type="spellStart"/>
      <w:r>
        <w:rPr>
          <w:lang w:eastAsia="zh-CN"/>
        </w:rPr>
        <w:t>apimajorversion</w:t>
      </w:r>
      <w:proofErr w:type="spellEnd"/>
      <w:r>
        <w:rPr>
          <w:lang w:eastAsia="zh-CN"/>
        </w:rPr>
        <w:t xml:space="preserve"> ) OWS ] ")"</w:t>
      </w:r>
    </w:p>
    <w:p w14:paraId="164179F3" w14:textId="77777777" w:rsidR="00DA2AE4" w:rsidRDefault="00DA2AE4" w:rsidP="00DA2AE4">
      <w:pPr>
        <w:pStyle w:val="PL"/>
        <w:rPr>
          <w:lang w:eastAsia="zh-CN"/>
        </w:rPr>
      </w:pPr>
    </w:p>
    <w:p w14:paraId="68F02662" w14:textId="77777777" w:rsidR="00DA2AE4" w:rsidRDefault="00DA2AE4" w:rsidP="00DA2AE4">
      <w:pPr>
        <w:pStyle w:val="PL"/>
        <w:rPr>
          <w:lang w:eastAsia="zh-CN"/>
        </w:rPr>
      </w:pPr>
      <w:proofErr w:type="spellStart"/>
      <w:r>
        <w:rPr>
          <w:lang w:eastAsia="zh-CN"/>
        </w:rPr>
        <w:t>apimajorversion</w:t>
      </w:r>
      <w:proofErr w:type="spellEnd"/>
      <w:r>
        <w:rPr>
          <w:lang w:eastAsia="zh-CN"/>
        </w:rPr>
        <w:t xml:space="preserve"> = %x31-39 [ *DIGIT ]</w:t>
      </w:r>
    </w:p>
    <w:p w14:paraId="5FFD65E6" w14:textId="77777777" w:rsidR="00DA2AE4" w:rsidRDefault="00DA2AE4" w:rsidP="00DA2AE4">
      <w:pPr>
        <w:pStyle w:val="PL"/>
        <w:rPr>
          <w:lang w:eastAsia="zh-CN"/>
        </w:rPr>
      </w:pPr>
    </w:p>
    <w:p w14:paraId="173B22C4" w14:textId="77777777" w:rsidR="00DA2AE4" w:rsidRDefault="00DA2AE4" w:rsidP="00DA2AE4">
      <w:pPr>
        <w:pStyle w:val="PL"/>
        <w:rPr>
          <w:lang w:eastAsia="zh-CN"/>
        </w:rPr>
      </w:pPr>
      <w:proofErr w:type="spellStart"/>
      <w:r>
        <w:rPr>
          <w:lang w:eastAsia="zh-CN"/>
        </w:rPr>
        <w:t>supportedFeatures</w:t>
      </w:r>
      <w:proofErr w:type="spellEnd"/>
      <w:r>
        <w:rPr>
          <w:lang w:eastAsia="zh-CN"/>
        </w:rPr>
        <w:t xml:space="preserve"> = "</w:t>
      </w:r>
      <w:proofErr w:type="spellStart"/>
      <w:r>
        <w:rPr>
          <w:lang w:eastAsia="zh-CN"/>
        </w:rPr>
        <w:t>supportedfeatures</w:t>
      </w:r>
      <w:proofErr w:type="spellEnd"/>
      <w:r>
        <w:rPr>
          <w:lang w:eastAsia="zh-CN"/>
        </w:rPr>
        <w:t>=" features</w:t>
      </w:r>
    </w:p>
    <w:p w14:paraId="52B1767E" w14:textId="77777777" w:rsidR="00DA2AE4" w:rsidRDefault="00DA2AE4" w:rsidP="00DA2AE4">
      <w:pPr>
        <w:pStyle w:val="PL"/>
        <w:rPr>
          <w:lang w:eastAsia="zh-CN"/>
        </w:rPr>
      </w:pPr>
    </w:p>
    <w:p w14:paraId="7D1BAFF0" w14:textId="77777777" w:rsidR="00DA2AE4" w:rsidRDefault="00DA2AE4" w:rsidP="00DA2AE4">
      <w:pPr>
        <w:pStyle w:val="PL"/>
        <w:rPr>
          <w:lang w:eastAsia="zh-CN"/>
        </w:rPr>
      </w:pPr>
      <w:r>
        <w:rPr>
          <w:lang w:eastAsia="zh-CN"/>
        </w:rPr>
        <w:lastRenderedPageBreak/>
        <w:t>features = *HEXDIG</w:t>
      </w:r>
    </w:p>
    <w:p w14:paraId="2A39872B" w14:textId="77777777" w:rsidR="00DA2AE4" w:rsidRDefault="00DA2AE4" w:rsidP="00DA2AE4">
      <w:pPr>
        <w:pStyle w:val="PL"/>
        <w:rPr>
          <w:lang w:eastAsia="zh-CN"/>
        </w:rPr>
      </w:pPr>
    </w:p>
    <w:p w14:paraId="7C03558F" w14:textId="77777777" w:rsidR="00DA2AE4" w:rsidRDefault="00DA2AE4" w:rsidP="00DA2AE4">
      <w:pPr>
        <w:pStyle w:val="PL"/>
        <w:rPr>
          <w:lang w:eastAsia="zh-CN"/>
        </w:rPr>
      </w:pPr>
      <w:proofErr w:type="spellStart"/>
      <w:r>
        <w:rPr>
          <w:lang w:eastAsia="zh-CN"/>
        </w:rPr>
        <w:t>acceptEncoding</w:t>
      </w:r>
      <w:proofErr w:type="spellEnd"/>
      <w:r>
        <w:rPr>
          <w:lang w:eastAsia="zh-CN"/>
        </w:rPr>
        <w:t xml:space="preserve"> = "</w:t>
      </w:r>
      <w:proofErr w:type="spellStart"/>
      <w:r>
        <w:rPr>
          <w:lang w:eastAsia="zh-CN"/>
        </w:rPr>
        <w:t>acceptencoding</w:t>
      </w:r>
      <w:proofErr w:type="spellEnd"/>
      <w:r>
        <w:rPr>
          <w:lang w:eastAsia="zh-CN"/>
        </w:rPr>
        <w:t xml:space="preserve">=" %x22 </w:t>
      </w:r>
      <w:proofErr w:type="spellStart"/>
      <w:r>
        <w:rPr>
          <w:lang w:eastAsia="zh-CN"/>
        </w:rPr>
        <w:t>encodingList</w:t>
      </w:r>
      <w:proofErr w:type="spellEnd"/>
      <w:r>
        <w:rPr>
          <w:lang w:eastAsia="zh-CN"/>
        </w:rPr>
        <w:t xml:space="preserve"> %x22</w:t>
      </w:r>
    </w:p>
    <w:p w14:paraId="26F64018" w14:textId="77777777" w:rsidR="00DA2AE4" w:rsidRDefault="00DA2AE4" w:rsidP="00DA2AE4">
      <w:pPr>
        <w:pStyle w:val="PL"/>
        <w:rPr>
          <w:lang w:eastAsia="zh-CN"/>
        </w:rPr>
      </w:pPr>
    </w:p>
    <w:p w14:paraId="500596FC" w14:textId="77777777" w:rsidR="00DA2AE4" w:rsidRDefault="00DA2AE4" w:rsidP="00DA2AE4">
      <w:pPr>
        <w:pStyle w:val="PL"/>
        <w:rPr>
          <w:lang w:eastAsia="zh-CN"/>
        </w:rPr>
      </w:pPr>
      <w:proofErr w:type="spellStart"/>
      <w:r>
        <w:rPr>
          <w:lang w:eastAsia="zh-CN"/>
        </w:rPr>
        <w:t>encodingList</w:t>
      </w:r>
      <w:proofErr w:type="spellEnd"/>
      <w:r>
        <w:rPr>
          <w:lang w:eastAsia="zh-CN"/>
        </w:rPr>
        <w:t xml:space="preserve"> = #( </w:t>
      </w:r>
      <w:proofErr w:type="spellStart"/>
      <w:r>
        <w:rPr>
          <w:lang w:eastAsia="zh-CN"/>
        </w:rPr>
        <w:t>codings</w:t>
      </w:r>
      <w:proofErr w:type="spellEnd"/>
      <w:r>
        <w:rPr>
          <w:lang w:eastAsia="zh-CN"/>
        </w:rPr>
        <w:t xml:space="preserve"> [ weight ] )</w:t>
      </w:r>
    </w:p>
    <w:p w14:paraId="017E1938" w14:textId="77777777" w:rsidR="00DA2AE4" w:rsidRDefault="00DA2AE4" w:rsidP="00DA2AE4">
      <w:pPr>
        <w:pStyle w:val="PL"/>
        <w:rPr>
          <w:lang w:eastAsia="zh-CN"/>
        </w:rPr>
      </w:pPr>
    </w:p>
    <w:p w14:paraId="5D9A1A63" w14:textId="77777777" w:rsidR="00DA2AE4" w:rsidRDefault="00DA2AE4" w:rsidP="00DA2AE4">
      <w:pPr>
        <w:pStyle w:val="PL"/>
        <w:rPr>
          <w:lang w:eastAsia="zh-CN"/>
        </w:rPr>
      </w:pPr>
      <w:proofErr w:type="spellStart"/>
      <w:r>
        <w:rPr>
          <w:lang w:eastAsia="zh-CN"/>
        </w:rPr>
        <w:t>intraPlmnCallbackRoot</w:t>
      </w:r>
      <w:proofErr w:type="spellEnd"/>
      <w:r>
        <w:rPr>
          <w:lang w:eastAsia="zh-CN"/>
        </w:rPr>
        <w:t xml:space="preserve"> = "</w:t>
      </w:r>
      <w:proofErr w:type="spellStart"/>
      <w:r>
        <w:rPr>
          <w:lang w:eastAsia="zh-CN"/>
        </w:rPr>
        <w:t>intraPlmnCallbackRoot</w:t>
      </w:r>
      <w:proofErr w:type="spellEnd"/>
      <w:r>
        <w:rPr>
          <w:lang w:eastAsia="zh-CN"/>
        </w:rPr>
        <w:t xml:space="preserve">=" DQUOTE </w:t>
      </w:r>
      <w:proofErr w:type="spellStart"/>
      <w:r>
        <w:rPr>
          <w:lang w:eastAsia="zh-CN"/>
        </w:rPr>
        <w:t>sbi</w:t>
      </w:r>
      <w:proofErr w:type="spellEnd"/>
      <w:r>
        <w:rPr>
          <w:lang w:eastAsia="zh-CN"/>
        </w:rPr>
        <w:t xml:space="preserve">-scheme "://" </w:t>
      </w:r>
      <w:proofErr w:type="spellStart"/>
      <w:r>
        <w:rPr>
          <w:lang w:eastAsia="zh-CN"/>
        </w:rPr>
        <w:t>sbi</w:t>
      </w:r>
      <w:proofErr w:type="spellEnd"/>
      <w:r>
        <w:rPr>
          <w:lang w:eastAsia="zh-CN"/>
        </w:rPr>
        <w:t>-authority</w:t>
      </w:r>
    </w:p>
    <w:p w14:paraId="7BF325C6" w14:textId="77777777" w:rsidR="00DA2AE4" w:rsidRDefault="00DA2AE4" w:rsidP="00DA2AE4">
      <w:pPr>
        <w:pStyle w:val="PL"/>
        <w:rPr>
          <w:lang w:eastAsia="zh-CN"/>
        </w:rPr>
      </w:pPr>
      <w:r>
        <w:rPr>
          <w:lang w:eastAsia="zh-CN"/>
        </w:rPr>
        <w:t xml:space="preserve">                        [ prefix ] DQUOTE</w:t>
      </w:r>
    </w:p>
    <w:p w14:paraId="39FD121E" w14:textId="77777777" w:rsidR="00DA2AE4" w:rsidRDefault="00DA2AE4" w:rsidP="00DA2AE4">
      <w:pPr>
        <w:pStyle w:val="PL"/>
        <w:rPr>
          <w:lang w:eastAsia="zh-CN"/>
        </w:rPr>
      </w:pPr>
    </w:p>
    <w:p w14:paraId="3CACE609" w14:textId="77777777" w:rsidR="00DA2AE4" w:rsidRDefault="00DA2AE4" w:rsidP="00DA2AE4">
      <w:pPr>
        <w:pStyle w:val="PL"/>
        <w:rPr>
          <w:lang w:eastAsia="zh-CN"/>
        </w:rPr>
      </w:pPr>
      <w:proofErr w:type="spellStart"/>
      <w:r>
        <w:rPr>
          <w:lang w:eastAsia="zh-CN"/>
        </w:rPr>
        <w:t>interPlmnCallbackRoot</w:t>
      </w:r>
      <w:proofErr w:type="spellEnd"/>
      <w:r>
        <w:rPr>
          <w:lang w:eastAsia="zh-CN"/>
        </w:rPr>
        <w:t xml:space="preserve"> = "</w:t>
      </w:r>
      <w:proofErr w:type="spellStart"/>
      <w:r>
        <w:rPr>
          <w:lang w:eastAsia="zh-CN"/>
        </w:rPr>
        <w:t>interPlmnCallbackRoot</w:t>
      </w:r>
      <w:proofErr w:type="spellEnd"/>
      <w:r>
        <w:rPr>
          <w:lang w:eastAsia="zh-CN"/>
        </w:rPr>
        <w:t xml:space="preserve">=" DQUOTE </w:t>
      </w:r>
      <w:proofErr w:type="spellStart"/>
      <w:r>
        <w:rPr>
          <w:lang w:eastAsia="zh-CN"/>
        </w:rPr>
        <w:t>sbi</w:t>
      </w:r>
      <w:proofErr w:type="spellEnd"/>
      <w:r>
        <w:rPr>
          <w:lang w:eastAsia="zh-CN"/>
        </w:rPr>
        <w:t xml:space="preserve">-scheme "://" </w:t>
      </w:r>
      <w:proofErr w:type="spellStart"/>
      <w:r>
        <w:rPr>
          <w:lang w:eastAsia="zh-CN"/>
        </w:rPr>
        <w:t>sbi</w:t>
      </w:r>
      <w:proofErr w:type="spellEnd"/>
      <w:r>
        <w:rPr>
          <w:lang w:eastAsia="zh-CN"/>
        </w:rPr>
        <w:t>-authority</w:t>
      </w:r>
    </w:p>
    <w:p w14:paraId="5001B8A4" w14:textId="77777777" w:rsidR="00DA2AE4" w:rsidRDefault="00DA2AE4" w:rsidP="00DA2AE4">
      <w:pPr>
        <w:pStyle w:val="PL"/>
        <w:rPr>
          <w:lang w:eastAsia="zh-CN"/>
        </w:rPr>
      </w:pPr>
      <w:r>
        <w:rPr>
          <w:lang w:eastAsia="zh-CN"/>
        </w:rPr>
        <w:t xml:space="preserve">                        [ prefix ] DQUOTE</w:t>
      </w:r>
    </w:p>
    <w:p w14:paraId="6D154F75" w14:textId="77777777" w:rsidR="00DA2AE4" w:rsidRDefault="00DA2AE4" w:rsidP="00DA2AE4">
      <w:pPr>
        <w:pStyle w:val="PL"/>
        <w:rPr>
          <w:lang w:eastAsia="zh-CN"/>
        </w:rPr>
      </w:pPr>
    </w:p>
    <w:p w14:paraId="65961A36" w14:textId="77777777" w:rsidR="00DA2AE4" w:rsidRDefault="00DA2AE4" w:rsidP="00DA2AE4">
      <w:pPr>
        <w:pStyle w:val="PL"/>
        <w:rPr>
          <w:lang w:eastAsia="zh-CN"/>
        </w:rPr>
      </w:pPr>
      <w:proofErr w:type="spellStart"/>
      <w:r>
        <w:rPr>
          <w:lang w:eastAsia="zh-CN"/>
        </w:rPr>
        <w:t>sbi</w:t>
      </w:r>
      <w:proofErr w:type="spellEnd"/>
      <w:r>
        <w:rPr>
          <w:lang w:eastAsia="zh-CN"/>
        </w:rPr>
        <w:t>-scheme = "http" / "https"</w:t>
      </w:r>
    </w:p>
    <w:p w14:paraId="4A787A3C" w14:textId="77777777" w:rsidR="00DA2AE4" w:rsidRDefault="00DA2AE4" w:rsidP="00DA2AE4">
      <w:pPr>
        <w:pStyle w:val="PL"/>
        <w:rPr>
          <w:lang w:eastAsia="zh-CN"/>
        </w:rPr>
      </w:pPr>
    </w:p>
    <w:p w14:paraId="0AF629DD" w14:textId="77777777" w:rsidR="00DA2AE4" w:rsidRDefault="00DA2AE4" w:rsidP="00DA2AE4">
      <w:pPr>
        <w:pStyle w:val="PL"/>
        <w:rPr>
          <w:lang w:eastAsia="zh-CN"/>
        </w:rPr>
      </w:pPr>
      <w:proofErr w:type="spellStart"/>
      <w:r>
        <w:rPr>
          <w:lang w:eastAsia="zh-CN"/>
        </w:rPr>
        <w:t>sbi</w:t>
      </w:r>
      <w:proofErr w:type="spellEnd"/>
      <w:r>
        <w:rPr>
          <w:lang w:eastAsia="zh-CN"/>
        </w:rPr>
        <w:t>-authority = host [ ":" port ]</w:t>
      </w:r>
    </w:p>
    <w:p w14:paraId="20B0C380" w14:textId="77777777" w:rsidR="00DA2AE4" w:rsidRDefault="00DA2AE4" w:rsidP="00DA2AE4">
      <w:pPr>
        <w:pStyle w:val="PL"/>
        <w:rPr>
          <w:lang w:eastAsia="zh-CN"/>
        </w:rPr>
      </w:pPr>
    </w:p>
    <w:p w14:paraId="3848D287" w14:textId="77777777" w:rsidR="00DA2AE4" w:rsidRDefault="00DA2AE4" w:rsidP="00DA2AE4">
      <w:pPr>
        <w:pStyle w:val="PL"/>
        <w:rPr>
          <w:lang w:eastAsia="zh-CN"/>
        </w:rPr>
      </w:pPr>
      <w:r>
        <w:rPr>
          <w:lang w:eastAsia="zh-CN"/>
        </w:rPr>
        <w:t>port = *DIGIT</w:t>
      </w:r>
    </w:p>
    <w:p w14:paraId="5CC15464" w14:textId="77777777" w:rsidR="00DA2AE4" w:rsidRDefault="00DA2AE4" w:rsidP="00DA2AE4">
      <w:pPr>
        <w:pStyle w:val="PL"/>
        <w:rPr>
          <w:lang w:eastAsia="zh-CN"/>
        </w:rPr>
      </w:pPr>
    </w:p>
    <w:p w14:paraId="7FCF67E0" w14:textId="77777777" w:rsidR="00DA2AE4" w:rsidRDefault="00DA2AE4" w:rsidP="00DA2AE4">
      <w:pPr>
        <w:pStyle w:val="PL"/>
        <w:rPr>
          <w:lang w:eastAsia="zh-CN"/>
        </w:rPr>
      </w:pPr>
      <w:r>
        <w:rPr>
          <w:lang w:eastAsia="zh-CN"/>
        </w:rPr>
        <w:t>prefix = path-absolute ; path-absolute production rule from IETF RFC 3986, clause 3.3</w:t>
      </w:r>
    </w:p>
    <w:p w14:paraId="52D0FDA0" w14:textId="77777777" w:rsidR="00DA2AE4" w:rsidRDefault="00DA2AE4" w:rsidP="00DA2AE4">
      <w:pPr>
        <w:pStyle w:val="PL"/>
        <w:rPr>
          <w:lang w:eastAsia="zh-CN"/>
        </w:rPr>
      </w:pPr>
    </w:p>
    <w:p w14:paraId="369EC9B4" w14:textId="77777777" w:rsidR="00DA2AE4" w:rsidRDefault="00DA2AE4" w:rsidP="00DA2AE4">
      <w:pPr>
        <w:pStyle w:val="PL"/>
        <w:rPr>
          <w:lang w:eastAsia="zh-CN"/>
        </w:rPr>
      </w:pPr>
      <w:r w:rsidRPr="00755D76">
        <w:rPr>
          <w:lang w:eastAsia="zh-CN"/>
        </w:rPr>
        <w:t>callback-</w:t>
      </w:r>
      <w:proofErr w:type="spellStart"/>
      <w:r w:rsidRPr="00755D76">
        <w:rPr>
          <w:lang w:eastAsia="zh-CN"/>
        </w:rPr>
        <w:t>uri</w:t>
      </w:r>
      <w:proofErr w:type="spellEnd"/>
      <w:r w:rsidRPr="00755D76">
        <w:rPr>
          <w:lang w:eastAsia="zh-CN"/>
        </w:rPr>
        <w:t>-prefix</w:t>
      </w:r>
      <w:r>
        <w:rPr>
          <w:lang w:eastAsia="zh-CN"/>
        </w:rPr>
        <w:t xml:space="preserve"> </w:t>
      </w:r>
      <w:r w:rsidRPr="00755D76">
        <w:rPr>
          <w:lang w:eastAsia="zh-CN"/>
        </w:rPr>
        <w:t>= "callback-</w:t>
      </w:r>
      <w:proofErr w:type="spellStart"/>
      <w:r w:rsidRPr="00755D76">
        <w:rPr>
          <w:lang w:eastAsia="zh-CN"/>
        </w:rPr>
        <w:t>uri</w:t>
      </w:r>
      <w:proofErr w:type="spellEnd"/>
      <w:r w:rsidRPr="00755D76">
        <w:rPr>
          <w:lang w:eastAsia="zh-CN"/>
        </w:rPr>
        <w:t xml:space="preserve">-prefix=" </w:t>
      </w:r>
      <w:r>
        <w:rPr>
          <w:lang w:eastAsia="zh-CN"/>
        </w:rPr>
        <w:t>DQUOTE</w:t>
      </w:r>
      <w:r w:rsidRPr="00755D76">
        <w:rPr>
          <w:lang w:eastAsia="zh-CN"/>
        </w:rPr>
        <w:t xml:space="preserve"> </w:t>
      </w:r>
      <w:r>
        <w:rPr>
          <w:lang w:eastAsia="zh-CN"/>
        </w:rPr>
        <w:t>prefix DQUOTE</w:t>
      </w:r>
    </w:p>
    <w:p w14:paraId="04ACCB6C" w14:textId="77777777" w:rsidR="00DA2AE4" w:rsidRDefault="00DA2AE4" w:rsidP="00DA2AE4">
      <w:pPr>
        <w:pStyle w:val="PL"/>
        <w:rPr>
          <w:lang w:eastAsia="zh-CN"/>
        </w:rPr>
      </w:pPr>
    </w:p>
    <w:p w14:paraId="74049738" w14:textId="77777777" w:rsidR="00DA2AE4" w:rsidRDefault="00DA2AE4" w:rsidP="00DA2AE4">
      <w:pPr>
        <w:pStyle w:val="PL"/>
        <w:rPr>
          <w:lang w:eastAsia="zh-CN"/>
        </w:rPr>
      </w:pPr>
      <w:proofErr w:type="spellStart"/>
      <w:r>
        <w:rPr>
          <w:lang w:eastAsia="zh-CN"/>
        </w:rPr>
        <w:t>intermediateNfIndication</w:t>
      </w:r>
      <w:proofErr w:type="spellEnd"/>
      <w:r>
        <w:rPr>
          <w:lang w:eastAsia="zh-CN"/>
        </w:rPr>
        <w:t xml:space="preserve"> = "intermediate-</w:t>
      </w:r>
      <w:proofErr w:type="spellStart"/>
      <w:r>
        <w:rPr>
          <w:lang w:eastAsia="zh-CN"/>
        </w:rPr>
        <w:t>nf</w:t>
      </w:r>
      <w:proofErr w:type="spellEnd"/>
      <w:r>
        <w:rPr>
          <w:lang w:eastAsia="zh-CN"/>
        </w:rPr>
        <w:t xml:space="preserve">=" </w:t>
      </w:r>
      <w:proofErr w:type="spellStart"/>
      <w:r>
        <w:rPr>
          <w:lang w:eastAsia="zh-CN"/>
        </w:rPr>
        <w:t>intermediateNfValue</w:t>
      </w:r>
      <w:proofErr w:type="spellEnd"/>
    </w:p>
    <w:p w14:paraId="6F2A26E4" w14:textId="77777777" w:rsidR="00DA2AE4" w:rsidRDefault="00DA2AE4" w:rsidP="00DA2AE4">
      <w:pPr>
        <w:pStyle w:val="PL"/>
        <w:rPr>
          <w:lang w:eastAsia="zh-CN"/>
        </w:rPr>
      </w:pPr>
    </w:p>
    <w:p w14:paraId="3F22FA3B" w14:textId="77777777" w:rsidR="00DA2AE4" w:rsidRDefault="00DA2AE4" w:rsidP="00DA2AE4">
      <w:pPr>
        <w:pStyle w:val="PL"/>
      </w:pPr>
      <w:proofErr w:type="spellStart"/>
      <w:r>
        <w:rPr>
          <w:lang w:eastAsia="zh-CN"/>
        </w:rPr>
        <w:t>intermediateNfValue</w:t>
      </w:r>
      <w:proofErr w:type="spellEnd"/>
      <w:r>
        <w:t xml:space="preserve">      = "true"</w:t>
      </w:r>
    </w:p>
    <w:p w14:paraId="3BE67796" w14:textId="77777777" w:rsidR="00DA2AE4" w:rsidRDefault="00DA2AE4" w:rsidP="00DA2AE4">
      <w:pPr>
        <w:pStyle w:val="PL"/>
        <w:rPr>
          <w:lang w:eastAsia="zh-CN"/>
        </w:rPr>
      </w:pPr>
    </w:p>
    <w:p w14:paraId="13867A48" w14:textId="77777777" w:rsidR="00DA2AE4" w:rsidRPr="0008458C" w:rsidRDefault="00DA2AE4" w:rsidP="00DA2AE4">
      <w:pPr>
        <w:pStyle w:val="PL"/>
        <w:rPr>
          <w:lang w:eastAsia="zh-CN"/>
        </w:rPr>
      </w:pPr>
    </w:p>
    <w:p w14:paraId="290DC5E5" w14:textId="77777777" w:rsidR="00DA2AE4" w:rsidRPr="0008458C" w:rsidRDefault="00DA2AE4" w:rsidP="00DA2AE4">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7755B6FB" w14:textId="596D0176" w:rsidR="00295171" w:rsidRPr="0008458C" w:rsidRDefault="00295171" w:rsidP="00295171">
      <w:r>
        <w:t>"</w:t>
      </w:r>
      <w:proofErr w:type="spellStart"/>
      <w:r>
        <w:t>apiversion</w:t>
      </w:r>
      <w:proofErr w:type="spellEnd"/>
      <w:r>
        <w:t>"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41DA04AC" w14:textId="18D38035" w:rsidR="00295171" w:rsidRPr="0008458C" w:rsidRDefault="00295171" w:rsidP="00295171">
      <w:r>
        <w:t>"</w:t>
      </w:r>
      <w:proofErr w:type="spellStart"/>
      <w:r>
        <w:t>supportedfeatures</w:t>
      </w:r>
      <w:proofErr w:type="spellEnd"/>
      <w:r>
        <w:t>" (</w:t>
      </w:r>
      <w:r w:rsidRPr="0008458C">
        <w:t>Optional parameter</w:t>
      </w:r>
      <w:r>
        <w:t>):</w:t>
      </w:r>
      <w:r w:rsidRPr="0008458C">
        <w:t xml:space="preserve"> Supported Features parameter carries a </w:t>
      </w:r>
      <w:r w:rsidRPr="0008458C">
        <w:rPr>
          <w:lang w:eastAsia="zh-CN"/>
        </w:rPr>
        <w:t xml:space="preserve">string containing a bitmask in hexadecimal representation, as specified for </w:t>
      </w:r>
      <w:proofErr w:type="spellStart"/>
      <w:r w:rsidRPr="0008458C">
        <w:rPr>
          <w:lang w:eastAsia="zh-CN"/>
        </w:rPr>
        <w:t>SupportedFeatures</w:t>
      </w:r>
      <w:proofErr w:type="spellEnd"/>
      <w:r w:rsidRPr="0008458C">
        <w:rPr>
          <w:lang w:eastAsia="zh-CN"/>
        </w:rPr>
        <w:t xml:space="preserve">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6B8584A1" w14:textId="7C208DD5" w:rsidR="00BD74C3" w:rsidRDefault="00BD74C3" w:rsidP="00BD74C3">
      <w:pPr>
        <w:rPr>
          <w:lang w:eastAsia="zh-CN"/>
        </w:rPr>
      </w:pPr>
      <w:r>
        <w:t>"</w:t>
      </w:r>
      <w:proofErr w:type="spellStart"/>
      <w:r>
        <w:t>acceptencoding</w:t>
      </w:r>
      <w:proofErr w:type="spellEnd"/>
      <w:r>
        <w:t>"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w:t>
      </w:r>
      <w:proofErr w:type="spellStart"/>
      <w:r w:rsidRPr="00385AE6">
        <w:rPr>
          <w:lang w:eastAsia="zh-CN"/>
        </w:rPr>
        <w:t>codings</w:t>
      </w:r>
      <w:proofErr w:type="spellEnd"/>
      <w:r w:rsidRPr="00385AE6">
        <w:rPr>
          <w:lang w:eastAsia="zh-CN"/>
        </w:rPr>
        <w:t xml:space="preserve">"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5B75FC9" w14:textId="3EC5C8EE" w:rsidR="00295171" w:rsidRPr="001B635B" w:rsidRDefault="00295171" w:rsidP="00295171">
      <w:pPr>
        <w:rPr>
          <w:rFonts w:cs="Arial"/>
        </w:rPr>
      </w:pPr>
      <w:r>
        <w:rPr>
          <w:rFonts w:cs="Arial"/>
        </w:rPr>
        <w:t>"</w:t>
      </w:r>
      <w:proofErr w:type="spellStart"/>
      <w:r>
        <w:rPr>
          <w:rFonts w:cs="Arial"/>
        </w:rPr>
        <w:t>intraPlmnCallbackRoot</w:t>
      </w:r>
      <w:proofErr w:type="spellEnd"/>
      <w:r>
        <w:rPr>
          <w:rFonts w:cs="Arial"/>
        </w:rPr>
        <w:t>", "</w:t>
      </w:r>
      <w:proofErr w:type="spellStart"/>
      <w:r>
        <w:rPr>
          <w:rFonts w:cs="Arial"/>
        </w:rPr>
        <w:t>interPlmnCallbackRoot</w:t>
      </w:r>
      <w:proofErr w:type="spellEnd"/>
      <w:r>
        <w:rPr>
          <w:rFonts w:cs="Arial"/>
        </w:rPr>
        <w:t>" (</w:t>
      </w:r>
      <w:r w:rsidRPr="0058592B" w:rsidDel="001541C8">
        <w:rPr>
          <w:rFonts w:cs="Arial"/>
        </w:rPr>
        <w:t>Optional parameter</w:t>
      </w:r>
      <w:r>
        <w:rPr>
          <w:rFonts w:cs="Arial"/>
        </w:rPr>
        <w:t>s):</w:t>
      </w:r>
      <w:r w:rsidRPr="0058592B" w:rsidDel="001541C8">
        <w:rPr>
          <w:rFonts w:cs="Arial"/>
        </w:rPr>
        <w:t xml:space="preserve"> intra </w:t>
      </w:r>
      <w:proofErr w:type="spellStart"/>
      <w:r w:rsidRPr="0058592B" w:rsidDel="001541C8">
        <w:rPr>
          <w:rFonts w:cs="Arial"/>
        </w:rPr>
        <w:t>plmn</w:t>
      </w:r>
      <w:proofErr w:type="spellEnd"/>
      <w:r w:rsidRPr="0058592B" w:rsidDel="001541C8">
        <w:rPr>
          <w:rFonts w:cs="Arial"/>
        </w:rPr>
        <w:t xml:space="preserve"> </w:t>
      </w:r>
      <w:r>
        <w:rPr>
          <w:rFonts w:cs="Arial"/>
        </w:rPr>
        <w:t xml:space="preserve">callback </w:t>
      </w:r>
      <w:r w:rsidDel="001541C8">
        <w:rPr>
          <w:rFonts w:cs="Arial"/>
        </w:rPr>
        <w:t xml:space="preserve">root </w:t>
      </w:r>
      <w:r>
        <w:rPr>
          <w:rFonts w:cs="Arial"/>
        </w:rPr>
        <w:t xml:space="preserve">and </w:t>
      </w:r>
      <w:r w:rsidDel="001541C8">
        <w:rPr>
          <w:rFonts w:cs="Arial"/>
        </w:rPr>
        <w:t xml:space="preserve">inter </w:t>
      </w:r>
      <w:proofErr w:type="spellStart"/>
      <w:r w:rsidDel="001541C8">
        <w:rPr>
          <w:rFonts w:cs="Arial"/>
        </w:rPr>
        <w:t>plmn</w:t>
      </w:r>
      <w:proofErr w:type="spellEnd"/>
      <w:r w:rsidDel="001541C8">
        <w:rPr>
          <w:rFonts w:cs="Arial"/>
        </w:rPr>
        <w:t xml:space="preserve">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1EB004F3" w14:textId="77777777" w:rsidR="00DA2AE4" w:rsidRDefault="00094243" w:rsidP="00DA2AE4">
      <w:pPr>
        <w:rPr>
          <w:lang w:eastAsia="zh-CN"/>
        </w:rPr>
      </w:pPr>
      <w:r>
        <w:t>"callback-</w:t>
      </w:r>
      <w:proofErr w:type="spellStart"/>
      <w:r>
        <w:t>uri</w:t>
      </w:r>
      <w:proofErr w:type="spellEnd"/>
      <w:r>
        <w:t>-prefix"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service consumer reselection, when binding procedures are not supported. </w:t>
      </w:r>
      <w:r w:rsidRPr="006A514D">
        <w:t xml:space="preserve">When present, </w:t>
      </w:r>
      <w:r>
        <w:t>the "callback-</w:t>
      </w:r>
      <w:proofErr w:type="spellStart"/>
      <w:r>
        <w:t>uri</w:t>
      </w:r>
      <w:proofErr w:type="spellEnd"/>
      <w:r>
        <w:t>-prefix"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authority) which is part of the Callback URI provided by a NF service consumer in the corresponding service request message sent to a NF service producer. The authority and "callback-</w:t>
      </w:r>
      <w:proofErr w:type="spellStart"/>
      <w:r>
        <w:rPr>
          <w:lang w:eastAsia="zh-CN"/>
        </w:rPr>
        <w:t>uri</w:t>
      </w:r>
      <w:proofErr w:type="spellEnd"/>
      <w:r>
        <w:rPr>
          <w:lang w:eastAsia="zh-CN"/>
        </w:rPr>
        <w:t xml:space="preserve">-prefix"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254846A7" w14:textId="61BA91FA" w:rsidR="00094243" w:rsidRPr="0008458C" w:rsidRDefault="00DA2AE4" w:rsidP="00DA2AE4">
      <w:r>
        <w:rPr>
          <w:lang w:eastAsia="zh-CN"/>
        </w:rPr>
        <w:t>"intermediate-</w:t>
      </w:r>
      <w:proofErr w:type="spellStart"/>
      <w:r>
        <w:rPr>
          <w:lang w:eastAsia="zh-CN"/>
        </w:rPr>
        <w:t>nf</w:t>
      </w:r>
      <w:proofErr w:type="spellEnd"/>
      <w:r>
        <w:rPr>
          <w:lang w:eastAsia="zh-CN"/>
        </w:rPr>
        <w:t xml:space="preserve">" (Optional parameter): The intermediate NF indication parameter </w:t>
      </w:r>
      <w:r w:rsidRPr="003D2AAA">
        <w:rPr>
          <w:color w:val="000000" w:themeColor="text1"/>
          <w:lang w:val="en-US" w:eastAsia="zh-CN"/>
        </w:rPr>
        <w:t xml:space="preserve">is a </w:t>
      </w:r>
      <w:proofErr w:type="spellStart"/>
      <w:r w:rsidRPr="003D2AAA">
        <w:rPr>
          <w:color w:val="000000" w:themeColor="text1"/>
          <w:lang w:val="en-US" w:eastAsia="zh-CN"/>
        </w:rPr>
        <w:t>boolean</w:t>
      </w:r>
      <w:proofErr w:type="spellEnd"/>
      <w:r w:rsidRPr="003D2AAA">
        <w:rPr>
          <w:color w:val="000000" w:themeColor="text1"/>
          <w:lang w:val="en-US" w:eastAsia="zh-CN"/>
        </w:rPr>
        <w:t xml:space="preserve"> set to true </w:t>
      </w:r>
      <w:r>
        <w:rPr>
          <w:color w:val="000000" w:themeColor="text1"/>
          <w:lang w:val="en-US" w:eastAsia="zh-CN"/>
        </w:rPr>
        <w:t xml:space="preserve">indicating </w:t>
      </w:r>
      <w:r>
        <w:rPr>
          <w:lang w:eastAsia="zh-CN"/>
        </w:rPr>
        <w:t>that the header is provided by an intermediate NF as the NF service consumer.</w:t>
      </w:r>
    </w:p>
    <w:p w14:paraId="535D05CD" w14:textId="77777777" w:rsidR="00295171" w:rsidRPr="0008458C" w:rsidRDefault="00295171" w:rsidP="00295171">
      <w:pPr>
        <w:pStyle w:val="EX"/>
        <w:rPr>
          <w:lang w:eastAsia="zh-CN"/>
        </w:rPr>
      </w:pPr>
      <w:r>
        <w:rPr>
          <w:lang w:eastAsia="zh-CN"/>
        </w:rPr>
        <w:t>EXAMPLE </w:t>
      </w:r>
      <w:r w:rsidRPr="0008458C">
        <w:rPr>
          <w:lang w:eastAsia="zh-CN"/>
        </w:rPr>
        <w:t>1:</w:t>
      </w:r>
      <w:r w:rsidRPr="0008458C">
        <w:rPr>
          <w:lang w:eastAsia="zh-CN"/>
        </w:rPr>
        <w:tab/>
        <w:t xml:space="preserve">The NF consumer supports </w:t>
      </w:r>
      <w:proofErr w:type="spellStart"/>
      <w:r w:rsidRPr="0008458C">
        <w:rPr>
          <w:lang w:eastAsia="zh-CN"/>
        </w:rPr>
        <w:t>Namf_EventExposure</w:t>
      </w:r>
      <w:proofErr w:type="spellEnd"/>
      <w:r w:rsidRPr="0008458C">
        <w:rPr>
          <w:lang w:eastAsia="zh-CN"/>
        </w:rPr>
        <w:t xml:space="preserve"> OpenAPI "v1" without any optional feature:</w:t>
      </w:r>
    </w:p>
    <w:p w14:paraId="32B46244" w14:textId="77777777" w:rsidR="00295171" w:rsidRPr="0008458C" w:rsidRDefault="00295171" w:rsidP="00295171">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w:t>
      </w:r>
    </w:p>
    <w:p w14:paraId="4D2A878B" w14:textId="77777777" w:rsidR="00295171" w:rsidRPr="0008458C" w:rsidRDefault="00295171" w:rsidP="00295171">
      <w:pPr>
        <w:pStyle w:val="EX"/>
        <w:rPr>
          <w:lang w:eastAsia="zh-CN"/>
        </w:rPr>
      </w:pPr>
      <w:r>
        <w:rPr>
          <w:lang w:eastAsia="zh-CN"/>
        </w:rPr>
        <w:t>EXAMPLE </w:t>
      </w:r>
      <w:r w:rsidRPr="0008458C">
        <w:rPr>
          <w:lang w:eastAsia="zh-CN"/>
        </w:rPr>
        <w:t>2:</w:t>
      </w:r>
      <w:r w:rsidRPr="0008458C">
        <w:rPr>
          <w:lang w:eastAsia="zh-CN"/>
        </w:rPr>
        <w:tab/>
        <w:t xml:space="preserve">The NF consumer supports </w:t>
      </w:r>
      <w:proofErr w:type="spellStart"/>
      <w:r w:rsidRPr="0008458C">
        <w:rPr>
          <w:lang w:eastAsia="zh-CN"/>
        </w:rPr>
        <w:t>Nsmf_EventExposure</w:t>
      </w:r>
      <w:proofErr w:type="spellEnd"/>
      <w:r w:rsidRPr="0008458C">
        <w:rPr>
          <w:lang w:eastAsia="zh-CN"/>
        </w:rPr>
        <w:t xml:space="preserve"> OpenAPI "v1" and "v2" with optional feature number 1 and accepted encoding "</w:t>
      </w:r>
      <w:proofErr w:type="spellStart"/>
      <w:r w:rsidRPr="0008458C">
        <w:rPr>
          <w:lang w:eastAsia="zh-CN"/>
        </w:rPr>
        <w:t>gzip</w:t>
      </w:r>
      <w:proofErr w:type="spellEnd"/>
      <w:r w:rsidRPr="0008458C">
        <w:rPr>
          <w:lang w:eastAsia="zh-CN"/>
        </w:rPr>
        <w:t>":</w:t>
      </w:r>
    </w:p>
    <w:p w14:paraId="739ECC37" w14:textId="77777777" w:rsidR="00295171" w:rsidRPr="0008458C" w:rsidRDefault="00295171" w:rsidP="00295171">
      <w:pPr>
        <w:pStyle w:val="EX"/>
        <w:rPr>
          <w:lang w:eastAsia="zh-CN"/>
        </w:rPr>
      </w:pPr>
      <w:r w:rsidRPr="0008458C">
        <w:rPr>
          <w:lang w:eastAsia="zh-CN"/>
        </w:rPr>
        <w:tab/>
        <w:t>3gpp-Sbi-Consumer-Info: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 xml:space="preserve">=(1 2); </w:t>
      </w:r>
      <w:proofErr w:type="spellStart"/>
      <w:r w:rsidRPr="0008458C">
        <w:rPr>
          <w:lang w:eastAsia="zh-CN"/>
        </w:rPr>
        <w:t>supportedfeatures</w:t>
      </w:r>
      <w:proofErr w:type="spellEnd"/>
      <w:r w:rsidRPr="0008458C">
        <w:rPr>
          <w:lang w:eastAsia="zh-CN"/>
        </w:rPr>
        <w:t xml:space="preserve">=01; </w:t>
      </w:r>
      <w:proofErr w:type="spellStart"/>
      <w:r w:rsidRPr="0008458C">
        <w:rPr>
          <w:lang w:eastAsia="zh-CN"/>
        </w:rPr>
        <w:t>acceptencoding</w:t>
      </w:r>
      <w:proofErr w:type="spellEnd"/>
      <w:r w:rsidRPr="0008458C">
        <w:rPr>
          <w:lang w:eastAsia="zh-CN"/>
        </w:rPr>
        <w:t>="</w:t>
      </w:r>
      <w:proofErr w:type="spellStart"/>
      <w:r w:rsidRPr="0008458C">
        <w:rPr>
          <w:lang w:eastAsia="zh-CN"/>
        </w:rPr>
        <w:t>gzip</w:t>
      </w:r>
      <w:proofErr w:type="spellEnd"/>
      <w:r w:rsidRPr="0008458C">
        <w:rPr>
          <w:lang w:eastAsia="zh-CN"/>
        </w:rPr>
        <w:t>; q=1.0, *;q=0.5"</w:t>
      </w:r>
    </w:p>
    <w:p w14:paraId="2E0D4953" w14:textId="77777777" w:rsidR="00295171" w:rsidRPr="0008458C" w:rsidRDefault="00295171" w:rsidP="00295171">
      <w:pPr>
        <w:pStyle w:val="EX"/>
        <w:rPr>
          <w:lang w:eastAsia="zh-CN"/>
        </w:rPr>
      </w:pPr>
      <w:r>
        <w:rPr>
          <w:lang w:eastAsia="zh-CN"/>
        </w:rPr>
        <w:t>EXAMPLE </w:t>
      </w:r>
      <w:r w:rsidRPr="0008458C">
        <w:rPr>
          <w:lang w:eastAsia="zh-CN"/>
        </w:rPr>
        <w:t>3:</w:t>
      </w:r>
      <w:r w:rsidRPr="0008458C">
        <w:rPr>
          <w:lang w:eastAsia="zh-CN"/>
        </w:rPr>
        <w:tab/>
        <w:t xml:space="preserve">The NF consumer supports both </w:t>
      </w:r>
      <w:proofErr w:type="spellStart"/>
      <w:r w:rsidRPr="0008458C">
        <w:rPr>
          <w:lang w:eastAsia="zh-CN"/>
        </w:rPr>
        <w:t>Namf_EventExposure</w:t>
      </w:r>
      <w:proofErr w:type="spellEnd"/>
      <w:r w:rsidRPr="0008458C">
        <w:rPr>
          <w:lang w:eastAsia="zh-CN"/>
        </w:rPr>
        <w:t xml:space="preserve"> OpenAPI "v1" and </w:t>
      </w:r>
      <w:proofErr w:type="spellStart"/>
      <w:r w:rsidRPr="0008458C">
        <w:rPr>
          <w:lang w:eastAsia="zh-CN"/>
        </w:rPr>
        <w:t>Nsmf_EventExposure</w:t>
      </w:r>
      <w:proofErr w:type="spellEnd"/>
      <w:r w:rsidRPr="0008458C">
        <w:rPr>
          <w:lang w:eastAsia="zh-CN"/>
        </w:rPr>
        <w:t xml:space="preserve"> OpenAPI "v2":</w:t>
      </w:r>
    </w:p>
    <w:p w14:paraId="4EC2CBFE" w14:textId="77777777" w:rsidR="00295171" w:rsidRDefault="00295171" w:rsidP="00295171">
      <w:pPr>
        <w:pStyle w:val="EX"/>
        <w:rPr>
          <w:lang w:eastAsia="zh-CN"/>
        </w:rPr>
      </w:pPr>
      <w:r w:rsidRPr="0008458C">
        <w:rPr>
          <w:lang w:eastAsia="zh-CN"/>
        </w:rPr>
        <w:lastRenderedPageBreak/>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=(2)</w:t>
      </w:r>
    </w:p>
    <w:p w14:paraId="2218BD1F" w14:textId="211CE4AB" w:rsidR="00295171" w:rsidRPr="006D6D09" w:rsidRDefault="00295171" w:rsidP="00295171">
      <w:pPr>
        <w:pStyle w:val="EX"/>
        <w:rPr>
          <w:color w:val="C00000"/>
          <w:lang w:val="en-US" w:eastAsia="zh-CN"/>
        </w:rPr>
      </w:pPr>
      <w:bookmarkStart w:id="572" w:name="_PERM_MCCTEMPBM_CRPT57490061___5"/>
      <w:r>
        <w:rPr>
          <w:lang w:eastAsia="zh-CN"/>
        </w:rPr>
        <w:t>EXAMPLE 4:</w:t>
      </w:r>
      <w:r>
        <w:rPr>
          <w:lang w:eastAsia="zh-CN"/>
        </w:rPr>
        <w:tab/>
      </w:r>
      <w:r>
        <w:rPr>
          <w:lang w:val="en-US" w:eastAsia="zh-CN"/>
        </w:rPr>
        <w:t xml:space="preserve">An AMF service instance supports </w:t>
      </w:r>
      <w:proofErr w:type="spellStart"/>
      <w:r>
        <w:rPr>
          <w:lang w:val="en-US" w:eastAsia="zh-CN"/>
        </w:rPr>
        <w:t>Nsmf_PDUSession</w:t>
      </w:r>
      <w:proofErr w:type="spellEnd"/>
      <w:r>
        <w:rPr>
          <w:lang w:val="en-US" w:eastAsia="zh-CN"/>
        </w:rPr>
        <w:t xml:space="preserve"> OpenAPI "v1", provides the callback URI </w:t>
      </w:r>
      <w:hyperlink r:id="rId17"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72"/>
      <w:r>
        <w:rPr>
          <w:color w:val="C00000"/>
          <w:lang w:val="en-US" w:eastAsia="zh-CN"/>
        </w:rPr>
        <w:br/>
      </w:r>
      <w:r>
        <w:rPr>
          <w:color w:val="C00000"/>
          <w:lang w:val="en-US" w:eastAsia="zh-CN"/>
        </w:rPr>
        <w:br/>
      </w:r>
      <w:r>
        <w:rPr>
          <w:lang w:val="en-US" w:eastAsia="zh-CN"/>
        </w:rPr>
        <w:t>3gpp-Sbi-Consumer-Info: service=</w:t>
      </w:r>
      <w:proofErr w:type="spellStart"/>
      <w:r>
        <w:rPr>
          <w:lang w:val="en-US" w:eastAsia="zh-CN"/>
        </w:rPr>
        <w:t>nsmf-pdusession</w:t>
      </w:r>
      <w:proofErr w:type="spellEnd"/>
      <w:r>
        <w:rPr>
          <w:lang w:val="en-US" w:eastAsia="zh-CN"/>
        </w:rPr>
        <w:t xml:space="preserve">; </w:t>
      </w:r>
      <w:proofErr w:type="spellStart"/>
      <w:r>
        <w:rPr>
          <w:lang w:val="en-US" w:eastAsia="zh-CN"/>
        </w:rPr>
        <w:t>apiversion</w:t>
      </w:r>
      <w:proofErr w:type="spellEnd"/>
      <w:r>
        <w:rPr>
          <w:lang w:val="en-US" w:eastAsia="zh-CN"/>
        </w:rPr>
        <w:t>=(1); callback-</w:t>
      </w:r>
      <w:proofErr w:type="spellStart"/>
      <w:r>
        <w:rPr>
          <w:lang w:val="en-US" w:eastAsia="zh-CN"/>
        </w:rPr>
        <w:t>uri</w:t>
      </w:r>
      <w:proofErr w:type="spellEnd"/>
      <w:r>
        <w:rPr>
          <w:lang w:val="en-US" w:eastAsia="zh-CN"/>
        </w:rPr>
        <w:t>-prefix="/servinst123"</w:t>
      </w:r>
    </w:p>
    <w:p w14:paraId="2A1C0CAE" w14:textId="77777777" w:rsidR="00295171" w:rsidRDefault="00295171" w:rsidP="00295171">
      <w:pPr>
        <w:pStyle w:val="EX"/>
        <w:rPr>
          <w:lang w:eastAsia="zh-CN"/>
        </w:rPr>
      </w:pPr>
      <w:bookmarkStart w:id="573" w:name="_PERM_MCCTEMPBM_CRPT57490062___5"/>
      <w:r>
        <w:rPr>
          <w:lang w:eastAsia="zh-CN"/>
        </w:rPr>
        <w:t>EXAMPLE 5:</w:t>
      </w:r>
      <w:r>
        <w:rPr>
          <w:lang w:eastAsia="zh-CN"/>
        </w:rPr>
        <w:tab/>
      </w:r>
      <w:r w:rsidRPr="00EE6C4C">
        <w:rPr>
          <w:lang w:eastAsia="zh-CN"/>
        </w:rPr>
        <w:t xml:space="preserve">The NF consumer supports </w:t>
      </w:r>
      <w:proofErr w:type="spellStart"/>
      <w:r w:rsidRPr="00EE6C4C">
        <w:rPr>
          <w:lang w:eastAsia="zh-CN"/>
        </w:rPr>
        <w:t>Namf_EventExposure</w:t>
      </w:r>
      <w:proofErr w:type="spellEnd"/>
      <w:r w:rsidRPr="00EE6C4C">
        <w:rPr>
          <w:lang w:eastAsia="zh-CN"/>
        </w:rPr>
        <w:t xml:space="preserve"> OpenAPI "v1" and </w:t>
      </w:r>
      <w:r>
        <w:rPr>
          <w:lang w:eastAsia="zh-CN"/>
        </w:rPr>
        <w:t>sends intra PLMN callback root "</w:t>
      </w:r>
      <w:hyperlink r:id="rId18"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111F2E74" w14:textId="113D3036" w:rsidR="00295171" w:rsidRDefault="00295171" w:rsidP="00295171">
      <w:pPr>
        <w:pStyle w:val="EX"/>
      </w:pPr>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r w:rsidRPr="002D7984">
        <w:t xml:space="preserve">=(1); </w:t>
      </w:r>
      <w:proofErr w:type="spellStart"/>
      <w:r w:rsidRPr="002D7984">
        <w:t>intraPlmnCallbackRoot</w:t>
      </w:r>
      <w:proofErr w:type="spellEnd"/>
      <w:r w:rsidRPr="002D7984">
        <w:t>=</w:t>
      </w:r>
      <w:r>
        <w:t>"</w:t>
      </w:r>
      <w:r w:rsidRPr="002D7984">
        <w:t>https</w:t>
      </w:r>
      <w:r>
        <w:t>://</w:t>
      </w:r>
      <w:r w:rsidRPr="002D7984">
        <w:t>operator.com</w:t>
      </w:r>
      <w:r>
        <w:t>"</w:t>
      </w:r>
      <w:r w:rsidRPr="002D7984">
        <w:t xml:space="preserve">; </w:t>
      </w:r>
      <w:proofErr w:type="spellStart"/>
      <w:r w:rsidRPr="002D7984">
        <w:t>interPlmnCallbackRoot</w:t>
      </w:r>
      <w:proofErr w:type="spellEnd"/>
      <w:r w:rsidRPr="002D7984">
        <w:t>=</w:t>
      </w:r>
      <w:r w:rsidR="00DA2AE4" w:rsidRPr="00DC4F8A">
        <w:t>https://5gc.mnc012.mcc345.3gppnetwork.org</w:t>
      </w:r>
    </w:p>
    <w:p w14:paraId="1DBB4817" w14:textId="77777777" w:rsidR="00DA2AE4" w:rsidRDefault="00DA2AE4" w:rsidP="00DA2AE4">
      <w:pPr>
        <w:pStyle w:val="EX"/>
        <w:rPr>
          <w:lang w:eastAsia="zh-CN"/>
        </w:rPr>
      </w:pPr>
      <w:r>
        <w:rPr>
          <w:lang w:eastAsia="zh-CN"/>
        </w:rPr>
        <w:t>EXAMPLE 6:</w:t>
      </w:r>
      <w:r>
        <w:rPr>
          <w:lang w:eastAsia="zh-CN"/>
        </w:rPr>
        <w:tab/>
        <w:t xml:space="preserve">The intermediate NF service consumer (e.g. UDM) supports </w:t>
      </w:r>
      <w:proofErr w:type="spellStart"/>
      <w:r w:rsidRPr="00EE6C4C">
        <w:rPr>
          <w:lang w:eastAsia="zh-CN"/>
        </w:rPr>
        <w:t>Namf_EventExposure</w:t>
      </w:r>
      <w:proofErr w:type="spellEnd"/>
      <w:r w:rsidRPr="00EE6C4C">
        <w:rPr>
          <w:lang w:eastAsia="zh-CN"/>
        </w:rPr>
        <w:t xml:space="preserve"> OpenAPI "v1" and </w:t>
      </w:r>
      <w:r>
        <w:rPr>
          <w:lang w:eastAsia="zh-CN"/>
        </w:rPr>
        <w:t>sends intra PLMN callback root "</w:t>
      </w:r>
      <w:hyperlink r:id="rId19" w:history="1">
        <w:r w:rsidRPr="004C1F22">
          <w:t>https://</w:t>
        </w:r>
        <w:r>
          <w:t>intermediate-n</w:t>
        </w:r>
        <w:r>
          <w:rPr>
            <w:lang w:eastAsia="zh-CN"/>
          </w:rPr>
          <w:t>f-authority</w:t>
        </w:r>
      </w:hyperlink>
      <w:r>
        <w:rPr>
          <w:lang w:eastAsia="zh-CN"/>
        </w:rPr>
        <w:t>.com</w:t>
      </w:r>
      <w:r>
        <w:t>"</w:t>
      </w:r>
      <w:r>
        <w:rPr>
          <w:lang w:eastAsia="zh-CN"/>
        </w:rPr>
        <w:t xml:space="preserve"> and inter PLMN callback root "https://</w:t>
      </w:r>
      <w:r>
        <w:t>5gc.mnc012.mcc345.3gppnetwork.org"</w:t>
      </w:r>
      <w:r>
        <w:rPr>
          <w:lang w:eastAsia="zh-CN"/>
        </w:rPr>
        <w:t xml:space="preserve"> in the header:</w:t>
      </w:r>
    </w:p>
    <w:p w14:paraId="17C48329" w14:textId="0E8B8674" w:rsidR="00DA2AE4" w:rsidRPr="0008458C" w:rsidRDefault="00DA2AE4" w:rsidP="00295171">
      <w:pPr>
        <w:pStyle w:val="EX"/>
        <w:rPr>
          <w:lang w:eastAsia="zh-CN"/>
        </w:rPr>
      </w:pPr>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r w:rsidRPr="002D7984">
        <w:t xml:space="preserve">=(1); </w:t>
      </w:r>
      <w:proofErr w:type="spellStart"/>
      <w:r w:rsidRPr="002D7984">
        <w:t>intraPlmnCallbackRoot</w:t>
      </w:r>
      <w:proofErr w:type="spellEnd"/>
      <w:r w:rsidRPr="002D7984">
        <w:t>=</w:t>
      </w:r>
      <w:r>
        <w:t>"</w:t>
      </w:r>
      <w:hyperlink r:id="rId20" w:history="1">
        <w:r w:rsidRPr="004C1F22">
          <w:t>https://</w:t>
        </w:r>
        <w:r>
          <w:t>intermediate-n</w:t>
        </w:r>
        <w:r>
          <w:rPr>
            <w:lang w:eastAsia="zh-CN"/>
          </w:rPr>
          <w:t>f-authority</w:t>
        </w:r>
      </w:hyperlink>
      <w:r>
        <w:rPr>
          <w:lang w:eastAsia="zh-CN"/>
        </w:rPr>
        <w:t>.com"</w:t>
      </w:r>
      <w:r w:rsidRPr="002D7984">
        <w:t>; interPlmnCallbackRoot=</w:t>
      </w:r>
      <w:r>
        <w:t>"</w:t>
      </w:r>
      <w:r w:rsidRPr="002D7984">
        <w:t>https</w:t>
      </w:r>
      <w:r>
        <w:t>://</w:t>
      </w:r>
      <w:r w:rsidRPr="002D7984">
        <w:t>5gc.mnc012.mcc345.3gppnetwork.org</w:t>
      </w:r>
      <w:r>
        <w:t>";</w:t>
      </w:r>
      <w:r>
        <w:rPr>
          <w:lang w:eastAsia="zh-CN"/>
        </w:rPr>
        <w:t>intermediate-nf</w:t>
      </w:r>
      <w:r>
        <w:t>=true</w:t>
      </w:r>
    </w:p>
    <w:p w14:paraId="1B06FE7E" w14:textId="14421043" w:rsidR="004A33CA" w:rsidRPr="00AF62A0" w:rsidRDefault="004A33CA" w:rsidP="002D7984">
      <w:pPr>
        <w:pStyle w:val="Heading5"/>
        <w:rPr>
          <w:lang w:eastAsia="zh-CN"/>
        </w:rPr>
      </w:pPr>
      <w:bookmarkStart w:id="574" w:name="_CR5_2_3_3_8"/>
      <w:bookmarkStart w:id="575" w:name="_Toc177643284"/>
      <w:bookmarkEnd w:id="573"/>
      <w:bookmarkEnd w:id="574"/>
      <w:r w:rsidRPr="00AF62A0">
        <w:t>5.2.3.3.</w:t>
      </w:r>
      <w:r>
        <w:t>8</w:t>
      </w:r>
      <w:r w:rsidRPr="00AF62A0">
        <w:tab/>
      </w:r>
      <w:r w:rsidRPr="00AF62A0">
        <w:rPr>
          <w:lang w:eastAsia="zh-CN"/>
        </w:rPr>
        <w:t>3gpp-Sbi-Response-</w:t>
      </w:r>
      <w:bookmarkEnd w:id="571"/>
      <w:r w:rsidRPr="00AF62A0">
        <w:rPr>
          <w:lang w:eastAsia="zh-CN"/>
        </w:rPr>
        <w:t>Inf</w:t>
      </w:r>
      <w:r w:rsidRPr="00AF62A0">
        <w:rPr>
          <w:lang w:val="fr-FR" w:eastAsia="zh-CN"/>
        </w:rPr>
        <w:t>o</w:t>
      </w:r>
      <w:bookmarkEnd w:id="575"/>
    </w:p>
    <w:p w14:paraId="33ADFEE8" w14:textId="6325EE90" w:rsidR="00295171" w:rsidRDefault="00295171" w:rsidP="00295171">
      <w:pPr>
        <w:rPr>
          <w:lang w:eastAsia="zh-CN"/>
        </w:rPr>
      </w:pPr>
      <w:bookmarkStart w:id="576" w:name="_Toc74138841"/>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518D510" w14:textId="77777777" w:rsidR="00295171" w:rsidRDefault="00295171" w:rsidP="00295171">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14B284EE" w14:textId="77777777" w:rsidR="00295171" w:rsidRDefault="00295171" w:rsidP="00295171">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0EB1F77E" w14:textId="0BEFCDD4" w:rsidR="00BD74C3" w:rsidRPr="00D1205D" w:rsidRDefault="00BD74C3" w:rsidP="00BD74C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483EF73" w14:textId="77777777" w:rsidR="00295171" w:rsidRDefault="00295171" w:rsidP="00295171">
      <w:pPr>
        <w:pStyle w:val="PL"/>
        <w:rPr>
          <w:lang w:eastAsia="zh-CN"/>
        </w:rPr>
      </w:pPr>
    </w:p>
    <w:p w14:paraId="4485EBD7" w14:textId="15B0BA20" w:rsidR="00295171" w:rsidRPr="00D1205D" w:rsidRDefault="00295171" w:rsidP="00EE04DE">
      <w:pPr>
        <w:pStyle w:val="PL"/>
        <w:rPr>
          <w:lang w:eastAsia="zh-CN"/>
        </w:rPr>
      </w:pPr>
      <w:proofErr w:type="spellStart"/>
      <w:r w:rsidRPr="00D1205D">
        <w:rPr>
          <w:lang w:eastAsia="zh-CN"/>
        </w:rPr>
        <w:t>Sbi</w:t>
      </w:r>
      <w:proofErr w:type="spellEnd"/>
      <w:r w:rsidRPr="00D1205D">
        <w:rPr>
          <w:lang w:eastAsia="zh-CN"/>
        </w:rPr>
        <w:t>-</w:t>
      </w:r>
      <w:r>
        <w:rPr>
          <w:lang w:eastAsia="zh-CN"/>
        </w:rPr>
        <w:t>Response-Info-Header</w:t>
      </w:r>
      <w:r w:rsidRPr="00D1205D">
        <w:rPr>
          <w:lang w:eastAsia="zh-CN"/>
        </w:rPr>
        <w:t xml:space="preserve"> = "3gpp-Sbi-</w:t>
      </w:r>
      <w:r>
        <w:rPr>
          <w:lang w:eastAsia="zh-CN"/>
        </w:rPr>
        <w:t>Response-Info</w:t>
      </w:r>
      <w:r w:rsidRPr="00D1205D">
        <w:rPr>
          <w:lang w:eastAsia="zh-CN"/>
        </w:rPr>
        <w:t xml:space="preserve">:" </w:t>
      </w:r>
      <w:r>
        <w:rPr>
          <w:lang w:eastAsia="zh-CN"/>
        </w:rPr>
        <w:t>O</w:t>
      </w:r>
      <w:r w:rsidRPr="00D1205D">
        <w:rPr>
          <w:lang w:eastAsia="zh-CN"/>
        </w:rPr>
        <w:t xml:space="preserve">WS </w:t>
      </w:r>
      <w:proofErr w:type="spellStart"/>
      <w:r>
        <w:rPr>
          <w:lang w:eastAsia="zh-CN"/>
        </w:rPr>
        <w:t>resp</w:t>
      </w:r>
      <w:proofErr w:type="spellEnd"/>
      <w:r>
        <w:rPr>
          <w:lang w:eastAsia="zh-CN"/>
        </w:rPr>
        <w:t>-info-</w:t>
      </w:r>
      <w:r>
        <w:t xml:space="preserve">param *( </w:t>
      </w:r>
      <w:r w:rsidRPr="00905645">
        <w:t xml:space="preserve">";" OWS </w:t>
      </w:r>
      <w:proofErr w:type="spellStart"/>
      <w:r>
        <w:t>resp</w:t>
      </w:r>
      <w:proofErr w:type="spellEnd"/>
      <w:r>
        <w:t>-info-param ) OWS</w:t>
      </w:r>
    </w:p>
    <w:p w14:paraId="60B56182" w14:textId="77777777" w:rsidR="00295171" w:rsidRDefault="00295171" w:rsidP="00295171">
      <w:pPr>
        <w:pStyle w:val="PL"/>
        <w:rPr>
          <w:lang w:eastAsia="zh-CN"/>
        </w:rPr>
      </w:pPr>
      <w:bookmarkStart w:id="577" w:name="_PERM_MCCTEMPBM_CRPT57490063___2"/>
    </w:p>
    <w:p w14:paraId="296AA03B" w14:textId="4EFC3DB0" w:rsidR="00295171" w:rsidRPr="00D1205D" w:rsidRDefault="00295171" w:rsidP="00EE04DE">
      <w:pPr>
        <w:pStyle w:val="PL"/>
        <w:rPr>
          <w:lang w:eastAsia="zh-CN"/>
        </w:rPr>
      </w:pPr>
      <w:proofErr w:type="spellStart"/>
      <w:r>
        <w:rPr>
          <w:lang w:eastAsia="zh-CN"/>
        </w:rPr>
        <w:t>resp</w:t>
      </w:r>
      <w:proofErr w:type="spellEnd"/>
      <w:r>
        <w:rPr>
          <w:lang w:eastAsia="zh-CN"/>
        </w:rPr>
        <w:t>-info-</w:t>
      </w:r>
      <w:r w:rsidRPr="00D1205D">
        <w:rPr>
          <w:lang w:eastAsia="zh-CN"/>
        </w:rPr>
        <w:t xml:space="preserve">param = </w:t>
      </w:r>
      <w:proofErr w:type="spellStart"/>
      <w:r>
        <w:rPr>
          <w:lang w:eastAsia="zh-CN"/>
        </w:rPr>
        <w:t>resp</w:t>
      </w:r>
      <w:proofErr w:type="spellEnd"/>
      <w:r>
        <w:rPr>
          <w:lang w:eastAsia="zh-CN"/>
        </w:rPr>
        <w:t>-info-</w:t>
      </w:r>
      <w:r w:rsidRPr="00D1205D">
        <w:rPr>
          <w:lang w:eastAsia="zh-CN"/>
        </w:rPr>
        <w:t>param</w:t>
      </w:r>
      <w:r>
        <w:rPr>
          <w:lang w:eastAsia="zh-CN"/>
        </w:rPr>
        <w:t>-</w:t>
      </w:r>
      <w:r w:rsidRPr="00D1205D">
        <w:rPr>
          <w:lang w:eastAsia="zh-CN"/>
        </w:rPr>
        <w:t>name "</w:t>
      </w:r>
      <w:r>
        <w:rPr>
          <w:lang w:eastAsia="zh-CN"/>
        </w:rPr>
        <w:t>=</w:t>
      </w:r>
      <w:r w:rsidRPr="00D1205D">
        <w:rPr>
          <w:lang w:eastAsia="zh-CN"/>
        </w:rPr>
        <w:t xml:space="preserve">" </w:t>
      </w:r>
      <w:r>
        <w:rPr>
          <w:lang w:eastAsia="zh-CN"/>
        </w:rPr>
        <w:t>O</w:t>
      </w:r>
      <w:r w:rsidRPr="00D1205D">
        <w:rPr>
          <w:lang w:eastAsia="zh-CN"/>
        </w:rPr>
        <w:t xml:space="preserve">WS </w:t>
      </w:r>
      <w:proofErr w:type="spellStart"/>
      <w:r>
        <w:rPr>
          <w:lang w:eastAsia="zh-CN"/>
        </w:rPr>
        <w:t>resp</w:t>
      </w:r>
      <w:proofErr w:type="spellEnd"/>
      <w:r>
        <w:rPr>
          <w:lang w:eastAsia="zh-CN"/>
        </w:rPr>
        <w:t>-info-</w:t>
      </w:r>
      <w:r w:rsidRPr="00D1205D">
        <w:rPr>
          <w:lang w:eastAsia="zh-CN"/>
        </w:rPr>
        <w:t>param</w:t>
      </w:r>
      <w:r>
        <w:rPr>
          <w:lang w:eastAsia="zh-CN"/>
        </w:rPr>
        <w:t>-</w:t>
      </w:r>
      <w:r w:rsidRPr="00D1205D">
        <w:rPr>
          <w:lang w:eastAsia="zh-CN"/>
        </w:rPr>
        <w:t>value</w:t>
      </w:r>
    </w:p>
    <w:p w14:paraId="7A91AF67" w14:textId="77777777" w:rsidR="00295171" w:rsidRDefault="00295171" w:rsidP="00295171">
      <w:pPr>
        <w:pStyle w:val="PL"/>
        <w:rPr>
          <w:lang w:eastAsia="zh-CN"/>
        </w:rPr>
      </w:pPr>
    </w:p>
    <w:p w14:paraId="4202F68F" w14:textId="283AED16" w:rsidR="00295171" w:rsidRDefault="00295171" w:rsidP="00295171">
      <w:pPr>
        <w:pStyle w:val="PL"/>
        <w:rPr>
          <w:lang w:eastAsia="zh-CN"/>
        </w:rPr>
      </w:pPr>
      <w:proofErr w:type="spellStart"/>
      <w:r>
        <w:rPr>
          <w:lang w:eastAsia="zh-CN"/>
        </w:rPr>
        <w:t>resp</w:t>
      </w:r>
      <w:proofErr w:type="spellEnd"/>
      <w:r>
        <w:rPr>
          <w:lang w:eastAsia="zh-CN"/>
        </w:rPr>
        <w:t xml:space="preserve">-info-param-name </w:t>
      </w:r>
      <w:r w:rsidRPr="00D1205D">
        <w:rPr>
          <w:lang w:eastAsia="zh-CN"/>
        </w:rPr>
        <w:t>= "</w:t>
      </w:r>
      <w:r>
        <w:rPr>
          <w:lang w:eastAsia="zh-CN"/>
        </w:rPr>
        <w:t xml:space="preserve">request-retransmitted" / </w:t>
      </w:r>
      <w:r w:rsidRPr="00D1205D">
        <w:rPr>
          <w:lang w:eastAsia="zh-CN"/>
        </w:rPr>
        <w:t>"</w:t>
      </w:r>
      <w:proofErr w:type="spellStart"/>
      <w:r w:rsidRPr="00D1205D">
        <w:rPr>
          <w:lang w:eastAsia="zh-CN"/>
        </w:rPr>
        <w:t>nfinst</w:t>
      </w:r>
      <w:proofErr w:type="spellEnd"/>
      <w:r w:rsidRPr="00D1205D">
        <w:rPr>
          <w:lang w:eastAsia="zh-CN"/>
        </w:rPr>
        <w:t>" / "</w:t>
      </w:r>
      <w:proofErr w:type="spellStart"/>
      <w:r w:rsidRPr="00D1205D">
        <w:rPr>
          <w:lang w:eastAsia="zh-CN"/>
        </w:rPr>
        <w:t>nfset</w:t>
      </w:r>
      <w:proofErr w:type="spellEnd"/>
      <w:r w:rsidRPr="00D1205D">
        <w:rPr>
          <w:lang w:eastAsia="zh-CN"/>
        </w:rPr>
        <w:t>" / "</w:t>
      </w:r>
      <w:proofErr w:type="spellStart"/>
      <w:r w:rsidRPr="00D1205D">
        <w:rPr>
          <w:lang w:eastAsia="zh-CN"/>
        </w:rPr>
        <w:t>nfservinst</w:t>
      </w:r>
      <w:proofErr w:type="spellEnd"/>
      <w:r w:rsidRPr="00D1205D">
        <w:rPr>
          <w:lang w:eastAsia="zh-CN"/>
        </w:rPr>
        <w:t>" / "</w:t>
      </w:r>
      <w:proofErr w:type="spellStart"/>
      <w:r w:rsidRPr="00D1205D">
        <w:rPr>
          <w:lang w:eastAsia="zh-CN"/>
        </w:rPr>
        <w:t>nfserviceset</w:t>
      </w:r>
      <w:proofErr w:type="spellEnd"/>
      <w:r w:rsidRPr="00D1205D">
        <w:rPr>
          <w:lang w:eastAsia="zh-CN"/>
        </w:rPr>
        <w:t>" / "</w:t>
      </w:r>
      <w:r>
        <w:rPr>
          <w:lang w:eastAsia="zh-CN"/>
        </w:rPr>
        <w:t>context-transferred" / "no-retry" / token</w:t>
      </w:r>
    </w:p>
    <w:p w14:paraId="06B99469" w14:textId="77777777" w:rsidR="00295171" w:rsidRDefault="00295171" w:rsidP="00295171">
      <w:pPr>
        <w:pStyle w:val="PL"/>
        <w:rPr>
          <w:lang w:eastAsia="zh-CN"/>
        </w:rPr>
      </w:pPr>
    </w:p>
    <w:p w14:paraId="187F2610" w14:textId="77777777" w:rsidR="00295171" w:rsidRDefault="00295171" w:rsidP="00295171">
      <w:pPr>
        <w:pStyle w:val="PL"/>
        <w:rPr>
          <w:lang w:eastAsia="zh-CN"/>
        </w:rPr>
      </w:pPr>
      <w:proofErr w:type="spellStart"/>
      <w:r>
        <w:rPr>
          <w:lang w:eastAsia="zh-CN"/>
        </w:rPr>
        <w:t>resp</w:t>
      </w:r>
      <w:proofErr w:type="spellEnd"/>
      <w:r>
        <w:rPr>
          <w:lang w:eastAsia="zh-CN"/>
        </w:rPr>
        <w:t>-info-param-value = token</w:t>
      </w:r>
    </w:p>
    <w:p w14:paraId="60E3E3D7" w14:textId="77777777" w:rsidR="00295171" w:rsidRDefault="00295171" w:rsidP="00295171">
      <w:pPr>
        <w:pStyle w:val="PL"/>
        <w:rPr>
          <w:lang w:eastAsia="zh-CN"/>
        </w:rPr>
      </w:pPr>
    </w:p>
    <w:p w14:paraId="21A89981" w14:textId="77777777" w:rsidR="00295171" w:rsidRDefault="00295171" w:rsidP="00EE04DE">
      <w:pPr>
        <w:pStyle w:val="PL"/>
        <w:rPr>
          <w:lang w:eastAsia="zh-CN"/>
        </w:rPr>
      </w:pPr>
    </w:p>
    <w:p w14:paraId="5C15C101" w14:textId="77777777" w:rsidR="00295171" w:rsidRDefault="00295171" w:rsidP="00295171">
      <w:pPr>
        <w:ind w:left="852" w:hanging="852"/>
        <w:rPr>
          <w:lang w:eastAsia="zh-CN"/>
        </w:rPr>
      </w:pPr>
      <w:r>
        <w:rPr>
          <w:lang w:eastAsia="zh-CN"/>
        </w:rPr>
        <w:t>The following parameters are defined:</w:t>
      </w:r>
      <w:bookmarkEnd w:id="577"/>
    </w:p>
    <w:p w14:paraId="499A26B8" w14:textId="77777777" w:rsidR="00295171" w:rsidRDefault="00295171" w:rsidP="00295171">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39CC3524" w14:textId="77777777" w:rsidR="00295171" w:rsidRDefault="00295171" w:rsidP="00295171">
      <w:pPr>
        <w:pStyle w:val="B1"/>
      </w:pPr>
      <w:r>
        <w:rPr>
          <w:lang w:eastAsia="zh-CN"/>
        </w:rPr>
        <w:t>-</w:t>
      </w:r>
      <w:r>
        <w:rPr>
          <w:lang w:eastAsia="zh-CN"/>
        </w:rPr>
        <w:tab/>
        <w:t>"</w:t>
      </w:r>
      <w:proofErr w:type="spellStart"/>
      <w:r w:rsidRPr="00D1205D">
        <w:rPr>
          <w:lang w:eastAsia="zh-CN"/>
        </w:rPr>
        <w:t>nfinst</w:t>
      </w:r>
      <w:proofErr w:type="spellEnd"/>
      <w:r>
        <w:rPr>
          <w:lang w:eastAsia="zh-CN"/>
        </w:rPr>
        <w:t>", "</w:t>
      </w:r>
      <w:proofErr w:type="spellStart"/>
      <w:r w:rsidRPr="00D1205D">
        <w:rPr>
          <w:lang w:eastAsia="zh-CN"/>
        </w:rPr>
        <w:t>nfset</w:t>
      </w:r>
      <w:proofErr w:type="spellEnd"/>
      <w:r>
        <w:rPr>
          <w:lang w:eastAsia="zh-CN"/>
        </w:rPr>
        <w:t>", "</w:t>
      </w:r>
      <w:proofErr w:type="spellStart"/>
      <w:r w:rsidRPr="00D1205D">
        <w:rPr>
          <w:lang w:eastAsia="zh-CN"/>
        </w:rPr>
        <w:t>nfservinst</w:t>
      </w:r>
      <w:proofErr w:type="spellEnd"/>
      <w:r>
        <w:rPr>
          <w:lang w:eastAsia="zh-CN"/>
        </w:rPr>
        <w:t>", "</w:t>
      </w:r>
      <w:proofErr w:type="spellStart"/>
      <w:r w:rsidRPr="00D1205D">
        <w:rPr>
          <w:lang w:eastAsia="zh-CN"/>
        </w:rPr>
        <w:t>nfserviceset</w:t>
      </w:r>
      <w:proofErr w:type="spellEnd"/>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proofErr w:type="spellStart"/>
      <w:r w:rsidRPr="00D1205D">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shall be encoded as defined for the corresponding parameters in clause </w:t>
      </w:r>
      <w:r w:rsidRPr="00D1205D">
        <w:t>5.2.3.2.5</w:t>
      </w:r>
      <w:r>
        <w:t>.</w:t>
      </w:r>
    </w:p>
    <w:p w14:paraId="6A1F66D0" w14:textId="77777777" w:rsidR="00295171" w:rsidRDefault="00295171" w:rsidP="00295171">
      <w:pPr>
        <w:pStyle w:val="B1"/>
        <w:rPr>
          <w:lang w:eastAsia="zh-CN"/>
        </w:rPr>
      </w:pPr>
      <w:r>
        <w:rPr>
          <w:lang w:eastAsia="zh-CN"/>
        </w:rPr>
        <w:t>-</w:t>
      </w:r>
      <w:r>
        <w:rPr>
          <w:lang w:eastAsia="zh-CN"/>
        </w:rPr>
        <w:tab/>
        <w:t xml:space="preserve">"context-transferred": this parameter indicates, in an error response, whether the corresponding resource or context has been transferred to the HTTP server instance sending the response. When present, it shall be set to </w:t>
      </w:r>
      <w:r>
        <w:rPr>
          <w:lang w:eastAsia="zh-CN"/>
        </w:rPr>
        <w:lastRenderedPageBreak/>
        <w:t>"true" if the request has been transferred, i.e. the subsequent requests towards the resource or context shall be sent to the HTTP server instance sending the response, and to "false" otherwise.</w:t>
      </w:r>
    </w:p>
    <w:p w14:paraId="51B8375E" w14:textId="77777777" w:rsidR="00295171" w:rsidRDefault="00295171" w:rsidP="00295171">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330EA04" w14:textId="77777777" w:rsidR="00295171" w:rsidRDefault="00295171" w:rsidP="00295171">
      <w:pPr>
        <w:pStyle w:val="NO"/>
        <w:rPr>
          <w:lang w:eastAsia="zh-CN"/>
        </w:rPr>
      </w:pPr>
      <w:r>
        <w:rPr>
          <w:lang w:eastAsia="zh-CN"/>
        </w:rPr>
        <w:t>NOTE:</w:t>
      </w:r>
      <w:r>
        <w:rPr>
          <w:lang w:eastAsia="zh-CN"/>
        </w:rPr>
        <w:tab/>
        <w:t>Additional parameters can be defined in future versions of the specification.</w:t>
      </w:r>
    </w:p>
    <w:p w14:paraId="268E5F44" w14:textId="77777777" w:rsidR="00295171" w:rsidRPr="00760AD7" w:rsidRDefault="00295171" w:rsidP="00295171">
      <w:pPr>
        <w:pStyle w:val="EX"/>
        <w:rPr>
          <w:lang w:eastAsia="zh-CN"/>
        </w:rPr>
      </w:pPr>
      <w:r>
        <w:rPr>
          <w:lang w:eastAsia="zh-CN"/>
        </w:rPr>
        <w:t>EXAMPLE 1</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=true</w:t>
      </w:r>
    </w:p>
    <w:p w14:paraId="3EE975F1" w14:textId="77777777" w:rsidR="00295171" w:rsidRDefault="00295171" w:rsidP="00295171">
      <w:pPr>
        <w:pStyle w:val="EX"/>
        <w:rPr>
          <w:lang w:eastAsia="zh-CN"/>
        </w:rPr>
      </w:pPr>
      <w:r>
        <w:rPr>
          <w:lang w:eastAsia="zh-CN"/>
        </w:rPr>
        <w:t>EXAMPLE 2</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 xml:space="preserve">=true; </w:t>
      </w:r>
      <w:proofErr w:type="spellStart"/>
      <w:r w:rsidRPr="00D1205D">
        <w:rPr>
          <w:lang w:eastAsia="zh-CN"/>
        </w:rPr>
        <w:t>nfinst</w:t>
      </w:r>
      <w:proofErr w:type="spellEnd"/>
      <w:r>
        <w:rPr>
          <w:lang w:eastAsia="zh-CN"/>
        </w:rPr>
        <w:t>=</w:t>
      </w:r>
      <w:r w:rsidRPr="00D1205D">
        <w:rPr>
          <w:lang w:eastAsia="zh-CN"/>
        </w:rPr>
        <w:t>54804518-4191-46b3-955c-ac631f953ed8</w:t>
      </w:r>
      <w:r>
        <w:rPr>
          <w:lang w:eastAsia="zh-CN"/>
        </w:rPr>
        <w:t xml:space="preserve">;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 xml:space="preserve">456;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780</w:t>
      </w:r>
    </w:p>
    <w:p w14:paraId="1D5E67E8" w14:textId="77777777" w:rsidR="00295171" w:rsidRDefault="00295171" w:rsidP="00295171">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78" w:name="_CR5_2_3_3_9"/>
      <w:bookmarkStart w:id="579" w:name="_Toc177643285"/>
      <w:bookmarkEnd w:id="578"/>
      <w:r>
        <w:t>5.2.3.3.9</w:t>
      </w:r>
      <w:r>
        <w:tab/>
      </w:r>
      <w:bookmarkEnd w:id="576"/>
      <w:r w:rsidR="00EA5926">
        <w:t>Void</w:t>
      </w:r>
      <w:bookmarkEnd w:id="579"/>
    </w:p>
    <w:p w14:paraId="79213FBF" w14:textId="52D85120" w:rsidR="00C47001" w:rsidRDefault="00C47001" w:rsidP="002D7984">
      <w:pPr>
        <w:pStyle w:val="Heading5"/>
        <w:rPr>
          <w:lang w:eastAsia="zh-CN"/>
        </w:rPr>
      </w:pPr>
      <w:bookmarkStart w:id="580" w:name="_CR5_2_3_3_10"/>
      <w:bookmarkStart w:id="581" w:name="_Toc177643286"/>
      <w:bookmarkEnd w:id="580"/>
      <w:r>
        <w:t>5.2.3.3.10</w:t>
      </w:r>
      <w:r>
        <w:tab/>
      </w:r>
      <w:r>
        <w:rPr>
          <w:lang w:eastAsia="zh-CN"/>
        </w:rPr>
        <w:t>3gpp-Sbi-S</w:t>
      </w:r>
      <w:r w:rsidRPr="002A2D6B">
        <w:rPr>
          <w:lang w:val="en-US"/>
        </w:rPr>
        <w:t>election-Info</w:t>
      </w:r>
      <w:bookmarkEnd w:id="581"/>
    </w:p>
    <w:p w14:paraId="0BCFD4D7" w14:textId="77777777" w:rsidR="00295171" w:rsidRDefault="00295171" w:rsidP="0029517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F24ECE2" w14:textId="77777777" w:rsidR="00295171" w:rsidRDefault="00295171" w:rsidP="0029517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06A07D76" w14:textId="77777777" w:rsidR="00295171" w:rsidRDefault="00295171" w:rsidP="0029517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6C827409" w14:textId="468C597F" w:rsidR="00BD74C3" w:rsidRDefault="00BD74C3" w:rsidP="00BD74C3">
      <w:pPr>
        <w:rPr>
          <w:lang w:eastAsia="zh-CN"/>
        </w:rPr>
      </w:pPr>
      <w:r>
        <w:rPr>
          <w:lang w:eastAsia="zh-CN"/>
        </w:rPr>
        <w:t>The encoding of the header follows the ABNF as defined in IETF</w:t>
      </w:r>
      <w:r>
        <w:t> RFC 9110 [11]</w:t>
      </w:r>
      <w:r>
        <w:rPr>
          <w:lang w:eastAsia="zh-CN"/>
        </w:rPr>
        <w:t>.</w:t>
      </w:r>
    </w:p>
    <w:p w14:paraId="6A260A35" w14:textId="77777777" w:rsidR="00295171" w:rsidRPr="00BD74C3" w:rsidRDefault="00295171" w:rsidP="00295171">
      <w:pPr>
        <w:pStyle w:val="PL"/>
      </w:pPr>
    </w:p>
    <w:p w14:paraId="5062910F" w14:textId="0AC257F2" w:rsidR="00295171" w:rsidRDefault="00295171" w:rsidP="00295171">
      <w:pPr>
        <w:pStyle w:val="PL"/>
        <w:rPr>
          <w:lang w:val="en-US"/>
        </w:rPr>
      </w:pPr>
      <w:proofErr w:type="spellStart"/>
      <w:r w:rsidRPr="002A2D6B">
        <w:rPr>
          <w:lang w:val="en-US"/>
        </w:rPr>
        <w:t>Sbi</w:t>
      </w:r>
      <w:proofErr w:type="spellEnd"/>
      <w:r w:rsidRPr="002A2D6B">
        <w:rPr>
          <w:lang w:val="en-US"/>
        </w:rPr>
        <w:t>-</w:t>
      </w:r>
      <w:r>
        <w:rPr>
          <w:lang w:val="en-US"/>
        </w:rPr>
        <w:t>S</w:t>
      </w:r>
      <w:r w:rsidRPr="002A2D6B">
        <w:rPr>
          <w:lang w:val="en-US"/>
        </w:rPr>
        <w:t>election-Info</w:t>
      </w:r>
      <w:r>
        <w:rPr>
          <w:lang w:val="en-US"/>
        </w:rPr>
        <w:t>-Header</w:t>
      </w:r>
      <w:r w:rsidRPr="002A2D6B">
        <w:rPr>
          <w:lang w:val="en-US"/>
        </w:rPr>
        <w:t xml:space="preserve"> = "3gpp-Sbi-</w:t>
      </w:r>
      <w:r>
        <w:rPr>
          <w:lang w:val="en-US"/>
        </w:rPr>
        <w:t>S</w:t>
      </w:r>
      <w:r w:rsidRPr="002A2D6B">
        <w:rPr>
          <w:lang w:val="en-US"/>
        </w:rPr>
        <w:t xml:space="preserve">election-Info:" </w:t>
      </w:r>
      <w:r>
        <w:rPr>
          <w:lang w:val="en-US"/>
        </w:rPr>
        <w:t xml:space="preserve">OWS </w:t>
      </w:r>
      <w:r w:rsidRPr="002A2D6B">
        <w:rPr>
          <w:lang w:val="en-US"/>
        </w:rPr>
        <w:t>1#(</w:t>
      </w:r>
      <w:r>
        <w:rPr>
          <w:lang w:val="en-US"/>
        </w:rPr>
        <w:t xml:space="preserve"> selection-info-element ) OWS</w:t>
      </w:r>
    </w:p>
    <w:p w14:paraId="7063C550" w14:textId="77777777" w:rsidR="00295171" w:rsidRDefault="00295171" w:rsidP="00295171">
      <w:pPr>
        <w:pStyle w:val="PL"/>
        <w:rPr>
          <w:lang w:val="en-US"/>
        </w:rPr>
      </w:pPr>
    </w:p>
    <w:p w14:paraId="3E95783C" w14:textId="439B00B2" w:rsidR="00295171" w:rsidRDefault="00295171" w:rsidP="00295171">
      <w:pPr>
        <w:pStyle w:val="PL"/>
        <w:rPr>
          <w:lang w:val="en-US"/>
        </w:rPr>
      </w:pPr>
      <w:r>
        <w:rPr>
          <w:lang w:val="en-US"/>
        </w:rPr>
        <w:t>selection-info-element = (</w:t>
      </w:r>
      <w:r w:rsidRPr="002A2D6B">
        <w:rPr>
          <w:lang w:val="en-US"/>
        </w:rPr>
        <w:t xml:space="preserve"> "reselection=" </w:t>
      </w:r>
      <w:proofErr w:type="spellStart"/>
      <w:r w:rsidRPr="002A2D6B">
        <w:rPr>
          <w:lang w:val="en-US"/>
        </w:rPr>
        <w:t>reselectionvalue</w:t>
      </w:r>
      <w:proofErr w:type="spellEnd"/>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r w:rsidRPr="002A2D6B">
        <w:rPr>
          <w:lang w:val="en-US"/>
        </w:rPr>
        <w:t>)</w:t>
      </w:r>
    </w:p>
    <w:p w14:paraId="07327E7A" w14:textId="77777777" w:rsidR="00295171" w:rsidRDefault="00295171" w:rsidP="00EE04DE">
      <w:pPr>
        <w:pStyle w:val="PL"/>
        <w:rPr>
          <w:lang w:val="en-US"/>
        </w:rPr>
      </w:pPr>
      <w:r>
        <w:rPr>
          <w:lang w:val="en-US"/>
        </w:rPr>
        <w:t xml:space="preserve">                       / </w:t>
      </w:r>
      <w:r w:rsidRPr="009B0826">
        <w:rPr>
          <w:lang w:val="en-US"/>
        </w:rPr>
        <w:t>( selection-criteria *( ";" OWS selection-criteria )</w:t>
      </w:r>
      <w:r>
        <w:rPr>
          <w:lang w:val="en-US"/>
        </w:rPr>
        <w:t xml:space="preserve"> )</w:t>
      </w:r>
    </w:p>
    <w:p w14:paraId="372AB848" w14:textId="77777777" w:rsidR="00295171" w:rsidRDefault="00295171" w:rsidP="00295171">
      <w:pPr>
        <w:pStyle w:val="PL"/>
        <w:rPr>
          <w:lang w:val="en-US"/>
        </w:rPr>
      </w:pPr>
    </w:p>
    <w:p w14:paraId="7CEC7134" w14:textId="77777777" w:rsidR="00295171" w:rsidRPr="002A2D6B" w:rsidRDefault="00295171" w:rsidP="00EE04DE">
      <w:pPr>
        <w:pStyle w:val="PL"/>
        <w:rPr>
          <w:lang w:val="en-US"/>
        </w:rPr>
      </w:pPr>
      <w:proofErr w:type="spellStart"/>
      <w:r w:rsidRPr="002A2D6B">
        <w:rPr>
          <w:lang w:val="en-US"/>
        </w:rPr>
        <w:t>reselectionvalue</w:t>
      </w:r>
      <w:proofErr w:type="spellEnd"/>
      <w:r w:rsidRPr="002A2D6B">
        <w:rPr>
          <w:lang w:val="en-US"/>
        </w:rPr>
        <w:t xml:space="preserve"> = "true" / "false"</w:t>
      </w:r>
    </w:p>
    <w:p w14:paraId="15BFC9EF" w14:textId="77777777" w:rsidR="00295171" w:rsidRDefault="00295171" w:rsidP="00295171">
      <w:pPr>
        <w:pStyle w:val="PL"/>
        <w:rPr>
          <w:lang w:val="en-US"/>
        </w:rPr>
      </w:pPr>
    </w:p>
    <w:p w14:paraId="79B29AFB" w14:textId="2747D617" w:rsidR="00295171" w:rsidRPr="002A2D6B" w:rsidRDefault="00295171" w:rsidP="00EE04DE">
      <w:pPr>
        <w:pStyle w:val="PL"/>
        <w:rPr>
          <w:lang w:val="en-US"/>
        </w:rPr>
      </w:pPr>
      <w:r w:rsidRPr="002A2D6B">
        <w:rPr>
          <w:lang w:val="en-US"/>
        </w:rPr>
        <w:t>selection-criteria = selection-</w:t>
      </w:r>
      <w:r>
        <w:rPr>
          <w:lang w:val="en-US"/>
        </w:rPr>
        <w:t>action</w:t>
      </w:r>
      <w:r w:rsidRPr="002A2D6B">
        <w:rPr>
          <w:lang w:val="en-US"/>
        </w:rPr>
        <w:t xml:space="preserve"> "=" token</w:t>
      </w:r>
    </w:p>
    <w:p w14:paraId="53F0821F" w14:textId="77777777" w:rsidR="00295171" w:rsidRDefault="00295171" w:rsidP="00295171">
      <w:pPr>
        <w:pStyle w:val="PL"/>
        <w:rPr>
          <w:lang w:val="en-US"/>
        </w:rPr>
      </w:pPr>
    </w:p>
    <w:p w14:paraId="4CBCD1AD" w14:textId="0C405D61" w:rsidR="00295171" w:rsidRDefault="00295171" w:rsidP="00295171">
      <w:pPr>
        <w:pStyle w:val="PL"/>
        <w:rPr>
          <w:lang w:val="en-US"/>
        </w:rPr>
      </w:pPr>
      <w:r w:rsidRPr="002A2D6B">
        <w:rPr>
          <w:lang w:val="en-US"/>
        </w:rPr>
        <w:t>selection-</w:t>
      </w:r>
      <w:r>
        <w:rPr>
          <w:lang w:val="en-US"/>
        </w:rPr>
        <w:t>action</w:t>
      </w:r>
      <w:r w:rsidRPr="002A2D6B">
        <w:rPr>
          <w:lang w:val="en-US"/>
        </w:rPr>
        <w:t xml:space="preserve"> = "not-select-</w:t>
      </w:r>
      <w:proofErr w:type="spellStart"/>
      <w:r w:rsidRPr="002A2D6B">
        <w:rPr>
          <w:lang w:val="en-US"/>
        </w:rPr>
        <w:t>nfservinst</w:t>
      </w:r>
      <w:proofErr w:type="spellEnd"/>
      <w:r w:rsidRPr="002A2D6B">
        <w:rPr>
          <w:lang w:val="en-US"/>
        </w:rPr>
        <w:t>" / "not-select-</w:t>
      </w:r>
      <w:proofErr w:type="spellStart"/>
      <w:r w:rsidRPr="002A2D6B">
        <w:rPr>
          <w:lang w:val="en-US"/>
        </w:rPr>
        <w:t>nfserviceset</w:t>
      </w:r>
      <w:proofErr w:type="spellEnd"/>
      <w:r w:rsidRPr="002A2D6B">
        <w:rPr>
          <w:lang w:val="en-US"/>
        </w:rPr>
        <w:t>" / "not-select-</w:t>
      </w:r>
      <w:proofErr w:type="spellStart"/>
      <w:r w:rsidRPr="002A2D6B">
        <w:rPr>
          <w:lang w:val="en-US"/>
        </w:rPr>
        <w:t>nfinst</w:t>
      </w:r>
      <w:proofErr w:type="spellEnd"/>
      <w:r w:rsidRPr="002A2D6B">
        <w:rPr>
          <w:lang w:val="en-US"/>
        </w:rPr>
        <w:t>" / "not-select-</w:t>
      </w:r>
      <w:proofErr w:type="spellStart"/>
      <w:r w:rsidRPr="002A2D6B">
        <w:rPr>
          <w:lang w:val="en-US"/>
        </w:rPr>
        <w:t>nfset</w:t>
      </w:r>
      <w:proofErr w:type="spellEnd"/>
      <w:r w:rsidRPr="002A2D6B">
        <w:rPr>
          <w:lang w:val="en-US"/>
        </w:rPr>
        <w:t>"</w:t>
      </w:r>
    </w:p>
    <w:p w14:paraId="02C4C1B4" w14:textId="77777777" w:rsidR="00295171" w:rsidRDefault="00295171" w:rsidP="00295171">
      <w:pPr>
        <w:pStyle w:val="PL"/>
        <w:rPr>
          <w:lang w:val="en-US"/>
        </w:rPr>
      </w:pPr>
    </w:p>
    <w:p w14:paraId="5147C06D" w14:textId="77777777" w:rsidR="00295171" w:rsidRPr="002A2D6B" w:rsidRDefault="00295171" w:rsidP="00EE04DE">
      <w:pPr>
        <w:pStyle w:val="PL"/>
        <w:rPr>
          <w:lang w:val="en-US"/>
        </w:rPr>
      </w:pPr>
    </w:p>
    <w:p w14:paraId="48ADEB9E" w14:textId="77777777" w:rsidR="00295171" w:rsidRPr="002A2D6B" w:rsidRDefault="00295171" w:rsidP="00295171">
      <w:pPr>
        <w:pStyle w:val="B1"/>
        <w:rPr>
          <w:lang w:val="en-US"/>
        </w:rPr>
      </w:pPr>
      <w:r w:rsidRPr="002A2D6B">
        <w:rPr>
          <w:lang w:val="en-US"/>
        </w:rPr>
        <w:t>-</w:t>
      </w:r>
      <w:r w:rsidRPr="002A2D6B">
        <w:rPr>
          <w:lang w:val="en-US"/>
        </w:rPr>
        <w:tab/>
        <w:t xml:space="preserve">reselection: it is a </w:t>
      </w:r>
      <w:proofErr w:type="spellStart"/>
      <w:r w:rsidRPr="002A2D6B">
        <w:rPr>
          <w:lang w:val="en-US"/>
        </w:rPr>
        <w:t>boolean</w:t>
      </w:r>
      <w:proofErr w:type="spellEnd"/>
      <w:r w:rsidRPr="002A2D6B">
        <w:rPr>
          <w:lang w:val="en-US"/>
        </w:rPr>
        <w:t xml:space="preserve">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w:t>
      </w:r>
      <w:proofErr w:type="spellStart"/>
      <w:r w:rsidRPr="002A2D6B">
        <w:rPr>
          <w:lang w:val="en-US"/>
        </w:rPr>
        <w:t>uri</w:t>
      </w:r>
      <w:proofErr w:type="spellEnd"/>
      <w:r w:rsidRPr="002A2D6B">
        <w:rPr>
          <w:lang w:val="en-US"/>
        </w:rPr>
        <w:t xml:space="preserve"> or in the 3gpp-Sbi-Target-ApiRoot.</w:t>
      </w:r>
      <w:r>
        <w:rPr>
          <w:lang w:val="en-US"/>
        </w:rPr>
        <w:t xml:space="preserve"> When this parameter occurs multiple times in the comma-delimited list, all parameters shall have the same value.</w:t>
      </w:r>
    </w:p>
    <w:p w14:paraId="5334EAF5" w14:textId="77777777" w:rsidR="00295171" w:rsidRPr="002A2D6B" w:rsidRDefault="00295171" w:rsidP="00295171">
      <w:pPr>
        <w:pStyle w:val="B1"/>
        <w:rPr>
          <w:lang w:val="en-US"/>
        </w:rPr>
      </w:pPr>
      <w:r w:rsidRPr="002A2D6B">
        <w:rPr>
          <w:lang w:val="en-US"/>
        </w:rPr>
        <w:t>-</w:t>
      </w:r>
      <w:r>
        <w:rPr>
          <w:lang w:val="en-US"/>
        </w:rPr>
        <w:tab/>
      </w:r>
      <w:r w:rsidRPr="002A2D6B">
        <w:rPr>
          <w:lang w:val="en-US"/>
        </w:rPr>
        <w:t>not-select-</w:t>
      </w:r>
      <w:proofErr w:type="spellStart"/>
      <w:r w:rsidRPr="002A2D6B">
        <w:rPr>
          <w:lang w:val="en-US"/>
        </w:rPr>
        <w:t>nfservinst</w:t>
      </w:r>
      <w:proofErr w:type="spellEnd"/>
      <w:r w:rsidRPr="002A2D6B">
        <w:rPr>
          <w:lang w:val="en-US"/>
        </w:rPr>
        <w:t xml:space="preserve">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w:t>
      </w:r>
      <w:proofErr w:type="spellStart"/>
      <w:r w:rsidRPr="002A2D6B">
        <w:rPr>
          <w:lang w:val="en-US"/>
        </w:rPr>
        <w:t>nfserviceset</w:t>
      </w:r>
      <w:proofErr w:type="spellEnd"/>
      <w:r>
        <w:rPr>
          <w:lang w:val="en-US"/>
        </w:rPr>
        <w:t xml:space="preserve"> or </w:t>
      </w:r>
      <w:r w:rsidRPr="002A2D6B">
        <w:rPr>
          <w:lang w:val="en-US"/>
        </w:rPr>
        <w:t>not-select-</w:t>
      </w:r>
      <w:proofErr w:type="spellStart"/>
      <w:r w:rsidRPr="002A2D6B">
        <w:rPr>
          <w:lang w:val="en-US"/>
        </w:rPr>
        <w:t>nfinst</w:t>
      </w:r>
      <w:proofErr w:type="spellEnd"/>
      <w:r>
        <w:rPr>
          <w:lang w:val="en-US"/>
        </w:rPr>
        <w:t xml:space="preserve"> shall be present to enable the SCP to identify the </w:t>
      </w:r>
      <w:proofErr w:type="spellStart"/>
      <w:r>
        <w:rPr>
          <w:lang w:val="en-US"/>
        </w:rPr>
        <w:t>nfservinst</w:t>
      </w:r>
      <w:proofErr w:type="spellEnd"/>
      <w:r>
        <w:rPr>
          <w:lang w:val="en-US"/>
        </w:rPr>
        <w:t>.</w:t>
      </w:r>
    </w:p>
    <w:p w14:paraId="30269BB0" w14:textId="77777777" w:rsidR="00295171" w:rsidRPr="002A2D6B" w:rsidRDefault="00295171" w:rsidP="00295171">
      <w:pPr>
        <w:pStyle w:val="B1"/>
        <w:rPr>
          <w:lang w:val="en-US"/>
        </w:rPr>
      </w:pPr>
      <w:r w:rsidRPr="002A2D6B">
        <w:rPr>
          <w:lang w:val="en-US"/>
        </w:rPr>
        <w:t>-</w:t>
      </w:r>
      <w:r w:rsidRPr="002A2D6B">
        <w:rPr>
          <w:lang w:val="en-US"/>
        </w:rPr>
        <w:tab/>
        <w:t>not-select-</w:t>
      </w:r>
      <w:proofErr w:type="spellStart"/>
      <w:r w:rsidRPr="002A2D6B">
        <w:rPr>
          <w:lang w:val="en-US"/>
        </w:rPr>
        <w:t>nfserviceset</w:t>
      </w:r>
      <w:proofErr w:type="spellEnd"/>
      <w:r w:rsidRPr="002A2D6B">
        <w:rPr>
          <w:lang w:val="en-US"/>
        </w:rPr>
        <w:t xml:space="preserve">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(see also clause</w:t>
      </w:r>
      <w:r>
        <w:rPr>
          <w:lang w:val="en-US"/>
        </w:rPr>
        <w:t> </w:t>
      </w:r>
      <w:r w:rsidRPr="002A2D6B">
        <w:rPr>
          <w:lang w:val="en-US"/>
        </w:rPr>
        <w:t>6.4.3.4.5.2.1)</w:t>
      </w:r>
    </w:p>
    <w:p w14:paraId="542F6AE1" w14:textId="77777777" w:rsidR="00295171" w:rsidRDefault="00295171" w:rsidP="00295171">
      <w:pPr>
        <w:pStyle w:val="B1"/>
        <w:rPr>
          <w:lang w:val="en-US"/>
        </w:rPr>
      </w:pPr>
      <w:r w:rsidRPr="002A2D6B">
        <w:rPr>
          <w:lang w:val="en-US"/>
        </w:rPr>
        <w:t>-</w:t>
      </w:r>
      <w:r>
        <w:rPr>
          <w:lang w:val="en-US"/>
        </w:rPr>
        <w:tab/>
      </w:r>
      <w:r w:rsidRPr="002A2D6B">
        <w:rPr>
          <w:lang w:val="en-US"/>
        </w:rPr>
        <w:t>not-select-</w:t>
      </w:r>
      <w:proofErr w:type="spellStart"/>
      <w:r w:rsidRPr="002A2D6B">
        <w:rPr>
          <w:lang w:val="en-US"/>
        </w:rPr>
        <w:t>nfinst</w:t>
      </w:r>
      <w:proofErr w:type="spellEnd"/>
      <w:r w:rsidRPr="002A2D6B">
        <w:rPr>
          <w:lang w:val="en-US"/>
        </w:rPr>
        <w:t xml:space="preserve">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 xml:space="preserve">[8]. This parameter shall be present if the sender of the request message </w:t>
      </w:r>
      <w:r w:rsidRPr="002A2D6B">
        <w:rPr>
          <w:lang w:val="en-US"/>
        </w:rPr>
        <w:lastRenderedPageBreak/>
        <w:t>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(see also clause</w:t>
      </w:r>
      <w:r>
        <w:rPr>
          <w:lang w:val="en-US"/>
        </w:rPr>
        <w:t> </w:t>
      </w:r>
      <w:r w:rsidRPr="002A2D6B">
        <w:rPr>
          <w:lang w:val="en-US"/>
        </w:rPr>
        <w:t>6.4.3.4.5.2.1)</w:t>
      </w:r>
    </w:p>
    <w:p w14:paraId="3A241F91" w14:textId="77777777" w:rsidR="00295171" w:rsidRPr="002A2D6B" w:rsidRDefault="00295171" w:rsidP="00295171">
      <w:pPr>
        <w:pStyle w:val="B1"/>
        <w:rPr>
          <w:lang w:val="en-US"/>
        </w:rPr>
      </w:pPr>
      <w:r>
        <w:rPr>
          <w:lang w:val="en-US"/>
        </w:rPr>
        <w:t>-</w:t>
      </w:r>
      <w:r>
        <w:rPr>
          <w:lang w:val="en-US"/>
        </w:rPr>
        <w:tab/>
      </w:r>
      <w:r w:rsidRPr="002A2D6B">
        <w:rPr>
          <w:lang w:val="en-US"/>
        </w:rPr>
        <w:t>not-select-</w:t>
      </w:r>
      <w:proofErr w:type="spellStart"/>
      <w:r w:rsidRPr="002A2D6B">
        <w:rPr>
          <w:lang w:val="en-US"/>
        </w:rPr>
        <w:t>nfset</w:t>
      </w:r>
      <w:proofErr w:type="spellEnd"/>
      <w:r w:rsidRPr="002A2D6B">
        <w:rPr>
          <w:lang w:val="en-US"/>
        </w:rPr>
        <w:t xml:space="preserve">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16DBD1C0" w14:textId="77777777" w:rsidR="00295171" w:rsidRPr="002A2D6B" w:rsidRDefault="00295171" w:rsidP="00295171">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0A0A5E96" w14:textId="77777777" w:rsidR="00295171" w:rsidRPr="00D75E58" w:rsidRDefault="00295171" w:rsidP="00295171">
      <w:pPr>
        <w:pStyle w:val="EX"/>
      </w:pPr>
      <w:r>
        <w:tab/>
      </w:r>
      <w:r w:rsidRPr="00D75E58">
        <w:t>3gpp-Sbi-</w:t>
      </w:r>
      <w:r>
        <w:t>S</w:t>
      </w:r>
      <w:r w:rsidRPr="00D75E58">
        <w:t>election-Info: not-select-</w:t>
      </w:r>
      <w:proofErr w:type="spellStart"/>
      <w:r w:rsidRPr="00D75E58">
        <w:t>nfinst</w:t>
      </w:r>
      <w:proofErr w:type="spellEnd"/>
      <w:r w:rsidRPr="00D75E58">
        <w:t>=87654321-4191-46b3-955c-ac631f953ed8</w:t>
      </w:r>
    </w:p>
    <w:p w14:paraId="4ADB5DEF" w14:textId="77777777" w:rsidR="00295171" w:rsidRPr="002A2D6B" w:rsidRDefault="00295171" w:rsidP="00295171">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5CAF7190" w14:textId="68E5BF9F"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1A4960D" w14:textId="77777777" w:rsidR="00295171" w:rsidRPr="002A2D6B" w:rsidRDefault="00295171" w:rsidP="00295171">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21D4A6A" w14:textId="77777777"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p>
    <w:p w14:paraId="28BC883F" w14:textId="77777777" w:rsidR="00295171" w:rsidRPr="002A2D6B" w:rsidRDefault="00295171" w:rsidP="00295171">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63C39427" w14:textId="77777777" w:rsidR="002951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nfservinst</w:t>
      </w:r>
      <w:proofErr w:type="spellEnd"/>
      <w:r w:rsidRPr="002A2D6B">
        <w:rPr>
          <w:lang w:val="en-US"/>
        </w:rPr>
        <w:t>=xyz1; not-select-</w:t>
      </w:r>
      <w:proofErr w:type="spellStart"/>
      <w:r w:rsidRPr="002A2D6B">
        <w:rPr>
          <w:lang w:val="en-US"/>
        </w:rPr>
        <w:t>nfservinst</w:t>
      </w:r>
      <w:proofErr w:type="spellEnd"/>
      <w:r w:rsidRPr="002A2D6B">
        <w:rPr>
          <w:lang w:val="en-US"/>
        </w:rPr>
        <w:t>=xyz2; not-select-</w:t>
      </w:r>
      <w:proofErr w:type="spellStart"/>
      <w:r w:rsidRPr="002A2D6B">
        <w:rPr>
          <w:lang w:val="en-US"/>
        </w:rPr>
        <w:t>nfinst</w:t>
      </w:r>
      <w:proofErr w:type="spellEnd"/>
      <w:r w:rsidRPr="002A2D6B">
        <w:rPr>
          <w:lang w:val="en-US"/>
        </w:rPr>
        <w:t>=87654321-4191-46b3-955c-ac631f953ed8, reselection=true; not-select-</w:t>
      </w:r>
      <w:proofErr w:type="spellStart"/>
      <w:r w:rsidRPr="002A2D6B">
        <w:rPr>
          <w:lang w:val="en-US"/>
        </w:rPr>
        <w:t>nfservinst</w:t>
      </w:r>
      <w:proofErr w:type="spellEnd"/>
      <w:r w:rsidRPr="002A2D6B">
        <w:rPr>
          <w:lang w:val="en-US"/>
        </w:rPr>
        <w:t>=abc1; not-select-</w:t>
      </w:r>
      <w:proofErr w:type="spellStart"/>
      <w:r w:rsidRPr="002A2D6B">
        <w:rPr>
          <w:lang w:val="en-US"/>
        </w:rPr>
        <w:t>nfservinst</w:t>
      </w:r>
      <w:proofErr w:type="spellEnd"/>
      <w:r w:rsidRPr="002A2D6B">
        <w:rPr>
          <w:lang w:val="en-US"/>
        </w:rPr>
        <w:t>=abc2; not-select-</w:t>
      </w:r>
      <w:proofErr w:type="spellStart"/>
      <w:r w:rsidRPr="002A2D6B">
        <w:rPr>
          <w:lang w:val="en-US"/>
        </w:rPr>
        <w:t>nfinst</w:t>
      </w:r>
      <w:proofErr w:type="spellEnd"/>
      <w:r w:rsidRPr="002A2D6B">
        <w:rPr>
          <w:lang w:val="en-US"/>
        </w:rPr>
        <w:t>=12345678-4191-46b3-955c-ac631f953ed8</w:t>
      </w:r>
    </w:p>
    <w:p w14:paraId="58C0E152" w14:textId="097CD79B" w:rsidR="00DA7149" w:rsidRPr="00D44731" w:rsidRDefault="00DA7149" w:rsidP="002D7984">
      <w:pPr>
        <w:pStyle w:val="Heading5"/>
      </w:pPr>
      <w:bookmarkStart w:id="582" w:name="_CR5_2_3_3_11"/>
      <w:bookmarkStart w:id="583" w:name="_Toc177643287"/>
      <w:bookmarkEnd w:id="582"/>
      <w:r w:rsidRPr="00D44731">
        <w:t>5.2.3.</w:t>
      </w:r>
      <w:r>
        <w:t>3</w:t>
      </w:r>
      <w:r w:rsidRPr="00D44731">
        <w:t>.</w:t>
      </w:r>
      <w:r>
        <w:t>11</w:t>
      </w:r>
      <w:r w:rsidRPr="00D44731">
        <w:tab/>
        <w:t>3gpp-Sb</w:t>
      </w:r>
      <w:r w:rsidRPr="00A76A1F">
        <w:t>i-</w:t>
      </w:r>
      <w:r w:rsidRPr="00E05E29">
        <w:t>Interplmn-Purpose</w:t>
      </w:r>
      <w:bookmarkEnd w:id="583"/>
    </w:p>
    <w:p w14:paraId="0A4C9C84" w14:textId="77777777" w:rsidR="00295171" w:rsidRPr="00D44731" w:rsidRDefault="00295171" w:rsidP="00295171">
      <w:pPr>
        <w:rPr>
          <w:lang w:eastAsia="zh-CN"/>
        </w:rPr>
      </w:pPr>
      <w:r w:rsidRPr="00D44731">
        <w:rPr>
          <w:lang w:eastAsia="zh-CN"/>
        </w:rPr>
        <w:t xml:space="preserve">The header contains </w:t>
      </w:r>
      <w:r>
        <w:rPr>
          <w:lang w:eastAsia="zh-CN"/>
        </w:rPr>
        <w:t xml:space="preserve">the intended purpose for inter-PLMN </w:t>
      </w:r>
      <w:proofErr w:type="spellStart"/>
      <w:r>
        <w:rPr>
          <w:lang w:eastAsia="zh-CN"/>
        </w:rPr>
        <w:t>signaling</w:t>
      </w:r>
      <w:proofErr w:type="spellEnd"/>
      <w:r w:rsidRPr="00D44731">
        <w:rPr>
          <w:lang w:eastAsia="zh-CN"/>
        </w:rPr>
        <w:t>. See clauses 6.</w:t>
      </w:r>
      <w:r>
        <w:rPr>
          <w:lang w:eastAsia="zh-CN"/>
        </w:rPr>
        <w:t>14</w:t>
      </w:r>
      <w:r w:rsidRPr="00D44731">
        <w:rPr>
          <w:lang w:eastAsia="zh-CN"/>
        </w:rPr>
        <w:t>.</w:t>
      </w:r>
    </w:p>
    <w:p w14:paraId="35BB5166" w14:textId="758F1200" w:rsidR="00BD74C3" w:rsidRPr="00D44731" w:rsidRDefault="00BD74C3" w:rsidP="00BD74C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3393318" w14:textId="77777777" w:rsidR="00295171" w:rsidRDefault="00295171" w:rsidP="00295171">
      <w:pPr>
        <w:pStyle w:val="PL"/>
        <w:rPr>
          <w:lang w:eastAsia="zh-CN"/>
        </w:rPr>
      </w:pPr>
    </w:p>
    <w:p w14:paraId="5469F68F" w14:textId="79B1044A" w:rsidR="00295171" w:rsidRDefault="00295171" w:rsidP="00295171">
      <w:pPr>
        <w:pStyle w:val="PL"/>
        <w:rPr>
          <w:lang w:eastAsia="zh-CN"/>
        </w:rPr>
      </w:pPr>
      <w:proofErr w:type="spellStart"/>
      <w:r w:rsidRPr="00D44731">
        <w:rPr>
          <w:lang w:eastAsia="zh-CN"/>
        </w:rPr>
        <w:t>Sb</w:t>
      </w:r>
      <w:r w:rsidRPr="00A76A1F">
        <w:rPr>
          <w:lang w:eastAsia="zh-CN"/>
        </w:rPr>
        <w:t>i</w:t>
      </w:r>
      <w:proofErr w:type="spellEnd"/>
      <w:r w:rsidRPr="00A76A1F">
        <w:rPr>
          <w:lang w:eastAsia="zh-CN"/>
        </w:rPr>
        <w:t>-</w:t>
      </w:r>
      <w:proofErr w:type="spellStart"/>
      <w:r w:rsidRPr="00E05E29">
        <w:rPr>
          <w:lang w:eastAsia="zh-CN"/>
        </w:rPr>
        <w:t>Interplmn</w:t>
      </w:r>
      <w:proofErr w:type="spellEnd"/>
      <w:r w:rsidRPr="00E05E29">
        <w:rPr>
          <w:lang w:eastAsia="zh-CN"/>
        </w:rPr>
        <w:t>-Purpose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0024B9CC" w14:textId="77777777" w:rsidR="00295171" w:rsidRDefault="00295171" w:rsidP="00295171">
      <w:pPr>
        <w:pStyle w:val="PL"/>
        <w:rPr>
          <w:lang w:eastAsia="zh-CN"/>
        </w:rPr>
      </w:pPr>
    </w:p>
    <w:p w14:paraId="218A084C" w14:textId="77777777" w:rsidR="00DC4F8A" w:rsidRDefault="00DC4F8A" w:rsidP="00DC4F8A">
      <w:pPr>
        <w:pStyle w:val="PL"/>
        <w:rPr>
          <w:lang w:eastAsia="zh-CN"/>
        </w:rPr>
      </w:pPr>
      <w:r>
        <w:rPr>
          <w:lang w:eastAsia="zh-CN"/>
        </w:rPr>
        <w:t>N32Purpose = "ROAMING"</w:t>
      </w:r>
    </w:p>
    <w:p w14:paraId="476D0BAC" w14:textId="77777777" w:rsidR="00DC4F8A" w:rsidRDefault="00DC4F8A" w:rsidP="00DC4F8A">
      <w:pPr>
        <w:pStyle w:val="PL"/>
        <w:rPr>
          <w:lang w:eastAsia="zh-CN"/>
        </w:rPr>
      </w:pPr>
      <w:r>
        <w:rPr>
          <w:lang w:eastAsia="zh-CN"/>
        </w:rPr>
        <w:t xml:space="preserve">           / "INTER_PLMN_MOBILITY"</w:t>
      </w:r>
    </w:p>
    <w:p w14:paraId="3D65AAF0" w14:textId="77777777" w:rsidR="00DC4F8A" w:rsidRDefault="00DC4F8A" w:rsidP="00DC4F8A">
      <w:pPr>
        <w:pStyle w:val="PL"/>
        <w:rPr>
          <w:lang w:eastAsia="zh-CN"/>
        </w:rPr>
      </w:pPr>
      <w:r>
        <w:rPr>
          <w:lang w:eastAsia="zh-CN"/>
        </w:rPr>
        <w:t xml:space="preserve">           / "SMS_INTERCONNECT"</w:t>
      </w:r>
    </w:p>
    <w:p w14:paraId="005B90C8" w14:textId="77777777" w:rsidR="00DC4F8A" w:rsidRDefault="00DC4F8A" w:rsidP="00DC4F8A">
      <w:pPr>
        <w:pStyle w:val="PL"/>
        <w:rPr>
          <w:lang w:eastAsia="zh-CN"/>
        </w:rPr>
      </w:pPr>
      <w:r>
        <w:rPr>
          <w:lang w:eastAsia="zh-CN"/>
        </w:rPr>
        <w:t xml:space="preserve">           / "ROAMING_TEST"</w:t>
      </w:r>
    </w:p>
    <w:p w14:paraId="53CE0918" w14:textId="77777777" w:rsidR="00DC4F8A" w:rsidRDefault="00DC4F8A" w:rsidP="00DC4F8A">
      <w:pPr>
        <w:pStyle w:val="PL"/>
        <w:rPr>
          <w:lang w:eastAsia="zh-CN"/>
        </w:rPr>
      </w:pPr>
      <w:r>
        <w:rPr>
          <w:lang w:eastAsia="zh-CN"/>
        </w:rPr>
        <w:t xml:space="preserve">           / "INTER_PLMN_MOBILITY_TEST"</w:t>
      </w:r>
    </w:p>
    <w:p w14:paraId="223FBFA7" w14:textId="77777777" w:rsidR="00DC4F8A" w:rsidRDefault="00DC4F8A" w:rsidP="00DC4F8A">
      <w:pPr>
        <w:pStyle w:val="PL"/>
        <w:rPr>
          <w:lang w:eastAsia="zh-CN"/>
        </w:rPr>
      </w:pPr>
      <w:r>
        <w:rPr>
          <w:lang w:eastAsia="zh-CN"/>
        </w:rPr>
        <w:t xml:space="preserve">           / "SMS_INTERCONNECT_TEST"</w:t>
      </w:r>
    </w:p>
    <w:p w14:paraId="02A83B0B" w14:textId="77777777" w:rsidR="00DC4F8A" w:rsidRDefault="00DC4F8A" w:rsidP="00DC4F8A">
      <w:pPr>
        <w:pStyle w:val="PL"/>
        <w:rPr>
          <w:lang w:eastAsia="zh-CN"/>
        </w:rPr>
      </w:pPr>
      <w:r>
        <w:rPr>
          <w:lang w:eastAsia="zh-CN"/>
        </w:rPr>
        <w:t xml:space="preserve">           / "SNPN_INTERCONNECT"</w:t>
      </w:r>
    </w:p>
    <w:p w14:paraId="0AEDD284" w14:textId="77777777" w:rsidR="00DC4F8A" w:rsidRDefault="00DC4F8A" w:rsidP="00DC4F8A">
      <w:pPr>
        <w:pStyle w:val="PL"/>
        <w:rPr>
          <w:lang w:eastAsia="zh-CN"/>
        </w:rPr>
      </w:pPr>
      <w:r>
        <w:rPr>
          <w:lang w:eastAsia="zh-CN"/>
        </w:rPr>
        <w:t xml:space="preserve">           / "SNPN_INTERCONNECT_TEST"</w:t>
      </w:r>
    </w:p>
    <w:p w14:paraId="60B1CA4D" w14:textId="77777777" w:rsidR="00DC4F8A" w:rsidRDefault="00DC4F8A" w:rsidP="00DC4F8A">
      <w:pPr>
        <w:pStyle w:val="PL"/>
        <w:rPr>
          <w:lang w:eastAsia="zh-CN"/>
        </w:rPr>
      </w:pPr>
      <w:r>
        <w:rPr>
          <w:lang w:eastAsia="zh-CN"/>
        </w:rPr>
        <w:t xml:space="preserve">           / "DISASTER_ROAMING"</w:t>
      </w:r>
    </w:p>
    <w:p w14:paraId="1FAACD39" w14:textId="77777777" w:rsidR="00DC4F8A" w:rsidRDefault="00DC4F8A" w:rsidP="00DC4F8A">
      <w:pPr>
        <w:pStyle w:val="PL"/>
        <w:rPr>
          <w:lang w:eastAsia="zh-CN"/>
        </w:rPr>
      </w:pPr>
      <w:r>
        <w:rPr>
          <w:lang w:eastAsia="zh-CN"/>
        </w:rPr>
        <w:t xml:space="preserve">           / "DISASTER_ROAMING_TEST"</w:t>
      </w:r>
    </w:p>
    <w:p w14:paraId="768FC56B" w14:textId="77777777" w:rsidR="00DC4F8A" w:rsidRDefault="00DC4F8A" w:rsidP="00DC4F8A">
      <w:pPr>
        <w:pStyle w:val="PL"/>
        <w:rPr>
          <w:lang w:eastAsia="zh-CN"/>
        </w:rPr>
      </w:pPr>
      <w:r>
        <w:rPr>
          <w:lang w:eastAsia="zh-CN"/>
        </w:rPr>
        <w:t xml:space="preserve">           / "</w:t>
      </w:r>
      <w:r w:rsidRPr="001D0569">
        <w:rPr>
          <w:lang w:eastAsia="zh-CN"/>
        </w:rPr>
        <w:t>DATA_ANALYTICS_EXCHANGE</w:t>
      </w:r>
      <w:r>
        <w:rPr>
          <w:lang w:eastAsia="zh-CN"/>
        </w:rPr>
        <w:t>"</w:t>
      </w:r>
    </w:p>
    <w:p w14:paraId="04957F2E" w14:textId="77777777" w:rsidR="00DC4F8A" w:rsidRDefault="00DC4F8A" w:rsidP="00DC4F8A">
      <w:pPr>
        <w:pStyle w:val="PL"/>
        <w:rPr>
          <w:lang w:eastAsia="zh-CN"/>
        </w:rPr>
      </w:pPr>
      <w:r>
        <w:rPr>
          <w:lang w:eastAsia="zh-CN"/>
        </w:rPr>
        <w:t xml:space="preserve">           / "</w:t>
      </w:r>
      <w:r w:rsidRPr="001D0569">
        <w:rPr>
          <w:lang w:eastAsia="zh-CN"/>
        </w:rPr>
        <w:t>DATA_ANALYTICS_EXCHANGE</w:t>
      </w:r>
      <w:r w:rsidRPr="00C0049A">
        <w:rPr>
          <w:lang w:eastAsia="zh-CN"/>
        </w:rPr>
        <w:t>_TEST</w:t>
      </w:r>
      <w:r>
        <w:rPr>
          <w:lang w:eastAsia="zh-CN"/>
        </w:rPr>
        <w:t>"</w:t>
      </w:r>
    </w:p>
    <w:p w14:paraId="763CAB00" w14:textId="77777777" w:rsidR="00DC4F8A" w:rsidRPr="00D44731" w:rsidRDefault="00DC4F8A" w:rsidP="00DC4F8A">
      <w:pPr>
        <w:pStyle w:val="PL"/>
        <w:rPr>
          <w:lang w:eastAsia="zh-CN"/>
        </w:rPr>
      </w:pPr>
      <w:r>
        <w:rPr>
          <w:lang w:eastAsia="zh-CN"/>
        </w:rPr>
        <w:t xml:space="preserve">           / token</w:t>
      </w:r>
    </w:p>
    <w:p w14:paraId="10790E0C" w14:textId="77777777" w:rsidR="00DC4F8A" w:rsidRDefault="00DC4F8A" w:rsidP="00DC4F8A">
      <w:pPr>
        <w:pStyle w:val="PL"/>
        <w:rPr>
          <w:lang w:eastAsia="ja-JP"/>
        </w:rPr>
      </w:pPr>
    </w:p>
    <w:p w14:paraId="0F1C9D55" w14:textId="77777777" w:rsidR="00DC4F8A" w:rsidRDefault="00DC4F8A" w:rsidP="00DC4F8A">
      <w:pPr>
        <w:pStyle w:val="PL"/>
        <w:rPr>
          <w:lang w:eastAsia="ja-JP"/>
        </w:rPr>
      </w:pPr>
      <w:r>
        <w:rPr>
          <w:rFonts w:hint="eastAsia"/>
          <w:lang w:eastAsia="ja-JP"/>
        </w:rPr>
        <w:t>a</w:t>
      </w:r>
      <w:r>
        <w:rPr>
          <w:lang w:eastAsia="ja-JP"/>
        </w:rPr>
        <w:t>dditional-info = token</w:t>
      </w:r>
    </w:p>
    <w:p w14:paraId="347C0F6A" w14:textId="77777777" w:rsidR="00295171" w:rsidRDefault="00295171" w:rsidP="00295171">
      <w:pPr>
        <w:pStyle w:val="PL"/>
        <w:rPr>
          <w:lang w:eastAsia="ja-JP"/>
        </w:rPr>
      </w:pPr>
    </w:p>
    <w:p w14:paraId="16682888" w14:textId="77777777" w:rsidR="00295171" w:rsidRDefault="00295171" w:rsidP="00EE04DE">
      <w:pPr>
        <w:pStyle w:val="PL"/>
        <w:rPr>
          <w:lang w:eastAsia="ja-JP"/>
        </w:rPr>
      </w:pPr>
    </w:p>
    <w:p w14:paraId="34E7A6C6" w14:textId="77777777" w:rsidR="00295171" w:rsidRDefault="00295171" w:rsidP="00295171">
      <w:pPr>
        <w:pStyle w:val="B1"/>
      </w:pPr>
      <w:r>
        <w:rPr>
          <w:lang w:eastAsia="ja-JP"/>
        </w:rPr>
        <w:t>-</w:t>
      </w:r>
      <w:r>
        <w:rPr>
          <w:lang w:eastAsia="ja-JP"/>
        </w:rPr>
        <w:tab/>
        <w:t xml:space="preserve">N32Purpose: </w:t>
      </w:r>
      <w:r>
        <w:rPr>
          <w:rFonts w:hint="eastAsia"/>
          <w:lang w:eastAsia="ja-JP"/>
        </w:rPr>
        <w:t>T</w:t>
      </w:r>
      <w:r>
        <w:rPr>
          <w:lang w:eastAsia="ja-JP"/>
        </w:rPr>
        <w:t xml:space="preserve">he parameter for N32Purpose indicates the intended purpose of inter-PLMN </w:t>
      </w:r>
      <w:proofErr w:type="spellStart"/>
      <w:r>
        <w:rPr>
          <w:lang w:eastAsia="ja-JP"/>
        </w:rPr>
        <w:t>signaling</w:t>
      </w:r>
      <w:proofErr w:type="spellEnd"/>
      <w:r>
        <w:rPr>
          <w:lang w:eastAsia="ja-JP"/>
        </w:rPr>
        <w:t>, and values specified in 3GPP</w:t>
      </w:r>
      <w:r w:rsidRPr="00F26844">
        <w:rPr>
          <w:lang w:val="en-US" w:eastAsia="ja-JP"/>
        </w:rPr>
        <w:t> TS 29.573 [</w:t>
      </w:r>
      <w:r>
        <w:rPr>
          <w:lang w:val="en-US" w:eastAsia="ja-JP"/>
        </w:rPr>
        <w:t>27</w:t>
      </w:r>
      <w:r w:rsidRPr="00F26844">
        <w:rPr>
          <w:lang w:val="en-US" w:eastAsia="ja-JP"/>
        </w:rPr>
        <w:t>] clause </w:t>
      </w:r>
      <w:r>
        <w:t>6.1.5.3.9 are used.</w:t>
      </w:r>
    </w:p>
    <w:p w14:paraId="35F5CAB4" w14:textId="77777777" w:rsidR="00295171" w:rsidRDefault="00295171" w:rsidP="00295171">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 xml:space="preserve">ROAMING: </w:t>
      </w:r>
      <w:proofErr w:type="spellStart"/>
      <w:r>
        <w:rPr>
          <w:lang w:eastAsia="zh-CN"/>
        </w:rPr>
        <w:t>usecaseA</w:t>
      </w:r>
      <w:proofErr w:type="spellEnd"/>
    </w:p>
    <w:p w14:paraId="21CE759E" w14:textId="50CEA710" w:rsidR="008956DC" w:rsidRDefault="008956DC" w:rsidP="008956DC">
      <w:pPr>
        <w:pStyle w:val="Heading5"/>
        <w:rPr>
          <w:lang w:eastAsia="zh-CN"/>
        </w:rPr>
      </w:pPr>
      <w:bookmarkStart w:id="584" w:name="_CR5_2_3_3_12"/>
      <w:bookmarkStart w:id="585" w:name="_Toc177643288"/>
      <w:bookmarkEnd w:id="584"/>
      <w:r>
        <w:lastRenderedPageBreak/>
        <w:t>5.2.3.3.12</w:t>
      </w:r>
      <w:r>
        <w:tab/>
      </w:r>
      <w:r>
        <w:rPr>
          <w:lang w:eastAsia="zh-CN"/>
        </w:rPr>
        <w:t>3gpp-Sbi-Request-Info</w:t>
      </w:r>
      <w:bookmarkEnd w:id="585"/>
    </w:p>
    <w:p w14:paraId="222F0F9B" w14:textId="6E657025" w:rsidR="00295171" w:rsidRDefault="00295171" w:rsidP="00295171">
      <w:pPr>
        <w:rPr>
          <w:lang w:eastAsia="zh-CN"/>
        </w:rPr>
      </w:pPr>
      <w:r>
        <w:rPr>
          <w:lang w:eastAsia="zh-CN"/>
        </w:rPr>
        <w:t>The header contains a list of additional information related to a HTTP request which may be included by a NF or a SCP, to indicate e.g.:</w:t>
      </w:r>
    </w:p>
    <w:p w14:paraId="02766FA0" w14:textId="77777777" w:rsidR="00295171" w:rsidRDefault="00295171" w:rsidP="00295171">
      <w:pPr>
        <w:pStyle w:val="B1"/>
        <w:rPr>
          <w:lang w:eastAsia="zh-CN"/>
        </w:rPr>
      </w:pPr>
      <w:r>
        <w:rPr>
          <w:lang w:eastAsia="zh-CN"/>
        </w:rPr>
        <w:t>-</w:t>
      </w:r>
      <w:r>
        <w:rPr>
          <w:lang w:eastAsia="zh-CN"/>
        </w:rPr>
        <w:tab/>
        <w:t>whether the HTTP request message is involving a reselection of an alternative NF;</w:t>
      </w:r>
    </w:p>
    <w:p w14:paraId="14A50297" w14:textId="77777777" w:rsidR="00295171" w:rsidRDefault="00295171" w:rsidP="00295171">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19611232" w14:textId="77777777" w:rsidR="00295171" w:rsidRDefault="00295171" w:rsidP="00295171">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3C03C4E5" w14:textId="77777777" w:rsidR="00295171" w:rsidRDefault="00295171" w:rsidP="00295171">
      <w:pPr>
        <w:rPr>
          <w:lang w:eastAsia="zh-CN"/>
        </w:rPr>
      </w:pPr>
      <w:r>
        <w:rPr>
          <w:lang w:eastAsia="zh-CN"/>
        </w:rPr>
        <w:t>The receiving NF may use the header, e.g. to determine whether to accept the request.</w:t>
      </w:r>
    </w:p>
    <w:p w14:paraId="3B58C906" w14:textId="3C9B1361" w:rsidR="00BD74C3" w:rsidRDefault="00BD74C3" w:rsidP="00BD74C3">
      <w:pPr>
        <w:rPr>
          <w:lang w:eastAsia="zh-CN"/>
        </w:rPr>
      </w:pPr>
      <w:r>
        <w:rPr>
          <w:lang w:eastAsia="zh-CN"/>
        </w:rPr>
        <w:t>The encoding of the header follows the ABNF as defined in IETF</w:t>
      </w:r>
      <w:r>
        <w:t> RFC 9110 [11]</w:t>
      </w:r>
      <w:r>
        <w:rPr>
          <w:lang w:eastAsia="zh-CN"/>
        </w:rPr>
        <w:t>.</w:t>
      </w:r>
    </w:p>
    <w:p w14:paraId="1C9F0A1A" w14:textId="77777777" w:rsidR="00295171" w:rsidRDefault="00295171" w:rsidP="00295171">
      <w:pPr>
        <w:pStyle w:val="PL"/>
        <w:rPr>
          <w:lang w:eastAsia="zh-CN"/>
        </w:rPr>
      </w:pPr>
    </w:p>
    <w:p w14:paraId="1C5346E9" w14:textId="3D289496" w:rsidR="00295171" w:rsidRDefault="00295171" w:rsidP="00295171">
      <w:pPr>
        <w:pStyle w:val="PL"/>
        <w:rPr>
          <w:lang w:eastAsia="zh-CN"/>
        </w:rPr>
      </w:pPr>
      <w:proofErr w:type="spellStart"/>
      <w:r>
        <w:rPr>
          <w:lang w:eastAsia="zh-CN"/>
        </w:rPr>
        <w:t>Sbi</w:t>
      </w:r>
      <w:proofErr w:type="spellEnd"/>
      <w:r>
        <w:rPr>
          <w:lang w:eastAsia="zh-CN"/>
        </w:rPr>
        <w:t xml:space="preserve">-Request-Info-Header = "3gpp-Sbi-Request-Info:" OWS </w:t>
      </w:r>
      <w:proofErr w:type="spellStart"/>
      <w:r>
        <w:rPr>
          <w:lang w:eastAsia="zh-CN"/>
        </w:rPr>
        <w:t>req</w:t>
      </w:r>
      <w:proofErr w:type="spellEnd"/>
      <w:r>
        <w:rPr>
          <w:lang w:eastAsia="zh-CN"/>
        </w:rPr>
        <w:t xml:space="preserve">-param *( ";" OWS </w:t>
      </w:r>
      <w:proofErr w:type="spellStart"/>
      <w:r>
        <w:rPr>
          <w:lang w:eastAsia="zh-CN"/>
        </w:rPr>
        <w:t>req</w:t>
      </w:r>
      <w:proofErr w:type="spellEnd"/>
      <w:r>
        <w:rPr>
          <w:lang w:eastAsia="zh-CN"/>
        </w:rPr>
        <w:t>-param ) OWS</w:t>
      </w:r>
    </w:p>
    <w:p w14:paraId="41D42CB7" w14:textId="77777777" w:rsidR="00295171" w:rsidRDefault="00295171" w:rsidP="00EE04DE">
      <w:pPr>
        <w:pStyle w:val="PL"/>
        <w:rPr>
          <w:lang w:eastAsia="zh-CN"/>
        </w:rPr>
      </w:pPr>
    </w:p>
    <w:p w14:paraId="03C43AAE" w14:textId="1453FF2E" w:rsidR="00295171" w:rsidRDefault="00295171" w:rsidP="00295171">
      <w:pPr>
        <w:pStyle w:val="PL"/>
        <w:rPr>
          <w:lang w:eastAsia="zh-CN"/>
        </w:rPr>
      </w:pPr>
      <w:proofErr w:type="spellStart"/>
      <w:r>
        <w:rPr>
          <w:lang w:eastAsia="zh-CN"/>
        </w:rPr>
        <w:t>req</w:t>
      </w:r>
      <w:proofErr w:type="spellEnd"/>
      <w:r>
        <w:rPr>
          <w:lang w:eastAsia="zh-CN"/>
        </w:rPr>
        <w:t xml:space="preserve">-param = </w:t>
      </w:r>
      <w:proofErr w:type="spellStart"/>
      <w:r>
        <w:rPr>
          <w:lang w:eastAsia="zh-CN"/>
        </w:rPr>
        <w:t>req</w:t>
      </w:r>
      <w:proofErr w:type="spellEnd"/>
      <w:r>
        <w:rPr>
          <w:lang w:eastAsia="zh-CN"/>
        </w:rPr>
        <w:t xml:space="preserve">-param-name "=" OWS </w:t>
      </w:r>
      <w:proofErr w:type="spellStart"/>
      <w:r>
        <w:rPr>
          <w:lang w:eastAsia="zh-CN"/>
        </w:rPr>
        <w:t>req</w:t>
      </w:r>
      <w:proofErr w:type="spellEnd"/>
      <w:r>
        <w:rPr>
          <w:lang w:eastAsia="zh-CN"/>
        </w:rPr>
        <w:t>-param-value</w:t>
      </w:r>
    </w:p>
    <w:p w14:paraId="545DC4D0" w14:textId="77777777" w:rsidR="00AB3AEB" w:rsidRDefault="00AB3AEB" w:rsidP="00AB3AEB">
      <w:pPr>
        <w:pStyle w:val="PL"/>
        <w:rPr>
          <w:lang w:eastAsia="zh-CN"/>
        </w:rPr>
      </w:pPr>
    </w:p>
    <w:p w14:paraId="2C54458B" w14:textId="53139978" w:rsidR="00AB3AEB" w:rsidRDefault="00AB3AEB" w:rsidP="00AB3AEB">
      <w:pPr>
        <w:pStyle w:val="PL"/>
        <w:rPr>
          <w:lang w:eastAsia="zh-CN"/>
        </w:rPr>
      </w:pPr>
      <w:proofErr w:type="spellStart"/>
      <w:r>
        <w:rPr>
          <w:lang w:eastAsia="zh-CN"/>
        </w:rPr>
        <w:t>req</w:t>
      </w:r>
      <w:proofErr w:type="spellEnd"/>
      <w:r>
        <w:rPr>
          <w:lang w:eastAsia="zh-CN"/>
        </w:rPr>
        <w:t>-param-name = "</w:t>
      </w:r>
      <w:proofErr w:type="spellStart"/>
      <w:r>
        <w:rPr>
          <w:lang w:eastAsia="zh-CN"/>
        </w:rPr>
        <w:t>retrans</w:t>
      </w:r>
      <w:proofErr w:type="spellEnd"/>
      <w:r>
        <w:rPr>
          <w:lang w:eastAsia="zh-CN"/>
        </w:rPr>
        <w:t>" / "redirect" / "reason" / "idempotency-key" / "</w:t>
      </w:r>
      <w:proofErr w:type="spellStart"/>
      <w:r>
        <w:rPr>
          <w:lang w:eastAsia="zh-CN"/>
        </w:rPr>
        <w:t>receivedrejectioncause</w:t>
      </w:r>
      <w:proofErr w:type="spellEnd"/>
      <w:r>
        <w:rPr>
          <w:lang w:eastAsia="zh-CN"/>
        </w:rPr>
        <w:t>" / "</w:t>
      </w:r>
      <w:r w:rsidRPr="004F2D6E">
        <w:rPr>
          <w:lang w:eastAsia="zh-CN"/>
        </w:rPr>
        <w:t>callback</w:t>
      </w:r>
      <w:r>
        <w:rPr>
          <w:lang w:eastAsia="zh-CN"/>
        </w:rPr>
        <w:t>-</w:t>
      </w:r>
      <w:proofErr w:type="spellStart"/>
      <w:r w:rsidRPr="004F2D6E">
        <w:rPr>
          <w:lang w:eastAsia="zh-CN"/>
        </w:rPr>
        <w:t>uri</w:t>
      </w:r>
      <w:proofErr w:type="spellEnd"/>
      <w:r>
        <w:rPr>
          <w:lang w:eastAsia="zh-CN"/>
        </w:rPr>
        <w:t>-</w:t>
      </w:r>
      <w:r w:rsidRPr="004F2D6E">
        <w:rPr>
          <w:lang w:eastAsia="zh-CN"/>
        </w:rPr>
        <w:t>prefix</w:t>
      </w:r>
      <w:r>
        <w:rPr>
          <w:lang w:eastAsia="zh-CN"/>
        </w:rPr>
        <w:t xml:space="preserve">" / </w:t>
      </w:r>
      <w:r w:rsidR="007317AE">
        <w:rPr>
          <w:lang w:eastAsia="zh-CN"/>
        </w:rPr>
        <w:t>"</w:t>
      </w:r>
      <w:proofErr w:type="spellStart"/>
      <w:r w:rsidR="007317AE">
        <w:rPr>
          <w:lang w:eastAsia="zh-CN"/>
        </w:rPr>
        <w:t>nfinst</w:t>
      </w:r>
      <w:proofErr w:type="spellEnd"/>
      <w:r w:rsidR="007317AE">
        <w:rPr>
          <w:lang w:eastAsia="zh-CN"/>
        </w:rPr>
        <w:t>" / "</w:t>
      </w:r>
      <w:proofErr w:type="spellStart"/>
      <w:r w:rsidR="007317AE">
        <w:rPr>
          <w:lang w:eastAsia="zh-CN"/>
        </w:rPr>
        <w:t>nfservinst</w:t>
      </w:r>
      <w:proofErr w:type="spellEnd"/>
      <w:r w:rsidR="007317AE">
        <w:rPr>
          <w:lang w:eastAsia="zh-CN"/>
        </w:rPr>
        <w:t xml:space="preserve">" / "redirection-cause" / </w:t>
      </w:r>
      <w:r>
        <w:rPr>
          <w:lang w:eastAsia="zh-CN"/>
        </w:rPr>
        <w:t>token</w:t>
      </w:r>
    </w:p>
    <w:p w14:paraId="37FCA124" w14:textId="77777777" w:rsidR="00AB3AEB" w:rsidRDefault="00AB3AEB" w:rsidP="00AB3AEB">
      <w:pPr>
        <w:pStyle w:val="PL"/>
        <w:rPr>
          <w:lang w:eastAsia="zh-CN"/>
        </w:rPr>
      </w:pPr>
    </w:p>
    <w:p w14:paraId="1F2867EC" w14:textId="77777777" w:rsidR="00094243" w:rsidRDefault="00094243" w:rsidP="00094243">
      <w:pPr>
        <w:pStyle w:val="PL"/>
        <w:rPr>
          <w:lang w:eastAsia="zh-CN"/>
        </w:rPr>
      </w:pPr>
      <w:proofErr w:type="spellStart"/>
      <w:r>
        <w:rPr>
          <w:lang w:eastAsia="zh-CN"/>
        </w:rPr>
        <w:t>req</w:t>
      </w:r>
      <w:proofErr w:type="spellEnd"/>
      <w:r>
        <w:rPr>
          <w:lang w:eastAsia="zh-CN"/>
        </w:rPr>
        <w:t>-param-value = token</w:t>
      </w:r>
    </w:p>
    <w:p w14:paraId="0A886FDF" w14:textId="77777777" w:rsidR="00295171" w:rsidRDefault="00295171" w:rsidP="00295171">
      <w:pPr>
        <w:pStyle w:val="PL"/>
        <w:rPr>
          <w:lang w:eastAsia="zh-CN"/>
        </w:rPr>
      </w:pPr>
    </w:p>
    <w:p w14:paraId="2F386AD2" w14:textId="77777777" w:rsidR="00295171" w:rsidRDefault="00295171" w:rsidP="00295171">
      <w:pPr>
        <w:pStyle w:val="PL"/>
        <w:rPr>
          <w:lang w:eastAsia="zh-CN"/>
        </w:rPr>
      </w:pPr>
    </w:p>
    <w:p w14:paraId="2266C598" w14:textId="77777777" w:rsidR="00295171" w:rsidRDefault="00295171" w:rsidP="00EE04DE">
      <w:pPr>
        <w:pStyle w:val="PL"/>
        <w:rPr>
          <w:lang w:eastAsia="zh-CN"/>
        </w:rPr>
      </w:pPr>
    </w:p>
    <w:p w14:paraId="5BB720BF" w14:textId="77777777" w:rsidR="00295171" w:rsidRDefault="00295171" w:rsidP="00295171">
      <w:pPr>
        <w:rPr>
          <w:lang w:eastAsia="zh-CN"/>
        </w:rPr>
      </w:pPr>
      <w:r w:rsidRPr="00821FD2">
        <w:t>The following parameters are defined:</w:t>
      </w:r>
    </w:p>
    <w:p w14:paraId="1B7038FF" w14:textId="77777777" w:rsidR="00295171" w:rsidRDefault="00295171" w:rsidP="00295171">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3B4760E9" w14:textId="77777777" w:rsidR="00295171" w:rsidRDefault="00295171" w:rsidP="00295171">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3C5D8F0E" w14:textId="77777777" w:rsidR="00295171" w:rsidRDefault="00295171" w:rsidP="00295171">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6C45DFB4" w14:textId="77777777" w:rsidR="00295171" w:rsidRDefault="00295171" w:rsidP="00295171">
      <w:pPr>
        <w:pStyle w:val="B2"/>
        <w:rPr>
          <w:lang w:eastAsia="zh-CN"/>
        </w:rPr>
      </w:pPr>
      <w:r>
        <w:rPr>
          <w:lang w:eastAsia="zh-CN"/>
        </w:rPr>
        <w:t>-</w:t>
      </w:r>
      <w:r>
        <w:rPr>
          <w:lang w:eastAsia="zh-CN"/>
        </w:rPr>
        <w:tab/>
        <w:t>"3xx-redirect": indicates that the HTTP request is redirected to an alternative NF as result of receiving a 3xx status code.</w:t>
      </w:r>
    </w:p>
    <w:p w14:paraId="4FA3F181" w14:textId="77777777" w:rsidR="00295171" w:rsidRDefault="00295171" w:rsidP="00295171">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F74B81B" w14:textId="77777777" w:rsidR="00295171" w:rsidRDefault="00295171" w:rsidP="00295171">
      <w:pPr>
        <w:pStyle w:val="B1"/>
        <w:rPr>
          <w:lang w:eastAsia="zh-CN"/>
        </w:rPr>
      </w:pPr>
      <w:r>
        <w:rPr>
          <w:lang w:eastAsia="zh-CN"/>
        </w:rPr>
        <w:t>-</w:t>
      </w:r>
      <w:r>
        <w:rPr>
          <w:lang w:eastAsia="zh-CN"/>
        </w:rPr>
        <w:tab/>
        <w:t>"</w:t>
      </w:r>
      <w:proofErr w:type="spellStart"/>
      <w:r>
        <w:t>receivedrejectioncause</w:t>
      </w:r>
      <w:proofErr w:type="spellEnd"/>
      <w:r>
        <w:t>"</w:t>
      </w:r>
      <w:r>
        <w:rPr>
          <w:lang w:eastAsia="zh-CN"/>
        </w:rPr>
        <w:t xml:space="preserve">: indicates a temporary </w:t>
      </w:r>
      <w:r>
        <w:t xml:space="preserve">rejection application </w:t>
      </w:r>
      <w:r>
        <w:rPr>
          <w:lang w:eastAsia="zh-CN"/>
        </w:rPr>
        <w:t>cause received from the NF or SCP (for last attempt) as defined in clause 5.2.7.2, when the "</w:t>
      </w:r>
      <w:proofErr w:type="spellStart"/>
      <w:r>
        <w:rPr>
          <w:lang w:eastAsia="zh-CN"/>
        </w:rPr>
        <w:t>retrans</w:t>
      </w:r>
      <w:proofErr w:type="spellEnd"/>
      <w:r>
        <w:rPr>
          <w:lang w:eastAsia="zh-CN"/>
        </w:rPr>
        <w:t>" parameter is set to "true" and the reason is set to "temporary-rejection-cause". The cause data type is specified in clause 5.2.4.1 of 3GPP TS 29.571 [13].</w:t>
      </w:r>
    </w:p>
    <w:p w14:paraId="1BC7C046" w14:textId="77777777" w:rsidR="00295171" w:rsidRDefault="00295171" w:rsidP="00295171">
      <w:pPr>
        <w:pStyle w:val="B1"/>
        <w:rPr>
          <w:lang w:val="en-US" w:eastAsia="zh-CN"/>
        </w:rPr>
      </w:pPr>
      <w:r>
        <w:rPr>
          <w:lang w:eastAsia="zh-CN"/>
        </w:rPr>
        <w:t>-</w:t>
      </w:r>
      <w:r>
        <w:rPr>
          <w:lang w:eastAsia="zh-CN"/>
        </w:rPr>
        <w:tab/>
        <w:t>"</w:t>
      </w:r>
      <w:proofErr w:type="spellStart"/>
      <w:r>
        <w:rPr>
          <w:lang w:eastAsia="zh-CN"/>
        </w:rPr>
        <w:t>retrans</w:t>
      </w:r>
      <w:proofErr w:type="spellEnd"/>
      <w:r>
        <w:rPr>
          <w:lang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and shall be set to "true" to indicate that the request message has been retransmitted e.g. when the request didn't get any response or get a temporary failure cause, otherwise the "</w:t>
      </w:r>
      <w:proofErr w:type="spellStart"/>
      <w:r>
        <w:rPr>
          <w:lang w:val="en-US" w:eastAsia="zh-CN"/>
        </w:rPr>
        <w:t>retrans</w:t>
      </w:r>
      <w:proofErr w:type="spellEnd"/>
      <w:r>
        <w:rPr>
          <w:lang w:val="en-US" w:eastAsia="zh-CN"/>
        </w:rPr>
        <w:t>" shall not be present.</w:t>
      </w:r>
    </w:p>
    <w:p w14:paraId="35551D59" w14:textId="77777777" w:rsidR="007317AE" w:rsidRDefault="00295171" w:rsidP="007317AE">
      <w:pPr>
        <w:pStyle w:val="B1"/>
        <w:rPr>
          <w:lang w:val="en-US" w:eastAsia="zh-CN"/>
        </w:rPr>
      </w:pPr>
      <w:r>
        <w:rPr>
          <w:lang w:val="en-US" w:eastAsia="zh-CN"/>
        </w:rPr>
        <w:t>-</w:t>
      </w:r>
      <w:r>
        <w:rPr>
          <w:lang w:val="en-US" w:eastAsia="zh-CN"/>
        </w:rPr>
        <w:tab/>
        <w:t xml:space="preserve">"redirect": it is a </w:t>
      </w:r>
      <w:proofErr w:type="spellStart"/>
      <w:r>
        <w:rPr>
          <w:lang w:val="en-US" w:eastAsia="zh-CN"/>
        </w:rPr>
        <w:t>boolean</w:t>
      </w:r>
      <w:proofErr w:type="spellEnd"/>
      <w:r>
        <w:rPr>
          <w:lang w:val="en-US" w:eastAsia="zh-CN"/>
        </w:rPr>
        <w:t xml:space="preserve"> and shall be set to "true" to indicate that the request message has been redirected to an alternative NF.</w:t>
      </w:r>
    </w:p>
    <w:p w14:paraId="1D539E0D" w14:textId="54BBDC7E" w:rsidR="007317AE" w:rsidRDefault="007317AE" w:rsidP="007317AE">
      <w:pPr>
        <w:pStyle w:val="B1"/>
        <w:rPr>
          <w:lang w:eastAsia="zh-CN"/>
        </w:rPr>
      </w:pPr>
      <w:r>
        <w:rPr>
          <w:lang w:val="en-US" w:eastAsia="zh-CN"/>
        </w:rPr>
        <w:t>-</w:t>
      </w:r>
      <w:r>
        <w:rPr>
          <w:lang w:val="en-US" w:eastAsia="zh-CN"/>
        </w:rPr>
        <w:tab/>
        <w:t>"</w:t>
      </w:r>
      <w:proofErr w:type="spellStart"/>
      <w:r>
        <w:rPr>
          <w:lang w:val="en-US" w:eastAsia="zh-CN"/>
        </w:rPr>
        <w:t>nfinst</w:t>
      </w:r>
      <w:proofErr w:type="spellEnd"/>
      <w:r>
        <w:rPr>
          <w:lang w:val="en-US" w:eastAsia="zh-CN"/>
        </w:rPr>
        <w:t xml:space="preserve">": </w:t>
      </w:r>
      <w:r>
        <w:rPr>
          <w:lang w:eastAsia="zh-CN"/>
        </w:rPr>
        <w:t>indicates the NF Instance ID of the NF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instance which was not reachable, or which redirected or rejected the request.</w:t>
      </w:r>
    </w:p>
    <w:p w14:paraId="2BE30D79" w14:textId="77777777" w:rsidR="007317AE" w:rsidRDefault="007317AE" w:rsidP="007317AE">
      <w:pPr>
        <w:pStyle w:val="B1"/>
        <w:rPr>
          <w:lang w:eastAsia="zh-CN"/>
        </w:rPr>
      </w:pPr>
      <w:r>
        <w:rPr>
          <w:lang w:eastAsia="zh-CN"/>
        </w:rPr>
        <w:t>-</w:t>
      </w:r>
      <w:r>
        <w:rPr>
          <w:lang w:eastAsia="zh-CN"/>
        </w:rPr>
        <w:tab/>
        <w:t>"</w:t>
      </w:r>
      <w:proofErr w:type="spellStart"/>
      <w:r>
        <w:rPr>
          <w:lang w:eastAsia="zh-CN"/>
        </w:rPr>
        <w:t>nfservinst</w:t>
      </w:r>
      <w:proofErr w:type="spellEnd"/>
      <w:r>
        <w:rPr>
          <w:lang w:eastAsia="zh-CN"/>
        </w:rPr>
        <w:t>": indicates the NF Service Instance ID</w:t>
      </w:r>
      <w:r w:rsidRPr="00415322">
        <w:rPr>
          <w:lang w:eastAsia="zh-CN"/>
        </w:rPr>
        <w:t xml:space="preserve"> </w:t>
      </w:r>
      <w:r>
        <w:rPr>
          <w:lang w:eastAsia="zh-CN"/>
        </w:rPr>
        <w:t>of the NF service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service instance which was not reachable, or which redirected or rejected the request.</w:t>
      </w:r>
    </w:p>
    <w:p w14:paraId="5927F673" w14:textId="5287E164" w:rsidR="00295171" w:rsidRDefault="007317AE" w:rsidP="00295171">
      <w:pPr>
        <w:pStyle w:val="B1"/>
        <w:rPr>
          <w:lang w:val="en-US" w:eastAsia="zh-CN"/>
        </w:rPr>
      </w:pPr>
      <w:r>
        <w:rPr>
          <w:lang w:eastAsia="zh-CN"/>
        </w:rPr>
        <w:lastRenderedPageBreak/>
        <w:t>-</w:t>
      </w:r>
      <w:r>
        <w:rPr>
          <w:lang w:eastAsia="zh-CN"/>
        </w:rPr>
        <w:tab/>
        <w:t xml:space="preserve">"redirection-cause": indicates the redirection cause received in the 3xx redirect, when the "reason" parameter is set to "3xx-redirect". The redirection cause is defined as the cause attribute received in the </w:t>
      </w:r>
      <w:proofErr w:type="spellStart"/>
      <w:r>
        <w:rPr>
          <w:lang w:eastAsia="zh-CN"/>
        </w:rPr>
        <w:t>RedirectResponse</w:t>
      </w:r>
      <w:proofErr w:type="spellEnd"/>
      <w:r>
        <w:rPr>
          <w:lang w:eastAsia="zh-CN"/>
        </w:rPr>
        <w:t xml:space="preserve"> data type as specified in clause 5.2.4.21 of 3GPP TS 29.571 [13].</w:t>
      </w:r>
    </w:p>
    <w:p w14:paraId="1DA80819" w14:textId="77777777" w:rsidR="00094243" w:rsidRDefault="00295171" w:rsidP="00094243">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451409D9" w14:textId="57C399B4" w:rsidR="00AB3AEB" w:rsidRDefault="00AB3AEB" w:rsidP="00AB3AEB">
      <w:pPr>
        <w:pStyle w:val="B1"/>
        <w:rPr>
          <w:lang w:val="en-US" w:eastAsia="zh-CN"/>
        </w:rPr>
      </w:pPr>
      <w:r>
        <w:rPr>
          <w:lang w:val="en-US" w:eastAsia="zh-CN"/>
        </w:rPr>
        <w:t>-</w:t>
      </w:r>
      <w:r>
        <w:rPr>
          <w:lang w:val="en-US" w:eastAsia="zh-CN"/>
        </w:rPr>
        <w:tab/>
        <w:t>"</w:t>
      </w:r>
      <w:r w:rsidRPr="004F2D6E">
        <w:rPr>
          <w:lang w:val="en-US" w:eastAsia="zh-CN"/>
        </w:rPr>
        <w:t>callback-</w:t>
      </w:r>
      <w:proofErr w:type="spellStart"/>
      <w:r w:rsidRPr="004F2D6E">
        <w:rPr>
          <w:lang w:val="en-US" w:eastAsia="zh-CN"/>
        </w:rPr>
        <w:t>uri</w:t>
      </w:r>
      <w:proofErr w:type="spellEnd"/>
      <w:r w:rsidRPr="004F2D6E">
        <w:rPr>
          <w:lang w:val="en-US" w:eastAsia="zh-CN"/>
        </w:rPr>
        <w:t>-prefix</w:t>
      </w:r>
      <w:r>
        <w:rPr>
          <w:lang w:val="en-US" w:eastAsia="zh-CN"/>
        </w:rPr>
        <w:t xml:space="preserve">": </w:t>
      </w:r>
      <w:r w:rsidRPr="004F2D6E">
        <w:rPr>
          <w:lang w:val="en-US" w:eastAsia="zh-CN"/>
        </w:rPr>
        <w:t>path-absolute as specified IETF RFC 3986</w:t>
      </w:r>
      <w:r w:rsidR="00D93C0A">
        <w:rPr>
          <w:lang w:val="en-US" w:eastAsia="zh-CN"/>
        </w:rPr>
        <w:t> </w:t>
      </w:r>
      <w:r w:rsidR="00D93C0A" w:rsidRPr="004F2D6E">
        <w:rPr>
          <w:lang w:val="en-US" w:eastAsia="zh-CN"/>
        </w:rPr>
        <w:t>[</w:t>
      </w:r>
      <w:r w:rsidRPr="004F2D6E">
        <w:rPr>
          <w:lang w:val="en-US" w:eastAsia="zh-CN"/>
        </w:rPr>
        <w:t>14] (i.e. the first path segment(s) after the authority) which is part of the Callback URI</w:t>
      </w:r>
      <w:r>
        <w:rPr>
          <w:lang w:val="en-US" w:eastAsia="zh-CN"/>
        </w:rPr>
        <w:t>.</w:t>
      </w:r>
      <w:r w:rsidRPr="00AA0714">
        <w:rPr>
          <w:lang w:eastAsia="zh-CN"/>
        </w:rPr>
        <w:t xml:space="preserve"> </w:t>
      </w:r>
      <w:r>
        <w:rPr>
          <w:lang w:eastAsia="zh-CN"/>
        </w:rPr>
        <w:t>The ABNF is defined in clause </w:t>
      </w:r>
      <w:r>
        <w:t>5.2.3.3.7</w:t>
      </w:r>
      <w:r>
        <w:rPr>
          <w:lang w:eastAsia="zh-CN"/>
        </w:rPr>
        <w:t>.</w:t>
      </w:r>
    </w:p>
    <w:p w14:paraId="09B4D083" w14:textId="219120CE" w:rsidR="007317AE" w:rsidRDefault="007317AE" w:rsidP="007317AE">
      <w:pPr>
        <w:pStyle w:val="NO"/>
        <w:rPr>
          <w:lang w:val="en-US" w:eastAsia="zh-CN"/>
        </w:rPr>
      </w:pPr>
      <w:r>
        <w:rPr>
          <w:lang w:val="en-US" w:eastAsia="zh-CN"/>
        </w:rPr>
        <w:t>NOTE 1:</w:t>
      </w:r>
      <w:r>
        <w:rPr>
          <w:lang w:val="en-US" w:eastAsia="zh-CN"/>
        </w:rPr>
        <w:tab/>
        <w:t>The "</w:t>
      </w:r>
      <w:proofErr w:type="spellStart"/>
      <w:r>
        <w:rPr>
          <w:lang w:val="en-US" w:eastAsia="zh-CN"/>
        </w:rPr>
        <w:t>nfinst</w:t>
      </w:r>
      <w:proofErr w:type="spellEnd"/>
      <w:r>
        <w:rPr>
          <w:lang w:val="en-US" w:eastAsia="zh-CN"/>
        </w:rPr>
        <w:t>" and "</w:t>
      </w:r>
      <w:proofErr w:type="spellStart"/>
      <w:r>
        <w:rPr>
          <w:lang w:val="en-US" w:eastAsia="zh-CN"/>
        </w:rPr>
        <w:t>nfservinst</w:t>
      </w:r>
      <w:proofErr w:type="spellEnd"/>
      <w:r>
        <w:rPr>
          <w:lang w:val="en-US" w:eastAsia="zh-CN"/>
        </w:rPr>
        <w:t>" parameters can be used for trouble shooting, KPIs, to avoid redirecting the request back to the previous NF (service) instance if the request needs to be redirected again (thus avoiding a redirection loop) and/or to refrain from redirecting further requests to an overloaded NF (service) instance.</w:t>
      </w:r>
    </w:p>
    <w:p w14:paraId="2CCA9536" w14:textId="77777777" w:rsidR="00AB3AEB" w:rsidRDefault="00AB3AEB" w:rsidP="00AB3AEB">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proofErr w:type="spellStart"/>
      <w:r>
        <w:rPr>
          <w:lang w:val="en-US" w:eastAsia="zh-CN"/>
        </w:rPr>
        <w:t>retrans</w:t>
      </w:r>
      <w:proofErr w:type="spellEnd"/>
      <w:r>
        <w:rPr>
          <w:lang w:val="en-US" w:eastAsia="zh-CN"/>
        </w:rPr>
        <w:t>=true; redirect=true</w:t>
      </w:r>
      <w:r>
        <w:rPr>
          <w:lang w:eastAsia="zh-CN"/>
        </w:rPr>
        <w:t>; reason</w:t>
      </w:r>
      <w:r>
        <w:rPr>
          <w:lang w:val="en-US" w:eastAsia="zh-CN"/>
        </w:rPr>
        <w:t>=</w:t>
      </w:r>
      <w:r>
        <w:rPr>
          <w:lang w:eastAsia="zh-CN"/>
        </w:rPr>
        <w:t xml:space="preserve">temporary-rejection-cause; </w:t>
      </w:r>
      <w:proofErr w:type="spellStart"/>
      <w:r>
        <w:t>receivedrejectioncause</w:t>
      </w:r>
      <w:proofErr w:type="spellEnd"/>
      <w:r>
        <w:t>=INSUFFICIENT_RESOURCES</w:t>
      </w:r>
    </w:p>
    <w:p w14:paraId="72CB081D" w14:textId="77777777" w:rsidR="00AB3AEB" w:rsidRDefault="00AB3AEB" w:rsidP="00AB3AEB">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2033605" w14:textId="77777777" w:rsidR="00AB3AEB" w:rsidRDefault="00AB3AEB" w:rsidP="00AB3AEB">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003C56D4" w14:textId="77777777" w:rsidR="00AB3AEB" w:rsidRDefault="00AB3AEB" w:rsidP="00AB3AEB">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5DBC3FB" w14:textId="2A36433C" w:rsidR="00AB3AEB" w:rsidRDefault="00AB3AEB" w:rsidP="00AB3AEB">
      <w:pPr>
        <w:pStyle w:val="EX"/>
        <w:rPr>
          <w:lang w:val="en-US" w:eastAsia="zh-CN"/>
        </w:rPr>
      </w:pPr>
      <w:r>
        <w:rPr>
          <w:lang w:val="en-US" w:eastAsia="zh-CN"/>
        </w:rPr>
        <w:t>EXAMPLE 4:</w:t>
      </w:r>
      <w:r>
        <w:rPr>
          <w:lang w:val="en-US" w:eastAsia="zh-CN"/>
        </w:rPr>
        <w:tab/>
        <w:t>For a notification request with a callback URI containing the prefix "/</w:t>
      </w:r>
      <w:proofErr w:type="spellStart"/>
      <w:r>
        <w:rPr>
          <w:lang w:val="en-US" w:eastAsia="zh-CN"/>
        </w:rPr>
        <w:t>abc</w:t>
      </w:r>
      <w:proofErr w:type="spellEnd"/>
      <w:r>
        <w:rPr>
          <w:lang w:val="en-US" w:eastAsia="zh-CN"/>
        </w:rPr>
        <w:t>":</w:t>
      </w:r>
    </w:p>
    <w:p w14:paraId="7AFA3A2A" w14:textId="77777777" w:rsidR="00AB3AEB" w:rsidRDefault="00AB3AEB" w:rsidP="00AB3AEB">
      <w:pPr>
        <w:pStyle w:val="EX"/>
        <w:rPr>
          <w:lang w:eastAsia="zh-CN"/>
        </w:rPr>
      </w:pPr>
      <w:r>
        <w:rPr>
          <w:lang w:eastAsia="zh-CN"/>
        </w:rPr>
        <w:tab/>
        <w:t>3gpp-Sbi-Request-Info</w:t>
      </w:r>
      <w:r>
        <w:rPr>
          <w:lang w:val="en-US" w:eastAsia="zh-CN"/>
        </w:rPr>
        <w:t>: callback-</w:t>
      </w:r>
      <w:proofErr w:type="spellStart"/>
      <w:r>
        <w:rPr>
          <w:lang w:val="en-US" w:eastAsia="zh-CN"/>
        </w:rPr>
        <w:t>uri</w:t>
      </w:r>
      <w:proofErr w:type="spellEnd"/>
      <w:r>
        <w:rPr>
          <w:lang w:val="en-US" w:eastAsia="zh-CN"/>
        </w:rPr>
        <w:t>-prefix="/</w:t>
      </w:r>
      <w:proofErr w:type="spellStart"/>
      <w:r>
        <w:rPr>
          <w:lang w:eastAsia="zh-CN"/>
        </w:rPr>
        <w:t>abc</w:t>
      </w:r>
      <w:proofErr w:type="spellEnd"/>
      <w:r>
        <w:rPr>
          <w:lang w:eastAsia="zh-CN"/>
        </w:rPr>
        <w:t>"</w:t>
      </w:r>
    </w:p>
    <w:p w14:paraId="3654FC76" w14:textId="6B9CA6B2" w:rsidR="007317AE" w:rsidRDefault="007317AE" w:rsidP="007317AE">
      <w:pPr>
        <w:pStyle w:val="EX"/>
        <w:rPr>
          <w:lang w:eastAsia="zh-CN"/>
        </w:rPr>
      </w:pPr>
      <w:r>
        <w:rPr>
          <w:lang w:val="en-US" w:eastAsia="zh-CN"/>
        </w:rPr>
        <w:t>EXAMPLE 5:</w:t>
      </w:r>
      <w:r>
        <w:rPr>
          <w:lang w:val="en-US" w:eastAsia="zh-CN"/>
        </w:rPr>
        <w:tab/>
        <w:t>For a request retransmitted towards an alternative NF due to the original target NF redirecting the request:</w:t>
      </w:r>
      <w:r>
        <w:rPr>
          <w:lang w:val="en-US" w:eastAsia="zh-CN"/>
        </w:rPr>
        <w:br/>
      </w:r>
      <w:r>
        <w:rPr>
          <w:lang w:val="en-US" w:eastAsia="zh-CN"/>
        </w:rPr>
        <w:br/>
      </w:r>
      <w:r>
        <w:rPr>
          <w:lang w:eastAsia="zh-CN"/>
        </w:rPr>
        <w:t>3gpp-Sbi-Request-Info</w:t>
      </w:r>
      <w:r>
        <w:rPr>
          <w:lang w:val="en-US" w:eastAsia="zh-CN"/>
        </w:rPr>
        <w:t xml:space="preserve">: </w:t>
      </w:r>
      <w:proofErr w:type="spellStart"/>
      <w:r>
        <w:rPr>
          <w:lang w:val="en-US" w:eastAsia="zh-CN"/>
        </w:rPr>
        <w:t>retrans</w:t>
      </w:r>
      <w:proofErr w:type="spellEnd"/>
      <w:r>
        <w:rPr>
          <w:lang w:val="en-US" w:eastAsia="zh-CN"/>
        </w:rPr>
        <w:t xml:space="preserve">=true; redirect=true; </w:t>
      </w:r>
      <w:r>
        <w:rPr>
          <w:lang w:eastAsia="zh-CN"/>
        </w:rPr>
        <w:t>reason</w:t>
      </w:r>
      <w:r>
        <w:rPr>
          <w:lang w:val="en-US" w:eastAsia="zh-CN"/>
        </w:rPr>
        <w:t>=</w:t>
      </w:r>
      <w:r>
        <w:rPr>
          <w:lang w:eastAsia="zh-CN"/>
        </w:rPr>
        <w:t>3xx-redirect</w:t>
      </w:r>
      <w:r>
        <w:t xml:space="preserve">; </w:t>
      </w:r>
      <w:proofErr w:type="spellStart"/>
      <w:r>
        <w:t>nfinst</w:t>
      </w:r>
      <w:proofErr w:type="spellEnd"/>
      <w:r>
        <w:t>=</w:t>
      </w:r>
      <w:r w:rsidRPr="00CC6C2C">
        <w:rPr>
          <w:lang w:eastAsia="zh-CN"/>
        </w:rPr>
        <w:t xml:space="preserve"> </w:t>
      </w:r>
      <w:r>
        <w:rPr>
          <w:lang w:eastAsia="zh-CN"/>
        </w:rPr>
        <w:t xml:space="preserve">54804518-4191-46b3-955c-ac631f953ed8; </w:t>
      </w:r>
      <w:proofErr w:type="spellStart"/>
      <w:r>
        <w:rPr>
          <w:lang w:eastAsia="zh-CN"/>
        </w:rPr>
        <w:t>nfservinst</w:t>
      </w:r>
      <w:proofErr w:type="spellEnd"/>
      <w:r>
        <w:rPr>
          <w:lang w:eastAsia="zh-CN"/>
        </w:rPr>
        <w:t>=</w:t>
      </w:r>
      <w:proofErr w:type="spellStart"/>
      <w:r>
        <w:rPr>
          <w:lang w:eastAsia="zh-CN"/>
        </w:rPr>
        <w:t>xyz</w:t>
      </w:r>
      <w:proofErr w:type="spellEnd"/>
      <w:r>
        <w:rPr>
          <w:lang w:eastAsia="zh-CN"/>
        </w:rPr>
        <w:t>; redirection-cause="NF service instance shutting down".</w:t>
      </w:r>
    </w:p>
    <w:p w14:paraId="18A30620" w14:textId="5D79A47A" w:rsidR="007317AE" w:rsidRDefault="007317AE" w:rsidP="00AB3AEB">
      <w:pPr>
        <w:pStyle w:val="EX"/>
        <w:rPr>
          <w:lang w:eastAsia="zh-CN"/>
        </w:rPr>
      </w:pPr>
      <w:r>
        <w:rPr>
          <w:lang w:val="en-US" w:eastAsia="zh-CN"/>
        </w:rPr>
        <w:t>EXAMPLE 6:</w:t>
      </w:r>
      <w:r>
        <w:rPr>
          <w:lang w:val="en-US" w:eastAsia="zh-CN"/>
        </w:rPr>
        <w:tab/>
        <w:t>For a request sent towards an alternative NF due to the original target NF being overloaded:</w:t>
      </w:r>
      <w:r>
        <w:rPr>
          <w:lang w:val="en-US" w:eastAsia="zh-CN"/>
        </w:rPr>
        <w:br/>
      </w:r>
      <w:r>
        <w:rPr>
          <w:lang w:val="en-US" w:eastAsia="zh-CN"/>
        </w:rPr>
        <w:br/>
      </w:r>
      <w:r>
        <w:rPr>
          <w:lang w:eastAsia="zh-CN"/>
        </w:rPr>
        <w:t>3gpp-Sbi-Request-Info</w:t>
      </w:r>
      <w:r>
        <w:rPr>
          <w:lang w:val="en-US" w:eastAsia="zh-CN"/>
        </w:rPr>
        <w:t xml:space="preserve">: redirect=true; </w:t>
      </w:r>
      <w:r>
        <w:rPr>
          <w:lang w:eastAsia="zh-CN"/>
        </w:rPr>
        <w:t>reason</w:t>
      </w:r>
      <w:r>
        <w:rPr>
          <w:lang w:val="en-US" w:eastAsia="zh-CN"/>
        </w:rPr>
        <w:t>=</w:t>
      </w:r>
      <w:r>
        <w:rPr>
          <w:lang w:eastAsia="zh-CN"/>
        </w:rPr>
        <w:t>overloaded</w:t>
      </w:r>
      <w:r>
        <w:t xml:space="preserve">; </w:t>
      </w:r>
      <w:proofErr w:type="spellStart"/>
      <w:r>
        <w:t>nfinst</w:t>
      </w:r>
      <w:proofErr w:type="spellEnd"/>
      <w:r>
        <w:t>=</w:t>
      </w:r>
      <w:r w:rsidRPr="00CC6C2C">
        <w:rPr>
          <w:lang w:eastAsia="zh-CN"/>
        </w:rPr>
        <w:t xml:space="preserve"> </w:t>
      </w:r>
      <w:r>
        <w:rPr>
          <w:lang w:eastAsia="zh-CN"/>
        </w:rPr>
        <w:t>54804518-4191-46b3-955c-ac631f953ed8.</w:t>
      </w:r>
    </w:p>
    <w:p w14:paraId="5FC2613E" w14:textId="03155F18" w:rsidR="008D08ED" w:rsidRDefault="008D08ED" w:rsidP="008D08ED">
      <w:pPr>
        <w:pStyle w:val="Heading5"/>
        <w:rPr>
          <w:lang w:eastAsia="zh-CN"/>
        </w:rPr>
      </w:pPr>
      <w:bookmarkStart w:id="586" w:name="_CR5_2_3_3_13"/>
      <w:bookmarkStart w:id="587" w:name="_Toc177643289"/>
      <w:bookmarkEnd w:id="586"/>
      <w:r>
        <w:t>5.2.3.3.13</w:t>
      </w:r>
      <w:r>
        <w:tab/>
      </w:r>
      <w:r>
        <w:rPr>
          <w:lang w:eastAsia="zh-CN"/>
        </w:rPr>
        <w:t>3gpp-Sbi-Retry</w:t>
      </w:r>
      <w:r w:rsidRPr="002A2D6B">
        <w:rPr>
          <w:lang w:val="en-US"/>
        </w:rPr>
        <w:t>-Info</w:t>
      </w:r>
      <w:bookmarkEnd w:id="587"/>
    </w:p>
    <w:p w14:paraId="15A7FE1D" w14:textId="77777777" w:rsidR="00295171" w:rsidRDefault="00295171" w:rsidP="00295171">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B6F7B45" w14:textId="28F49FD1" w:rsidR="00BD74C3" w:rsidRDefault="00BD74C3" w:rsidP="00BD74C3">
      <w:pPr>
        <w:rPr>
          <w:lang w:eastAsia="zh-CN"/>
        </w:rPr>
      </w:pPr>
      <w:r>
        <w:rPr>
          <w:lang w:eastAsia="zh-CN"/>
        </w:rPr>
        <w:t>The encoding of the header follows the ABNF as defined in IETF</w:t>
      </w:r>
      <w:r>
        <w:t> RFC 9110 [11]</w:t>
      </w:r>
      <w:r>
        <w:rPr>
          <w:lang w:eastAsia="zh-CN"/>
        </w:rPr>
        <w:t>.</w:t>
      </w:r>
    </w:p>
    <w:p w14:paraId="043ECE90" w14:textId="77777777" w:rsidR="00295171" w:rsidRPr="00BD74C3" w:rsidRDefault="00295171" w:rsidP="00295171">
      <w:pPr>
        <w:pStyle w:val="PL"/>
      </w:pPr>
    </w:p>
    <w:p w14:paraId="78872700" w14:textId="78ABEB3A" w:rsidR="00295171" w:rsidRDefault="00295171" w:rsidP="00EE04DE">
      <w:pPr>
        <w:pStyle w:val="PL"/>
        <w:rPr>
          <w:lang w:val="en-US"/>
        </w:rPr>
      </w:pPr>
      <w:proofErr w:type="spellStart"/>
      <w:r w:rsidRPr="002A2D6B">
        <w:rPr>
          <w:lang w:val="en-US"/>
        </w:rPr>
        <w:t>Sbi</w:t>
      </w:r>
      <w:proofErr w:type="spellEnd"/>
      <w:r w:rsidRPr="002A2D6B">
        <w:rPr>
          <w:lang w:val="en-US"/>
        </w:rPr>
        <w:t>-</w:t>
      </w:r>
      <w:r>
        <w:rPr>
          <w:lang w:val="en-US"/>
        </w:rPr>
        <w:t>Retry</w:t>
      </w:r>
      <w:r w:rsidRPr="002A2D6B">
        <w:rPr>
          <w:lang w:val="en-US"/>
        </w:rPr>
        <w:t>-Info</w:t>
      </w:r>
      <w:r>
        <w:rPr>
          <w:lang w:val="en-US"/>
        </w:rPr>
        <w:t>-Header</w:t>
      </w:r>
      <w:r w:rsidRPr="002A2D6B">
        <w:rPr>
          <w:lang w:val="en-US"/>
        </w:rPr>
        <w:t xml:space="preserve"> = "3gpp-Sbi-</w:t>
      </w:r>
      <w:r>
        <w:rPr>
          <w:lang w:val="en-US"/>
        </w:rPr>
        <w:t>Retry</w:t>
      </w:r>
      <w:r w:rsidRPr="002A2D6B">
        <w:rPr>
          <w:lang w:val="en-US"/>
        </w:rPr>
        <w:t xml:space="preserve">-Info:" </w:t>
      </w:r>
      <w:r>
        <w:rPr>
          <w:lang w:val="en-US"/>
        </w:rPr>
        <w:t xml:space="preserve">OWS </w:t>
      </w:r>
      <w:proofErr w:type="spellStart"/>
      <w:r>
        <w:rPr>
          <w:lang w:val="en-US"/>
        </w:rPr>
        <w:t>retriesindication</w:t>
      </w:r>
      <w:proofErr w:type="spellEnd"/>
      <w:r>
        <w:rPr>
          <w:lang w:val="en-US"/>
        </w:rPr>
        <w:t xml:space="preserve"> OWS</w:t>
      </w:r>
    </w:p>
    <w:p w14:paraId="73F03025" w14:textId="77777777" w:rsidR="00295171" w:rsidRDefault="00295171" w:rsidP="00295171">
      <w:pPr>
        <w:pStyle w:val="PL"/>
        <w:rPr>
          <w:lang w:val="en-US"/>
        </w:rPr>
      </w:pPr>
    </w:p>
    <w:p w14:paraId="6073F31A" w14:textId="77777777" w:rsidR="00295171" w:rsidRDefault="00295171" w:rsidP="00295171">
      <w:pPr>
        <w:pStyle w:val="PL"/>
        <w:rPr>
          <w:lang w:val="en-US"/>
        </w:rPr>
      </w:pPr>
      <w:proofErr w:type="spellStart"/>
      <w:r>
        <w:rPr>
          <w:lang w:val="en-US"/>
        </w:rPr>
        <w:t>retriesindication</w:t>
      </w:r>
      <w:proofErr w:type="spellEnd"/>
      <w:r>
        <w:rPr>
          <w:lang w:val="en-US"/>
        </w:rPr>
        <w:t xml:space="preserve"> = "no-retries"</w:t>
      </w:r>
    </w:p>
    <w:p w14:paraId="5B42096E" w14:textId="77777777" w:rsidR="00295171" w:rsidRDefault="00295171" w:rsidP="00295171">
      <w:pPr>
        <w:pStyle w:val="PL"/>
        <w:rPr>
          <w:lang w:val="en-US"/>
        </w:rPr>
      </w:pPr>
    </w:p>
    <w:p w14:paraId="0F70AAC3" w14:textId="77777777" w:rsidR="00295171" w:rsidRPr="002A2D6B" w:rsidRDefault="00295171" w:rsidP="00EE04DE">
      <w:pPr>
        <w:pStyle w:val="PL"/>
        <w:rPr>
          <w:lang w:val="en-US"/>
        </w:rPr>
      </w:pPr>
    </w:p>
    <w:p w14:paraId="7053C098" w14:textId="77777777" w:rsidR="00295171" w:rsidRPr="002A2D6B" w:rsidRDefault="00295171" w:rsidP="00295171">
      <w:pPr>
        <w:rPr>
          <w:lang w:val="en-US"/>
        </w:rPr>
      </w:pPr>
      <w:r>
        <w:rPr>
          <w:lang w:val="en-US"/>
        </w:rPr>
        <w:t>The following value is defined:</w:t>
      </w:r>
    </w:p>
    <w:p w14:paraId="58108B8A" w14:textId="77777777" w:rsidR="00295171" w:rsidRPr="002A2D6B" w:rsidRDefault="00295171" w:rsidP="00295171">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0DC624F2" w14:textId="77777777" w:rsidR="00295171" w:rsidRPr="002A2D6B" w:rsidRDefault="00295171" w:rsidP="00295171">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05841C67" w14:textId="77777777" w:rsidR="00295171" w:rsidRDefault="00295171" w:rsidP="00295171">
      <w:pPr>
        <w:pStyle w:val="EX"/>
        <w:rPr>
          <w:lang w:val="en-US"/>
        </w:rPr>
      </w:pPr>
      <w:r>
        <w:rPr>
          <w:lang w:val="en-US"/>
        </w:rPr>
        <w:lastRenderedPageBreak/>
        <w:tab/>
      </w:r>
      <w:r w:rsidRPr="002A2D6B">
        <w:rPr>
          <w:lang w:val="en-US"/>
        </w:rPr>
        <w:t>3gpp-Sbi-</w:t>
      </w:r>
      <w:r>
        <w:rPr>
          <w:lang w:val="en-US"/>
        </w:rPr>
        <w:t>Retry</w:t>
      </w:r>
      <w:r w:rsidRPr="002A2D6B">
        <w:rPr>
          <w:lang w:val="en-US"/>
        </w:rPr>
        <w:t xml:space="preserve">-Info: </w:t>
      </w:r>
      <w:r>
        <w:rPr>
          <w:lang w:val="en-US"/>
        </w:rPr>
        <w:t>no-retries</w:t>
      </w:r>
    </w:p>
    <w:p w14:paraId="38424FA5" w14:textId="77777777" w:rsidR="00295171" w:rsidRPr="002A2D6B" w:rsidRDefault="00295171" w:rsidP="00295171">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2F63791" w14:textId="77777777" w:rsidR="00295171" w:rsidRPr="00384F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B94F0C5" w14:textId="36767319" w:rsidR="006D7E1D" w:rsidRPr="000B63FD" w:rsidRDefault="006D7E1D" w:rsidP="006D7E1D">
      <w:pPr>
        <w:pStyle w:val="Heading5"/>
        <w:rPr>
          <w:lang w:eastAsia="zh-CN"/>
        </w:rPr>
      </w:pPr>
      <w:bookmarkStart w:id="588" w:name="_CR5_2_3_3_14"/>
      <w:bookmarkStart w:id="589" w:name="_Toc177643290"/>
      <w:bookmarkEnd w:id="588"/>
      <w:r w:rsidRPr="000B63FD">
        <w:t>5.2.3.</w:t>
      </w:r>
      <w:r>
        <w:t>3</w:t>
      </w:r>
      <w:r w:rsidRPr="000B63FD">
        <w:t>.</w:t>
      </w:r>
      <w:r>
        <w:t>14</w:t>
      </w:r>
      <w:r w:rsidRPr="000B63FD">
        <w:tab/>
      </w:r>
      <w:r w:rsidRPr="000B63FD">
        <w:rPr>
          <w:lang w:eastAsia="zh-CN"/>
        </w:rPr>
        <w:t>3gpp-Sbi-</w:t>
      </w:r>
      <w:r>
        <w:rPr>
          <w:lang w:eastAsia="zh-CN"/>
        </w:rPr>
        <w:t>Other-Access-Scopes</w:t>
      </w:r>
      <w:bookmarkEnd w:id="589"/>
    </w:p>
    <w:p w14:paraId="1BE59DB8" w14:textId="77777777" w:rsidR="006D7E1D" w:rsidRPr="000B63FD" w:rsidRDefault="006D7E1D" w:rsidP="006D7E1D">
      <w:pPr>
        <w:rPr>
          <w:lang w:eastAsia="zh-CN"/>
        </w:rPr>
      </w:pPr>
      <w:r w:rsidRPr="000B63FD">
        <w:rPr>
          <w:lang w:eastAsia="zh-CN"/>
        </w:rPr>
        <w:t xml:space="preserve">The header </w:t>
      </w:r>
      <w:r>
        <w:rPr>
          <w:lang w:eastAsia="zh-CN"/>
        </w:rPr>
        <w:t>indicates other access scopes that are desired to be obtained for the access token, in addition to the scopes indicated in the 3gpp-Sbi-Access-Scope, that are not required for the service request itself but that may be required for further service requests. It enables the SCP to request access tokens that can be reused in further service requests, for NF service access authorization as defined in clauses 6.7.3 and 6.10.11</w:t>
      </w:r>
      <w:r w:rsidRPr="000B63FD">
        <w:rPr>
          <w:lang w:eastAsia="zh-CN"/>
        </w:rPr>
        <w:t>.</w:t>
      </w:r>
    </w:p>
    <w:p w14:paraId="52E061E7" w14:textId="39D2F020" w:rsidR="006D7E1D" w:rsidRPr="000B63FD" w:rsidRDefault="00AB3AEB" w:rsidP="006D7E1D">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0518AE64" w14:textId="77777777" w:rsidR="006D7E1D" w:rsidRDefault="006D7E1D" w:rsidP="006D7E1D">
      <w:pPr>
        <w:pStyle w:val="PL"/>
        <w:rPr>
          <w:lang w:eastAsia="zh-CN"/>
        </w:rPr>
      </w:pPr>
    </w:p>
    <w:p w14:paraId="1EE6F325" w14:textId="77777777" w:rsidR="006D7E1D" w:rsidRDefault="006D7E1D" w:rsidP="006D7E1D">
      <w:pPr>
        <w:pStyle w:val="PL"/>
        <w:rPr>
          <w:lang w:eastAsia="zh-CN"/>
        </w:rPr>
      </w:pPr>
      <w:proofErr w:type="spellStart"/>
      <w:r>
        <w:rPr>
          <w:lang w:eastAsia="zh-CN"/>
        </w:rPr>
        <w:t>Sbi</w:t>
      </w:r>
      <w:proofErr w:type="spellEnd"/>
      <w:r>
        <w:rPr>
          <w:lang w:eastAsia="zh-CN"/>
        </w:rPr>
        <w:t>-Other-Access-Scopes-Header = "3gpp-Sbi-Other-Access-Scopes:" OWS scope-token *(SP scope-token) OWS</w:t>
      </w:r>
    </w:p>
    <w:p w14:paraId="1D0A8A7D" w14:textId="77777777" w:rsidR="006D7E1D" w:rsidRDefault="006D7E1D" w:rsidP="006D7E1D">
      <w:pPr>
        <w:pStyle w:val="PL"/>
        <w:rPr>
          <w:lang w:eastAsia="zh-CN"/>
        </w:rPr>
      </w:pPr>
    </w:p>
    <w:p w14:paraId="386FB228" w14:textId="77777777" w:rsidR="006D7E1D" w:rsidRPr="000B63FD" w:rsidRDefault="006D7E1D" w:rsidP="006D7E1D">
      <w:pPr>
        <w:pStyle w:val="PL"/>
        <w:rPr>
          <w:lang w:eastAsia="zh-CN"/>
        </w:rPr>
      </w:pPr>
    </w:p>
    <w:p w14:paraId="30126CB8" w14:textId="77777777" w:rsidR="006D7E1D" w:rsidRDefault="006D7E1D" w:rsidP="006D7E1D">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one or more </w:t>
      </w:r>
      <w:r w:rsidRPr="00C61E43">
        <w:rPr>
          <w:lang w:eastAsia="zh-CN"/>
        </w:rPr>
        <w:t>NF service name</w:t>
      </w:r>
      <w:r>
        <w:rPr>
          <w:lang w:eastAsia="zh-CN"/>
        </w:rPr>
        <w:t>(s)</w:t>
      </w:r>
      <w:r w:rsidRPr="00C61E43">
        <w:rPr>
          <w:lang w:eastAsia="zh-CN"/>
        </w:rPr>
        <w:t xml:space="preserve"> of the NF service producer </w:t>
      </w:r>
      <w:r>
        <w:rPr>
          <w:lang w:eastAsia="zh-CN"/>
        </w:rPr>
        <w:t xml:space="preserve">and/or additional </w:t>
      </w:r>
      <w:r w:rsidRPr="00C61E43">
        <w:rPr>
          <w:lang w:eastAsia="zh-CN"/>
        </w:rPr>
        <w:t>resource/operation-level scope</w:t>
      </w:r>
      <w:r>
        <w:rPr>
          <w:lang w:eastAsia="zh-CN"/>
        </w:rPr>
        <w:t>(s) for these API(s) that are not already contained in the 3gpp-Sbi-Access-Scope header.</w:t>
      </w:r>
      <w:r w:rsidRPr="00FA5FC0">
        <w:rPr>
          <w:lang w:eastAsia="zh-CN"/>
        </w:rPr>
        <w:t xml:space="preserve"> </w:t>
      </w:r>
      <w:r>
        <w:rPr>
          <w:lang w:eastAsia="zh-CN"/>
        </w:rPr>
        <w:t>The ABNF is defined in clause </w:t>
      </w:r>
      <w:r>
        <w:t>5.2.3.2.16.</w:t>
      </w:r>
    </w:p>
    <w:p w14:paraId="4DE18D8F" w14:textId="77777777" w:rsidR="006D7E1D" w:rsidRPr="00C61E43" w:rsidRDefault="006D7E1D" w:rsidP="006D7E1D">
      <w:pPr>
        <w:rPr>
          <w:lang w:eastAsia="zh-CN"/>
        </w:rPr>
      </w:pPr>
      <w:r>
        <w:rPr>
          <w:lang w:eastAsia="zh-CN"/>
        </w:rPr>
        <w:t xml:space="preserve">NQCHAR is defined in Appendix A of </w:t>
      </w:r>
      <w:r w:rsidRPr="009E0497">
        <w:rPr>
          <w:lang w:eastAsia="zh-CN"/>
        </w:rPr>
        <w:t>IETF RFC 6749</w:t>
      </w:r>
      <w:r>
        <w:rPr>
          <w:lang w:eastAsia="zh-CN"/>
        </w:rPr>
        <w:t> [22].</w:t>
      </w:r>
    </w:p>
    <w:p w14:paraId="6100820F" w14:textId="77777777" w:rsidR="006D7E1D" w:rsidRDefault="006D7E1D" w:rsidP="006D7E1D">
      <w:pPr>
        <w:pStyle w:val="NO"/>
        <w:rPr>
          <w:lang w:eastAsia="zh-CN"/>
        </w:rPr>
      </w:pPr>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proofErr w:type="spellStart"/>
      <w:r>
        <w:rPr>
          <w:lang w:eastAsia="zh-CN"/>
        </w:rPr>
        <w:t>AccessTokenReq</w:t>
      </w:r>
      <w:proofErr w:type="spellEnd"/>
      <w:r>
        <w:rPr>
          <w:lang w:eastAsia="zh-CN"/>
        </w:rPr>
        <w:t xml:space="preserve"> in 3GPP TS 29.510 [8]. This enables the SCP to include in the scope parameter in the </w:t>
      </w:r>
      <w:proofErr w:type="spellStart"/>
      <w:r>
        <w:rPr>
          <w:lang w:eastAsia="zh-CN"/>
        </w:rPr>
        <w:t>Nnrf_Get</w:t>
      </w:r>
      <w:proofErr w:type="spellEnd"/>
      <w:r>
        <w:rPr>
          <w:lang w:eastAsia="zh-CN"/>
        </w:rPr>
        <w:t xml:space="preserve"> Access Token Request, in addition to the scopes required for an incoming service request determined from the 3gpp-Sbi-Access-Scope header (see clause 5.2.3.2.16), the value of the 3gpp-Sbi-Other-Access-Scopes header received in the service request, or </w:t>
      </w:r>
      <w:r>
        <w:t>a list of scopes that is the intersection of the scopes indicated in the 3gpp-Sbi-Other-Access-Scopes header and the scopes expected by the NF Service producer (as registered in its NF profile)</w:t>
      </w:r>
      <w:r>
        <w:rPr>
          <w:lang w:eastAsia="zh-CN"/>
        </w:rPr>
        <w:t>.</w:t>
      </w:r>
    </w:p>
    <w:p w14:paraId="6B8A74DB" w14:textId="46069F5F" w:rsidR="006D7E1D" w:rsidRDefault="006D7E1D" w:rsidP="006D7E1D">
      <w:pPr>
        <w:pStyle w:val="EX"/>
      </w:pPr>
      <w:r>
        <w:rPr>
          <w:lang w:eastAsia="zh-CN"/>
        </w:rPr>
        <w:t>EXAMPLE 1:</w:t>
      </w:r>
      <w:r>
        <w:rPr>
          <w:lang w:eastAsia="zh-CN"/>
        </w:rPr>
        <w:tab/>
        <w:t xml:space="preserve">3gpp-Sbi-Access-Scope: </w:t>
      </w:r>
      <w:proofErr w:type="spellStart"/>
      <w:r>
        <w:t>nudm-uecm</w:t>
      </w:r>
      <w:proofErr w:type="spellEnd"/>
      <w:r>
        <w:t xml:space="preserve"> </w:t>
      </w:r>
      <w:proofErr w:type="spellStart"/>
      <w:r>
        <w:t>nudm-uecm:amf-registration:write</w:t>
      </w:r>
      <w:proofErr w:type="spellEnd"/>
      <w:r>
        <w:rPr>
          <w:lang w:eastAsia="zh-CN"/>
        </w:rPr>
        <w:br/>
        <w:t xml:space="preserve">3gpp-Sbi-Other-Access-Scopes: </w:t>
      </w:r>
      <w:proofErr w:type="spellStart"/>
      <w:r>
        <w:t>nudm-sdm</w:t>
      </w:r>
      <w:proofErr w:type="spellEnd"/>
      <w:r>
        <w:t xml:space="preserve"> </w:t>
      </w:r>
      <w:proofErr w:type="spellStart"/>
      <w:r>
        <w:t>nudm-sdm:am-data:read</w:t>
      </w:r>
      <w:proofErr w:type="spellEnd"/>
      <w:r>
        <w:t xml:space="preserve"> </w:t>
      </w:r>
      <w:proofErr w:type="spellStart"/>
      <w:r>
        <w:t>nudm-sdm:smf-select-data:read</w:t>
      </w:r>
      <w:proofErr w:type="spellEnd"/>
    </w:p>
    <w:p w14:paraId="765CE324" w14:textId="071CD1F0" w:rsidR="006D7E1D" w:rsidRDefault="006D7E1D" w:rsidP="006D7E1D">
      <w:pPr>
        <w:pStyle w:val="EX"/>
        <w:rPr>
          <w:lang w:eastAsia="zh-CN"/>
        </w:rPr>
      </w:pPr>
      <w:r>
        <w:rPr>
          <w:lang w:eastAsia="zh-CN"/>
        </w:rPr>
        <w:t>EXAMPLE 2:</w:t>
      </w:r>
      <w:r>
        <w:rPr>
          <w:lang w:eastAsia="zh-CN"/>
        </w:rPr>
        <w:tab/>
        <w:t xml:space="preserve">3gpp-Sbi-Access-Scope: </w:t>
      </w:r>
      <w:proofErr w:type="spellStart"/>
      <w:r>
        <w:rPr>
          <w:lang w:val="en-US"/>
        </w:rPr>
        <w:t>namf</w:t>
      </w:r>
      <w:proofErr w:type="spellEnd"/>
      <w:r>
        <w:rPr>
          <w:lang w:val="en-US"/>
        </w:rPr>
        <w:t xml:space="preserve">-comm </w:t>
      </w:r>
      <w:r>
        <w:t>namf-comm:n1-n2-messages</w:t>
      </w:r>
      <w:r>
        <w:rPr>
          <w:lang w:eastAsia="zh-CN"/>
        </w:rPr>
        <w:br/>
        <w:t xml:space="preserve">3gpp-Sbi-Other-Access-Scopes: </w:t>
      </w:r>
      <w:proofErr w:type="spellStart"/>
      <w:r>
        <w:t>namf-comm:ue-contexts:assign-ebi</w:t>
      </w:r>
      <w:proofErr w:type="spellEnd"/>
    </w:p>
    <w:p w14:paraId="7DAE117D" w14:textId="40E3B85E" w:rsidR="00F90BFA" w:rsidRPr="00D1205D" w:rsidRDefault="00F90BFA" w:rsidP="002D7984">
      <w:pPr>
        <w:pStyle w:val="Heading3"/>
      </w:pPr>
      <w:bookmarkStart w:id="590" w:name="_Toc177643291"/>
      <w:r w:rsidRPr="00D1205D">
        <w:rPr>
          <w:lang w:eastAsia="zh-CN"/>
        </w:rPr>
        <w:t>5.2.4</w:t>
      </w:r>
      <w:r w:rsidRPr="00D1205D">
        <w:tab/>
        <w:t>HTTP error handling</w:t>
      </w:r>
      <w:bookmarkEnd w:id="542"/>
      <w:bookmarkEnd w:id="543"/>
      <w:bookmarkEnd w:id="544"/>
      <w:bookmarkEnd w:id="545"/>
      <w:bookmarkEnd w:id="546"/>
      <w:bookmarkEnd w:id="547"/>
      <w:bookmarkEnd w:id="548"/>
      <w:bookmarkEnd w:id="549"/>
      <w:bookmarkEnd w:id="550"/>
      <w:bookmarkEnd w:id="564"/>
      <w:bookmarkEnd w:id="590"/>
    </w:p>
    <w:p w14:paraId="7F936A13" w14:textId="391946EA" w:rsidR="00BD74C3" w:rsidRPr="00D1205D" w:rsidRDefault="00BD74C3" w:rsidP="00BD74C3">
      <w:pPr>
        <w:rPr>
          <w:lang w:eastAsia="zh-CN"/>
        </w:rPr>
      </w:pPr>
      <w:r w:rsidRPr="00D1205D">
        <w:rPr>
          <w:lang w:eastAsia="zh-CN"/>
        </w:rPr>
        <w:t>HTTP/2 connection error and stream error shall be supported as specified in clause</w:t>
      </w:r>
      <w:r>
        <w:rPr>
          <w:lang w:eastAsia="zh-CN"/>
        </w:rPr>
        <w:t> </w:t>
      </w:r>
      <w:r w:rsidRPr="00D1205D">
        <w:rPr>
          <w:lang w:eastAsia="zh-CN"/>
        </w:rPr>
        <w:t xml:space="preserve">5.4 of </w:t>
      </w:r>
      <w:r w:rsidRPr="00D1205D">
        <w:t>IETF RFC </w:t>
      </w:r>
      <w:r>
        <w:t>9113</w:t>
      </w:r>
      <w:r w:rsidRPr="00D1205D">
        <w:t>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3B8FCB84" w14:textId="77777777" w:rsidR="00BD74C3" w:rsidRPr="00D1205D" w:rsidRDefault="00BD74C3" w:rsidP="00455F22">
      <w:pPr>
        <w:pStyle w:val="Heading3"/>
        <w:rPr>
          <w:lang w:eastAsia="zh-CN"/>
        </w:rPr>
      </w:pPr>
      <w:bookmarkStart w:id="591" w:name="_CR5_2_4"/>
      <w:bookmarkStart w:id="592" w:name="_CR5_2_5"/>
      <w:bookmarkStart w:id="593" w:name="_Toc19708947"/>
      <w:bookmarkStart w:id="594" w:name="_Toc27745022"/>
      <w:bookmarkStart w:id="595" w:name="_Toc29803175"/>
      <w:bookmarkStart w:id="596" w:name="_Toc35969926"/>
      <w:bookmarkStart w:id="597" w:name="_Toc36050720"/>
      <w:bookmarkStart w:id="598" w:name="_Toc44847433"/>
      <w:bookmarkStart w:id="599" w:name="_Toc51845086"/>
      <w:bookmarkStart w:id="600" w:name="_Toc51845417"/>
      <w:bookmarkStart w:id="601" w:name="_Toc51846937"/>
      <w:bookmarkStart w:id="602" w:name="_Toc57022568"/>
      <w:bookmarkStart w:id="603" w:name="_Toc177643292"/>
      <w:bookmarkEnd w:id="591"/>
      <w:bookmarkEnd w:id="592"/>
      <w:r w:rsidRPr="00D1205D">
        <w:rPr>
          <w:lang w:eastAsia="zh-CN"/>
        </w:rPr>
        <w:t>5.2.5</w:t>
      </w:r>
      <w:r w:rsidRPr="00D1205D">
        <w:rPr>
          <w:lang w:eastAsia="zh-CN"/>
        </w:rPr>
        <w:tab/>
        <w:t>HTTP/2 server push</w:t>
      </w:r>
      <w:bookmarkEnd w:id="593"/>
      <w:bookmarkEnd w:id="594"/>
      <w:bookmarkEnd w:id="595"/>
      <w:bookmarkEnd w:id="596"/>
      <w:bookmarkEnd w:id="597"/>
      <w:bookmarkEnd w:id="598"/>
      <w:bookmarkEnd w:id="599"/>
      <w:bookmarkEnd w:id="600"/>
      <w:bookmarkEnd w:id="601"/>
      <w:bookmarkEnd w:id="602"/>
      <w:bookmarkEnd w:id="603"/>
    </w:p>
    <w:p w14:paraId="167F642B" w14:textId="70E22ED3" w:rsidR="00BD74C3" w:rsidRPr="00D1205D" w:rsidRDefault="00BD74C3" w:rsidP="00455F22">
      <w:r w:rsidRPr="00E0716E">
        <w:t>HTTP/2 Server Push as specified in clause 8.</w:t>
      </w:r>
      <w:r>
        <w:t>4</w:t>
      </w:r>
      <w:r w:rsidRPr="00E0716E">
        <w:t xml:space="preserve"> of IETF RFC </w:t>
      </w:r>
      <w:r>
        <w:t>9113</w:t>
      </w:r>
      <w:r w:rsidRPr="00E0716E">
        <w:t> [7] may be supported and may be used by a NF Service Producer to proactively push resources to a NF Service Consumer, see clause 4.9.5 of 3GPP TS 29.501 [5].</w:t>
      </w:r>
    </w:p>
    <w:p w14:paraId="30327799" w14:textId="0CCDF022" w:rsidR="00BD74C3" w:rsidRPr="00D1205D" w:rsidRDefault="00BD74C3" w:rsidP="00455F22">
      <w:r w:rsidRPr="00E0716E">
        <w:t>A NF Service Consumer may choose to disable HTTP/2 Server Push by setting SETTINGS_ENABLE_PUSH to 0, as specified in clause 8.</w:t>
      </w:r>
      <w:r>
        <w:t>4</w:t>
      </w:r>
      <w:r w:rsidRPr="00E0716E">
        <w:t xml:space="preserve"> of IETF RFC </w:t>
      </w:r>
      <w:r>
        <w:t>9113</w:t>
      </w:r>
      <w:r w:rsidRPr="00E0716E">
        <w:t> [7].</w:t>
      </w:r>
    </w:p>
    <w:p w14:paraId="1B230858" w14:textId="77777777" w:rsidR="00BD74C3" w:rsidRPr="00D1205D" w:rsidRDefault="00BD74C3" w:rsidP="00455F22">
      <w:pPr>
        <w:pStyle w:val="Heading3"/>
      </w:pPr>
      <w:bookmarkStart w:id="604" w:name="_CR5_2_6"/>
      <w:bookmarkStart w:id="605" w:name="_Toc19708948"/>
      <w:bookmarkStart w:id="606" w:name="_Toc27745023"/>
      <w:bookmarkStart w:id="607" w:name="_Toc29803176"/>
      <w:bookmarkStart w:id="608" w:name="_Toc35969927"/>
      <w:bookmarkStart w:id="609" w:name="_Toc36050721"/>
      <w:bookmarkStart w:id="610" w:name="_Toc44847434"/>
      <w:bookmarkStart w:id="611" w:name="_Toc51845087"/>
      <w:bookmarkStart w:id="612" w:name="_Toc51845418"/>
      <w:bookmarkStart w:id="613" w:name="_Toc51846938"/>
      <w:bookmarkStart w:id="614" w:name="_Toc57022569"/>
      <w:bookmarkStart w:id="615" w:name="_Toc177643293"/>
      <w:bookmarkEnd w:id="604"/>
      <w:r w:rsidRPr="00D1205D">
        <w:rPr>
          <w:lang w:eastAsia="zh-CN"/>
        </w:rPr>
        <w:lastRenderedPageBreak/>
        <w:t>5.2.6</w:t>
      </w:r>
      <w:r w:rsidRPr="00D1205D">
        <w:rPr>
          <w:lang w:eastAsia="zh-CN"/>
        </w:rPr>
        <w:tab/>
        <w:t>HTTP/2 connection management</w:t>
      </w:r>
      <w:bookmarkEnd w:id="605"/>
      <w:bookmarkEnd w:id="606"/>
      <w:bookmarkEnd w:id="607"/>
      <w:bookmarkEnd w:id="608"/>
      <w:bookmarkEnd w:id="609"/>
      <w:bookmarkEnd w:id="610"/>
      <w:bookmarkEnd w:id="611"/>
      <w:bookmarkEnd w:id="612"/>
      <w:bookmarkEnd w:id="613"/>
      <w:bookmarkEnd w:id="614"/>
      <w:bookmarkEnd w:id="615"/>
    </w:p>
    <w:p w14:paraId="2A03D0B1" w14:textId="4B8666A5" w:rsidR="00BD74C3" w:rsidRPr="00D1205D" w:rsidRDefault="00BD74C3" w:rsidP="00455F22">
      <w:pPr>
        <w:rPr>
          <w:lang w:eastAsia="zh-CN"/>
        </w:rPr>
      </w:pPr>
      <w:r w:rsidRPr="00D1205D">
        <w:t>The HTTP request / response exchange mechanism as specified in clause</w:t>
      </w:r>
      <w:r>
        <w:t> </w:t>
      </w:r>
      <w:r w:rsidRPr="00D1205D">
        <w:t>8.1 of IETF RFC </w:t>
      </w:r>
      <w:r>
        <w:t>9113</w:t>
      </w:r>
      <w:r w:rsidRPr="00D1205D">
        <w:t>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6F69DD08" w14:textId="77777777" w:rsidR="00BD74C3" w:rsidRPr="00D1205D" w:rsidRDefault="00BD74C3" w:rsidP="00455F22">
      <w:pPr>
        <w:pStyle w:val="NO"/>
      </w:pPr>
      <w:r>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4B5167BA" w14:textId="42C54361" w:rsidR="00BD74C3" w:rsidRPr="00D1205D" w:rsidRDefault="00BD74C3" w:rsidP="00455F22">
      <w:r w:rsidRPr="00D1205D">
        <w:t>As per clause 8.1 of IETF RFC </w:t>
      </w:r>
      <w:r>
        <w:t>9113</w:t>
      </w:r>
      <w:r w:rsidRPr="00D1205D">
        <w:t xml:space="preserve"> [7] a HTTP request / response exchange fully consumes a single stream. When the HTTP/2 Stream IDs on a given </w:t>
      </w:r>
      <w:r w:rsidRPr="00D1205D">
        <w:rPr>
          <w:lang w:eastAsia="zh-CN"/>
        </w:rPr>
        <w:t>HTTP/2</w:t>
      </w:r>
      <w:r>
        <w:rPr>
          <w:lang w:eastAsia="zh-CN"/>
        </w:rPr>
        <w:t xml:space="preserve"> </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0D053319" w14:textId="10FC6F83" w:rsidR="00BD74C3" w:rsidRPr="00D1205D" w:rsidRDefault="00BD74C3" w:rsidP="00455F22">
      <w:pPr>
        <w:pStyle w:val="NO"/>
      </w:pPr>
      <w:r>
        <w:t>NOTE </w:t>
      </w:r>
      <w:r w:rsidRPr="00D1205D">
        <w:t>2: As per IETF RFC </w:t>
      </w:r>
      <w:r>
        <w:t>9113</w:t>
      </w:r>
      <w:r w:rsidRPr="00D1205D">
        <w:t> [7], a stream ID once closed cannot be reused on the same HTTP/2 connection.</w:t>
      </w:r>
    </w:p>
    <w:p w14:paraId="1B860879" w14:textId="77777777" w:rsidR="00BD74C3" w:rsidRPr="00D1205D" w:rsidRDefault="00BD74C3" w:rsidP="00455F22">
      <w:pPr>
        <w:rPr>
          <w:lang w:eastAsia="zh-CN"/>
        </w:rPr>
      </w:pPr>
      <w:r w:rsidRPr="00D1205D">
        <w:rPr>
          <w:lang w:eastAsia="zh-CN"/>
        </w:rPr>
        <w:t>The 3GPP NF shall take care to avoid simultaneous stream ID exhaustion on all the available HTTP/2 connections towards each peer.</w:t>
      </w:r>
    </w:p>
    <w:p w14:paraId="7FFFBAE2" w14:textId="75DB857A" w:rsidR="00BD74C3" w:rsidRPr="00D1205D" w:rsidRDefault="00BD74C3" w:rsidP="00455F22">
      <w:pPr>
        <w:rPr>
          <w:lang w:eastAsia="zh-CN"/>
        </w:rPr>
      </w:pPr>
      <w:r w:rsidRPr="00D1205D">
        <w:rPr>
          <w:lang w:eastAsia="zh-CN"/>
        </w:rPr>
        <w:t>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clause</w:t>
      </w:r>
      <w:r>
        <w:rPr>
          <w:lang w:eastAsia="zh-CN"/>
        </w:rPr>
        <w:t> </w:t>
      </w:r>
      <w:r w:rsidRPr="00D1205D">
        <w:rPr>
          <w:lang w:eastAsia="zh-CN"/>
        </w:rPr>
        <w:t xml:space="preserve">6.8 </w:t>
      </w:r>
      <w:r w:rsidRPr="00D1205D">
        <w:t>of IETF RFC </w:t>
      </w:r>
      <w:r>
        <w:t>9113</w:t>
      </w:r>
      <w:r w:rsidRPr="00D1205D">
        <w:t> [7].</w:t>
      </w:r>
    </w:p>
    <w:p w14:paraId="10B16165" w14:textId="0BCC8F6E" w:rsidR="00BD74C3" w:rsidRPr="00D1205D" w:rsidRDefault="00BD74C3" w:rsidP="00455F22">
      <w:r w:rsidRPr="00D1205D">
        <w:t>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w:t>
      </w:r>
      <w:r>
        <w:t>9113</w:t>
      </w:r>
      <w:r w:rsidRPr="00D1205D">
        <w:t> [7]. When and how often a PING frame may be sent is implementation specific but shall be configurable by operator policy. When HTTP server detects the connection failure, it shall follow connection error handling as defined in clause</w:t>
      </w:r>
      <w:r>
        <w:t> </w:t>
      </w:r>
      <w:r w:rsidRPr="00D1205D">
        <w:t xml:space="preserve">5.4.1 of RFC </w:t>
      </w:r>
      <w:r>
        <w:t>9113 </w:t>
      </w:r>
      <w:r w:rsidRPr="00D1205D">
        <w:t>[7].</w:t>
      </w:r>
    </w:p>
    <w:p w14:paraId="7FF22BBD" w14:textId="77777777" w:rsidR="00BD74C3" w:rsidRPr="00D1205D" w:rsidRDefault="00BD74C3" w:rsidP="00455F22">
      <w:pPr>
        <w:pStyle w:val="NO"/>
      </w:pPr>
      <w:r>
        <w:t>NOTE </w:t>
      </w:r>
      <w:r w:rsidRPr="00D1205D">
        <w:t>1: The above requirement also applies to network entities such as SCP and SEPP.</w:t>
      </w:r>
    </w:p>
    <w:p w14:paraId="0884FFE1" w14:textId="77777777" w:rsidR="00BD74C3" w:rsidRPr="00D1205D" w:rsidRDefault="00BD74C3" w:rsidP="00455F22">
      <w:pPr>
        <w:rPr>
          <w:lang w:eastAsia="zh-CN"/>
        </w:rPr>
      </w:pPr>
      <w:r w:rsidRPr="00D1205D">
        <w:t>A PING frame shall not be sent more often than every 60 s on each path.</w:t>
      </w:r>
    </w:p>
    <w:p w14:paraId="715904EC" w14:textId="77777777" w:rsidR="00BD74C3" w:rsidRPr="00D1205D" w:rsidRDefault="00BD74C3" w:rsidP="00455F22">
      <w:pPr>
        <w:pStyle w:val="Heading3"/>
      </w:pPr>
      <w:bookmarkStart w:id="616" w:name="_CR5_2_7"/>
      <w:bookmarkStart w:id="617" w:name="_Toc19708949"/>
      <w:bookmarkStart w:id="618" w:name="_Toc27745024"/>
      <w:bookmarkStart w:id="619" w:name="_Toc29803177"/>
      <w:bookmarkStart w:id="620" w:name="_Toc35969928"/>
      <w:bookmarkStart w:id="621" w:name="_Toc36050722"/>
      <w:bookmarkStart w:id="622" w:name="_Toc44847435"/>
      <w:bookmarkStart w:id="623" w:name="_Toc51845088"/>
      <w:bookmarkStart w:id="624" w:name="_Toc51845419"/>
      <w:bookmarkStart w:id="625" w:name="_Toc51846939"/>
      <w:bookmarkStart w:id="626" w:name="_Toc57022570"/>
      <w:bookmarkStart w:id="627" w:name="_Toc177643294"/>
      <w:bookmarkEnd w:id="616"/>
      <w:r w:rsidRPr="00D1205D">
        <w:rPr>
          <w:lang w:eastAsia="zh-CN"/>
        </w:rPr>
        <w:t>5.2.7</w:t>
      </w:r>
      <w:r w:rsidRPr="00D1205D">
        <w:tab/>
        <w:t>HTTP status codes</w:t>
      </w:r>
      <w:bookmarkEnd w:id="617"/>
      <w:bookmarkEnd w:id="618"/>
      <w:bookmarkEnd w:id="619"/>
      <w:bookmarkEnd w:id="620"/>
      <w:bookmarkEnd w:id="621"/>
      <w:bookmarkEnd w:id="622"/>
      <w:bookmarkEnd w:id="623"/>
      <w:bookmarkEnd w:id="624"/>
      <w:bookmarkEnd w:id="625"/>
      <w:bookmarkEnd w:id="626"/>
      <w:bookmarkEnd w:id="627"/>
    </w:p>
    <w:p w14:paraId="7F1EB5AF" w14:textId="77777777" w:rsidR="00BD74C3" w:rsidRPr="00D1205D" w:rsidRDefault="00BD74C3" w:rsidP="00455F22">
      <w:pPr>
        <w:pStyle w:val="Heading4"/>
        <w:rPr>
          <w:lang w:eastAsia="zh-CN"/>
        </w:rPr>
      </w:pPr>
      <w:bookmarkStart w:id="628" w:name="_CR5_2_7_1"/>
      <w:bookmarkStart w:id="629" w:name="_Toc19708950"/>
      <w:bookmarkStart w:id="630" w:name="_Toc27745025"/>
      <w:bookmarkStart w:id="631" w:name="_Toc29803178"/>
      <w:bookmarkStart w:id="632" w:name="_Toc35969929"/>
      <w:bookmarkStart w:id="633" w:name="_Toc36050723"/>
      <w:bookmarkStart w:id="634" w:name="_Toc44847436"/>
      <w:bookmarkStart w:id="635" w:name="_Toc51845089"/>
      <w:bookmarkStart w:id="636" w:name="_Toc51845420"/>
      <w:bookmarkStart w:id="637" w:name="_Toc51846940"/>
      <w:bookmarkStart w:id="638" w:name="_Toc57022571"/>
      <w:bookmarkStart w:id="639" w:name="_Toc177643295"/>
      <w:bookmarkEnd w:id="628"/>
      <w:r w:rsidRPr="00D1205D">
        <w:t>5.2.7.1</w:t>
      </w:r>
      <w:r w:rsidRPr="00D1205D">
        <w:rPr>
          <w:lang w:eastAsia="zh-CN"/>
        </w:rPr>
        <w:tab/>
        <w:t>General</w:t>
      </w:r>
      <w:bookmarkEnd w:id="629"/>
      <w:bookmarkEnd w:id="630"/>
      <w:bookmarkEnd w:id="631"/>
      <w:bookmarkEnd w:id="632"/>
      <w:bookmarkEnd w:id="633"/>
      <w:bookmarkEnd w:id="634"/>
      <w:bookmarkEnd w:id="635"/>
      <w:bookmarkEnd w:id="636"/>
      <w:bookmarkEnd w:id="637"/>
      <w:bookmarkEnd w:id="638"/>
      <w:bookmarkEnd w:id="639"/>
    </w:p>
    <w:p w14:paraId="582D06C4" w14:textId="77777777" w:rsidR="00BD74C3" w:rsidRPr="00D1205D" w:rsidRDefault="00BD74C3" w:rsidP="00455F22">
      <w:pPr>
        <w:rPr>
          <w:lang w:eastAsia="zh-CN"/>
        </w:rPr>
      </w:pPr>
      <w:r w:rsidRPr="00D1205D">
        <w:rPr>
          <w:lang w:eastAsia="zh-CN"/>
        </w:rPr>
        <w:t>This clause describes the HTTP status codes usage on SBI.</w:t>
      </w:r>
    </w:p>
    <w:p w14:paraId="52696159" w14:textId="3B7CAC17" w:rsidR="00BD74C3" w:rsidRPr="00D1205D" w:rsidRDefault="00BD74C3" w:rsidP="00455F22">
      <w:pPr>
        <w:rPr>
          <w:lang w:eastAsia="zh-CN"/>
        </w:rPr>
      </w:pPr>
      <w:r w:rsidRPr="00D1205D">
        <w:rPr>
          <w:lang w:eastAsia="zh-CN"/>
        </w:rPr>
        <w:t>HTTP status codes are carried in ":status" pseudo header field in HTTP/2, as defined in clause 8.1.2.4 in IETF RFC </w:t>
      </w:r>
      <w:r>
        <w:rPr>
          <w:lang w:eastAsia="zh-CN"/>
        </w:rPr>
        <w:t>9113</w:t>
      </w:r>
      <w:r w:rsidRPr="00D1205D">
        <w:rPr>
          <w:lang w:eastAsia="zh-CN"/>
        </w:rPr>
        <w:t> [7].</w:t>
      </w:r>
    </w:p>
    <w:p w14:paraId="2FC86C7F" w14:textId="77777777" w:rsidR="00BD74C3" w:rsidRPr="00D1205D" w:rsidRDefault="00BD74C3" w:rsidP="00455F22">
      <w:r w:rsidRPr="00D1205D">
        <w:t>Table 5.2.7.1-1 specifies HTTP status codes per HTTP method which shall be supported on SBI. Support of an HTTP status code shall be:</w:t>
      </w:r>
    </w:p>
    <w:p w14:paraId="36F723D2" w14:textId="77777777" w:rsidR="00BD74C3" w:rsidRPr="00D1205D" w:rsidRDefault="00BD74C3" w:rsidP="00455F22">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w:t>
      </w:r>
      <w:proofErr w:type="spellStart"/>
      <w:r w:rsidRPr="00D1205D">
        <w:t>ProblemDetails</w:t>
      </w:r>
      <w:proofErr w:type="spellEnd"/>
      <w:r w:rsidRPr="00D1205D">
        <w:t>" JSON object with the Content-Type header field set to the value "application/</w:t>
      </w:r>
      <w:proofErr w:type="spellStart"/>
      <w:r w:rsidRPr="00D1205D">
        <w:t>problem+json</w:t>
      </w:r>
      <w:proofErr w:type="spellEnd"/>
      <w:r w:rsidRPr="00D1205D">
        <w:t>" for HTTP status codes 4xx and 5xx, if the corresponding API definition in the related technical specification does not specify another response body for the corresponding status code;</w:t>
      </w:r>
    </w:p>
    <w:p w14:paraId="42260768" w14:textId="77777777" w:rsidR="00BD74C3" w:rsidRPr="00D1205D" w:rsidRDefault="00BD74C3" w:rsidP="00455F22">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47F6EBA2" w14:textId="77777777" w:rsidR="00BD74C3" w:rsidRPr="00D1205D" w:rsidRDefault="00BD74C3" w:rsidP="00455F22">
      <w:pPr>
        <w:pStyle w:val="B1"/>
      </w:pPr>
      <w:r w:rsidRPr="00D1205D">
        <w:t>-</w:t>
      </w:r>
      <w:r w:rsidRPr="00D1205D">
        <w:tab/>
        <w:t>not applicable, which is marked in table as "N/A". This means that the specific HTTP status code shall not be used for the specific HTTP method within the 3GPP NFs.</w:t>
      </w:r>
    </w:p>
    <w:p w14:paraId="66BA914C" w14:textId="77777777" w:rsidR="00BD74C3" w:rsidRPr="00D1205D" w:rsidRDefault="00BD74C3" w:rsidP="00455F22">
      <w:pPr>
        <w:pStyle w:val="TH"/>
      </w:pPr>
      <w:bookmarkStart w:id="640" w:name="_CRTable5_2_7_11"/>
      <w:r w:rsidRPr="00D1205D">
        <w:lastRenderedPageBreak/>
        <w:t xml:space="preserve">Table </w:t>
      </w:r>
      <w:bookmarkEnd w:id="640"/>
      <w:r w:rsidRPr="00D1205D">
        <w:t>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BD74C3" w:rsidRPr="00D1205D" w14:paraId="1D84A1B6" w14:textId="77777777" w:rsidTr="00455F22">
        <w:trPr>
          <w:cantSplit/>
          <w:jc w:val="center"/>
        </w:trPr>
        <w:tc>
          <w:tcPr>
            <w:tcW w:w="2628" w:type="dxa"/>
            <w:vMerge w:val="restart"/>
            <w:shd w:val="clear" w:color="auto" w:fill="F2F2F2"/>
          </w:tcPr>
          <w:p w14:paraId="1E64FC95" w14:textId="77777777" w:rsidR="00BD74C3" w:rsidRPr="00D1205D" w:rsidRDefault="00BD74C3" w:rsidP="00BD74C3">
            <w:pPr>
              <w:pStyle w:val="TAH"/>
            </w:pPr>
            <w:r w:rsidRPr="00D1205D">
              <w:t>HTTP status code</w:t>
            </w:r>
          </w:p>
        </w:tc>
        <w:tc>
          <w:tcPr>
            <w:tcW w:w="7006" w:type="dxa"/>
            <w:gridSpan w:val="6"/>
            <w:shd w:val="clear" w:color="auto" w:fill="F2F2F2"/>
          </w:tcPr>
          <w:p w14:paraId="233AB028" w14:textId="77777777" w:rsidR="00BD74C3" w:rsidRPr="00D1205D" w:rsidRDefault="00BD74C3" w:rsidP="00BD74C3">
            <w:pPr>
              <w:pStyle w:val="TAH"/>
            </w:pPr>
            <w:r w:rsidRPr="00D1205D">
              <w:t>HTTP method</w:t>
            </w:r>
          </w:p>
        </w:tc>
      </w:tr>
      <w:tr w:rsidR="00BD74C3" w:rsidRPr="00D1205D" w14:paraId="72F19445" w14:textId="77777777" w:rsidTr="00455F22">
        <w:trPr>
          <w:cantSplit/>
          <w:jc w:val="center"/>
        </w:trPr>
        <w:tc>
          <w:tcPr>
            <w:tcW w:w="2628" w:type="dxa"/>
            <w:vMerge/>
            <w:shd w:val="clear" w:color="auto" w:fill="F2F2F2"/>
          </w:tcPr>
          <w:p w14:paraId="043C78EB" w14:textId="77777777" w:rsidR="00BD74C3" w:rsidRPr="00D1205D" w:rsidRDefault="00BD74C3" w:rsidP="00BD74C3">
            <w:pPr>
              <w:pStyle w:val="TAL"/>
            </w:pPr>
          </w:p>
        </w:tc>
        <w:tc>
          <w:tcPr>
            <w:tcW w:w="1053" w:type="dxa"/>
            <w:shd w:val="clear" w:color="auto" w:fill="F2F2F2"/>
          </w:tcPr>
          <w:p w14:paraId="1EF792E2" w14:textId="77777777" w:rsidR="00BD74C3" w:rsidRPr="00D1205D" w:rsidRDefault="00BD74C3" w:rsidP="00BD74C3">
            <w:pPr>
              <w:pStyle w:val="TAH"/>
            </w:pPr>
            <w:r w:rsidRPr="00D1205D">
              <w:t>DELETE</w:t>
            </w:r>
          </w:p>
        </w:tc>
        <w:tc>
          <w:tcPr>
            <w:tcW w:w="1417" w:type="dxa"/>
            <w:shd w:val="clear" w:color="auto" w:fill="F2F2F2"/>
          </w:tcPr>
          <w:p w14:paraId="1ACAB4D5" w14:textId="77777777" w:rsidR="00BD74C3" w:rsidRPr="00D1205D" w:rsidRDefault="00BD74C3" w:rsidP="00BD74C3">
            <w:pPr>
              <w:pStyle w:val="TAH"/>
            </w:pPr>
            <w:r w:rsidRPr="00D1205D">
              <w:t>GET</w:t>
            </w:r>
          </w:p>
        </w:tc>
        <w:tc>
          <w:tcPr>
            <w:tcW w:w="1134" w:type="dxa"/>
            <w:shd w:val="clear" w:color="auto" w:fill="F2F2F2"/>
          </w:tcPr>
          <w:p w14:paraId="6D8802DA" w14:textId="77777777" w:rsidR="00BD74C3" w:rsidRPr="00D1205D" w:rsidRDefault="00BD74C3" w:rsidP="00BD74C3">
            <w:pPr>
              <w:pStyle w:val="TAH"/>
            </w:pPr>
            <w:r w:rsidRPr="00D1205D">
              <w:t>PATCH</w:t>
            </w:r>
          </w:p>
        </w:tc>
        <w:tc>
          <w:tcPr>
            <w:tcW w:w="1134" w:type="dxa"/>
            <w:shd w:val="clear" w:color="auto" w:fill="F2F2F2"/>
          </w:tcPr>
          <w:p w14:paraId="15E25D3C" w14:textId="77777777" w:rsidR="00BD74C3" w:rsidRPr="00D1205D" w:rsidRDefault="00BD74C3" w:rsidP="00BD74C3">
            <w:pPr>
              <w:pStyle w:val="TAH"/>
            </w:pPr>
            <w:r w:rsidRPr="00D1205D">
              <w:t>POST</w:t>
            </w:r>
          </w:p>
        </w:tc>
        <w:tc>
          <w:tcPr>
            <w:tcW w:w="993" w:type="dxa"/>
            <w:shd w:val="clear" w:color="auto" w:fill="F2F2F2"/>
          </w:tcPr>
          <w:p w14:paraId="281F79FA" w14:textId="77777777" w:rsidR="00BD74C3" w:rsidRPr="00D1205D" w:rsidRDefault="00BD74C3" w:rsidP="00BD74C3">
            <w:pPr>
              <w:pStyle w:val="TAH"/>
            </w:pPr>
            <w:r w:rsidRPr="00D1205D">
              <w:t>PUT</w:t>
            </w:r>
          </w:p>
        </w:tc>
        <w:tc>
          <w:tcPr>
            <w:tcW w:w="1275" w:type="dxa"/>
            <w:shd w:val="clear" w:color="auto" w:fill="F2F2F2"/>
          </w:tcPr>
          <w:p w14:paraId="5A97219E" w14:textId="77777777" w:rsidR="00BD74C3" w:rsidRPr="00D1205D" w:rsidRDefault="00BD74C3" w:rsidP="00BD74C3">
            <w:pPr>
              <w:pStyle w:val="TAH"/>
            </w:pPr>
            <w:r w:rsidRPr="00D1205D">
              <w:t>OPTIONS</w:t>
            </w:r>
          </w:p>
        </w:tc>
      </w:tr>
      <w:tr w:rsidR="00BD74C3" w:rsidRPr="00D1205D" w14:paraId="46A12E43" w14:textId="77777777" w:rsidTr="00455F22">
        <w:trPr>
          <w:cantSplit/>
          <w:jc w:val="center"/>
        </w:trPr>
        <w:tc>
          <w:tcPr>
            <w:tcW w:w="2628" w:type="dxa"/>
            <w:shd w:val="clear" w:color="auto" w:fill="auto"/>
          </w:tcPr>
          <w:p w14:paraId="38D20E28" w14:textId="77777777" w:rsidR="00BD74C3" w:rsidRPr="00D1205D" w:rsidRDefault="00BD74C3" w:rsidP="00BD74C3">
            <w:pPr>
              <w:pStyle w:val="TAL"/>
            </w:pPr>
            <w:r w:rsidRPr="00D1205D">
              <w:t>100 Continue</w:t>
            </w:r>
          </w:p>
        </w:tc>
        <w:tc>
          <w:tcPr>
            <w:tcW w:w="1053" w:type="dxa"/>
            <w:shd w:val="clear" w:color="auto" w:fill="auto"/>
          </w:tcPr>
          <w:p w14:paraId="6D75EE5E" w14:textId="77777777" w:rsidR="00BD74C3" w:rsidRPr="00D1205D" w:rsidRDefault="00BD74C3" w:rsidP="00BD74C3">
            <w:pPr>
              <w:pStyle w:val="TAL"/>
            </w:pPr>
            <w:r w:rsidRPr="00D1205D">
              <w:t>N/A</w:t>
            </w:r>
          </w:p>
        </w:tc>
        <w:tc>
          <w:tcPr>
            <w:tcW w:w="1417" w:type="dxa"/>
            <w:shd w:val="clear" w:color="auto" w:fill="auto"/>
          </w:tcPr>
          <w:p w14:paraId="6046842F" w14:textId="77777777" w:rsidR="00BD74C3" w:rsidRPr="00D1205D" w:rsidRDefault="00BD74C3" w:rsidP="00BD74C3">
            <w:pPr>
              <w:pStyle w:val="TAL"/>
            </w:pPr>
            <w:r w:rsidRPr="00D1205D">
              <w:t>N/A</w:t>
            </w:r>
          </w:p>
        </w:tc>
        <w:tc>
          <w:tcPr>
            <w:tcW w:w="1134" w:type="dxa"/>
            <w:shd w:val="clear" w:color="auto" w:fill="auto"/>
          </w:tcPr>
          <w:p w14:paraId="0C49D89E" w14:textId="77777777" w:rsidR="00BD74C3" w:rsidRPr="00D1205D" w:rsidRDefault="00BD74C3" w:rsidP="00BD74C3">
            <w:pPr>
              <w:pStyle w:val="TAL"/>
            </w:pPr>
            <w:r w:rsidRPr="00D1205D">
              <w:t>N/A</w:t>
            </w:r>
          </w:p>
        </w:tc>
        <w:tc>
          <w:tcPr>
            <w:tcW w:w="1134" w:type="dxa"/>
            <w:shd w:val="clear" w:color="auto" w:fill="auto"/>
          </w:tcPr>
          <w:p w14:paraId="0807DB33" w14:textId="77777777" w:rsidR="00BD74C3" w:rsidRPr="00D1205D" w:rsidRDefault="00BD74C3" w:rsidP="00BD74C3">
            <w:pPr>
              <w:pStyle w:val="TAL"/>
            </w:pPr>
            <w:r w:rsidRPr="00D1205D">
              <w:t>N/A</w:t>
            </w:r>
          </w:p>
        </w:tc>
        <w:tc>
          <w:tcPr>
            <w:tcW w:w="993" w:type="dxa"/>
            <w:shd w:val="clear" w:color="auto" w:fill="auto"/>
          </w:tcPr>
          <w:p w14:paraId="3070F70A" w14:textId="77777777" w:rsidR="00BD74C3" w:rsidRPr="00D1205D" w:rsidRDefault="00BD74C3" w:rsidP="00BD74C3">
            <w:pPr>
              <w:pStyle w:val="TAL"/>
            </w:pPr>
            <w:r w:rsidRPr="00D1205D">
              <w:t>N/A</w:t>
            </w:r>
          </w:p>
        </w:tc>
        <w:tc>
          <w:tcPr>
            <w:tcW w:w="1275" w:type="dxa"/>
          </w:tcPr>
          <w:p w14:paraId="78C2075B" w14:textId="77777777" w:rsidR="00BD74C3" w:rsidRPr="00D1205D" w:rsidRDefault="00BD74C3" w:rsidP="00BD74C3">
            <w:pPr>
              <w:pStyle w:val="TAL"/>
            </w:pPr>
            <w:r w:rsidRPr="00D1205D">
              <w:t>N/A</w:t>
            </w:r>
          </w:p>
        </w:tc>
      </w:tr>
      <w:tr w:rsidR="00BD74C3" w:rsidRPr="00D1205D" w14:paraId="55CC117C" w14:textId="77777777" w:rsidTr="00455F22">
        <w:trPr>
          <w:cantSplit/>
          <w:jc w:val="center"/>
        </w:trPr>
        <w:tc>
          <w:tcPr>
            <w:tcW w:w="2628" w:type="dxa"/>
            <w:shd w:val="clear" w:color="auto" w:fill="auto"/>
          </w:tcPr>
          <w:p w14:paraId="30789216" w14:textId="77777777" w:rsidR="00BD74C3" w:rsidRPr="00D1205D" w:rsidRDefault="00BD74C3" w:rsidP="00BD74C3">
            <w:pPr>
              <w:pStyle w:val="TAL"/>
            </w:pPr>
            <w:r w:rsidRPr="00D1205D">
              <w:t>200 OK (</w:t>
            </w:r>
            <w:r>
              <w:t>NOTE </w:t>
            </w:r>
            <w:r w:rsidRPr="00D1205D">
              <w:t xml:space="preserve">1, </w:t>
            </w:r>
            <w:r>
              <w:t>NOTE </w:t>
            </w:r>
            <w:r w:rsidRPr="00D1205D">
              <w:t>2)</w:t>
            </w:r>
          </w:p>
        </w:tc>
        <w:tc>
          <w:tcPr>
            <w:tcW w:w="1053" w:type="dxa"/>
            <w:shd w:val="clear" w:color="auto" w:fill="auto"/>
          </w:tcPr>
          <w:p w14:paraId="1C89365A" w14:textId="77777777" w:rsidR="00BD74C3" w:rsidRPr="00D1205D" w:rsidRDefault="00BD74C3" w:rsidP="00BD74C3">
            <w:pPr>
              <w:pStyle w:val="TAL"/>
            </w:pPr>
            <w:r w:rsidRPr="00D1205D">
              <w:t>SS</w:t>
            </w:r>
          </w:p>
        </w:tc>
        <w:tc>
          <w:tcPr>
            <w:tcW w:w="1417" w:type="dxa"/>
            <w:shd w:val="clear" w:color="auto" w:fill="auto"/>
          </w:tcPr>
          <w:p w14:paraId="56F6E4CC" w14:textId="77777777" w:rsidR="00BD74C3" w:rsidRPr="00D1205D" w:rsidRDefault="00BD74C3" w:rsidP="00BD74C3">
            <w:pPr>
              <w:pStyle w:val="TAL"/>
            </w:pPr>
            <w:r w:rsidRPr="00D1205D">
              <w:t>M</w:t>
            </w:r>
          </w:p>
        </w:tc>
        <w:tc>
          <w:tcPr>
            <w:tcW w:w="1134" w:type="dxa"/>
            <w:shd w:val="clear" w:color="auto" w:fill="auto"/>
          </w:tcPr>
          <w:p w14:paraId="58B45899" w14:textId="77777777" w:rsidR="00BD74C3" w:rsidRPr="00D1205D" w:rsidRDefault="00BD74C3" w:rsidP="00BD74C3">
            <w:pPr>
              <w:pStyle w:val="TAL"/>
            </w:pPr>
            <w:r w:rsidRPr="00D1205D">
              <w:t>SS</w:t>
            </w:r>
          </w:p>
        </w:tc>
        <w:tc>
          <w:tcPr>
            <w:tcW w:w="1134" w:type="dxa"/>
            <w:shd w:val="clear" w:color="auto" w:fill="auto"/>
          </w:tcPr>
          <w:p w14:paraId="19B7D467" w14:textId="77777777" w:rsidR="00BD74C3" w:rsidRPr="00D1205D" w:rsidRDefault="00BD74C3" w:rsidP="00BD74C3">
            <w:pPr>
              <w:pStyle w:val="TAL"/>
            </w:pPr>
            <w:r w:rsidRPr="00D1205D">
              <w:t>SS</w:t>
            </w:r>
          </w:p>
        </w:tc>
        <w:tc>
          <w:tcPr>
            <w:tcW w:w="993" w:type="dxa"/>
            <w:shd w:val="clear" w:color="auto" w:fill="auto"/>
          </w:tcPr>
          <w:p w14:paraId="3C5C3FB2" w14:textId="77777777" w:rsidR="00BD74C3" w:rsidRPr="00D1205D" w:rsidRDefault="00BD74C3" w:rsidP="00BD74C3">
            <w:pPr>
              <w:pStyle w:val="TAL"/>
            </w:pPr>
            <w:r w:rsidRPr="00D1205D">
              <w:t>SS</w:t>
            </w:r>
          </w:p>
        </w:tc>
        <w:tc>
          <w:tcPr>
            <w:tcW w:w="1275" w:type="dxa"/>
          </w:tcPr>
          <w:p w14:paraId="3A04660F" w14:textId="77777777" w:rsidR="00BD74C3" w:rsidRPr="00D1205D" w:rsidRDefault="00BD74C3" w:rsidP="00BD74C3">
            <w:pPr>
              <w:pStyle w:val="TAL"/>
            </w:pPr>
            <w:r w:rsidRPr="00D1205D">
              <w:t>M</w:t>
            </w:r>
          </w:p>
        </w:tc>
      </w:tr>
      <w:tr w:rsidR="00BD74C3" w:rsidRPr="00D1205D" w14:paraId="11B6B2CC" w14:textId="77777777" w:rsidTr="00455F22">
        <w:trPr>
          <w:cantSplit/>
          <w:jc w:val="center"/>
        </w:trPr>
        <w:tc>
          <w:tcPr>
            <w:tcW w:w="2628" w:type="dxa"/>
            <w:shd w:val="clear" w:color="auto" w:fill="auto"/>
          </w:tcPr>
          <w:p w14:paraId="10C79931" w14:textId="77777777" w:rsidR="00BD74C3" w:rsidRPr="00D1205D" w:rsidRDefault="00BD74C3" w:rsidP="00BD74C3">
            <w:pPr>
              <w:pStyle w:val="TAL"/>
            </w:pPr>
            <w:r w:rsidRPr="00D1205D">
              <w:t>201 Created</w:t>
            </w:r>
          </w:p>
        </w:tc>
        <w:tc>
          <w:tcPr>
            <w:tcW w:w="1053" w:type="dxa"/>
            <w:shd w:val="clear" w:color="auto" w:fill="auto"/>
          </w:tcPr>
          <w:p w14:paraId="544CA9CB" w14:textId="77777777" w:rsidR="00BD74C3" w:rsidRPr="00D1205D" w:rsidRDefault="00BD74C3" w:rsidP="00BD74C3">
            <w:pPr>
              <w:pStyle w:val="TAL"/>
            </w:pPr>
            <w:r w:rsidRPr="00D1205D">
              <w:t>N/A</w:t>
            </w:r>
          </w:p>
        </w:tc>
        <w:tc>
          <w:tcPr>
            <w:tcW w:w="1417" w:type="dxa"/>
            <w:shd w:val="clear" w:color="auto" w:fill="auto"/>
          </w:tcPr>
          <w:p w14:paraId="1C1AA50B" w14:textId="77777777" w:rsidR="00BD74C3" w:rsidRPr="00D1205D" w:rsidRDefault="00BD74C3" w:rsidP="00BD74C3">
            <w:pPr>
              <w:pStyle w:val="TAL"/>
            </w:pPr>
            <w:r w:rsidRPr="00D1205D">
              <w:t>N/A</w:t>
            </w:r>
          </w:p>
        </w:tc>
        <w:tc>
          <w:tcPr>
            <w:tcW w:w="1134" w:type="dxa"/>
            <w:shd w:val="clear" w:color="auto" w:fill="auto"/>
          </w:tcPr>
          <w:p w14:paraId="453A57BC" w14:textId="77777777" w:rsidR="00BD74C3" w:rsidRPr="00D1205D" w:rsidRDefault="00BD74C3" w:rsidP="00BD74C3">
            <w:pPr>
              <w:pStyle w:val="TAL"/>
            </w:pPr>
            <w:r w:rsidRPr="00D1205D">
              <w:t>N/A</w:t>
            </w:r>
          </w:p>
        </w:tc>
        <w:tc>
          <w:tcPr>
            <w:tcW w:w="1134" w:type="dxa"/>
            <w:shd w:val="clear" w:color="auto" w:fill="auto"/>
          </w:tcPr>
          <w:p w14:paraId="6A449EBC" w14:textId="77777777" w:rsidR="00BD74C3" w:rsidRPr="00D1205D" w:rsidRDefault="00BD74C3" w:rsidP="00BD74C3">
            <w:pPr>
              <w:pStyle w:val="TAL"/>
            </w:pPr>
            <w:r w:rsidRPr="00D1205D">
              <w:t>SS</w:t>
            </w:r>
          </w:p>
        </w:tc>
        <w:tc>
          <w:tcPr>
            <w:tcW w:w="993" w:type="dxa"/>
            <w:shd w:val="clear" w:color="auto" w:fill="auto"/>
          </w:tcPr>
          <w:p w14:paraId="658A9186" w14:textId="77777777" w:rsidR="00BD74C3" w:rsidRPr="00D1205D" w:rsidRDefault="00BD74C3" w:rsidP="00BD74C3">
            <w:pPr>
              <w:pStyle w:val="TAL"/>
            </w:pPr>
            <w:r w:rsidRPr="00D1205D">
              <w:t>SS</w:t>
            </w:r>
          </w:p>
        </w:tc>
        <w:tc>
          <w:tcPr>
            <w:tcW w:w="1275" w:type="dxa"/>
          </w:tcPr>
          <w:p w14:paraId="0FFDABDB" w14:textId="77777777" w:rsidR="00BD74C3" w:rsidRPr="00D1205D" w:rsidRDefault="00BD74C3" w:rsidP="00BD74C3">
            <w:pPr>
              <w:pStyle w:val="TAL"/>
            </w:pPr>
            <w:r w:rsidRPr="00D1205D">
              <w:t>N/A</w:t>
            </w:r>
          </w:p>
        </w:tc>
      </w:tr>
      <w:tr w:rsidR="00BD74C3" w:rsidRPr="00D1205D" w14:paraId="442E0372" w14:textId="77777777" w:rsidTr="00455F22">
        <w:trPr>
          <w:cantSplit/>
          <w:jc w:val="center"/>
        </w:trPr>
        <w:tc>
          <w:tcPr>
            <w:tcW w:w="2628" w:type="dxa"/>
            <w:shd w:val="clear" w:color="auto" w:fill="auto"/>
          </w:tcPr>
          <w:p w14:paraId="28F60577" w14:textId="77777777" w:rsidR="00BD74C3" w:rsidRPr="00D1205D" w:rsidRDefault="00BD74C3" w:rsidP="00BD74C3">
            <w:pPr>
              <w:pStyle w:val="TAL"/>
            </w:pPr>
            <w:r w:rsidRPr="00D1205D">
              <w:t>202 Accepted</w:t>
            </w:r>
          </w:p>
        </w:tc>
        <w:tc>
          <w:tcPr>
            <w:tcW w:w="1053" w:type="dxa"/>
            <w:shd w:val="clear" w:color="auto" w:fill="auto"/>
          </w:tcPr>
          <w:p w14:paraId="013C7968" w14:textId="77777777" w:rsidR="00BD74C3" w:rsidRPr="00D1205D" w:rsidRDefault="00BD74C3" w:rsidP="00BD74C3">
            <w:pPr>
              <w:pStyle w:val="TAL"/>
            </w:pPr>
            <w:r w:rsidRPr="00D1205D">
              <w:t>SS</w:t>
            </w:r>
          </w:p>
        </w:tc>
        <w:tc>
          <w:tcPr>
            <w:tcW w:w="1417" w:type="dxa"/>
            <w:shd w:val="clear" w:color="auto" w:fill="auto"/>
          </w:tcPr>
          <w:p w14:paraId="080A2FBA" w14:textId="77777777" w:rsidR="00BD74C3" w:rsidRPr="00D1205D" w:rsidRDefault="00BD74C3" w:rsidP="00BD74C3">
            <w:pPr>
              <w:pStyle w:val="TAL"/>
            </w:pPr>
            <w:r w:rsidRPr="00D1205D">
              <w:t>N/A</w:t>
            </w:r>
          </w:p>
        </w:tc>
        <w:tc>
          <w:tcPr>
            <w:tcW w:w="1134" w:type="dxa"/>
            <w:shd w:val="clear" w:color="auto" w:fill="auto"/>
          </w:tcPr>
          <w:p w14:paraId="09D594BE" w14:textId="77777777" w:rsidR="00BD74C3" w:rsidRPr="00D1205D" w:rsidRDefault="00BD74C3" w:rsidP="00BD74C3">
            <w:pPr>
              <w:pStyle w:val="TAL"/>
            </w:pPr>
            <w:r w:rsidRPr="00D1205D">
              <w:t>SS</w:t>
            </w:r>
          </w:p>
        </w:tc>
        <w:tc>
          <w:tcPr>
            <w:tcW w:w="1134" w:type="dxa"/>
            <w:shd w:val="clear" w:color="auto" w:fill="auto"/>
          </w:tcPr>
          <w:p w14:paraId="61B7F568" w14:textId="77777777" w:rsidR="00BD74C3" w:rsidRPr="00D1205D" w:rsidRDefault="00BD74C3" w:rsidP="00BD74C3">
            <w:pPr>
              <w:pStyle w:val="TAL"/>
            </w:pPr>
            <w:r w:rsidRPr="00D1205D">
              <w:t>SS</w:t>
            </w:r>
          </w:p>
        </w:tc>
        <w:tc>
          <w:tcPr>
            <w:tcW w:w="993" w:type="dxa"/>
            <w:shd w:val="clear" w:color="auto" w:fill="auto"/>
          </w:tcPr>
          <w:p w14:paraId="694E77B3" w14:textId="77777777" w:rsidR="00BD74C3" w:rsidRPr="00D1205D" w:rsidRDefault="00BD74C3" w:rsidP="00BD74C3">
            <w:pPr>
              <w:pStyle w:val="TAL"/>
            </w:pPr>
            <w:r w:rsidRPr="00D1205D">
              <w:t>SS</w:t>
            </w:r>
          </w:p>
        </w:tc>
        <w:tc>
          <w:tcPr>
            <w:tcW w:w="1275" w:type="dxa"/>
          </w:tcPr>
          <w:p w14:paraId="0252F92E" w14:textId="77777777" w:rsidR="00BD74C3" w:rsidRPr="00D1205D" w:rsidRDefault="00BD74C3" w:rsidP="00BD74C3">
            <w:pPr>
              <w:pStyle w:val="TAL"/>
            </w:pPr>
            <w:r w:rsidRPr="00D1205D">
              <w:t>N/A</w:t>
            </w:r>
          </w:p>
        </w:tc>
      </w:tr>
      <w:tr w:rsidR="00BD74C3" w:rsidRPr="00D1205D" w14:paraId="38CDB734" w14:textId="77777777" w:rsidTr="00455F22">
        <w:trPr>
          <w:cantSplit/>
          <w:jc w:val="center"/>
        </w:trPr>
        <w:tc>
          <w:tcPr>
            <w:tcW w:w="2628" w:type="dxa"/>
            <w:shd w:val="clear" w:color="auto" w:fill="auto"/>
          </w:tcPr>
          <w:p w14:paraId="34470CED" w14:textId="77777777" w:rsidR="00BD74C3" w:rsidRPr="00D1205D" w:rsidRDefault="00BD74C3" w:rsidP="00BD74C3">
            <w:pPr>
              <w:pStyle w:val="TAL"/>
            </w:pPr>
            <w:r w:rsidRPr="00D1205D">
              <w:t>204 No Content (</w:t>
            </w:r>
            <w:r>
              <w:t>NOTE </w:t>
            </w:r>
            <w:r w:rsidRPr="00D1205D">
              <w:t>2)</w:t>
            </w:r>
          </w:p>
        </w:tc>
        <w:tc>
          <w:tcPr>
            <w:tcW w:w="1053" w:type="dxa"/>
            <w:shd w:val="clear" w:color="auto" w:fill="auto"/>
          </w:tcPr>
          <w:p w14:paraId="24C7A8C8" w14:textId="77777777" w:rsidR="00BD74C3" w:rsidRPr="00D1205D" w:rsidRDefault="00BD74C3" w:rsidP="00BD74C3">
            <w:pPr>
              <w:pStyle w:val="TAL"/>
            </w:pPr>
            <w:r w:rsidRPr="00D1205D">
              <w:t>M</w:t>
            </w:r>
          </w:p>
        </w:tc>
        <w:tc>
          <w:tcPr>
            <w:tcW w:w="1417" w:type="dxa"/>
            <w:shd w:val="clear" w:color="auto" w:fill="auto"/>
          </w:tcPr>
          <w:p w14:paraId="1AA2BB7A" w14:textId="77777777" w:rsidR="00BD74C3" w:rsidRPr="00D1205D" w:rsidRDefault="00BD74C3" w:rsidP="00BD74C3">
            <w:pPr>
              <w:pStyle w:val="TAL"/>
            </w:pPr>
            <w:r w:rsidRPr="00D1205D">
              <w:t>N/A</w:t>
            </w:r>
          </w:p>
        </w:tc>
        <w:tc>
          <w:tcPr>
            <w:tcW w:w="1134" w:type="dxa"/>
            <w:shd w:val="clear" w:color="auto" w:fill="auto"/>
          </w:tcPr>
          <w:p w14:paraId="6FFF0159" w14:textId="77777777" w:rsidR="00BD74C3" w:rsidRPr="00D1205D" w:rsidRDefault="00BD74C3" w:rsidP="00BD74C3">
            <w:pPr>
              <w:pStyle w:val="TAL"/>
            </w:pPr>
            <w:r w:rsidRPr="00D1205D">
              <w:t>SS</w:t>
            </w:r>
          </w:p>
        </w:tc>
        <w:tc>
          <w:tcPr>
            <w:tcW w:w="1134" w:type="dxa"/>
            <w:shd w:val="clear" w:color="auto" w:fill="auto"/>
          </w:tcPr>
          <w:p w14:paraId="24E39EDB" w14:textId="77777777" w:rsidR="00BD74C3" w:rsidRPr="00D1205D" w:rsidRDefault="00BD74C3" w:rsidP="00BD74C3">
            <w:pPr>
              <w:pStyle w:val="TAL"/>
            </w:pPr>
            <w:r w:rsidRPr="00D1205D">
              <w:t>SS</w:t>
            </w:r>
          </w:p>
        </w:tc>
        <w:tc>
          <w:tcPr>
            <w:tcW w:w="993" w:type="dxa"/>
            <w:shd w:val="clear" w:color="auto" w:fill="auto"/>
          </w:tcPr>
          <w:p w14:paraId="4B520436" w14:textId="77777777" w:rsidR="00BD74C3" w:rsidRPr="00D1205D" w:rsidRDefault="00BD74C3" w:rsidP="00BD74C3">
            <w:pPr>
              <w:pStyle w:val="TAL"/>
            </w:pPr>
            <w:r w:rsidRPr="00D1205D">
              <w:t>SS</w:t>
            </w:r>
          </w:p>
        </w:tc>
        <w:tc>
          <w:tcPr>
            <w:tcW w:w="1275" w:type="dxa"/>
          </w:tcPr>
          <w:p w14:paraId="24785E7D" w14:textId="77777777" w:rsidR="00BD74C3" w:rsidRPr="00D1205D" w:rsidRDefault="00BD74C3" w:rsidP="00BD74C3">
            <w:pPr>
              <w:pStyle w:val="TAL"/>
            </w:pPr>
            <w:r w:rsidRPr="00D1205D">
              <w:t>SS</w:t>
            </w:r>
          </w:p>
        </w:tc>
      </w:tr>
      <w:tr w:rsidR="00BD74C3" w:rsidRPr="00D1205D" w14:paraId="73130E97" w14:textId="77777777" w:rsidTr="00455F22">
        <w:trPr>
          <w:cantSplit/>
          <w:jc w:val="center"/>
        </w:trPr>
        <w:tc>
          <w:tcPr>
            <w:tcW w:w="2628" w:type="dxa"/>
            <w:shd w:val="clear" w:color="auto" w:fill="auto"/>
          </w:tcPr>
          <w:p w14:paraId="46FA1EE8" w14:textId="77777777" w:rsidR="00BD74C3" w:rsidRPr="00D1205D" w:rsidRDefault="00BD74C3" w:rsidP="00BD74C3">
            <w:pPr>
              <w:pStyle w:val="TAL"/>
            </w:pPr>
            <w:r w:rsidRPr="00D1205D">
              <w:t>300 Multiple Choices</w:t>
            </w:r>
          </w:p>
        </w:tc>
        <w:tc>
          <w:tcPr>
            <w:tcW w:w="1053" w:type="dxa"/>
            <w:shd w:val="clear" w:color="auto" w:fill="auto"/>
          </w:tcPr>
          <w:p w14:paraId="04807C08" w14:textId="77777777" w:rsidR="00BD74C3" w:rsidRPr="00D1205D" w:rsidRDefault="00BD74C3" w:rsidP="00BD74C3">
            <w:pPr>
              <w:pStyle w:val="TAL"/>
            </w:pPr>
            <w:r w:rsidRPr="00D1205D">
              <w:t>N/A</w:t>
            </w:r>
          </w:p>
        </w:tc>
        <w:tc>
          <w:tcPr>
            <w:tcW w:w="1417" w:type="dxa"/>
            <w:shd w:val="clear" w:color="auto" w:fill="auto"/>
          </w:tcPr>
          <w:p w14:paraId="5022F8E6" w14:textId="77777777" w:rsidR="00BD74C3" w:rsidRPr="00D1205D" w:rsidRDefault="00BD74C3" w:rsidP="00BD74C3">
            <w:pPr>
              <w:pStyle w:val="TAL"/>
            </w:pPr>
            <w:r w:rsidRPr="00D1205D">
              <w:t>N/A</w:t>
            </w:r>
          </w:p>
        </w:tc>
        <w:tc>
          <w:tcPr>
            <w:tcW w:w="1134" w:type="dxa"/>
            <w:shd w:val="clear" w:color="auto" w:fill="auto"/>
          </w:tcPr>
          <w:p w14:paraId="68B38005" w14:textId="77777777" w:rsidR="00BD74C3" w:rsidRPr="00D1205D" w:rsidRDefault="00BD74C3" w:rsidP="00BD74C3">
            <w:pPr>
              <w:pStyle w:val="TAL"/>
            </w:pPr>
            <w:r w:rsidRPr="00D1205D">
              <w:t>N/A</w:t>
            </w:r>
          </w:p>
        </w:tc>
        <w:tc>
          <w:tcPr>
            <w:tcW w:w="1134" w:type="dxa"/>
            <w:shd w:val="clear" w:color="auto" w:fill="auto"/>
          </w:tcPr>
          <w:p w14:paraId="4943324E" w14:textId="77777777" w:rsidR="00BD74C3" w:rsidRPr="00D1205D" w:rsidRDefault="00BD74C3" w:rsidP="00BD74C3">
            <w:pPr>
              <w:pStyle w:val="TAL"/>
            </w:pPr>
            <w:r w:rsidRPr="00D1205D">
              <w:t>N/A</w:t>
            </w:r>
          </w:p>
        </w:tc>
        <w:tc>
          <w:tcPr>
            <w:tcW w:w="993" w:type="dxa"/>
            <w:shd w:val="clear" w:color="auto" w:fill="auto"/>
          </w:tcPr>
          <w:p w14:paraId="31EDC928" w14:textId="77777777" w:rsidR="00BD74C3" w:rsidRPr="00D1205D" w:rsidRDefault="00BD74C3" w:rsidP="00BD74C3">
            <w:pPr>
              <w:pStyle w:val="TAL"/>
            </w:pPr>
            <w:r w:rsidRPr="00D1205D">
              <w:t>N/A</w:t>
            </w:r>
          </w:p>
        </w:tc>
        <w:tc>
          <w:tcPr>
            <w:tcW w:w="1275" w:type="dxa"/>
          </w:tcPr>
          <w:p w14:paraId="0A4ACFD0" w14:textId="77777777" w:rsidR="00BD74C3" w:rsidRPr="00D1205D" w:rsidRDefault="00BD74C3" w:rsidP="00BD74C3">
            <w:pPr>
              <w:pStyle w:val="TAL"/>
            </w:pPr>
            <w:r w:rsidRPr="00D1205D">
              <w:t>N/A</w:t>
            </w:r>
          </w:p>
        </w:tc>
      </w:tr>
      <w:tr w:rsidR="00BD74C3" w:rsidRPr="00D1205D" w14:paraId="7F0A4202" w14:textId="77777777" w:rsidTr="00455F22">
        <w:trPr>
          <w:cantSplit/>
          <w:jc w:val="center"/>
        </w:trPr>
        <w:tc>
          <w:tcPr>
            <w:tcW w:w="2628" w:type="dxa"/>
            <w:shd w:val="clear" w:color="auto" w:fill="auto"/>
          </w:tcPr>
          <w:p w14:paraId="3D23A141" w14:textId="77777777" w:rsidR="00BD74C3" w:rsidRPr="00D1205D" w:rsidRDefault="00BD74C3" w:rsidP="00BD74C3">
            <w:pPr>
              <w:pStyle w:val="TAL"/>
            </w:pPr>
            <w:r w:rsidRPr="00D1205D">
              <w:t>303 See Other</w:t>
            </w:r>
          </w:p>
        </w:tc>
        <w:tc>
          <w:tcPr>
            <w:tcW w:w="1053" w:type="dxa"/>
            <w:shd w:val="clear" w:color="auto" w:fill="auto"/>
          </w:tcPr>
          <w:p w14:paraId="1AEE11C2" w14:textId="77777777" w:rsidR="00BD74C3" w:rsidRPr="00D1205D" w:rsidRDefault="00BD74C3" w:rsidP="00BD74C3">
            <w:pPr>
              <w:pStyle w:val="TAL"/>
            </w:pPr>
            <w:r w:rsidRPr="00D1205D">
              <w:t>SS</w:t>
            </w:r>
          </w:p>
        </w:tc>
        <w:tc>
          <w:tcPr>
            <w:tcW w:w="1417" w:type="dxa"/>
            <w:shd w:val="clear" w:color="auto" w:fill="auto"/>
          </w:tcPr>
          <w:p w14:paraId="3A2BFC78" w14:textId="77777777" w:rsidR="00BD74C3" w:rsidRPr="00D1205D" w:rsidRDefault="00BD74C3" w:rsidP="00BD74C3">
            <w:pPr>
              <w:pStyle w:val="TAL"/>
            </w:pPr>
            <w:r w:rsidRPr="00D1205D">
              <w:t>SS</w:t>
            </w:r>
          </w:p>
        </w:tc>
        <w:tc>
          <w:tcPr>
            <w:tcW w:w="1134" w:type="dxa"/>
            <w:shd w:val="clear" w:color="auto" w:fill="auto"/>
          </w:tcPr>
          <w:p w14:paraId="44815BE3" w14:textId="77777777" w:rsidR="00BD74C3" w:rsidRPr="00D1205D" w:rsidRDefault="00BD74C3" w:rsidP="00BD74C3">
            <w:pPr>
              <w:pStyle w:val="TAL"/>
            </w:pPr>
            <w:r w:rsidRPr="00D1205D">
              <w:t>N/A</w:t>
            </w:r>
          </w:p>
        </w:tc>
        <w:tc>
          <w:tcPr>
            <w:tcW w:w="1134" w:type="dxa"/>
            <w:shd w:val="clear" w:color="auto" w:fill="auto"/>
          </w:tcPr>
          <w:p w14:paraId="31AEFA91" w14:textId="77777777" w:rsidR="00BD74C3" w:rsidRPr="00D1205D" w:rsidRDefault="00BD74C3" w:rsidP="00BD74C3">
            <w:pPr>
              <w:pStyle w:val="TAL"/>
            </w:pPr>
            <w:r w:rsidRPr="00D1205D">
              <w:t>SS</w:t>
            </w:r>
          </w:p>
        </w:tc>
        <w:tc>
          <w:tcPr>
            <w:tcW w:w="993" w:type="dxa"/>
            <w:shd w:val="clear" w:color="auto" w:fill="auto"/>
          </w:tcPr>
          <w:p w14:paraId="20CF641F" w14:textId="77777777" w:rsidR="00BD74C3" w:rsidRPr="00D1205D" w:rsidRDefault="00BD74C3" w:rsidP="00BD74C3">
            <w:pPr>
              <w:pStyle w:val="TAL"/>
            </w:pPr>
            <w:r w:rsidRPr="00D1205D">
              <w:t>SS</w:t>
            </w:r>
          </w:p>
        </w:tc>
        <w:tc>
          <w:tcPr>
            <w:tcW w:w="1275" w:type="dxa"/>
          </w:tcPr>
          <w:p w14:paraId="4F40ABC3" w14:textId="77777777" w:rsidR="00BD74C3" w:rsidRPr="00D1205D" w:rsidRDefault="00BD74C3" w:rsidP="00BD74C3">
            <w:pPr>
              <w:pStyle w:val="TAL"/>
            </w:pPr>
            <w:r w:rsidRPr="00D1205D">
              <w:t>N/A</w:t>
            </w:r>
          </w:p>
        </w:tc>
      </w:tr>
      <w:tr w:rsidR="00BD74C3" w:rsidRPr="00D1205D" w14:paraId="6DC70573" w14:textId="77777777" w:rsidTr="00455F22">
        <w:trPr>
          <w:cantSplit/>
          <w:jc w:val="center"/>
        </w:trPr>
        <w:tc>
          <w:tcPr>
            <w:tcW w:w="2628" w:type="dxa"/>
            <w:shd w:val="clear" w:color="auto" w:fill="auto"/>
          </w:tcPr>
          <w:p w14:paraId="479355B1" w14:textId="77777777" w:rsidR="00BD74C3" w:rsidRPr="00D1205D" w:rsidRDefault="00BD74C3" w:rsidP="00BD74C3">
            <w:pPr>
              <w:pStyle w:val="TAL"/>
            </w:pPr>
            <w:r w:rsidRPr="00D1205D">
              <w:t>307 Temporary Redirect</w:t>
            </w:r>
          </w:p>
        </w:tc>
        <w:tc>
          <w:tcPr>
            <w:tcW w:w="1053" w:type="dxa"/>
            <w:shd w:val="clear" w:color="auto" w:fill="auto"/>
          </w:tcPr>
          <w:p w14:paraId="7A4B30A7" w14:textId="77777777" w:rsidR="00BD74C3" w:rsidRPr="00D1205D" w:rsidRDefault="00BD74C3" w:rsidP="00BD74C3">
            <w:pPr>
              <w:pStyle w:val="TAL"/>
            </w:pPr>
            <w:r w:rsidRPr="00D1205D">
              <w:t>SS</w:t>
            </w:r>
          </w:p>
        </w:tc>
        <w:tc>
          <w:tcPr>
            <w:tcW w:w="1417" w:type="dxa"/>
            <w:shd w:val="clear" w:color="auto" w:fill="auto"/>
          </w:tcPr>
          <w:p w14:paraId="31967034" w14:textId="77777777" w:rsidR="00BD74C3" w:rsidRPr="00D1205D" w:rsidRDefault="00BD74C3" w:rsidP="00BD74C3">
            <w:pPr>
              <w:pStyle w:val="TAL"/>
            </w:pPr>
            <w:r w:rsidRPr="00D1205D">
              <w:t>SS</w:t>
            </w:r>
          </w:p>
        </w:tc>
        <w:tc>
          <w:tcPr>
            <w:tcW w:w="1134" w:type="dxa"/>
            <w:shd w:val="clear" w:color="auto" w:fill="auto"/>
          </w:tcPr>
          <w:p w14:paraId="735B4657" w14:textId="77777777" w:rsidR="00BD74C3" w:rsidRPr="00D1205D" w:rsidRDefault="00BD74C3" w:rsidP="00BD74C3">
            <w:pPr>
              <w:pStyle w:val="TAL"/>
            </w:pPr>
            <w:r w:rsidRPr="00D1205D">
              <w:t>SS</w:t>
            </w:r>
          </w:p>
        </w:tc>
        <w:tc>
          <w:tcPr>
            <w:tcW w:w="1134" w:type="dxa"/>
            <w:shd w:val="clear" w:color="auto" w:fill="auto"/>
          </w:tcPr>
          <w:p w14:paraId="0FA67470" w14:textId="77777777" w:rsidR="00BD74C3" w:rsidRPr="00D1205D" w:rsidRDefault="00BD74C3" w:rsidP="00BD74C3">
            <w:pPr>
              <w:pStyle w:val="TAL"/>
            </w:pPr>
            <w:r w:rsidRPr="00D1205D">
              <w:t>SS</w:t>
            </w:r>
          </w:p>
        </w:tc>
        <w:tc>
          <w:tcPr>
            <w:tcW w:w="993" w:type="dxa"/>
            <w:shd w:val="clear" w:color="auto" w:fill="auto"/>
          </w:tcPr>
          <w:p w14:paraId="7FCDB7D6" w14:textId="77777777" w:rsidR="00BD74C3" w:rsidRPr="00D1205D" w:rsidRDefault="00BD74C3" w:rsidP="00BD74C3">
            <w:pPr>
              <w:pStyle w:val="TAL"/>
            </w:pPr>
            <w:r w:rsidRPr="00D1205D">
              <w:t>SS</w:t>
            </w:r>
          </w:p>
        </w:tc>
        <w:tc>
          <w:tcPr>
            <w:tcW w:w="1275" w:type="dxa"/>
          </w:tcPr>
          <w:p w14:paraId="12129411" w14:textId="77777777" w:rsidR="00BD74C3" w:rsidRPr="00D1205D" w:rsidRDefault="00BD74C3" w:rsidP="00BD74C3">
            <w:pPr>
              <w:pStyle w:val="TAL"/>
            </w:pPr>
            <w:r w:rsidRPr="00D1205D">
              <w:t>SS</w:t>
            </w:r>
          </w:p>
        </w:tc>
      </w:tr>
      <w:tr w:rsidR="00BD74C3" w:rsidRPr="00D1205D" w14:paraId="203703E9" w14:textId="77777777" w:rsidTr="00455F22">
        <w:trPr>
          <w:cantSplit/>
          <w:jc w:val="center"/>
        </w:trPr>
        <w:tc>
          <w:tcPr>
            <w:tcW w:w="2628" w:type="dxa"/>
            <w:shd w:val="clear" w:color="auto" w:fill="auto"/>
          </w:tcPr>
          <w:p w14:paraId="0728EC3D" w14:textId="77777777" w:rsidR="00BD74C3" w:rsidRPr="00D1205D" w:rsidRDefault="00BD74C3" w:rsidP="00BD74C3">
            <w:pPr>
              <w:pStyle w:val="TAL"/>
            </w:pPr>
            <w:r w:rsidRPr="00D1205D">
              <w:t>308 Permanent Redirect</w:t>
            </w:r>
          </w:p>
        </w:tc>
        <w:tc>
          <w:tcPr>
            <w:tcW w:w="1053" w:type="dxa"/>
            <w:shd w:val="clear" w:color="auto" w:fill="auto"/>
          </w:tcPr>
          <w:p w14:paraId="47FBA385" w14:textId="77777777" w:rsidR="00BD74C3" w:rsidRPr="00D1205D" w:rsidRDefault="00BD74C3" w:rsidP="00BD74C3">
            <w:pPr>
              <w:pStyle w:val="TAL"/>
            </w:pPr>
            <w:r w:rsidRPr="00D1205D">
              <w:t>SS</w:t>
            </w:r>
          </w:p>
        </w:tc>
        <w:tc>
          <w:tcPr>
            <w:tcW w:w="1417" w:type="dxa"/>
            <w:shd w:val="clear" w:color="auto" w:fill="auto"/>
          </w:tcPr>
          <w:p w14:paraId="1BBD0A79" w14:textId="77777777" w:rsidR="00BD74C3" w:rsidRPr="00D1205D" w:rsidRDefault="00BD74C3" w:rsidP="00BD74C3">
            <w:pPr>
              <w:pStyle w:val="TAL"/>
            </w:pPr>
            <w:r w:rsidRPr="00D1205D">
              <w:t>SS</w:t>
            </w:r>
          </w:p>
        </w:tc>
        <w:tc>
          <w:tcPr>
            <w:tcW w:w="1134" w:type="dxa"/>
            <w:shd w:val="clear" w:color="auto" w:fill="auto"/>
          </w:tcPr>
          <w:p w14:paraId="3E477FAD" w14:textId="77777777" w:rsidR="00BD74C3" w:rsidRPr="00D1205D" w:rsidRDefault="00BD74C3" w:rsidP="00BD74C3">
            <w:pPr>
              <w:pStyle w:val="TAL"/>
            </w:pPr>
            <w:r w:rsidRPr="00D1205D">
              <w:t>SS</w:t>
            </w:r>
          </w:p>
        </w:tc>
        <w:tc>
          <w:tcPr>
            <w:tcW w:w="1134" w:type="dxa"/>
            <w:shd w:val="clear" w:color="auto" w:fill="auto"/>
          </w:tcPr>
          <w:p w14:paraId="57F9E0C5" w14:textId="77777777" w:rsidR="00BD74C3" w:rsidRPr="00D1205D" w:rsidRDefault="00BD74C3" w:rsidP="00BD74C3">
            <w:pPr>
              <w:pStyle w:val="TAL"/>
            </w:pPr>
            <w:r w:rsidRPr="00D1205D">
              <w:t>SS</w:t>
            </w:r>
          </w:p>
        </w:tc>
        <w:tc>
          <w:tcPr>
            <w:tcW w:w="993" w:type="dxa"/>
            <w:shd w:val="clear" w:color="auto" w:fill="auto"/>
          </w:tcPr>
          <w:p w14:paraId="2830C600" w14:textId="77777777" w:rsidR="00BD74C3" w:rsidRPr="00D1205D" w:rsidRDefault="00BD74C3" w:rsidP="00BD74C3">
            <w:pPr>
              <w:pStyle w:val="TAL"/>
            </w:pPr>
            <w:r w:rsidRPr="00D1205D">
              <w:t>SS</w:t>
            </w:r>
          </w:p>
        </w:tc>
        <w:tc>
          <w:tcPr>
            <w:tcW w:w="1275" w:type="dxa"/>
          </w:tcPr>
          <w:p w14:paraId="7228BF12" w14:textId="77777777" w:rsidR="00BD74C3" w:rsidRPr="00D1205D" w:rsidRDefault="00BD74C3" w:rsidP="00BD74C3">
            <w:pPr>
              <w:pStyle w:val="TAL"/>
            </w:pPr>
            <w:r w:rsidRPr="00D1205D">
              <w:t>SS</w:t>
            </w:r>
          </w:p>
        </w:tc>
      </w:tr>
      <w:tr w:rsidR="00BD74C3" w:rsidRPr="00D1205D" w14:paraId="60C7C9F4" w14:textId="77777777" w:rsidTr="00455F22">
        <w:trPr>
          <w:cantSplit/>
          <w:jc w:val="center"/>
        </w:trPr>
        <w:tc>
          <w:tcPr>
            <w:tcW w:w="2628" w:type="dxa"/>
            <w:shd w:val="clear" w:color="auto" w:fill="auto"/>
          </w:tcPr>
          <w:p w14:paraId="799DCA8C" w14:textId="77777777" w:rsidR="00BD74C3" w:rsidRPr="00D1205D" w:rsidRDefault="00BD74C3" w:rsidP="00BD74C3">
            <w:pPr>
              <w:pStyle w:val="TAL"/>
            </w:pPr>
            <w:r w:rsidRPr="00D1205D">
              <w:t>400 Bad Request</w:t>
            </w:r>
          </w:p>
        </w:tc>
        <w:tc>
          <w:tcPr>
            <w:tcW w:w="1053" w:type="dxa"/>
            <w:shd w:val="clear" w:color="auto" w:fill="auto"/>
          </w:tcPr>
          <w:p w14:paraId="357052F3" w14:textId="77777777" w:rsidR="00BD74C3" w:rsidRPr="00D1205D" w:rsidRDefault="00BD74C3" w:rsidP="00BD74C3">
            <w:pPr>
              <w:pStyle w:val="TAL"/>
            </w:pPr>
            <w:r w:rsidRPr="00D1205D">
              <w:t>M</w:t>
            </w:r>
          </w:p>
        </w:tc>
        <w:tc>
          <w:tcPr>
            <w:tcW w:w="1417" w:type="dxa"/>
            <w:shd w:val="clear" w:color="auto" w:fill="auto"/>
          </w:tcPr>
          <w:p w14:paraId="312AF1F2" w14:textId="77777777" w:rsidR="00BD74C3" w:rsidRPr="00D1205D" w:rsidRDefault="00BD74C3" w:rsidP="00BD74C3">
            <w:pPr>
              <w:pStyle w:val="TAL"/>
            </w:pPr>
            <w:r w:rsidRPr="00D1205D">
              <w:t>M</w:t>
            </w:r>
          </w:p>
        </w:tc>
        <w:tc>
          <w:tcPr>
            <w:tcW w:w="1134" w:type="dxa"/>
            <w:shd w:val="clear" w:color="auto" w:fill="auto"/>
          </w:tcPr>
          <w:p w14:paraId="57909732" w14:textId="77777777" w:rsidR="00BD74C3" w:rsidRPr="00D1205D" w:rsidRDefault="00BD74C3" w:rsidP="00BD74C3">
            <w:pPr>
              <w:pStyle w:val="TAL"/>
            </w:pPr>
            <w:r w:rsidRPr="00D1205D">
              <w:t>M</w:t>
            </w:r>
          </w:p>
        </w:tc>
        <w:tc>
          <w:tcPr>
            <w:tcW w:w="1134" w:type="dxa"/>
            <w:shd w:val="clear" w:color="auto" w:fill="auto"/>
          </w:tcPr>
          <w:p w14:paraId="6105418A" w14:textId="77777777" w:rsidR="00BD74C3" w:rsidRPr="00D1205D" w:rsidRDefault="00BD74C3" w:rsidP="00BD74C3">
            <w:pPr>
              <w:pStyle w:val="TAL"/>
            </w:pPr>
            <w:r w:rsidRPr="00D1205D">
              <w:t>M</w:t>
            </w:r>
          </w:p>
        </w:tc>
        <w:tc>
          <w:tcPr>
            <w:tcW w:w="993" w:type="dxa"/>
            <w:shd w:val="clear" w:color="auto" w:fill="auto"/>
          </w:tcPr>
          <w:p w14:paraId="21B025F3" w14:textId="77777777" w:rsidR="00BD74C3" w:rsidRPr="00D1205D" w:rsidRDefault="00BD74C3" w:rsidP="00BD74C3">
            <w:pPr>
              <w:pStyle w:val="TAL"/>
            </w:pPr>
            <w:r w:rsidRPr="00D1205D">
              <w:t>M</w:t>
            </w:r>
          </w:p>
        </w:tc>
        <w:tc>
          <w:tcPr>
            <w:tcW w:w="1275" w:type="dxa"/>
          </w:tcPr>
          <w:p w14:paraId="7DAC9472" w14:textId="77777777" w:rsidR="00BD74C3" w:rsidRPr="00D1205D" w:rsidRDefault="00BD74C3" w:rsidP="00BD74C3">
            <w:pPr>
              <w:pStyle w:val="TAL"/>
            </w:pPr>
            <w:r w:rsidRPr="00D1205D">
              <w:t>M</w:t>
            </w:r>
          </w:p>
        </w:tc>
      </w:tr>
      <w:tr w:rsidR="00BD74C3" w:rsidRPr="00D1205D" w14:paraId="66A09E98" w14:textId="77777777" w:rsidTr="00455F22">
        <w:trPr>
          <w:cantSplit/>
          <w:jc w:val="center"/>
        </w:trPr>
        <w:tc>
          <w:tcPr>
            <w:tcW w:w="2628" w:type="dxa"/>
            <w:shd w:val="clear" w:color="auto" w:fill="auto"/>
          </w:tcPr>
          <w:p w14:paraId="6B9B8F3F" w14:textId="77777777" w:rsidR="00BD74C3" w:rsidRPr="00D1205D" w:rsidRDefault="00BD74C3" w:rsidP="00BD74C3">
            <w:pPr>
              <w:pStyle w:val="TAL"/>
            </w:pPr>
            <w:r w:rsidRPr="00D1205D">
              <w:t>401 Unauthorized</w:t>
            </w:r>
          </w:p>
        </w:tc>
        <w:tc>
          <w:tcPr>
            <w:tcW w:w="1053" w:type="dxa"/>
            <w:shd w:val="clear" w:color="auto" w:fill="auto"/>
          </w:tcPr>
          <w:p w14:paraId="49D35C85" w14:textId="77777777" w:rsidR="00BD74C3" w:rsidRPr="00D1205D" w:rsidRDefault="00BD74C3" w:rsidP="00BD74C3">
            <w:pPr>
              <w:pStyle w:val="TAL"/>
            </w:pPr>
            <w:r w:rsidRPr="00D1205D">
              <w:t>M</w:t>
            </w:r>
          </w:p>
        </w:tc>
        <w:tc>
          <w:tcPr>
            <w:tcW w:w="1417" w:type="dxa"/>
            <w:shd w:val="clear" w:color="auto" w:fill="auto"/>
          </w:tcPr>
          <w:p w14:paraId="4C91453D" w14:textId="77777777" w:rsidR="00BD74C3" w:rsidRPr="00D1205D" w:rsidRDefault="00BD74C3" w:rsidP="00BD74C3">
            <w:pPr>
              <w:pStyle w:val="TAL"/>
            </w:pPr>
            <w:r w:rsidRPr="00D1205D">
              <w:t>M</w:t>
            </w:r>
          </w:p>
        </w:tc>
        <w:tc>
          <w:tcPr>
            <w:tcW w:w="1134" w:type="dxa"/>
            <w:shd w:val="clear" w:color="auto" w:fill="auto"/>
          </w:tcPr>
          <w:p w14:paraId="7C1A16B7" w14:textId="77777777" w:rsidR="00BD74C3" w:rsidRPr="00D1205D" w:rsidRDefault="00BD74C3" w:rsidP="00BD74C3">
            <w:pPr>
              <w:pStyle w:val="TAL"/>
            </w:pPr>
            <w:r w:rsidRPr="00D1205D">
              <w:t>M</w:t>
            </w:r>
          </w:p>
        </w:tc>
        <w:tc>
          <w:tcPr>
            <w:tcW w:w="1134" w:type="dxa"/>
            <w:shd w:val="clear" w:color="auto" w:fill="auto"/>
          </w:tcPr>
          <w:p w14:paraId="0FE6575B" w14:textId="77777777" w:rsidR="00BD74C3" w:rsidRPr="00D1205D" w:rsidRDefault="00BD74C3" w:rsidP="00BD74C3">
            <w:pPr>
              <w:pStyle w:val="TAL"/>
            </w:pPr>
            <w:r w:rsidRPr="00D1205D">
              <w:t>M</w:t>
            </w:r>
          </w:p>
        </w:tc>
        <w:tc>
          <w:tcPr>
            <w:tcW w:w="993" w:type="dxa"/>
            <w:shd w:val="clear" w:color="auto" w:fill="auto"/>
          </w:tcPr>
          <w:p w14:paraId="12B1EEB1" w14:textId="77777777" w:rsidR="00BD74C3" w:rsidRPr="00D1205D" w:rsidRDefault="00BD74C3" w:rsidP="00BD74C3">
            <w:pPr>
              <w:pStyle w:val="TAL"/>
            </w:pPr>
            <w:r w:rsidRPr="00D1205D">
              <w:t>M</w:t>
            </w:r>
          </w:p>
        </w:tc>
        <w:tc>
          <w:tcPr>
            <w:tcW w:w="1275" w:type="dxa"/>
          </w:tcPr>
          <w:p w14:paraId="4F1EAB5B" w14:textId="77777777" w:rsidR="00BD74C3" w:rsidRPr="00D1205D" w:rsidRDefault="00BD74C3" w:rsidP="00BD74C3">
            <w:pPr>
              <w:pStyle w:val="TAL"/>
            </w:pPr>
            <w:r w:rsidRPr="00D1205D">
              <w:t>M</w:t>
            </w:r>
          </w:p>
        </w:tc>
      </w:tr>
      <w:tr w:rsidR="00BD74C3" w:rsidRPr="00D1205D" w14:paraId="532A0493" w14:textId="77777777" w:rsidTr="00455F22">
        <w:trPr>
          <w:cantSplit/>
          <w:jc w:val="center"/>
        </w:trPr>
        <w:tc>
          <w:tcPr>
            <w:tcW w:w="2628" w:type="dxa"/>
            <w:shd w:val="clear" w:color="auto" w:fill="auto"/>
          </w:tcPr>
          <w:p w14:paraId="3AF11392" w14:textId="77777777" w:rsidR="00BD74C3" w:rsidRPr="00D1205D" w:rsidRDefault="00BD74C3" w:rsidP="00BD74C3">
            <w:pPr>
              <w:pStyle w:val="TAL"/>
            </w:pPr>
            <w:r w:rsidRPr="00D1205D">
              <w:t>403 Forbidden</w:t>
            </w:r>
          </w:p>
        </w:tc>
        <w:tc>
          <w:tcPr>
            <w:tcW w:w="1053" w:type="dxa"/>
            <w:shd w:val="clear" w:color="auto" w:fill="auto"/>
          </w:tcPr>
          <w:p w14:paraId="4D88A686" w14:textId="77777777" w:rsidR="00BD74C3" w:rsidRPr="00D1205D" w:rsidRDefault="00BD74C3" w:rsidP="00BD74C3">
            <w:pPr>
              <w:pStyle w:val="TAL"/>
            </w:pPr>
            <w:r w:rsidRPr="00D1205D">
              <w:t>M</w:t>
            </w:r>
          </w:p>
        </w:tc>
        <w:tc>
          <w:tcPr>
            <w:tcW w:w="1417" w:type="dxa"/>
            <w:shd w:val="clear" w:color="auto" w:fill="auto"/>
          </w:tcPr>
          <w:p w14:paraId="0E693E65" w14:textId="77777777" w:rsidR="00BD74C3" w:rsidRPr="00D1205D" w:rsidRDefault="00BD74C3" w:rsidP="00BD74C3">
            <w:pPr>
              <w:pStyle w:val="TAL"/>
            </w:pPr>
            <w:r w:rsidRPr="00D1205D">
              <w:t>M</w:t>
            </w:r>
          </w:p>
        </w:tc>
        <w:tc>
          <w:tcPr>
            <w:tcW w:w="1134" w:type="dxa"/>
            <w:shd w:val="clear" w:color="auto" w:fill="auto"/>
          </w:tcPr>
          <w:p w14:paraId="768B68C1" w14:textId="77777777" w:rsidR="00BD74C3" w:rsidRPr="00D1205D" w:rsidRDefault="00BD74C3" w:rsidP="00BD74C3">
            <w:pPr>
              <w:pStyle w:val="TAL"/>
            </w:pPr>
            <w:r w:rsidRPr="00D1205D">
              <w:t>M</w:t>
            </w:r>
          </w:p>
        </w:tc>
        <w:tc>
          <w:tcPr>
            <w:tcW w:w="1134" w:type="dxa"/>
            <w:shd w:val="clear" w:color="auto" w:fill="auto"/>
          </w:tcPr>
          <w:p w14:paraId="5D3E9991" w14:textId="77777777" w:rsidR="00BD74C3" w:rsidRPr="00D1205D" w:rsidRDefault="00BD74C3" w:rsidP="00BD74C3">
            <w:pPr>
              <w:pStyle w:val="TAL"/>
            </w:pPr>
            <w:r w:rsidRPr="00D1205D">
              <w:t>M</w:t>
            </w:r>
          </w:p>
        </w:tc>
        <w:tc>
          <w:tcPr>
            <w:tcW w:w="993" w:type="dxa"/>
            <w:shd w:val="clear" w:color="auto" w:fill="auto"/>
          </w:tcPr>
          <w:p w14:paraId="4596276B" w14:textId="77777777" w:rsidR="00BD74C3" w:rsidRPr="00D1205D" w:rsidRDefault="00BD74C3" w:rsidP="00BD74C3">
            <w:pPr>
              <w:pStyle w:val="TAL"/>
            </w:pPr>
            <w:r w:rsidRPr="00D1205D">
              <w:t>M</w:t>
            </w:r>
          </w:p>
        </w:tc>
        <w:tc>
          <w:tcPr>
            <w:tcW w:w="1275" w:type="dxa"/>
          </w:tcPr>
          <w:p w14:paraId="2C73023F" w14:textId="77777777" w:rsidR="00BD74C3" w:rsidRPr="00D1205D" w:rsidRDefault="00BD74C3" w:rsidP="00BD74C3">
            <w:pPr>
              <w:pStyle w:val="TAL"/>
            </w:pPr>
            <w:r w:rsidRPr="00D1205D">
              <w:t>M</w:t>
            </w:r>
          </w:p>
        </w:tc>
      </w:tr>
      <w:tr w:rsidR="00BD74C3" w:rsidRPr="00D1205D" w14:paraId="36A6908C" w14:textId="77777777" w:rsidTr="00455F22">
        <w:trPr>
          <w:cantSplit/>
          <w:jc w:val="center"/>
        </w:trPr>
        <w:tc>
          <w:tcPr>
            <w:tcW w:w="2628" w:type="dxa"/>
            <w:shd w:val="clear" w:color="auto" w:fill="auto"/>
          </w:tcPr>
          <w:p w14:paraId="0DFE6581" w14:textId="77777777" w:rsidR="00BD74C3" w:rsidRPr="00D1205D" w:rsidRDefault="00BD74C3" w:rsidP="00BD74C3">
            <w:pPr>
              <w:pStyle w:val="TAL"/>
            </w:pPr>
            <w:r w:rsidRPr="00D1205D">
              <w:t>404 Not Found</w:t>
            </w:r>
          </w:p>
        </w:tc>
        <w:tc>
          <w:tcPr>
            <w:tcW w:w="1053" w:type="dxa"/>
            <w:shd w:val="clear" w:color="auto" w:fill="auto"/>
          </w:tcPr>
          <w:p w14:paraId="7388C121" w14:textId="77777777" w:rsidR="00BD74C3" w:rsidRPr="00D1205D" w:rsidRDefault="00BD74C3" w:rsidP="00BD74C3">
            <w:pPr>
              <w:pStyle w:val="TAL"/>
            </w:pPr>
            <w:r w:rsidRPr="00D1205D">
              <w:t>M</w:t>
            </w:r>
          </w:p>
        </w:tc>
        <w:tc>
          <w:tcPr>
            <w:tcW w:w="1417" w:type="dxa"/>
            <w:shd w:val="clear" w:color="auto" w:fill="auto"/>
          </w:tcPr>
          <w:p w14:paraId="606602D3" w14:textId="77777777" w:rsidR="00BD74C3" w:rsidRPr="00D1205D" w:rsidRDefault="00BD74C3" w:rsidP="00BD74C3">
            <w:pPr>
              <w:pStyle w:val="TAL"/>
            </w:pPr>
            <w:r w:rsidRPr="00D1205D">
              <w:t>M</w:t>
            </w:r>
          </w:p>
        </w:tc>
        <w:tc>
          <w:tcPr>
            <w:tcW w:w="1134" w:type="dxa"/>
            <w:shd w:val="clear" w:color="auto" w:fill="auto"/>
          </w:tcPr>
          <w:p w14:paraId="448751F6" w14:textId="77777777" w:rsidR="00BD74C3" w:rsidRPr="00D1205D" w:rsidRDefault="00BD74C3" w:rsidP="00BD74C3">
            <w:pPr>
              <w:pStyle w:val="TAL"/>
            </w:pPr>
            <w:r w:rsidRPr="00D1205D">
              <w:t>M</w:t>
            </w:r>
          </w:p>
        </w:tc>
        <w:tc>
          <w:tcPr>
            <w:tcW w:w="1134" w:type="dxa"/>
            <w:shd w:val="clear" w:color="auto" w:fill="auto"/>
          </w:tcPr>
          <w:p w14:paraId="16602722" w14:textId="77777777" w:rsidR="00BD74C3" w:rsidRPr="00D1205D" w:rsidRDefault="00BD74C3" w:rsidP="00BD74C3">
            <w:pPr>
              <w:pStyle w:val="TAL"/>
            </w:pPr>
            <w:r w:rsidRPr="00D1205D">
              <w:t>M</w:t>
            </w:r>
          </w:p>
        </w:tc>
        <w:tc>
          <w:tcPr>
            <w:tcW w:w="993" w:type="dxa"/>
            <w:shd w:val="clear" w:color="auto" w:fill="auto"/>
          </w:tcPr>
          <w:p w14:paraId="01C9F1E3" w14:textId="77777777" w:rsidR="00BD74C3" w:rsidRPr="00D1205D" w:rsidRDefault="00BD74C3" w:rsidP="00BD74C3">
            <w:pPr>
              <w:pStyle w:val="TAL"/>
            </w:pPr>
            <w:r w:rsidRPr="00D1205D">
              <w:t>M</w:t>
            </w:r>
          </w:p>
        </w:tc>
        <w:tc>
          <w:tcPr>
            <w:tcW w:w="1275" w:type="dxa"/>
          </w:tcPr>
          <w:p w14:paraId="3B513D39" w14:textId="77777777" w:rsidR="00BD74C3" w:rsidRPr="00D1205D" w:rsidRDefault="00BD74C3" w:rsidP="00BD74C3">
            <w:pPr>
              <w:pStyle w:val="TAL"/>
            </w:pPr>
            <w:r w:rsidRPr="00D1205D">
              <w:t>M</w:t>
            </w:r>
          </w:p>
        </w:tc>
      </w:tr>
      <w:tr w:rsidR="00BD74C3" w:rsidRPr="00D1205D" w14:paraId="0EA52D5D" w14:textId="77777777" w:rsidTr="00455F22">
        <w:trPr>
          <w:cantSplit/>
          <w:jc w:val="center"/>
        </w:trPr>
        <w:tc>
          <w:tcPr>
            <w:tcW w:w="2628" w:type="dxa"/>
            <w:shd w:val="clear" w:color="auto" w:fill="auto"/>
          </w:tcPr>
          <w:p w14:paraId="2F04175D" w14:textId="77777777" w:rsidR="00BD74C3" w:rsidRPr="00D1205D" w:rsidRDefault="00BD74C3" w:rsidP="00BD74C3">
            <w:pPr>
              <w:pStyle w:val="TAL"/>
            </w:pPr>
            <w:r w:rsidRPr="00D1205D">
              <w:t>405 Method Not Allowed</w:t>
            </w:r>
          </w:p>
        </w:tc>
        <w:tc>
          <w:tcPr>
            <w:tcW w:w="1053" w:type="dxa"/>
            <w:shd w:val="clear" w:color="auto" w:fill="auto"/>
          </w:tcPr>
          <w:p w14:paraId="4B010FB8" w14:textId="77777777" w:rsidR="00BD74C3" w:rsidRPr="00D1205D" w:rsidRDefault="00BD74C3" w:rsidP="00BD74C3">
            <w:pPr>
              <w:pStyle w:val="TAL"/>
            </w:pPr>
            <w:r w:rsidRPr="00D1205D">
              <w:t>SS</w:t>
            </w:r>
          </w:p>
        </w:tc>
        <w:tc>
          <w:tcPr>
            <w:tcW w:w="1417" w:type="dxa"/>
            <w:shd w:val="clear" w:color="auto" w:fill="auto"/>
          </w:tcPr>
          <w:p w14:paraId="02C4E3E2" w14:textId="77777777" w:rsidR="00BD74C3" w:rsidRPr="00D1205D" w:rsidRDefault="00BD74C3" w:rsidP="00BD74C3">
            <w:pPr>
              <w:pStyle w:val="TAL"/>
            </w:pPr>
            <w:r w:rsidRPr="00D1205D">
              <w:t>SS</w:t>
            </w:r>
          </w:p>
        </w:tc>
        <w:tc>
          <w:tcPr>
            <w:tcW w:w="1134" w:type="dxa"/>
            <w:shd w:val="clear" w:color="auto" w:fill="auto"/>
          </w:tcPr>
          <w:p w14:paraId="56670701" w14:textId="77777777" w:rsidR="00BD74C3" w:rsidRPr="00D1205D" w:rsidRDefault="00BD74C3" w:rsidP="00BD74C3">
            <w:pPr>
              <w:pStyle w:val="TAL"/>
            </w:pPr>
            <w:r w:rsidRPr="00D1205D">
              <w:t>SS</w:t>
            </w:r>
          </w:p>
        </w:tc>
        <w:tc>
          <w:tcPr>
            <w:tcW w:w="1134" w:type="dxa"/>
            <w:shd w:val="clear" w:color="auto" w:fill="auto"/>
          </w:tcPr>
          <w:p w14:paraId="49848A28" w14:textId="77777777" w:rsidR="00BD74C3" w:rsidRPr="00D1205D" w:rsidDel="005643E3" w:rsidRDefault="00BD74C3" w:rsidP="00BD74C3">
            <w:pPr>
              <w:pStyle w:val="TAL"/>
            </w:pPr>
            <w:r w:rsidRPr="00D1205D">
              <w:t>SS</w:t>
            </w:r>
          </w:p>
        </w:tc>
        <w:tc>
          <w:tcPr>
            <w:tcW w:w="993" w:type="dxa"/>
            <w:shd w:val="clear" w:color="auto" w:fill="auto"/>
          </w:tcPr>
          <w:p w14:paraId="7CB4F45F" w14:textId="77777777" w:rsidR="00BD74C3" w:rsidRPr="00D1205D" w:rsidDel="005643E3" w:rsidRDefault="00BD74C3" w:rsidP="00BD74C3">
            <w:pPr>
              <w:pStyle w:val="TAL"/>
            </w:pPr>
            <w:r w:rsidRPr="00D1205D">
              <w:t>SS</w:t>
            </w:r>
          </w:p>
        </w:tc>
        <w:tc>
          <w:tcPr>
            <w:tcW w:w="1275" w:type="dxa"/>
          </w:tcPr>
          <w:p w14:paraId="450FEA88" w14:textId="77777777" w:rsidR="00BD74C3" w:rsidRPr="00D1205D" w:rsidRDefault="00BD74C3" w:rsidP="00BD74C3">
            <w:pPr>
              <w:pStyle w:val="TAL"/>
            </w:pPr>
            <w:r w:rsidRPr="00D1205D">
              <w:t>SS</w:t>
            </w:r>
          </w:p>
        </w:tc>
      </w:tr>
      <w:tr w:rsidR="00BD74C3" w:rsidRPr="00D1205D" w14:paraId="20EF8E63" w14:textId="77777777" w:rsidTr="00455F22">
        <w:trPr>
          <w:cantSplit/>
          <w:jc w:val="center"/>
        </w:trPr>
        <w:tc>
          <w:tcPr>
            <w:tcW w:w="2628" w:type="dxa"/>
            <w:shd w:val="clear" w:color="auto" w:fill="auto"/>
          </w:tcPr>
          <w:p w14:paraId="71CA06F9" w14:textId="77777777" w:rsidR="00BD74C3" w:rsidRPr="00D1205D" w:rsidRDefault="00BD74C3" w:rsidP="00BD74C3">
            <w:pPr>
              <w:pStyle w:val="TAL"/>
            </w:pPr>
            <w:r w:rsidRPr="00D1205D">
              <w:t>406 Not Acceptable</w:t>
            </w:r>
          </w:p>
        </w:tc>
        <w:tc>
          <w:tcPr>
            <w:tcW w:w="1053" w:type="dxa"/>
            <w:shd w:val="clear" w:color="auto" w:fill="auto"/>
          </w:tcPr>
          <w:p w14:paraId="6E7A7584" w14:textId="77777777" w:rsidR="00BD74C3" w:rsidRPr="00D1205D" w:rsidRDefault="00BD74C3" w:rsidP="00BD74C3">
            <w:pPr>
              <w:pStyle w:val="TAL"/>
            </w:pPr>
            <w:r w:rsidRPr="00D1205D">
              <w:t>N/A</w:t>
            </w:r>
          </w:p>
        </w:tc>
        <w:tc>
          <w:tcPr>
            <w:tcW w:w="1417" w:type="dxa"/>
            <w:shd w:val="clear" w:color="auto" w:fill="auto"/>
          </w:tcPr>
          <w:p w14:paraId="6AFB3AEB" w14:textId="77777777" w:rsidR="00BD74C3" w:rsidRPr="00D1205D" w:rsidRDefault="00BD74C3" w:rsidP="00BD74C3">
            <w:pPr>
              <w:pStyle w:val="TAL"/>
            </w:pPr>
            <w:r w:rsidRPr="00D1205D">
              <w:t>M</w:t>
            </w:r>
          </w:p>
        </w:tc>
        <w:tc>
          <w:tcPr>
            <w:tcW w:w="1134" w:type="dxa"/>
            <w:shd w:val="clear" w:color="auto" w:fill="auto"/>
          </w:tcPr>
          <w:p w14:paraId="43102DDA" w14:textId="77777777" w:rsidR="00BD74C3" w:rsidRPr="00D1205D" w:rsidRDefault="00BD74C3" w:rsidP="00BD74C3">
            <w:pPr>
              <w:pStyle w:val="TAL"/>
            </w:pPr>
            <w:r w:rsidRPr="00D1205D">
              <w:t>N/A</w:t>
            </w:r>
          </w:p>
        </w:tc>
        <w:tc>
          <w:tcPr>
            <w:tcW w:w="1134" w:type="dxa"/>
            <w:shd w:val="clear" w:color="auto" w:fill="auto"/>
          </w:tcPr>
          <w:p w14:paraId="5EBBCE00" w14:textId="77777777" w:rsidR="00BD74C3" w:rsidRPr="00D1205D" w:rsidRDefault="00BD74C3" w:rsidP="00BD74C3">
            <w:pPr>
              <w:pStyle w:val="TAL"/>
            </w:pPr>
            <w:r w:rsidRPr="00D1205D">
              <w:t>N/A</w:t>
            </w:r>
          </w:p>
        </w:tc>
        <w:tc>
          <w:tcPr>
            <w:tcW w:w="993" w:type="dxa"/>
            <w:shd w:val="clear" w:color="auto" w:fill="auto"/>
          </w:tcPr>
          <w:p w14:paraId="65DAAC9D" w14:textId="77777777" w:rsidR="00BD74C3" w:rsidRPr="00D1205D" w:rsidRDefault="00BD74C3" w:rsidP="00BD74C3">
            <w:pPr>
              <w:pStyle w:val="TAL"/>
            </w:pPr>
            <w:r w:rsidRPr="00D1205D">
              <w:t>N/A</w:t>
            </w:r>
          </w:p>
        </w:tc>
        <w:tc>
          <w:tcPr>
            <w:tcW w:w="1275" w:type="dxa"/>
          </w:tcPr>
          <w:p w14:paraId="111D0257" w14:textId="77777777" w:rsidR="00BD74C3" w:rsidRPr="00D1205D" w:rsidRDefault="00BD74C3" w:rsidP="00BD74C3">
            <w:pPr>
              <w:pStyle w:val="TAL"/>
            </w:pPr>
            <w:r w:rsidRPr="00D1205D">
              <w:t>SS</w:t>
            </w:r>
          </w:p>
        </w:tc>
      </w:tr>
      <w:tr w:rsidR="00BD74C3" w:rsidRPr="00D1205D" w14:paraId="3B468BC2" w14:textId="77777777" w:rsidTr="00455F22">
        <w:trPr>
          <w:cantSplit/>
          <w:jc w:val="center"/>
        </w:trPr>
        <w:tc>
          <w:tcPr>
            <w:tcW w:w="2628" w:type="dxa"/>
            <w:shd w:val="clear" w:color="auto" w:fill="auto"/>
          </w:tcPr>
          <w:p w14:paraId="21362A15" w14:textId="77777777" w:rsidR="00BD74C3" w:rsidRPr="00D1205D" w:rsidRDefault="00BD74C3" w:rsidP="00BD74C3">
            <w:pPr>
              <w:pStyle w:val="TAL"/>
            </w:pPr>
            <w:r w:rsidRPr="00D1205D">
              <w:t>408 Request Timeout</w:t>
            </w:r>
          </w:p>
        </w:tc>
        <w:tc>
          <w:tcPr>
            <w:tcW w:w="1053" w:type="dxa"/>
            <w:shd w:val="clear" w:color="auto" w:fill="auto"/>
          </w:tcPr>
          <w:p w14:paraId="35F9315C" w14:textId="77777777" w:rsidR="00BD74C3" w:rsidRPr="00D1205D" w:rsidRDefault="00BD74C3" w:rsidP="00BD74C3">
            <w:pPr>
              <w:pStyle w:val="TAL"/>
            </w:pPr>
            <w:r w:rsidRPr="00D1205D">
              <w:t>SS</w:t>
            </w:r>
          </w:p>
        </w:tc>
        <w:tc>
          <w:tcPr>
            <w:tcW w:w="1417" w:type="dxa"/>
            <w:shd w:val="clear" w:color="auto" w:fill="auto"/>
          </w:tcPr>
          <w:p w14:paraId="33E76612" w14:textId="77777777" w:rsidR="00BD74C3" w:rsidRPr="00D1205D" w:rsidRDefault="00BD74C3" w:rsidP="00BD74C3">
            <w:pPr>
              <w:pStyle w:val="TAL"/>
            </w:pPr>
            <w:r w:rsidRPr="00D1205D">
              <w:t>SS</w:t>
            </w:r>
          </w:p>
        </w:tc>
        <w:tc>
          <w:tcPr>
            <w:tcW w:w="1134" w:type="dxa"/>
            <w:shd w:val="clear" w:color="auto" w:fill="auto"/>
          </w:tcPr>
          <w:p w14:paraId="4F439D99" w14:textId="77777777" w:rsidR="00BD74C3" w:rsidRPr="00D1205D" w:rsidRDefault="00BD74C3" w:rsidP="00BD74C3">
            <w:pPr>
              <w:pStyle w:val="TAL"/>
            </w:pPr>
            <w:r w:rsidRPr="00D1205D">
              <w:t>SS</w:t>
            </w:r>
          </w:p>
        </w:tc>
        <w:tc>
          <w:tcPr>
            <w:tcW w:w="1134" w:type="dxa"/>
            <w:shd w:val="clear" w:color="auto" w:fill="auto"/>
          </w:tcPr>
          <w:p w14:paraId="7001E759" w14:textId="77777777" w:rsidR="00BD74C3" w:rsidRPr="00D1205D" w:rsidRDefault="00BD74C3" w:rsidP="00BD74C3">
            <w:pPr>
              <w:pStyle w:val="TAL"/>
            </w:pPr>
            <w:r w:rsidRPr="00D1205D">
              <w:t>SS</w:t>
            </w:r>
          </w:p>
        </w:tc>
        <w:tc>
          <w:tcPr>
            <w:tcW w:w="993" w:type="dxa"/>
            <w:shd w:val="clear" w:color="auto" w:fill="auto"/>
          </w:tcPr>
          <w:p w14:paraId="14152956" w14:textId="77777777" w:rsidR="00BD74C3" w:rsidRPr="00D1205D" w:rsidRDefault="00BD74C3" w:rsidP="00BD74C3">
            <w:pPr>
              <w:pStyle w:val="TAL"/>
            </w:pPr>
            <w:r w:rsidRPr="00D1205D">
              <w:t>SS</w:t>
            </w:r>
          </w:p>
        </w:tc>
        <w:tc>
          <w:tcPr>
            <w:tcW w:w="1275" w:type="dxa"/>
          </w:tcPr>
          <w:p w14:paraId="0ADF8038" w14:textId="77777777" w:rsidR="00BD74C3" w:rsidRPr="00D1205D" w:rsidRDefault="00BD74C3" w:rsidP="00BD74C3">
            <w:pPr>
              <w:pStyle w:val="TAL"/>
            </w:pPr>
            <w:r w:rsidRPr="00D1205D">
              <w:t>SS</w:t>
            </w:r>
          </w:p>
        </w:tc>
      </w:tr>
      <w:tr w:rsidR="00BD74C3" w:rsidRPr="00D1205D" w14:paraId="291EEA0C" w14:textId="77777777" w:rsidTr="00455F22">
        <w:trPr>
          <w:cantSplit/>
          <w:jc w:val="center"/>
        </w:trPr>
        <w:tc>
          <w:tcPr>
            <w:tcW w:w="2628" w:type="dxa"/>
            <w:shd w:val="clear" w:color="auto" w:fill="auto"/>
          </w:tcPr>
          <w:p w14:paraId="1C6C59C9" w14:textId="77777777" w:rsidR="00BD74C3" w:rsidRPr="00D1205D" w:rsidRDefault="00BD74C3" w:rsidP="00BD74C3">
            <w:pPr>
              <w:pStyle w:val="TAL"/>
            </w:pPr>
            <w:r w:rsidRPr="00D1205D">
              <w:t>409 Conflict</w:t>
            </w:r>
          </w:p>
        </w:tc>
        <w:tc>
          <w:tcPr>
            <w:tcW w:w="1053" w:type="dxa"/>
            <w:shd w:val="clear" w:color="auto" w:fill="auto"/>
          </w:tcPr>
          <w:p w14:paraId="03BD325D" w14:textId="77777777" w:rsidR="00BD74C3" w:rsidRPr="00D1205D" w:rsidRDefault="00BD74C3" w:rsidP="00BD74C3">
            <w:pPr>
              <w:pStyle w:val="TAL"/>
            </w:pPr>
            <w:r w:rsidRPr="00D1205D">
              <w:t>N/A</w:t>
            </w:r>
          </w:p>
        </w:tc>
        <w:tc>
          <w:tcPr>
            <w:tcW w:w="1417" w:type="dxa"/>
            <w:shd w:val="clear" w:color="auto" w:fill="auto"/>
          </w:tcPr>
          <w:p w14:paraId="0C41D20F" w14:textId="77777777" w:rsidR="00BD74C3" w:rsidRPr="00D1205D" w:rsidRDefault="00BD74C3" w:rsidP="00BD74C3">
            <w:pPr>
              <w:pStyle w:val="TAL"/>
            </w:pPr>
            <w:r>
              <w:t>SS</w:t>
            </w:r>
          </w:p>
        </w:tc>
        <w:tc>
          <w:tcPr>
            <w:tcW w:w="1134" w:type="dxa"/>
            <w:shd w:val="clear" w:color="auto" w:fill="auto"/>
          </w:tcPr>
          <w:p w14:paraId="54244CBC" w14:textId="77777777" w:rsidR="00BD74C3" w:rsidRPr="00D1205D" w:rsidRDefault="00BD74C3" w:rsidP="00BD74C3">
            <w:pPr>
              <w:pStyle w:val="TAL"/>
            </w:pPr>
            <w:r w:rsidRPr="00D1205D">
              <w:t>SS</w:t>
            </w:r>
          </w:p>
        </w:tc>
        <w:tc>
          <w:tcPr>
            <w:tcW w:w="1134" w:type="dxa"/>
            <w:shd w:val="clear" w:color="auto" w:fill="auto"/>
          </w:tcPr>
          <w:p w14:paraId="0FA0A67C" w14:textId="77777777" w:rsidR="00BD74C3" w:rsidRPr="00D1205D" w:rsidRDefault="00BD74C3" w:rsidP="00BD74C3">
            <w:pPr>
              <w:pStyle w:val="TAL"/>
            </w:pPr>
            <w:r w:rsidRPr="00D1205D">
              <w:t>SS</w:t>
            </w:r>
          </w:p>
        </w:tc>
        <w:tc>
          <w:tcPr>
            <w:tcW w:w="993" w:type="dxa"/>
            <w:shd w:val="clear" w:color="auto" w:fill="auto"/>
          </w:tcPr>
          <w:p w14:paraId="211FA2E3" w14:textId="77777777" w:rsidR="00BD74C3" w:rsidRPr="00D1205D" w:rsidRDefault="00BD74C3" w:rsidP="00BD74C3">
            <w:pPr>
              <w:pStyle w:val="TAL"/>
            </w:pPr>
            <w:r w:rsidRPr="00D1205D">
              <w:t>SS</w:t>
            </w:r>
          </w:p>
        </w:tc>
        <w:tc>
          <w:tcPr>
            <w:tcW w:w="1275" w:type="dxa"/>
          </w:tcPr>
          <w:p w14:paraId="55B8AF03" w14:textId="77777777" w:rsidR="00BD74C3" w:rsidRPr="00D1205D" w:rsidRDefault="00BD74C3" w:rsidP="00BD74C3">
            <w:pPr>
              <w:pStyle w:val="TAL"/>
            </w:pPr>
            <w:r w:rsidRPr="00D1205D">
              <w:t>N/A</w:t>
            </w:r>
          </w:p>
        </w:tc>
      </w:tr>
      <w:tr w:rsidR="00BD74C3" w:rsidRPr="00D1205D" w14:paraId="5C2197CF" w14:textId="77777777" w:rsidTr="00455F22">
        <w:trPr>
          <w:cantSplit/>
          <w:jc w:val="center"/>
        </w:trPr>
        <w:tc>
          <w:tcPr>
            <w:tcW w:w="2628" w:type="dxa"/>
            <w:shd w:val="clear" w:color="auto" w:fill="auto"/>
          </w:tcPr>
          <w:p w14:paraId="22058DAD" w14:textId="77777777" w:rsidR="00BD74C3" w:rsidRPr="00D1205D" w:rsidRDefault="00BD74C3" w:rsidP="00BD74C3">
            <w:pPr>
              <w:pStyle w:val="TAL"/>
            </w:pPr>
            <w:r w:rsidRPr="00D1205D">
              <w:t>410 Gone</w:t>
            </w:r>
          </w:p>
        </w:tc>
        <w:tc>
          <w:tcPr>
            <w:tcW w:w="1053" w:type="dxa"/>
            <w:shd w:val="clear" w:color="auto" w:fill="auto"/>
          </w:tcPr>
          <w:p w14:paraId="4A18EBFB" w14:textId="77777777" w:rsidR="00BD74C3" w:rsidRPr="00D1205D" w:rsidRDefault="00BD74C3" w:rsidP="00BD74C3">
            <w:pPr>
              <w:pStyle w:val="TAL"/>
            </w:pPr>
            <w:r w:rsidRPr="00D1205D">
              <w:t>SS</w:t>
            </w:r>
          </w:p>
        </w:tc>
        <w:tc>
          <w:tcPr>
            <w:tcW w:w="1417" w:type="dxa"/>
            <w:shd w:val="clear" w:color="auto" w:fill="auto"/>
          </w:tcPr>
          <w:p w14:paraId="3921D69F" w14:textId="77777777" w:rsidR="00BD74C3" w:rsidRPr="00D1205D" w:rsidRDefault="00BD74C3" w:rsidP="00BD74C3">
            <w:pPr>
              <w:pStyle w:val="TAL"/>
            </w:pPr>
            <w:r w:rsidRPr="00D1205D">
              <w:t>SS</w:t>
            </w:r>
          </w:p>
        </w:tc>
        <w:tc>
          <w:tcPr>
            <w:tcW w:w="1134" w:type="dxa"/>
            <w:shd w:val="clear" w:color="auto" w:fill="auto"/>
          </w:tcPr>
          <w:p w14:paraId="623374D1" w14:textId="77777777" w:rsidR="00BD74C3" w:rsidRPr="00D1205D" w:rsidRDefault="00BD74C3" w:rsidP="00BD74C3">
            <w:pPr>
              <w:pStyle w:val="TAL"/>
            </w:pPr>
            <w:r w:rsidRPr="00D1205D">
              <w:t>SS</w:t>
            </w:r>
          </w:p>
        </w:tc>
        <w:tc>
          <w:tcPr>
            <w:tcW w:w="1134" w:type="dxa"/>
            <w:shd w:val="clear" w:color="auto" w:fill="auto"/>
          </w:tcPr>
          <w:p w14:paraId="6B1554B5" w14:textId="77777777" w:rsidR="00BD74C3" w:rsidRPr="00D1205D" w:rsidRDefault="00BD74C3" w:rsidP="00BD74C3">
            <w:pPr>
              <w:pStyle w:val="TAL"/>
            </w:pPr>
            <w:r w:rsidRPr="00D1205D">
              <w:t>SS</w:t>
            </w:r>
          </w:p>
        </w:tc>
        <w:tc>
          <w:tcPr>
            <w:tcW w:w="993" w:type="dxa"/>
            <w:shd w:val="clear" w:color="auto" w:fill="auto"/>
          </w:tcPr>
          <w:p w14:paraId="2C5F9B57" w14:textId="77777777" w:rsidR="00BD74C3" w:rsidRPr="00D1205D" w:rsidRDefault="00BD74C3" w:rsidP="00BD74C3">
            <w:pPr>
              <w:pStyle w:val="TAL"/>
            </w:pPr>
            <w:r w:rsidRPr="00D1205D">
              <w:t>SS</w:t>
            </w:r>
          </w:p>
        </w:tc>
        <w:tc>
          <w:tcPr>
            <w:tcW w:w="1275" w:type="dxa"/>
          </w:tcPr>
          <w:p w14:paraId="6AD72E8C" w14:textId="77777777" w:rsidR="00BD74C3" w:rsidRPr="00D1205D" w:rsidRDefault="00BD74C3" w:rsidP="00BD74C3">
            <w:pPr>
              <w:pStyle w:val="TAL"/>
            </w:pPr>
            <w:r w:rsidRPr="00D1205D">
              <w:t>SS</w:t>
            </w:r>
          </w:p>
        </w:tc>
      </w:tr>
      <w:tr w:rsidR="00BD74C3" w:rsidRPr="00D1205D" w14:paraId="4F057777" w14:textId="77777777" w:rsidTr="00455F22">
        <w:trPr>
          <w:cantSplit/>
          <w:jc w:val="center"/>
        </w:trPr>
        <w:tc>
          <w:tcPr>
            <w:tcW w:w="2628" w:type="dxa"/>
            <w:shd w:val="clear" w:color="auto" w:fill="auto"/>
          </w:tcPr>
          <w:p w14:paraId="0FC9D038" w14:textId="77777777" w:rsidR="00BD74C3" w:rsidRPr="00D1205D" w:rsidRDefault="00BD74C3" w:rsidP="00BD74C3">
            <w:pPr>
              <w:pStyle w:val="TAL"/>
            </w:pPr>
            <w:r w:rsidRPr="00D1205D">
              <w:t>411 Length Required</w:t>
            </w:r>
          </w:p>
        </w:tc>
        <w:tc>
          <w:tcPr>
            <w:tcW w:w="1053" w:type="dxa"/>
            <w:shd w:val="clear" w:color="auto" w:fill="auto"/>
          </w:tcPr>
          <w:p w14:paraId="4C45BD06" w14:textId="77777777" w:rsidR="00BD74C3" w:rsidRPr="00D1205D" w:rsidRDefault="00BD74C3" w:rsidP="00BD74C3">
            <w:pPr>
              <w:pStyle w:val="TAL"/>
            </w:pPr>
            <w:r w:rsidRPr="00D1205D">
              <w:t>N/A</w:t>
            </w:r>
          </w:p>
        </w:tc>
        <w:tc>
          <w:tcPr>
            <w:tcW w:w="1417" w:type="dxa"/>
            <w:shd w:val="clear" w:color="auto" w:fill="auto"/>
          </w:tcPr>
          <w:p w14:paraId="2A71705D" w14:textId="77777777" w:rsidR="00BD74C3" w:rsidRPr="00D1205D" w:rsidRDefault="00BD74C3" w:rsidP="00BD74C3">
            <w:pPr>
              <w:pStyle w:val="TAL"/>
            </w:pPr>
            <w:r w:rsidRPr="00D1205D">
              <w:t>N/A</w:t>
            </w:r>
          </w:p>
        </w:tc>
        <w:tc>
          <w:tcPr>
            <w:tcW w:w="1134" w:type="dxa"/>
            <w:shd w:val="clear" w:color="auto" w:fill="auto"/>
          </w:tcPr>
          <w:p w14:paraId="5CF069D0" w14:textId="77777777" w:rsidR="00BD74C3" w:rsidRPr="00D1205D" w:rsidRDefault="00BD74C3" w:rsidP="00BD74C3">
            <w:pPr>
              <w:pStyle w:val="TAL"/>
            </w:pPr>
            <w:r w:rsidRPr="00D1205D">
              <w:t>M</w:t>
            </w:r>
          </w:p>
        </w:tc>
        <w:tc>
          <w:tcPr>
            <w:tcW w:w="1134" w:type="dxa"/>
            <w:shd w:val="clear" w:color="auto" w:fill="auto"/>
          </w:tcPr>
          <w:p w14:paraId="0E183C17" w14:textId="77777777" w:rsidR="00BD74C3" w:rsidRPr="00D1205D" w:rsidRDefault="00BD74C3" w:rsidP="00BD74C3">
            <w:pPr>
              <w:pStyle w:val="TAL"/>
            </w:pPr>
            <w:r w:rsidRPr="00D1205D">
              <w:t>M</w:t>
            </w:r>
          </w:p>
        </w:tc>
        <w:tc>
          <w:tcPr>
            <w:tcW w:w="993" w:type="dxa"/>
            <w:shd w:val="clear" w:color="auto" w:fill="auto"/>
          </w:tcPr>
          <w:p w14:paraId="52C5E491" w14:textId="77777777" w:rsidR="00BD74C3" w:rsidRPr="00D1205D" w:rsidRDefault="00BD74C3" w:rsidP="00BD74C3">
            <w:pPr>
              <w:pStyle w:val="TAL"/>
            </w:pPr>
            <w:r w:rsidRPr="00D1205D">
              <w:t>M</w:t>
            </w:r>
          </w:p>
        </w:tc>
        <w:tc>
          <w:tcPr>
            <w:tcW w:w="1275" w:type="dxa"/>
          </w:tcPr>
          <w:p w14:paraId="0CDE80F2" w14:textId="77777777" w:rsidR="00BD74C3" w:rsidRPr="00D1205D" w:rsidRDefault="00BD74C3" w:rsidP="00BD74C3">
            <w:pPr>
              <w:pStyle w:val="TAL"/>
            </w:pPr>
            <w:r w:rsidRPr="00D1205D">
              <w:t>SS</w:t>
            </w:r>
          </w:p>
        </w:tc>
      </w:tr>
      <w:tr w:rsidR="00BD74C3" w:rsidRPr="00D1205D" w14:paraId="7358201C" w14:textId="77777777" w:rsidTr="00455F22">
        <w:trPr>
          <w:cantSplit/>
          <w:jc w:val="center"/>
        </w:trPr>
        <w:tc>
          <w:tcPr>
            <w:tcW w:w="2628" w:type="dxa"/>
            <w:shd w:val="clear" w:color="auto" w:fill="auto"/>
          </w:tcPr>
          <w:p w14:paraId="1FC4E8DF" w14:textId="77777777" w:rsidR="00BD74C3" w:rsidRPr="00D1205D" w:rsidRDefault="00BD74C3" w:rsidP="00BD74C3">
            <w:pPr>
              <w:pStyle w:val="TAL"/>
            </w:pPr>
            <w:r w:rsidRPr="00D1205D">
              <w:t>412 Precondition Failed</w:t>
            </w:r>
          </w:p>
        </w:tc>
        <w:tc>
          <w:tcPr>
            <w:tcW w:w="1053" w:type="dxa"/>
            <w:shd w:val="clear" w:color="auto" w:fill="auto"/>
          </w:tcPr>
          <w:p w14:paraId="60268847" w14:textId="77777777" w:rsidR="00BD74C3" w:rsidRPr="00D1205D" w:rsidRDefault="00BD74C3" w:rsidP="00BD74C3">
            <w:pPr>
              <w:pStyle w:val="TAL"/>
            </w:pPr>
            <w:r w:rsidRPr="00D1205D">
              <w:t>SS</w:t>
            </w:r>
          </w:p>
        </w:tc>
        <w:tc>
          <w:tcPr>
            <w:tcW w:w="1417" w:type="dxa"/>
            <w:shd w:val="clear" w:color="auto" w:fill="auto"/>
          </w:tcPr>
          <w:p w14:paraId="414700C2" w14:textId="77777777" w:rsidR="00BD74C3" w:rsidRPr="00D1205D" w:rsidRDefault="00BD74C3" w:rsidP="00BD74C3">
            <w:pPr>
              <w:pStyle w:val="TAL"/>
            </w:pPr>
            <w:r w:rsidRPr="00D1205D">
              <w:t>SS</w:t>
            </w:r>
          </w:p>
        </w:tc>
        <w:tc>
          <w:tcPr>
            <w:tcW w:w="1134" w:type="dxa"/>
            <w:shd w:val="clear" w:color="auto" w:fill="auto"/>
          </w:tcPr>
          <w:p w14:paraId="5BF4DAB5" w14:textId="77777777" w:rsidR="00BD74C3" w:rsidRPr="00D1205D" w:rsidRDefault="00BD74C3" w:rsidP="00BD74C3">
            <w:pPr>
              <w:pStyle w:val="TAL"/>
            </w:pPr>
            <w:r w:rsidRPr="00D1205D">
              <w:t>SS</w:t>
            </w:r>
          </w:p>
        </w:tc>
        <w:tc>
          <w:tcPr>
            <w:tcW w:w="1134" w:type="dxa"/>
            <w:shd w:val="clear" w:color="auto" w:fill="auto"/>
          </w:tcPr>
          <w:p w14:paraId="5B772F7D" w14:textId="77777777" w:rsidR="00BD74C3" w:rsidRPr="00D1205D" w:rsidRDefault="00BD74C3" w:rsidP="00BD74C3">
            <w:pPr>
              <w:pStyle w:val="TAL"/>
            </w:pPr>
            <w:r w:rsidRPr="00D1205D">
              <w:t>SS</w:t>
            </w:r>
          </w:p>
        </w:tc>
        <w:tc>
          <w:tcPr>
            <w:tcW w:w="993" w:type="dxa"/>
            <w:shd w:val="clear" w:color="auto" w:fill="auto"/>
          </w:tcPr>
          <w:p w14:paraId="0665B12B" w14:textId="77777777" w:rsidR="00BD74C3" w:rsidRPr="00D1205D" w:rsidRDefault="00BD74C3" w:rsidP="00BD74C3">
            <w:pPr>
              <w:pStyle w:val="TAL"/>
            </w:pPr>
            <w:r w:rsidRPr="00D1205D">
              <w:t>SS</w:t>
            </w:r>
          </w:p>
        </w:tc>
        <w:tc>
          <w:tcPr>
            <w:tcW w:w="1275" w:type="dxa"/>
          </w:tcPr>
          <w:p w14:paraId="064A8189" w14:textId="77777777" w:rsidR="00BD74C3" w:rsidRPr="00D1205D" w:rsidRDefault="00BD74C3" w:rsidP="00BD74C3">
            <w:pPr>
              <w:pStyle w:val="TAL"/>
            </w:pPr>
            <w:r w:rsidRPr="00D1205D">
              <w:t>N/A</w:t>
            </w:r>
          </w:p>
        </w:tc>
      </w:tr>
      <w:tr w:rsidR="00BD74C3" w:rsidRPr="00D1205D" w14:paraId="3ECBAF7E" w14:textId="77777777" w:rsidTr="00455F22">
        <w:trPr>
          <w:cantSplit/>
          <w:jc w:val="center"/>
        </w:trPr>
        <w:tc>
          <w:tcPr>
            <w:tcW w:w="2628" w:type="dxa"/>
            <w:shd w:val="clear" w:color="auto" w:fill="auto"/>
          </w:tcPr>
          <w:p w14:paraId="16D4CCFB" w14:textId="3439FFBF" w:rsidR="00BD74C3" w:rsidRPr="00D1205D" w:rsidRDefault="00BD74C3" w:rsidP="00BD74C3">
            <w:pPr>
              <w:pStyle w:val="TAL"/>
            </w:pPr>
            <w:r w:rsidRPr="00D1205D">
              <w:t xml:space="preserve">413 </w:t>
            </w:r>
            <w:r>
              <w:t>Content</w:t>
            </w:r>
            <w:r w:rsidRPr="00D1205D">
              <w:t xml:space="preserve"> Too Large</w:t>
            </w:r>
          </w:p>
        </w:tc>
        <w:tc>
          <w:tcPr>
            <w:tcW w:w="1053" w:type="dxa"/>
            <w:shd w:val="clear" w:color="auto" w:fill="auto"/>
          </w:tcPr>
          <w:p w14:paraId="7CC887EE" w14:textId="77777777" w:rsidR="00BD74C3" w:rsidRPr="00D1205D" w:rsidRDefault="00BD74C3" w:rsidP="00BD74C3">
            <w:pPr>
              <w:pStyle w:val="TAL"/>
            </w:pPr>
            <w:r w:rsidRPr="00D1205D">
              <w:t>N/A</w:t>
            </w:r>
          </w:p>
        </w:tc>
        <w:tc>
          <w:tcPr>
            <w:tcW w:w="1417" w:type="dxa"/>
            <w:shd w:val="clear" w:color="auto" w:fill="auto"/>
          </w:tcPr>
          <w:p w14:paraId="3413B1FE" w14:textId="77777777" w:rsidR="00BD74C3" w:rsidRPr="00D1205D" w:rsidRDefault="00BD74C3" w:rsidP="00BD74C3">
            <w:pPr>
              <w:pStyle w:val="TAL"/>
            </w:pPr>
            <w:r w:rsidRPr="00D1205D">
              <w:t>N/A</w:t>
            </w:r>
          </w:p>
        </w:tc>
        <w:tc>
          <w:tcPr>
            <w:tcW w:w="1134" w:type="dxa"/>
            <w:shd w:val="clear" w:color="auto" w:fill="auto"/>
          </w:tcPr>
          <w:p w14:paraId="72A032EA" w14:textId="77777777" w:rsidR="00BD74C3" w:rsidRPr="00D1205D" w:rsidRDefault="00BD74C3" w:rsidP="00BD74C3">
            <w:pPr>
              <w:pStyle w:val="TAL"/>
            </w:pPr>
            <w:r w:rsidRPr="00D1205D">
              <w:t>M</w:t>
            </w:r>
          </w:p>
        </w:tc>
        <w:tc>
          <w:tcPr>
            <w:tcW w:w="1134" w:type="dxa"/>
            <w:shd w:val="clear" w:color="auto" w:fill="auto"/>
          </w:tcPr>
          <w:p w14:paraId="06CE2C74" w14:textId="77777777" w:rsidR="00BD74C3" w:rsidRPr="00D1205D" w:rsidRDefault="00BD74C3" w:rsidP="00BD74C3">
            <w:pPr>
              <w:pStyle w:val="TAL"/>
            </w:pPr>
            <w:r w:rsidRPr="00D1205D">
              <w:t>M</w:t>
            </w:r>
          </w:p>
        </w:tc>
        <w:tc>
          <w:tcPr>
            <w:tcW w:w="993" w:type="dxa"/>
            <w:shd w:val="clear" w:color="auto" w:fill="auto"/>
          </w:tcPr>
          <w:p w14:paraId="2E8C11EB" w14:textId="77777777" w:rsidR="00BD74C3" w:rsidRPr="00D1205D" w:rsidRDefault="00BD74C3" w:rsidP="00BD74C3">
            <w:pPr>
              <w:pStyle w:val="TAL"/>
            </w:pPr>
            <w:r w:rsidRPr="00D1205D">
              <w:t>M</w:t>
            </w:r>
          </w:p>
        </w:tc>
        <w:tc>
          <w:tcPr>
            <w:tcW w:w="1275" w:type="dxa"/>
          </w:tcPr>
          <w:p w14:paraId="4E982B8D" w14:textId="77777777" w:rsidR="00BD74C3" w:rsidRPr="00D1205D" w:rsidRDefault="00BD74C3" w:rsidP="00BD74C3">
            <w:pPr>
              <w:pStyle w:val="TAL"/>
            </w:pPr>
            <w:r w:rsidRPr="00D1205D">
              <w:t>SS</w:t>
            </w:r>
          </w:p>
        </w:tc>
      </w:tr>
      <w:tr w:rsidR="00BD74C3" w:rsidRPr="00D1205D" w14:paraId="6F261ED0" w14:textId="77777777" w:rsidTr="00455F22">
        <w:trPr>
          <w:cantSplit/>
          <w:jc w:val="center"/>
        </w:trPr>
        <w:tc>
          <w:tcPr>
            <w:tcW w:w="2628" w:type="dxa"/>
            <w:shd w:val="clear" w:color="auto" w:fill="auto"/>
          </w:tcPr>
          <w:p w14:paraId="27184480" w14:textId="77777777" w:rsidR="00BD74C3" w:rsidRPr="00D1205D" w:rsidRDefault="00BD74C3" w:rsidP="00BD74C3">
            <w:pPr>
              <w:pStyle w:val="TAL"/>
            </w:pPr>
            <w:r w:rsidRPr="00D1205D">
              <w:t>414 URI Too Long</w:t>
            </w:r>
          </w:p>
        </w:tc>
        <w:tc>
          <w:tcPr>
            <w:tcW w:w="1053" w:type="dxa"/>
            <w:shd w:val="clear" w:color="auto" w:fill="auto"/>
          </w:tcPr>
          <w:p w14:paraId="6908A02A" w14:textId="77777777" w:rsidR="00BD74C3" w:rsidRPr="00D1205D" w:rsidRDefault="00BD74C3" w:rsidP="00BD74C3">
            <w:pPr>
              <w:pStyle w:val="TAL"/>
            </w:pPr>
            <w:r w:rsidRPr="00D1205D">
              <w:t>N/A</w:t>
            </w:r>
          </w:p>
        </w:tc>
        <w:tc>
          <w:tcPr>
            <w:tcW w:w="1417" w:type="dxa"/>
            <w:shd w:val="clear" w:color="auto" w:fill="auto"/>
          </w:tcPr>
          <w:p w14:paraId="0AF557E8" w14:textId="77777777" w:rsidR="00BD74C3" w:rsidRPr="00D1205D" w:rsidRDefault="00BD74C3" w:rsidP="00BD74C3">
            <w:pPr>
              <w:pStyle w:val="TAL"/>
            </w:pPr>
            <w:r w:rsidRPr="00D1205D">
              <w:t>SS (</w:t>
            </w:r>
            <w:r>
              <w:t>NOTE </w:t>
            </w:r>
            <w:r w:rsidRPr="00D1205D">
              <w:t>3)</w:t>
            </w:r>
          </w:p>
        </w:tc>
        <w:tc>
          <w:tcPr>
            <w:tcW w:w="1134" w:type="dxa"/>
            <w:shd w:val="clear" w:color="auto" w:fill="auto"/>
          </w:tcPr>
          <w:p w14:paraId="013A214C" w14:textId="77777777" w:rsidR="00BD74C3" w:rsidRPr="00D1205D" w:rsidRDefault="00BD74C3" w:rsidP="00BD74C3">
            <w:pPr>
              <w:pStyle w:val="TAL"/>
            </w:pPr>
            <w:r w:rsidRPr="00D1205D">
              <w:t>N/A</w:t>
            </w:r>
          </w:p>
        </w:tc>
        <w:tc>
          <w:tcPr>
            <w:tcW w:w="1134" w:type="dxa"/>
            <w:shd w:val="clear" w:color="auto" w:fill="auto"/>
          </w:tcPr>
          <w:p w14:paraId="2E1C1510" w14:textId="77777777" w:rsidR="00BD74C3" w:rsidRPr="00D1205D" w:rsidRDefault="00BD74C3" w:rsidP="00BD74C3">
            <w:pPr>
              <w:pStyle w:val="TAL"/>
            </w:pPr>
            <w:r w:rsidRPr="00D1205D">
              <w:t>N/A</w:t>
            </w:r>
          </w:p>
        </w:tc>
        <w:tc>
          <w:tcPr>
            <w:tcW w:w="993" w:type="dxa"/>
            <w:shd w:val="clear" w:color="auto" w:fill="auto"/>
          </w:tcPr>
          <w:p w14:paraId="0660BFFD" w14:textId="77777777" w:rsidR="00BD74C3" w:rsidRPr="00D1205D" w:rsidRDefault="00BD74C3" w:rsidP="00BD74C3">
            <w:pPr>
              <w:pStyle w:val="TAL"/>
            </w:pPr>
            <w:r w:rsidRPr="00D1205D">
              <w:t>SS</w:t>
            </w:r>
          </w:p>
        </w:tc>
        <w:tc>
          <w:tcPr>
            <w:tcW w:w="1275" w:type="dxa"/>
          </w:tcPr>
          <w:p w14:paraId="48B1FC3A" w14:textId="77777777" w:rsidR="00BD74C3" w:rsidRPr="00D1205D" w:rsidRDefault="00BD74C3" w:rsidP="00BD74C3">
            <w:pPr>
              <w:pStyle w:val="TAL"/>
            </w:pPr>
            <w:r w:rsidRPr="00D1205D">
              <w:t>N/A</w:t>
            </w:r>
          </w:p>
        </w:tc>
      </w:tr>
      <w:tr w:rsidR="00BD74C3" w:rsidRPr="00D1205D" w14:paraId="0C4ECF8E" w14:textId="77777777" w:rsidTr="00455F22">
        <w:trPr>
          <w:cantSplit/>
          <w:jc w:val="center"/>
        </w:trPr>
        <w:tc>
          <w:tcPr>
            <w:tcW w:w="2628" w:type="dxa"/>
            <w:shd w:val="clear" w:color="auto" w:fill="auto"/>
          </w:tcPr>
          <w:p w14:paraId="2478FCB6" w14:textId="77777777" w:rsidR="00BD74C3" w:rsidRPr="00D1205D" w:rsidRDefault="00BD74C3" w:rsidP="00BD74C3">
            <w:pPr>
              <w:pStyle w:val="TAL"/>
            </w:pPr>
            <w:r w:rsidRPr="00D1205D">
              <w:t>415 Unsupported Media Type</w:t>
            </w:r>
          </w:p>
        </w:tc>
        <w:tc>
          <w:tcPr>
            <w:tcW w:w="1053" w:type="dxa"/>
            <w:shd w:val="clear" w:color="auto" w:fill="auto"/>
          </w:tcPr>
          <w:p w14:paraId="5083A25D" w14:textId="77777777" w:rsidR="00BD74C3" w:rsidRPr="00D1205D" w:rsidRDefault="00BD74C3" w:rsidP="00BD74C3">
            <w:pPr>
              <w:pStyle w:val="TAL"/>
            </w:pPr>
            <w:r w:rsidRPr="00D1205D">
              <w:t>N/A</w:t>
            </w:r>
          </w:p>
        </w:tc>
        <w:tc>
          <w:tcPr>
            <w:tcW w:w="1417" w:type="dxa"/>
            <w:shd w:val="clear" w:color="auto" w:fill="auto"/>
          </w:tcPr>
          <w:p w14:paraId="64F8B83A" w14:textId="77777777" w:rsidR="00BD74C3" w:rsidRPr="00D1205D" w:rsidRDefault="00BD74C3" w:rsidP="00BD74C3">
            <w:pPr>
              <w:pStyle w:val="TAL"/>
            </w:pPr>
            <w:r w:rsidRPr="00D1205D">
              <w:t>N/A</w:t>
            </w:r>
          </w:p>
        </w:tc>
        <w:tc>
          <w:tcPr>
            <w:tcW w:w="1134" w:type="dxa"/>
            <w:shd w:val="clear" w:color="auto" w:fill="auto"/>
          </w:tcPr>
          <w:p w14:paraId="34C07F3C" w14:textId="77777777" w:rsidR="00BD74C3" w:rsidRPr="00D1205D" w:rsidRDefault="00BD74C3" w:rsidP="00BD74C3">
            <w:pPr>
              <w:pStyle w:val="TAL"/>
            </w:pPr>
            <w:r w:rsidRPr="00D1205D">
              <w:t>M</w:t>
            </w:r>
          </w:p>
        </w:tc>
        <w:tc>
          <w:tcPr>
            <w:tcW w:w="1134" w:type="dxa"/>
            <w:shd w:val="clear" w:color="auto" w:fill="auto"/>
          </w:tcPr>
          <w:p w14:paraId="57DDE56E" w14:textId="77777777" w:rsidR="00BD74C3" w:rsidRPr="00D1205D" w:rsidRDefault="00BD74C3" w:rsidP="00BD74C3">
            <w:pPr>
              <w:pStyle w:val="TAL"/>
            </w:pPr>
            <w:r w:rsidRPr="00D1205D">
              <w:t>M</w:t>
            </w:r>
          </w:p>
        </w:tc>
        <w:tc>
          <w:tcPr>
            <w:tcW w:w="993" w:type="dxa"/>
            <w:shd w:val="clear" w:color="auto" w:fill="auto"/>
          </w:tcPr>
          <w:p w14:paraId="76B7957C" w14:textId="77777777" w:rsidR="00BD74C3" w:rsidRPr="00D1205D" w:rsidRDefault="00BD74C3" w:rsidP="00BD74C3">
            <w:pPr>
              <w:pStyle w:val="TAL"/>
            </w:pPr>
            <w:r w:rsidRPr="00D1205D">
              <w:t>M</w:t>
            </w:r>
          </w:p>
        </w:tc>
        <w:tc>
          <w:tcPr>
            <w:tcW w:w="1275" w:type="dxa"/>
          </w:tcPr>
          <w:p w14:paraId="7BEE9ECB" w14:textId="77777777" w:rsidR="00BD74C3" w:rsidRPr="00D1205D" w:rsidRDefault="00BD74C3" w:rsidP="00BD74C3">
            <w:pPr>
              <w:pStyle w:val="TAL"/>
            </w:pPr>
            <w:r w:rsidRPr="00D1205D">
              <w:t>SS</w:t>
            </w:r>
          </w:p>
        </w:tc>
      </w:tr>
      <w:tr w:rsidR="00BD74C3" w:rsidRPr="00D1205D" w14:paraId="56AFC9A4" w14:textId="77777777" w:rsidTr="00455F22">
        <w:trPr>
          <w:cantSplit/>
          <w:jc w:val="center"/>
        </w:trPr>
        <w:tc>
          <w:tcPr>
            <w:tcW w:w="2628" w:type="dxa"/>
            <w:shd w:val="clear" w:color="auto" w:fill="auto"/>
          </w:tcPr>
          <w:p w14:paraId="467D2D2A" w14:textId="77777777" w:rsidR="00BD74C3" w:rsidRPr="00D1205D" w:rsidRDefault="00BD74C3" w:rsidP="00BD74C3">
            <w:pPr>
              <w:pStyle w:val="TAL"/>
            </w:pPr>
            <w:r w:rsidRPr="00D1205D">
              <w:t xml:space="preserve">429 </w:t>
            </w:r>
            <w:r w:rsidRPr="00D1205D">
              <w:rPr>
                <w:lang w:eastAsia="zh-CN"/>
              </w:rPr>
              <w:t>Too Many Requests</w:t>
            </w:r>
          </w:p>
        </w:tc>
        <w:tc>
          <w:tcPr>
            <w:tcW w:w="1053" w:type="dxa"/>
            <w:shd w:val="clear" w:color="auto" w:fill="auto"/>
          </w:tcPr>
          <w:p w14:paraId="4B3A6F09" w14:textId="77777777" w:rsidR="00BD74C3" w:rsidRPr="00D1205D" w:rsidRDefault="00BD74C3" w:rsidP="00BD74C3">
            <w:pPr>
              <w:pStyle w:val="TAL"/>
            </w:pPr>
            <w:r w:rsidRPr="00D1205D">
              <w:t>M</w:t>
            </w:r>
          </w:p>
        </w:tc>
        <w:tc>
          <w:tcPr>
            <w:tcW w:w="1417" w:type="dxa"/>
            <w:shd w:val="clear" w:color="auto" w:fill="auto"/>
          </w:tcPr>
          <w:p w14:paraId="1BC290C0" w14:textId="77777777" w:rsidR="00BD74C3" w:rsidRPr="00D1205D" w:rsidRDefault="00BD74C3" w:rsidP="00BD74C3">
            <w:pPr>
              <w:pStyle w:val="TAL"/>
            </w:pPr>
            <w:r w:rsidRPr="00D1205D">
              <w:t>M</w:t>
            </w:r>
          </w:p>
        </w:tc>
        <w:tc>
          <w:tcPr>
            <w:tcW w:w="1134" w:type="dxa"/>
            <w:shd w:val="clear" w:color="auto" w:fill="auto"/>
          </w:tcPr>
          <w:p w14:paraId="1237DF7C" w14:textId="77777777" w:rsidR="00BD74C3" w:rsidRPr="00D1205D" w:rsidRDefault="00BD74C3" w:rsidP="00BD74C3">
            <w:pPr>
              <w:pStyle w:val="TAL"/>
            </w:pPr>
            <w:r w:rsidRPr="00D1205D">
              <w:t>M</w:t>
            </w:r>
          </w:p>
        </w:tc>
        <w:tc>
          <w:tcPr>
            <w:tcW w:w="1134" w:type="dxa"/>
            <w:shd w:val="clear" w:color="auto" w:fill="auto"/>
          </w:tcPr>
          <w:p w14:paraId="04854156" w14:textId="77777777" w:rsidR="00BD74C3" w:rsidRPr="00D1205D" w:rsidRDefault="00BD74C3" w:rsidP="00BD74C3">
            <w:pPr>
              <w:pStyle w:val="TAL"/>
            </w:pPr>
            <w:r w:rsidRPr="00D1205D">
              <w:t>M</w:t>
            </w:r>
          </w:p>
        </w:tc>
        <w:tc>
          <w:tcPr>
            <w:tcW w:w="993" w:type="dxa"/>
            <w:shd w:val="clear" w:color="auto" w:fill="auto"/>
          </w:tcPr>
          <w:p w14:paraId="072836F2" w14:textId="77777777" w:rsidR="00BD74C3" w:rsidRPr="00D1205D" w:rsidRDefault="00BD74C3" w:rsidP="00BD74C3">
            <w:pPr>
              <w:pStyle w:val="TAL"/>
            </w:pPr>
            <w:r w:rsidRPr="00D1205D">
              <w:t>M</w:t>
            </w:r>
          </w:p>
        </w:tc>
        <w:tc>
          <w:tcPr>
            <w:tcW w:w="1275" w:type="dxa"/>
          </w:tcPr>
          <w:p w14:paraId="2CD085F5" w14:textId="77777777" w:rsidR="00BD74C3" w:rsidRPr="00D1205D" w:rsidRDefault="00BD74C3" w:rsidP="00BD74C3">
            <w:pPr>
              <w:pStyle w:val="TAL"/>
            </w:pPr>
            <w:r w:rsidRPr="00D1205D">
              <w:t>M</w:t>
            </w:r>
          </w:p>
        </w:tc>
      </w:tr>
      <w:tr w:rsidR="00BD74C3" w:rsidRPr="00D1205D" w14:paraId="48181C92" w14:textId="77777777" w:rsidTr="00455F22">
        <w:trPr>
          <w:cantSplit/>
          <w:jc w:val="center"/>
        </w:trPr>
        <w:tc>
          <w:tcPr>
            <w:tcW w:w="2628" w:type="dxa"/>
            <w:shd w:val="clear" w:color="auto" w:fill="auto"/>
          </w:tcPr>
          <w:p w14:paraId="30D776EA" w14:textId="77777777" w:rsidR="00BD74C3" w:rsidRPr="00D1205D" w:rsidRDefault="00BD74C3" w:rsidP="00BD74C3">
            <w:pPr>
              <w:pStyle w:val="TAL"/>
            </w:pPr>
            <w:r w:rsidRPr="00D1205D">
              <w:t>500 Internal Server Error</w:t>
            </w:r>
          </w:p>
        </w:tc>
        <w:tc>
          <w:tcPr>
            <w:tcW w:w="1053" w:type="dxa"/>
            <w:shd w:val="clear" w:color="auto" w:fill="auto"/>
          </w:tcPr>
          <w:p w14:paraId="54F9BCC8" w14:textId="77777777" w:rsidR="00BD74C3" w:rsidRPr="00D1205D" w:rsidRDefault="00BD74C3" w:rsidP="00BD74C3">
            <w:pPr>
              <w:pStyle w:val="TAL"/>
            </w:pPr>
            <w:r w:rsidRPr="00D1205D">
              <w:t>M</w:t>
            </w:r>
          </w:p>
        </w:tc>
        <w:tc>
          <w:tcPr>
            <w:tcW w:w="1417" w:type="dxa"/>
            <w:shd w:val="clear" w:color="auto" w:fill="auto"/>
          </w:tcPr>
          <w:p w14:paraId="0BCC3354" w14:textId="77777777" w:rsidR="00BD74C3" w:rsidRPr="00D1205D" w:rsidRDefault="00BD74C3" w:rsidP="00BD74C3">
            <w:pPr>
              <w:pStyle w:val="TAL"/>
            </w:pPr>
            <w:r w:rsidRPr="00D1205D">
              <w:t>M</w:t>
            </w:r>
          </w:p>
        </w:tc>
        <w:tc>
          <w:tcPr>
            <w:tcW w:w="1134" w:type="dxa"/>
            <w:shd w:val="clear" w:color="auto" w:fill="auto"/>
          </w:tcPr>
          <w:p w14:paraId="33D9DBDB" w14:textId="77777777" w:rsidR="00BD74C3" w:rsidRPr="00D1205D" w:rsidRDefault="00BD74C3" w:rsidP="00BD74C3">
            <w:pPr>
              <w:pStyle w:val="TAL"/>
            </w:pPr>
            <w:r w:rsidRPr="00D1205D">
              <w:t>M</w:t>
            </w:r>
          </w:p>
        </w:tc>
        <w:tc>
          <w:tcPr>
            <w:tcW w:w="1134" w:type="dxa"/>
            <w:shd w:val="clear" w:color="auto" w:fill="auto"/>
          </w:tcPr>
          <w:p w14:paraId="47D43F31" w14:textId="77777777" w:rsidR="00BD74C3" w:rsidRPr="00D1205D" w:rsidRDefault="00BD74C3" w:rsidP="00BD74C3">
            <w:pPr>
              <w:pStyle w:val="TAL"/>
            </w:pPr>
            <w:r w:rsidRPr="00D1205D">
              <w:t>M</w:t>
            </w:r>
          </w:p>
        </w:tc>
        <w:tc>
          <w:tcPr>
            <w:tcW w:w="993" w:type="dxa"/>
            <w:shd w:val="clear" w:color="auto" w:fill="auto"/>
          </w:tcPr>
          <w:p w14:paraId="34892473" w14:textId="77777777" w:rsidR="00BD74C3" w:rsidRPr="00D1205D" w:rsidRDefault="00BD74C3" w:rsidP="00BD74C3">
            <w:pPr>
              <w:pStyle w:val="TAL"/>
            </w:pPr>
            <w:r w:rsidRPr="00D1205D">
              <w:t>M</w:t>
            </w:r>
          </w:p>
        </w:tc>
        <w:tc>
          <w:tcPr>
            <w:tcW w:w="1275" w:type="dxa"/>
          </w:tcPr>
          <w:p w14:paraId="0C482DF7" w14:textId="77777777" w:rsidR="00BD74C3" w:rsidRPr="00D1205D" w:rsidRDefault="00BD74C3" w:rsidP="00BD74C3">
            <w:pPr>
              <w:pStyle w:val="TAL"/>
            </w:pPr>
            <w:r w:rsidRPr="00D1205D">
              <w:t>M</w:t>
            </w:r>
          </w:p>
        </w:tc>
      </w:tr>
      <w:tr w:rsidR="00BD74C3" w:rsidRPr="00D1205D" w14:paraId="04CDE5A6" w14:textId="77777777" w:rsidTr="00455F22">
        <w:trPr>
          <w:cantSplit/>
          <w:jc w:val="center"/>
        </w:trPr>
        <w:tc>
          <w:tcPr>
            <w:tcW w:w="2628" w:type="dxa"/>
            <w:shd w:val="clear" w:color="auto" w:fill="auto"/>
          </w:tcPr>
          <w:p w14:paraId="600CDD96" w14:textId="77777777" w:rsidR="00BD74C3" w:rsidRPr="00D1205D" w:rsidRDefault="00BD74C3" w:rsidP="00BD74C3">
            <w:pPr>
              <w:pStyle w:val="TAL"/>
            </w:pPr>
            <w:r w:rsidRPr="00D1205D">
              <w:t>501 Not Implemented</w:t>
            </w:r>
          </w:p>
        </w:tc>
        <w:tc>
          <w:tcPr>
            <w:tcW w:w="1053" w:type="dxa"/>
            <w:shd w:val="clear" w:color="auto" w:fill="auto"/>
          </w:tcPr>
          <w:p w14:paraId="689DA772" w14:textId="77777777" w:rsidR="00BD74C3" w:rsidRPr="00D1205D" w:rsidRDefault="00BD74C3" w:rsidP="00BD74C3">
            <w:pPr>
              <w:pStyle w:val="TAL"/>
            </w:pPr>
            <w:r w:rsidRPr="00D1205D">
              <w:t>SS</w:t>
            </w:r>
          </w:p>
        </w:tc>
        <w:tc>
          <w:tcPr>
            <w:tcW w:w="1417" w:type="dxa"/>
            <w:shd w:val="clear" w:color="auto" w:fill="auto"/>
          </w:tcPr>
          <w:p w14:paraId="032DA619" w14:textId="77777777" w:rsidR="00BD74C3" w:rsidRPr="00D1205D" w:rsidRDefault="00BD74C3" w:rsidP="00BD74C3">
            <w:pPr>
              <w:pStyle w:val="TAL"/>
            </w:pPr>
            <w:r w:rsidRPr="00D1205D">
              <w:t>SS</w:t>
            </w:r>
          </w:p>
        </w:tc>
        <w:tc>
          <w:tcPr>
            <w:tcW w:w="1134" w:type="dxa"/>
            <w:shd w:val="clear" w:color="auto" w:fill="auto"/>
          </w:tcPr>
          <w:p w14:paraId="0949ACDB" w14:textId="77777777" w:rsidR="00BD74C3" w:rsidRPr="00D1205D" w:rsidRDefault="00BD74C3" w:rsidP="00BD74C3">
            <w:pPr>
              <w:pStyle w:val="TAL"/>
            </w:pPr>
            <w:r w:rsidRPr="00D1205D">
              <w:t>SS</w:t>
            </w:r>
          </w:p>
        </w:tc>
        <w:tc>
          <w:tcPr>
            <w:tcW w:w="1134" w:type="dxa"/>
            <w:shd w:val="clear" w:color="auto" w:fill="auto"/>
          </w:tcPr>
          <w:p w14:paraId="6A7901A2" w14:textId="77777777" w:rsidR="00BD74C3" w:rsidRPr="00D1205D" w:rsidRDefault="00BD74C3" w:rsidP="00BD74C3">
            <w:pPr>
              <w:pStyle w:val="TAL"/>
            </w:pPr>
            <w:r w:rsidRPr="00D1205D">
              <w:t>SS</w:t>
            </w:r>
          </w:p>
        </w:tc>
        <w:tc>
          <w:tcPr>
            <w:tcW w:w="993" w:type="dxa"/>
            <w:shd w:val="clear" w:color="auto" w:fill="auto"/>
          </w:tcPr>
          <w:p w14:paraId="3F409DE7" w14:textId="77777777" w:rsidR="00BD74C3" w:rsidRPr="00D1205D" w:rsidRDefault="00BD74C3" w:rsidP="00BD74C3">
            <w:pPr>
              <w:pStyle w:val="TAL"/>
            </w:pPr>
            <w:r w:rsidRPr="00D1205D">
              <w:t>SS</w:t>
            </w:r>
          </w:p>
        </w:tc>
        <w:tc>
          <w:tcPr>
            <w:tcW w:w="1275" w:type="dxa"/>
          </w:tcPr>
          <w:p w14:paraId="2CF66D5A" w14:textId="77777777" w:rsidR="00BD74C3" w:rsidRPr="00D1205D" w:rsidRDefault="00BD74C3" w:rsidP="00BD74C3">
            <w:pPr>
              <w:pStyle w:val="TAL"/>
            </w:pPr>
            <w:r w:rsidRPr="00D1205D">
              <w:t>SS</w:t>
            </w:r>
          </w:p>
        </w:tc>
      </w:tr>
      <w:tr w:rsidR="00BD74C3" w:rsidRPr="00D1205D" w14:paraId="06B0D47A" w14:textId="77777777" w:rsidTr="00455F22">
        <w:trPr>
          <w:cantSplit/>
          <w:jc w:val="center"/>
        </w:trPr>
        <w:tc>
          <w:tcPr>
            <w:tcW w:w="2628" w:type="dxa"/>
            <w:shd w:val="clear" w:color="auto" w:fill="auto"/>
          </w:tcPr>
          <w:p w14:paraId="69EFBD83" w14:textId="77777777" w:rsidR="00BD74C3" w:rsidRPr="00D1205D" w:rsidRDefault="00BD74C3" w:rsidP="00BD74C3">
            <w:pPr>
              <w:pStyle w:val="TAL"/>
            </w:pPr>
            <w:r>
              <w:rPr>
                <w:rFonts w:hint="eastAsia"/>
                <w:lang w:eastAsia="zh-CN"/>
              </w:rPr>
              <w:t>5</w:t>
            </w:r>
            <w:r>
              <w:rPr>
                <w:lang w:eastAsia="zh-CN"/>
              </w:rPr>
              <w:t xml:space="preserve">02 </w:t>
            </w:r>
            <w:r>
              <w:t>Bad Gateway</w:t>
            </w:r>
          </w:p>
        </w:tc>
        <w:tc>
          <w:tcPr>
            <w:tcW w:w="1053" w:type="dxa"/>
            <w:shd w:val="clear" w:color="auto" w:fill="auto"/>
          </w:tcPr>
          <w:p w14:paraId="2D462AE0" w14:textId="77777777" w:rsidR="00BD74C3" w:rsidRPr="00D1205D" w:rsidRDefault="00BD74C3" w:rsidP="00BD74C3">
            <w:pPr>
              <w:pStyle w:val="TAL"/>
            </w:pPr>
            <w:r>
              <w:rPr>
                <w:rFonts w:hint="eastAsia"/>
                <w:lang w:eastAsia="zh-CN"/>
              </w:rPr>
              <w:t>M</w:t>
            </w:r>
          </w:p>
        </w:tc>
        <w:tc>
          <w:tcPr>
            <w:tcW w:w="1417" w:type="dxa"/>
            <w:shd w:val="clear" w:color="auto" w:fill="auto"/>
          </w:tcPr>
          <w:p w14:paraId="77E79682" w14:textId="77777777" w:rsidR="00BD74C3" w:rsidRPr="00D1205D" w:rsidRDefault="00BD74C3" w:rsidP="00BD74C3">
            <w:pPr>
              <w:pStyle w:val="TAL"/>
            </w:pPr>
            <w:r w:rsidRPr="00D1205D">
              <w:t>M</w:t>
            </w:r>
          </w:p>
        </w:tc>
        <w:tc>
          <w:tcPr>
            <w:tcW w:w="1134" w:type="dxa"/>
            <w:shd w:val="clear" w:color="auto" w:fill="auto"/>
          </w:tcPr>
          <w:p w14:paraId="0A85EFD7" w14:textId="77777777" w:rsidR="00BD74C3" w:rsidRPr="00D1205D" w:rsidRDefault="00BD74C3" w:rsidP="00BD74C3">
            <w:pPr>
              <w:pStyle w:val="TAL"/>
            </w:pPr>
            <w:r w:rsidRPr="00D1205D">
              <w:t>M</w:t>
            </w:r>
          </w:p>
        </w:tc>
        <w:tc>
          <w:tcPr>
            <w:tcW w:w="1134" w:type="dxa"/>
            <w:shd w:val="clear" w:color="auto" w:fill="auto"/>
          </w:tcPr>
          <w:p w14:paraId="4F4ED343" w14:textId="77777777" w:rsidR="00BD74C3" w:rsidRPr="00D1205D" w:rsidRDefault="00BD74C3" w:rsidP="00BD74C3">
            <w:pPr>
              <w:pStyle w:val="TAL"/>
            </w:pPr>
            <w:r w:rsidRPr="00D1205D">
              <w:t>M</w:t>
            </w:r>
          </w:p>
        </w:tc>
        <w:tc>
          <w:tcPr>
            <w:tcW w:w="993" w:type="dxa"/>
            <w:shd w:val="clear" w:color="auto" w:fill="auto"/>
          </w:tcPr>
          <w:p w14:paraId="1E0B881C" w14:textId="77777777" w:rsidR="00BD74C3" w:rsidRPr="00D1205D" w:rsidRDefault="00BD74C3" w:rsidP="00BD74C3">
            <w:pPr>
              <w:pStyle w:val="TAL"/>
            </w:pPr>
            <w:r w:rsidRPr="00D1205D">
              <w:t>M</w:t>
            </w:r>
          </w:p>
        </w:tc>
        <w:tc>
          <w:tcPr>
            <w:tcW w:w="1275" w:type="dxa"/>
          </w:tcPr>
          <w:p w14:paraId="3B715AB0" w14:textId="77777777" w:rsidR="00BD74C3" w:rsidRPr="00D1205D" w:rsidRDefault="00BD74C3" w:rsidP="00BD74C3">
            <w:pPr>
              <w:pStyle w:val="TAL"/>
            </w:pPr>
            <w:r w:rsidRPr="00D1205D">
              <w:t>M</w:t>
            </w:r>
          </w:p>
        </w:tc>
      </w:tr>
      <w:tr w:rsidR="00BD74C3" w:rsidRPr="00D1205D" w14:paraId="6292C973" w14:textId="77777777" w:rsidTr="00455F22">
        <w:trPr>
          <w:cantSplit/>
          <w:jc w:val="center"/>
        </w:trPr>
        <w:tc>
          <w:tcPr>
            <w:tcW w:w="2628" w:type="dxa"/>
            <w:shd w:val="clear" w:color="auto" w:fill="auto"/>
          </w:tcPr>
          <w:p w14:paraId="48D40B2F" w14:textId="77777777" w:rsidR="00BD74C3" w:rsidRPr="00D1205D" w:rsidRDefault="00BD74C3" w:rsidP="00BD74C3">
            <w:pPr>
              <w:pStyle w:val="TAL"/>
            </w:pPr>
            <w:r w:rsidRPr="00D1205D">
              <w:t>503 Service Unavailable</w:t>
            </w:r>
          </w:p>
        </w:tc>
        <w:tc>
          <w:tcPr>
            <w:tcW w:w="1053" w:type="dxa"/>
            <w:shd w:val="clear" w:color="auto" w:fill="auto"/>
          </w:tcPr>
          <w:p w14:paraId="09BDF321" w14:textId="77777777" w:rsidR="00BD74C3" w:rsidRPr="00D1205D" w:rsidRDefault="00BD74C3" w:rsidP="00BD74C3">
            <w:pPr>
              <w:pStyle w:val="TAL"/>
            </w:pPr>
            <w:r w:rsidRPr="00D1205D">
              <w:t>M</w:t>
            </w:r>
          </w:p>
        </w:tc>
        <w:tc>
          <w:tcPr>
            <w:tcW w:w="1417" w:type="dxa"/>
            <w:shd w:val="clear" w:color="auto" w:fill="auto"/>
          </w:tcPr>
          <w:p w14:paraId="5724DF6D" w14:textId="77777777" w:rsidR="00BD74C3" w:rsidRPr="00D1205D" w:rsidRDefault="00BD74C3" w:rsidP="00BD74C3">
            <w:pPr>
              <w:pStyle w:val="TAL"/>
            </w:pPr>
            <w:r w:rsidRPr="00D1205D">
              <w:t>M</w:t>
            </w:r>
          </w:p>
        </w:tc>
        <w:tc>
          <w:tcPr>
            <w:tcW w:w="1134" w:type="dxa"/>
            <w:shd w:val="clear" w:color="auto" w:fill="auto"/>
          </w:tcPr>
          <w:p w14:paraId="3C9C3968" w14:textId="77777777" w:rsidR="00BD74C3" w:rsidRPr="00D1205D" w:rsidRDefault="00BD74C3" w:rsidP="00BD74C3">
            <w:pPr>
              <w:pStyle w:val="TAL"/>
            </w:pPr>
            <w:r w:rsidRPr="00D1205D">
              <w:t>M</w:t>
            </w:r>
          </w:p>
        </w:tc>
        <w:tc>
          <w:tcPr>
            <w:tcW w:w="1134" w:type="dxa"/>
            <w:shd w:val="clear" w:color="auto" w:fill="auto"/>
          </w:tcPr>
          <w:p w14:paraId="50531855" w14:textId="77777777" w:rsidR="00BD74C3" w:rsidRPr="00D1205D" w:rsidRDefault="00BD74C3" w:rsidP="00BD74C3">
            <w:pPr>
              <w:pStyle w:val="TAL"/>
            </w:pPr>
            <w:r w:rsidRPr="00D1205D">
              <w:t>M</w:t>
            </w:r>
          </w:p>
        </w:tc>
        <w:tc>
          <w:tcPr>
            <w:tcW w:w="993" w:type="dxa"/>
            <w:shd w:val="clear" w:color="auto" w:fill="auto"/>
          </w:tcPr>
          <w:p w14:paraId="1ED94EA5" w14:textId="77777777" w:rsidR="00BD74C3" w:rsidRPr="00D1205D" w:rsidRDefault="00BD74C3" w:rsidP="00BD74C3">
            <w:pPr>
              <w:pStyle w:val="TAL"/>
            </w:pPr>
            <w:r w:rsidRPr="00D1205D">
              <w:t>M</w:t>
            </w:r>
          </w:p>
        </w:tc>
        <w:tc>
          <w:tcPr>
            <w:tcW w:w="1275" w:type="dxa"/>
          </w:tcPr>
          <w:p w14:paraId="11AADAA6" w14:textId="77777777" w:rsidR="00BD74C3" w:rsidRPr="00D1205D" w:rsidRDefault="00BD74C3" w:rsidP="00BD74C3">
            <w:pPr>
              <w:pStyle w:val="TAL"/>
            </w:pPr>
            <w:r w:rsidRPr="00D1205D">
              <w:t>M</w:t>
            </w:r>
          </w:p>
        </w:tc>
      </w:tr>
      <w:tr w:rsidR="00BD74C3" w:rsidRPr="00D1205D" w14:paraId="678FA30A" w14:textId="77777777" w:rsidTr="00455F22">
        <w:trPr>
          <w:cantSplit/>
          <w:jc w:val="center"/>
        </w:trPr>
        <w:tc>
          <w:tcPr>
            <w:tcW w:w="2628" w:type="dxa"/>
            <w:shd w:val="clear" w:color="auto" w:fill="auto"/>
          </w:tcPr>
          <w:p w14:paraId="57CAA469" w14:textId="77777777" w:rsidR="00820A1D" w:rsidRDefault="00BD74C3" w:rsidP="00820A1D">
            <w:pPr>
              <w:pStyle w:val="TAL"/>
            </w:pPr>
            <w:r w:rsidRPr="00D1205D">
              <w:t>504 Gateway Timeout</w:t>
            </w:r>
          </w:p>
          <w:p w14:paraId="344734FE" w14:textId="739F4617" w:rsidR="00BD74C3" w:rsidRPr="00D1205D" w:rsidRDefault="00820A1D" w:rsidP="00820A1D">
            <w:pPr>
              <w:pStyle w:val="TAL"/>
            </w:pPr>
            <w:r>
              <w:t>(NOTE 4</w:t>
            </w:r>
            <w:r w:rsidRPr="00D1205D">
              <w:t>)</w:t>
            </w:r>
          </w:p>
        </w:tc>
        <w:tc>
          <w:tcPr>
            <w:tcW w:w="1053" w:type="dxa"/>
            <w:shd w:val="clear" w:color="auto" w:fill="auto"/>
          </w:tcPr>
          <w:p w14:paraId="2AC8C38D" w14:textId="77777777" w:rsidR="00BD74C3" w:rsidRPr="00D1205D" w:rsidRDefault="00BD74C3" w:rsidP="00BD74C3">
            <w:pPr>
              <w:pStyle w:val="TAL"/>
            </w:pPr>
            <w:r w:rsidRPr="00D1205D">
              <w:t>SS</w:t>
            </w:r>
          </w:p>
        </w:tc>
        <w:tc>
          <w:tcPr>
            <w:tcW w:w="1417" w:type="dxa"/>
            <w:shd w:val="clear" w:color="auto" w:fill="auto"/>
          </w:tcPr>
          <w:p w14:paraId="7302B270" w14:textId="77777777" w:rsidR="00BD74C3" w:rsidRPr="00D1205D" w:rsidRDefault="00BD74C3" w:rsidP="00BD74C3">
            <w:pPr>
              <w:pStyle w:val="TAL"/>
            </w:pPr>
            <w:r w:rsidRPr="00D1205D">
              <w:t>SS</w:t>
            </w:r>
          </w:p>
        </w:tc>
        <w:tc>
          <w:tcPr>
            <w:tcW w:w="1134" w:type="dxa"/>
            <w:shd w:val="clear" w:color="auto" w:fill="auto"/>
          </w:tcPr>
          <w:p w14:paraId="4984780F" w14:textId="77777777" w:rsidR="00BD74C3" w:rsidRPr="00D1205D" w:rsidRDefault="00BD74C3" w:rsidP="00BD74C3">
            <w:pPr>
              <w:pStyle w:val="TAL"/>
            </w:pPr>
            <w:r w:rsidRPr="00D1205D">
              <w:t>SS</w:t>
            </w:r>
          </w:p>
        </w:tc>
        <w:tc>
          <w:tcPr>
            <w:tcW w:w="1134" w:type="dxa"/>
            <w:shd w:val="clear" w:color="auto" w:fill="auto"/>
          </w:tcPr>
          <w:p w14:paraId="79FEBD93" w14:textId="77777777" w:rsidR="00BD74C3" w:rsidRPr="00D1205D" w:rsidRDefault="00BD74C3" w:rsidP="00BD74C3">
            <w:pPr>
              <w:pStyle w:val="TAL"/>
            </w:pPr>
            <w:r w:rsidRPr="00D1205D">
              <w:t>SS</w:t>
            </w:r>
          </w:p>
        </w:tc>
        <w:tc>
          <w:tcPr>
            <w:tcW w:w="993" w:type="dxa"/>
            <w:shd w:val="clear" w:color="auto" w:fill="auto"/>
          </w:tcPr>
          <w:p w14:paraId="3CBBA059" w14:textId="77777777" w:rsidR="00BD74C3" w:rsidRPr="00D1205D" w:rsidRDefault="00BD74C3" w:rsidP="00BD74C3">
            <w:pPr>
              <w:pStyle w:val="TAL"/>
            </w:pPr>
            <w:r w:rsidRPr="00D1205D">
              <w:t>SS</w:t>
            </w:r>
          </w:p>
        </w:tc>
        <w:tc>
          <w:tcPr>
            <w:tcW w:w="1275" w:type="dxa"/>
          </w:tcPr>
          <w:p w14:paraId="05033833" w14:textId="77777777" w:rsidR="00BD74C3" w:rsidRPr="00D1205D" w:rsidRDefault="00BD74C3" w:rsidP="00BD74C3">
            <w:pPr>
              <w:pStyle w:val="TAL"/>
            </w:pPr>
            <w:r w:rsidRPr="00D1205D">
              <w:t>SS</w:t>
            </w:r>
          </w:p>
        </w:tc>
      </w:tr>
      <w:tr w:rsidR="00BD74C3" w:rsidRPr="00D1205D" w14:paraId="37356B44" w14:textId="77777777" w:rsidTr="00455F22">
        <w:trPr>
          <w:cantSplit/>
          <w:jc w:val="center"/>
        </w:trPr>
        <w:tc>
          <w:tcPr>
            <w:tcW w:w="8359" w:type="dxa"/>
            <w:gridSpan w:val="6"/>
            <w:shd w:val="clear" w:color="auto" w:fill="auto"/>
          </w:tcPr>
          <w:p w14:paraId="0C6E9E69" w14:textId="77777777" w:rsidR="00BD74C3" w:rsidRPr="00D1205D" w:rsidRDefault="00BD74C3" w:rsidP="00BD74C3">
            <w:pPr>
              <w:pStyle w:val="TAN"/>
              <w:rPr>
                <w:rFonts w:cs="Arial"/>
              </w:rPr>
            </w:pPr>
            <w:r>
              <w:rPr>
                <w:rFonts w:cs="Arial"/>
              </w:rPr>
              <w:t>NOTE </w:t>
            </w:r>
            <w:r w:rsidRPr="00D1205D">
              <w:rPr>
                <w:rFonts w:cs="Arial"/>
              </w:rPr>
              <w:t>1:</w:t>
            </w:r>
            <w:r w:rsidRPr="00D1205D">
              <w:rPr>
                <w:rFonts w:cs="Arial"/>
              </w:rPr>
              <w:tab/>
              <w:t>"200 OK" response used on SBI shall contain body.</w:t>
            </w:r>
          </w:p>
          <w:p w14:paraId="0ABFEB94" w14:textId="77777777" w:rsidR="00BD74C3" w:rsidRPr="00D1205D" w:rsidRDefault="00BD74C3" w:rsidP="00BD74C3">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3EC93105" w14:textId="77777777" w:rsidR="00BD74C3" w:rsidRDefault="00BD74C3" w:rsidP="00BD74C3">
            <w:pPr>
              <w:pStyle w:val="TAN"/>
              <w:rPr>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FBD408A" w14:textId="4F8988CC" w:rsidR="00820A1D" w:rsidRPr="00D1205D" w:rsidRDefault="00820A1D" w:rsidP="00BD74C3">
            <w:pPr>
              <w:pStyle w:val="TAN"/>
              <w:rPr>
                <w:rFonts w:cs="Arial"/>
              </w:rPr>
            </w:pPr>
            <w:r>
              <w:rPr>
                <w:rFonts w:cs="Arial"/>
              </w:rPr>
              <w:t>NOTE 4</w:t>
            </w:r>
            <w:r w:rsidRPr="00D1205D">
              <w:rPr>
                <w:rFonts w:cs="Arial"/>
              </w:rPr>
              <w:t>:</w:t>
            </w:r>
            <w:r w:rsidRPr="00D1205D">
              <w:rPr>
                <w:rFonts w:cs="Arial"/>
              </w:rPr>
              <w:tab/>
            </w:r>
            <w:r>
              <w:rPr>
                <w:rFonts w:cs="Arial"/>
              </w:rPr>
              <w:t xml:space="preserve">A </w:t>
            </w:r>
            <w:r>
              <w:t xml:space="preserve">5GC Network Function acting </w:t>
            </w:r>
            <w:r w:rsidRPr="00D1205D">
              <w:rPr>
                <w:rFonts w:cs="Arial"/>
              </w:rPr>
              <w:t xml:space="preserve">as an HTTP Client </w:t>
            </w:r>
            <w:r>
              <w:rPr>
                <w:rFonts w:cs="Arial"/>
              </w:rPr>
              <w:t xml:space="preserve">and supporting indirect communications </w:t>
            </w:r>
            <w:r w:rsidRPr="00D1205D">
              <w:t xml:space="preserve">shall support </w:t>
            </w:r>
            <w:r w:rsidRPr="00D1205D">
              <w:rPr>
                <w:rFonts w:cs="Arial"/>
              </w:rPr>
              <w:t>"</w:t>
            </w:r>
            <w:r w:rsidRPr="00D1205D">
              <w:t>504 Gateway Timeout</w:t>
            </w:r>
            <w:r w:rsidRPr="00D1205D">
              <w:rPr>
                <w:rFonts w:cs="Arial"/>
              </w:rPr>
              <w:t>"</w:t>
            </w:r>
            <w:r w:rsidRPr="00D1205D">
              <w:t xml:space="preserve"> status code</w:t>
            </w:r>
            <w:r>
              <w:t xml:space="preserve"> with "</w:t>
            </w:r>
            <w:proofErr w:type="spellStart"/>
            <w:r>
              <w:t>ProblemDetails</w:t>
            </w:r>
            <w:proofErr w:type="spellEnd"/>
            <w:r>
              <w:t>" (see clause</w:t>
            </w:r>
            <w:r w:rsidRPr="000B63FD">
              <w:t> </w:t>
            </w:r>
            <w:r>
              <w:t>6.10.8.2)</w:t>
            </w:r>
            <w:r w:rsidRPr="00D1205D">
              <w:rPr>
                <w:rFonts w:cs="Arial"/>
              </w:rPr>
              <w:t>.</w:t>
            </w:r>
          </w:p>
        </w:tc>
        <w:tc>
          <w:tcPr>
            <w:tcW w:w="1275" w:type="dxa"/>
          </w:tcPr>
          <w:p w14:paraId="1A61DBAE" w14:textId="77777777" w:rsidR="00BD74C3" w:rsidRPr="00D1205D" w:rsidRDefault="00BD74C3" w:rsidP="00BD74C3">
            <w:pPr>
              <w:pStyle w:val="TAN"/>
              <w:rPr>
                <w:rFonts w:cs="Arial"/>
              </w:rPr>
            </w:pPr>
          </w:p>
        </w:tc>
      </w:tr>
    </w:tbl>
    <w:p w14:paraId="1760ED5E" w14:textId="77777777" w:rsidR="00BD74C3" w:rsidRPr="00D1205D" w:rsidRDefault="00BD74C3" w:rsidP="00455F22"/>
    <w:p w14:paraId="7C7EE492" w14:textId="77777777" w:rsidR="00BD74C3" w:rsidRPr="00D1205D" w:rsidRDefault="00BD74C3" w:rsidP="00455F22">
      <w:pPr>
        <w:pStyle w:val="Heading4"/>
        <w:rPr>
          <w:lang w:eastAsia="zh-CN"/>
        </w:rPr>
      </w:pPr>
      <w:bookmarkStart w:id="641" w:name="_CR5_2_7_2"/>
      <w:bookmarkStart w:id="642" w:name="_Toc19708951"/>
      <w:bookmarkStart w:id="643" w:name="_Toc27745026"/>
      <w:bookmarkStart w:id="644" w:name="_Toc29803179"/>
      <w:bookmarkStart w:id="645" w:name="_Toc35969930"/>
      <w:bookmarkStart w:id="646" w:name="_Toc36050724"/>
      <w:bookmarkStart w:id="647" w:name="_Toc44847437"/>
      <w:bookmarkStart w:id="648" w:name="_Toc51845090"/>
      <w:bookmarkStart w:id="649" w:name="_Toc51845421"/>
      <w:bookmarkStart w:id="650" w:name="_Toc51846941"/>
      <w:bookmarkStart w:id="651" w:name="_Toc57022572"/>
      <w:bookmarkStart w:id="652" w:name="_Toc177643296"/>
      <w:bookmarkEnd w:id="641"/>
      <w:r w:rsidRPr="00D1205D">
        <w:t>5.2.7.2</w:t>
      </w:r>
      <w:r w:rsidRPr="00D1205D">
        <w:rPr>
          <w:lang w:eastAsia="zh-CN"/>
        </w:rPr>
        <w:tab/>
        <w:t>NF as HTTP Server</w:t>
      </w:r>
      <w:bookmarkEnd w:id="642"/>
      <w:bookmarkEnd w:id="643"/>
      <w:bookmarkEnd w:id="644"/>
      <w:bookmarkEnd w:id="645"/>
      <w:bookmarkEnd w:id="646"/>
      <w:bookmarkEnd w:id="647"/>
      <w:bookmarkEnd w:id="648"/>
      <w:bookmarkEnd w:id="649"/>
      <w:bookmarkEnd w:id="650"/>
      <w:bookmarkEnd w:id="651"/>
      <w:bookmarkEnd w:id="652"/>
    </w:p>
    <w:p w14:paraId="2B13A270" w14:textId="77777777" w:rsidR="00BD74C3" w:rsidRPr="00D1205D" w:rsidRDefault="00BD74C3" w:rsidP="00455F2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B4B5DA8" w14:textId="77777777" w:rsidR="00BD74C3" w:rsidRPr="00D1205D" w:rsidRDefault="00BD74C3" w:rsidP="00455F22">
      <w:r w:rsidRPr="00D1205D">
        <w:t>A request using an HTTP method which is not supported by any resource of a given 5GC SBI API shall be rejected with the HTTP status code "501 Not Implemented".</w:t>
      </w:r>
    </w:p>
    <w:p w14:paraId="0554CE00" w14:textId="77777777" w:rsidR="00BD74C3" w:rsidRPr="00D1205D" w:rsidRDefault="00BD74C3" w:rsidP="00455F22">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216F92EB" w14:textId="77777777" w:rsidR="00BD74C3" w:rsidRPr="00D1205D" w:rsidRDefault="00BD74C3" w:rsidP="00455F22">
      <w:r w:rsidRPr="00D1205D">
        <w:t>If the specified target resource does not exist, the NF shall reject the HTTP method with the HTTP status code "404 Not Found".</w:t>
      </w:r>
    </w:p>
    <w:p w14:paraId="50640EB2" w14:textId="77777777" w:rsidR="00BD74C3" w:rsidRPr="00D1205D" w:rsidRDefault="00BD74C3" w:rsidP="00455F2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2994ADE3" w14:textId="77777777" w:rsidR="00BD74C3" w:rsidRPr="00D1205D" w:rsidRDefault="00BD74C3" w:rsidP="00455F22">
      <w:pPr>
        <w:pStyle w:val="NO"/>
      </w:pPr>
      <w:r>
        <w:lastRenderedPageBreak/>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47DFB488" w14:textId="77777777" w:rsidR="00BD74C3" w:rsidRPr="00D1205D" w:rsidRDefault="00BD74C3" w:rsidP="00455F22">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6C1DA1CA" w14:textId="77777777" w:rsidR="00BD74C3" w:rsidRPr="00D1205D" w:rsidRDefault="00BD74C3" w:rsidP="00455F22">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47D4C129" w14:textId="77777777" w:rsidR="00BD74C3" w:rsidRPr="00D1205D" w:rsidRDefault="00BD74C3" w:rsidP="00455F2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03289F" w14:textId="77777777" w:rsidR="00BD74C3" w:rsidRPr="00D1205D" w:rsidRDefault="00BD74C3" w:rsidP="00455F2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3A36BA" w14:textId="77777777" w:rsidR="00BD74C3" w:rsidRPr="00D1205D" w:rsidRDefault="00BD74C3" w:rsidP="00455F2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205244AE" w14:textId="77777777" w:rsidR="00BD74C3" w:rsidRPr="00D1205D" w:rsidRDefault="00BD74C3" w:rsidP="00455F2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0F218927" w14:textId="77777777" w:rsidR="00BD74C3" w:rsidRPr="000B63FD" w:rsidRDefault="00BD74C3" w:rsidP="00455F2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4974AA7" w14:textId="66B96DA7" w:rsidR="00BD74C3" w:rsidRPr="00D1205D" w:rsidRDefault="00BD74C3" w:rsidP="00455F22">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0B17A5F6" w14:textId="51F134BE" w:rsidR="00BD74C3" w:rsidRPr="00D1205D" w:rsidRDefault="00BD74C3" w:rsidP="00455F22">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546982C" w14:textId="08AC7773" w:rsidR="00BD74C3" w:rsidRPr="00D1205D" w:rsidRDefault="00BD74C3" w:rsidP="00455F22">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2048A69B" w14:textId="77777777" w:rsidR="00BD74C3" w:rsidRPr="00D1205D" w:rsidRDefault="00BD74C3" w:rsidP="00455F2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2C3AE3" w14:textId="2D019E8F" w:rsidR="00BD74C3" w:rsidRPr="00D1205D" w:rsidRDefault="00BD74C3" w:rsidP="00455F22">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21DBE13F" w14:textId="77777777" w:rsidR="00BD74C3" w:rsidRPr="00D1205D" w:rsidRDefault="00BD74C3" w:rsidP="00BD74C3">
      <w:pPr>
        <w:pStyle w:val="TH"/>
      </w:pPr>
      <w:bookmarkStart w:id="653" w:name="_CRTable5_2_7_21"/>
      <w:r w:rsidRPr="00D1205D">
        <w:lastRenderedPageBreak/>
        <w:t xml:space="preserve">Table </w:t>
      </w:r>
      <w:bookmarkEnd w:id="653"/>
      <w:r w:rsidRPr="00D1205D">
        <w:t>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387E16" w:rsidRPr="00D1205D" w14:paraId="72AD29E9" w14:textId="77777777" w:rsidTr="005400CD">
        <w:trPr>
          <w:cantSplit/>
          <w:jc w:val="center"/>
        </w:trPr>
        <w:tc>
          <w:tcPr>
            <w:tcW w:w="4090" w:type="dxa"/>
            <w:shd w:val="clear" w:color="auto" w:fill="auto"/>
          </w:tcPr>
          <w:p w14:paraId="73A0028B" w14:textId="3568BF58" w:rsidR="00387E16" w:rsidRPr="00D1205D" w:rsidRDefault="00387E16" w:rsidP="00387E16">
            <w:pPr>
              <w:pStyle w:val="TAL"/>
            </w:pPr>
            <w:r>
              <w:t>ACCESS_TOKEN_CLAIM_MISSING</w:t>
            </w:r>
          </w:p>
        </w:tc>
        <w:tc>
          <w:tcPr>
            <w:tcW w:w="1825" w:type="dxa"/>
            <w:shd w:val="clear" w:color="auto" w:fill="auto"/>
          </w:tcPr>
          <w:p w14:paraId="5C8E91B2" w14:textId="0E815BBA" w:rsidR="00387E16" w:rsidRPr="00D1205D" w:rsidRDefault="00387E16" w:rsidP="00387E16">
            <w:pPr>
              <w:pStyle w:val="TAL"/>
            </w:pPr>
            <w:r>
              <w:t>401 Unauthorized</w:t>
            </w:r>
          </w:p>
        </w:tc>
        <w:tc>
          <w:tcPr>
            <w:tcW w:w="3832" w:type="dxa"/>
            <w:shd w:val="clear" w:color="auto" w:fill="auto"/>
          </w:tcPr>
          <w:p w14:paraId="64783599" w14:textId="13A8B05C" w:rsidR="00387E16" w:rsidRPr="00D1205D" w:rsidRDefault="00387E16" w:rsidP="00387E16">
            <w:pPr>
              <w:pStyle w:val="TAL"/>
            </w:pPr>
            <w:r>
              <w:t xml:space="preserve">The </w:t>
            </w:r>
            <w:r>
              <w:rPr>
                <w:lang w:eastAsia="zh-CN"/>
              </w:rPr>
              <w:t>request is rejected due to one or more missing claim(s) in the OAuth2.0 access token.</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0DD225B5" w:rsidR="00F90BFA" w:rsidRPr="00D1205D" w:rsidRDefault="00BD74C3" w:rsidP="005400C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785A89" w:rsidRPr="00D1205D" w14:paraId="2F1E2940" w14:textId="77777777" w:rsidTr="005400CD">
        <w:trPr>
          <w:cantSplit/>
          <w:jc w:val="center"/>
        </w:trPr>
        <w:tc>
          <w:tcPr>
            <w:tcW w:w="4090" w:type="dxa"/>
            <w:shd w:val="clear" w:color="auto" w:fill="auto"/>
          </w:tcPr>
          <w:p w14:paraId="318311D3" w14:textId="44945ACF" w:rsidR="00785A89" w:rsidRPr="00D1205D" w:rsidRDefault="00785A89" w:rsidP="00785A89">
            <w:pPr>
              <w:pStyle w:val="TAL"/>
            </w:pPr>
            <w:r>
              <w:t>CCA_VERIFICATION_FAILURE</w:t>
            </w:r>
          </w:p>
        </w:tc>
        <w:tc>
          <w:tcPr>
            <w:tcW w:w="1825" w:type="dxa"/>
            <w:shd w:val="clear" w:color="auto" w:fill="auto"/>
          </w:tcPr>
          <w:p w14:paraId="0C4F977C" w14:textId="0301F2EE" w:rsidR="00785A89" w:rsidRPr="00D1205D" w:rsidRDefault="00785A89" w:rsidP="00785A89">
            <w:pPr>
              <w:pStyle w:val="TAL"/>
            </w:pPr>
            <w:r>
              <w:rPr>
                <w:lang w:eastAsia="zh-CN"/>
              </w:rPr>
              <w:t>403 Forbidden</w:t>
            </w:r>
          </w:p>
        </w:tc>
        <w:tc>
          <w:tcPr>
            <w:tcW w:w="3832" w:type="dxa"/>
            <w:shd w:val="clear" w:color="auto" w:fill="auto"/>
          </w:tcPr>
          <w:p w14:paraId="64731CA1" w14:textId="01304693" w:rsidR="00785A89" w:rsidRPr="00D1205D" w:rsidRDefault="00785A89" w:rsidP="00785A89">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785A89" w:rsidRPr="00D1205D" w14:paraId="0A8ABE3F" w14:textId="77777777" w:rsidTr="005400CD">
        <w:trPr>
          <w:cantSplit/>
          <w:jc w:val="center"/>
        </w:trPr>
        <w:tc>
          <w:tcPr>
            <w:tcW w:w="4090" w:type="dxa"/>
            <w:shd w:val="clear" w:color="auto" w:fill="auto"/>
          </w:tcPr>
          <w:p w14:paraId="5B83790F" w14:textId="2EDBDD6A" w:rsidR="00785A89" w:rsidRDefault="00785A89" w:rsidP="00785A89">
            <w:pPr>
              <w:pStyle w:val="TAL"/>
            </w:pPr>
            <w:r>
              <w:t>SOURCE_NF_CCA_VERIFICATION_FAILURE</w:t>
            </w:r>
          </w:p>
        </w:tc>
        <w:tc>
          <w:tcPr>
            <w:tcW w:w="1825" w:type="dxa"/>
            <w:shd w:val="clear" w:color="auto" w:fill="auto"/>
          </w:tcPr>
          <w:p w14:paraId="5DC81029" w14:textId="43C9EB33" w:rsidR="00785A89" w:rsidRPr="000B63FD" w:rsidRDefault="00785A89" w:rsidP="00785A89">
            <w:pPr>
              <w:pStyle w:val="TAL"/>
              <w:rPr>
                <w:lang w:eastAsia="zh-CN"/>
              </w:rPr>
            </w:pPr>
            <w:r>
              <w:rPr>
                <w:lang w:eastAsia="zh-CN"/>
              </w:rPr>
              <w:t>403 Forbidden</w:t>
            </w:r>
          </w:p>
        </w:tc>
        <w:tc>
          <w:tcPr>
            <w:tcW w:w="3832" w:type="dxa"/>
            <w:shd w:val="clear" w:color="auto" w:fill="auto"/>
          </w:tcPr>
          <w:p w14:paraId="5F20DB52" w14:textId="3450D1A4" w:rsidR="00785A89" w:rsidRPr="000B63FD" w:rsidRDefault="00785A89" w:rsidP="00785A89">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785A89" w:rsidRPr="00D1205D" w14:paraId="43D12ABC" w14:textId="77777777" w:rsidTr="005400CD">
        <w:trPr>
          <w:cantSplit/>
          <w:jc w:val="center"/>
        </w:trPr>
        <w:tc>
          <w:tcPr>
            <w:tcW w:w="4090" w:type="dxa"/>
            <w:shd w:val="clear" w:color="auto" w:fill="auto"/>
          </w:tcPr>
          <w:p w14:paraId="7D8A3CFF" w14:textId="31D875BA" w:rsidR="00785A89" w:rsidRDefault="00785A89" w:rsidP="00785A89">
            <w:pPr>
              <w:pStyle w:val="TAL"/>
            </w:pPr>
            <w:r>
              <w:t>TOKEN</w:t>
            </w:r>
            <w:r>
              <w:rPr>
                <w:lang w:eastAsia="zh-CN"/>
              </w:rPr>
              <w:t>_CCA</w:t>
            </w:r>
            <w:r>
              <w:t>_MISMATCH</w:t>
            </w:r>
          </w:p>
        </w:tc>
        <w:tc>
          <w:tcPr>
            <w:tcW w:w="1825" w:type="dxa"/>
            <w:shd w:val="clear" w:color="auto" w:fill="auto"/>
          </w:tcPr>
          <w:p w14:paraId="3B52F7C0" w14:textId="3E7C594B" w:rsidR="00785A89" w:rsidRPr="000B63FD" w:rsidRDefault="00785A89" w:rsidP="00785A89">
            <w:pPr>
              <w:pStyle w:val="TAL"/>
              <w:rPr>
                <w:lang w:eastAsia="zh-CN"/>
              </w:rPr>
            </w:pPr>
            <w:r>
              <w:rPr>
                <w:lang w:eastAsia="zh-CN"/>
              </w:rPr>
              <w:t>403 Forbidden</w:t>
            </w:r>
          </w:p>
        </w:tc>
        <w:tc>
          <w:tcPr>
            <w:tcW w:w="3832" w:type="dxa"/>
            <w:shd w:val="clear" w:color="auto" w:fill="auto"/>
          </w:tcPr>
          <w:p w14:paraId="78F756FD" w14:textId="1C086FA6" w:rsidR="00785A89" w:rsidRPr="000B63FD" w:rsidRDefault="00785A89" w:rsidP="00785A89">
            <w:pPr>
              <w:pStyle w:val="TAL"/>
            </w:pPr>
            <w:r>
              <w:t xml:space="preserve">The request is rejected due to a mismatch between the subject claim in the access token and subject claim in the </w:t>
            </w:r>
            <w:r>
              <w:rPr>
                <w:lang w:eastAsia="zh-CN"/>
              </w:rPr>
              <w:t>3gpp-Sbi-Client-Credentials .</w:t>
            </w:r>
          </w:p>
        </w:tc>
      </w:tr>
      <w:tr w:rsidR="00785A89" w:rsidRPr="00D1205D" w14:paraId="1F24F549" w14:textId="77777777" w:rsidTr="005400CD">
        <w:trPr>
          <w:cantSplit/>
          <w:jc w:val="center"/>
        </w:trPr>
        <w:tc>
          <w:tcPr>
            <w:tcW w:w="4090" w:type="dxa"/>
            <w:shd w:val="clear" w:color="auto" w:fill="auto"/>
          </w:tcPr>
          <w:p w14:paraId="6DEBBA1B" w14:textId="705781BA" w:rsidR="00785A89" w:rsidRDefault="00785A89" w:rsidP="00785A89">
            <w:pPr>
              <w:pStyle w:val="TAL"/>
            </w:pPr>
            <w:r>
              <w:t>TOKEN</w:t>
            </w:r>
            <w:r>
              <w:rPr>
                <w:lang w:eastAsia="zh-CN"/>
              </w:rPr>
              <w:t>_SOURCE_NF_CCA</w:t>
            </w:r>
            <w:r>
              <w:t>_MISMATCH</w:t>
            </w:r>
          </w:p>
        </w:tc>
        <w:tc>
          <w:tcPr>
            <w:tcW w:w="1825" w:type="dxa"/>
            <w:shd w:val="clear" w:color="auto" w:fill="auto"/>
          </w:tcPr>
          <w:p w14:paraId="074F97B9" w14:textId="6818A7A4" w:rsidR="00785A89" w:rsidRDefault="00785A89" w:rsidP="00785A89">
            <w:pPr>
              <w:pStyle w:val="TAL"/>
              <w:rPr>
                <w:lang w:eastAsia="zh-CN"/>
              </w:rPr>
            </w:pPr>
            <w:r>
              <w:rPr>
                <w:lang w:eastAsia="zh-CN"/>
              </w:rPr>
              <w:t>403 Forbidden</w:t>
            </w:r>
          </w:p>
        </w:tc>
        <w:tc>
          <w:tcPr>
            <w:tcW w:w="3832" w:type="dxa"/>
            <w:shd w:val="clear" w:color="auto" w:fill="auto"/>
          </w:tcPr>
          <w:p w14:paraId="137C35B4" w14:textId="14E42E26" w:rsidR="00785A89" w:rsidRDefault="00785A89" w:rsidP="00785A89">
            <w:pPr>
              <w:pStyle w:val="TAL"/>
            </w:pPr>
            <w:r>
              <w:t xml:space="preserve">The request is rejected due to a mismatch between the </w:t>
            </w:r>
            <w:proofErr w:type="spellStart"/>
            <w:r>
              <w:rPr>
                <w:rFonts w:eastAsia="DengXian"/>
                <w:lang w:eastAsia="zh-CN"/>
              </w:rPr>
              <w:t>sourceNfInstanceId</w:t>
            </w:r>
            <w:proofErr w:type="spellEnd"/>
            <w:r>
              <w:rPr>
                <w:rFonts w:eastAsia="DengXian"/>
                <w:lang w:eastAsia="zh-CN"/>
              </w:rPr>
              <w:t xml:space="preserve">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lastRenderedPageBreak/>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7E16" w:rsidRPr="00D1205D" w14:paraId="37F5BBD3" w14:textId="77777777" w:rsidTr="005400CD">
        <w:trPr>
          <w:cantSplit/>
          <w:jc w:val="center"/>
        </w:trPr>
        <w:tc>
          <w:tcPr>
            <w:tcW w:w="4090" w:type="dxa"/>
            <w:shd w:val="clear" w:color="auto" w:fill="auto"/>
          </w:tcPr>
          <w:p w14:paraId="2AEC4F28" w14:textId="6118A370" w:rsidR="00387E16" w:rsidRPr="00D1205D" w:rsidRDefault="00387E16" w:rsidP="00387E16">
            <w:pPr>
              <w:pStyle w:val="TAL"/>
            </w:pPr>
            <w:r w:rsidRPr="005841A7">
              <w:rPr>
                <w:noProof/>
              </w:rPr>
              <w:t>MISSING_PARAMETER</w:t>
            </w:r>
          </w:p>
        </w:tc>
        <w:tc>
          <w:tcPr>
            <w:tcW w:w="1825" w:type="dxa"/>
            <w:shd w:val="clear" w:color="auto" w:fill="auto"/>
          </w:tcPr>
          <w:p w14:paraId="46A56B9A" w14:textId="0942DE53" w:rsidR="00387E16" w:rsidRPr="00D1205D" w:rsidRDefault="00387E16" w:rsidP="00387E16">
            <w:pPr>
              <w:pStyle w:val="TAL"/>
              <w:rPr>
                <w:lang w:eastAsia="zh-CN"/>
              </w:rPr>
            </w:pPr>
            <w:r w:rsidRPr="00D1205D">
              <w:rPr>
                <w:lang w:eastAsia="zh-CN"/>
              </w:rPr>
              <w:t>403 Forbidden</w:t>
            </w:r>
          </w:p>
        </w:tc>
        <w:tc>
          <w:tcPr>
            <w:tcW w:w="3832" w:type="dxa"/>
            <w:shd w:val="clear" w:color="auto" w:fill="auto"/>
          </w:tcPr>
          <w:p w14:paraId="531DC404" w14:textId="6557D970" w:rsidR="00387E16" w:rsidRPr="00D1205D" w:rsidRDefault="00387E16" w:rsidP="00387E16">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384F71" w:rsidRPr="00D1205D" w14:paraId="5B66267B" w14:textId="77777777" w:rsidTr="005400CD">
        <w:trPr>
          <w:cantSplit/>
          <w:jc w:val="center"/>
        </w:trPr>
        <w:tc>
          <w:tcPr>
            <w:tcW w:w="4090" w:type="dxa"/>
            <w:shd w:val="clear" w:color="auto" w:fill="auto"/>
          </w:tcPr>
          <w:p w14:paraId="1371C367" w14:textId="77777777" w:rsidR="00384F71" w:rsidRPr="00D1205D" w:rsidRDefault="00384F71" w:rsidP="00384F71">
            <w:pPr>
              <w:pStyle w:val="TAL"/>
            </w:pPr>
            <w:r w:rsidRPr="00D1205D">
              <w:t>SUBSCRIPTION_NOT_FOUND</w:t>
            </w:r>
          </w:p>
        </w:tc>
        <w:tc>
          <w:tcPr>
            <w:tcW w:w="1825" w:type="dxa"/>
            <w:shd w:val="clear" w:color="auto" w:fill="auto"/>
          </w:tcPr>
          <w:p w14:paraId="0E61F1CE" w14:textId="77777777" w:rsidR="00384F71" w:rsidRPr="00D1205D" w:rsidRDefault="00384F71" w:rsidP="00384F71">
            <w:pPr>
              <w:pStyle w:val="TAL"/>
            </w:pPr>
            <w:r w:rsidRPr="00D1205D">
              <w:t>404 Not Found</w:t>
            </w:r>
          </w:p>
        </w:tc>
        <w:tc>
          <w:tcPr>
            <w:tcW w:w="3832" w:type="dxa"/>
            <w:shd w:val="clear" w:color="auto" w:fill="auto"/>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031DDE50"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w:t>
            </w:r>
            <w:r w:rsidR="006D6D09">
              <w:rPr>
                <w:rFonts w:cs="Arial"/>
              </w:rPr>
              <w:t>NOTE </w:t>
            </w:r>
            <w:r w:rsidRPr="00D1205D">
              <w:rPr>
                <w:rFonts w:cs="Arial"/>
              </w:rPr>
              <w:t>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19B8C5B8" w:rsidR="00F90BFA" w:rsidRPr="00D1205D" w:rsidRDefault="006D6D09" w:rsidP="005400CD">
            <w:pPr>
              <w:pStyle w:val="TAN"/>
            </w:pPr>
            <w:r>
              <w:lastRenderedPageBreak/>
              <w:t>NOTE </w:t>
            </w:r>
            <w:r w:rsidR="00F90BFA" w:rsidRPr="00D1205D">
              <w:t>1:</w:t>
            </w:r>
            <w:r w:rsidR="00F90BFA" w:rsidRPr="00D1205D">
              <w:tab/>
              <w:t>"</w:t>
            </w:r>
            <w:proofErr w:type="spellStart"/>
            <w:r w:rsidR="00F90BFA" w:rsidRPr="00D1205D">
              <w:t>invalidParams</w:t>
            </w:r>
            <w:proofErr w:type="spellEnd"/>
            <w:r w:rsidR="00F90BFA" w:rsidRPr="00D1205D">
              <w:t>" attribute shall be included in the "</w:t>
            </w:r>
            <w:proofErr w:type="spellStart"/>
            <w:r w:rsidR="00F90BFA" w:rsidRPr="00D1205D">
              <w:t>ProblemDetails</w:t>
            </w:r>
            <w:proofErr w:type="spellEnd"/>
            <w:r w:rsidR="00F90BFA" w:rsidRPr="00D1205D">
              <w:t xml:space="preserve">"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w:t>
            </w:r>
            <w:proofErr w:type="spellStart"/>
            <w:r w:rsidR="00F90BFA" w:rsidRPr="00D1205D">
              <w:rPr>
                <w:rFonts w:cs="Arial"/>
              </w:rPr>
              <w:t>apiSpecificResourceUriPart</w:t>
            </w:r>
            <w:proofErr w:type="spellEnd"/>
            <w:r w:rsidR="00F90BFA" w:rsidRPr="00D1205D">
              <w:rPr>
                <w:rFonts w:cs="Arial"/>
              </w:rPr>
              <w:t xml:space="preserve">", the "404 Not Found" </w:t>
            </w:r>
            <w:r w:rsidR="00F90BFA" w:rsidRPr="00D1205D">
              <w:t>HTTP status code</w:t>
            </w:r>
            <w:r w:rsidR="00F90BFA" w:rsidRPr="00D1205D">
              <w:rPr>
                <w:rFonts w:cs="Arial"/>
              </w:rPr>
              <w:t xml:space="preserve"> may be sent without "</w:t>
            </w:r>
            <w:proofErr w:type="spellStart"/>
            <w:r w:rsidR="00F90BFA" w:rsidRPr="00D1205D">
              <w:rPr>
                <w:rFonts w:cs="Arial"/>
              </w:rPr>
              <w:t>ProblemDetails</w:t>
            </w:r>
            <w:proofErr w:type="spellEnd"/>
            <w:r w:rsidR="00F90BFA" w:rsidRPr="00D1205D">
              <w:rPr>
                <w:rFonts w:cs="Arial"/>
              </w:rPr>
              <w:t xml:space="preserve">" data structure indicating </w:t>
            </w:r>
            <w:r w:rsidR="00F90BFA" w:rsidRPr="00D1205D">
              <w:t>protocol or application error.</w:t>
            </w:r>
          </w:p>
          <w:p w14:paraId="38E90E1C" w14:textId="72622664"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3GPP TS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w:t>
            </w:r>
            <w:proofErr w:type="spellStart"/>
            <w:r w:rsidR="0016391D">
              <w:t>uri</w:t>
            </w:r>
            <w:proofErr w:type="spellEnd"/>
            <w:r w:rsidR="0016391D">
              <w:t>-</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0D179B18"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w:t>
            </w:r>
            <w:proofErr w:type="spellStart"/>
            <w:r w:rsidR="0016391D">
              <w:t>uri</w:t>
            </w:r>
            <w:proofErr w:type="spellEnd"/>
            <w:r w:rsidR="0016391D">
              <w:t>-</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3GPP </w:t>
            </w:r>
            <w:r w:rsidR="00C832FB"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sends the NF_FAILOVER and NF_SERVICE_FAILOVER causes to a NF service producer while not supporting the new callback-</w:t>
            </w:r>
            <w:proofErr w:type="spellStart"/>
            <w:r w:rsidR="0016391D">
              <w:rPr>
                <w:lang w:val="en-US" w:eastAsia="fr-FR"/>
              </w:rPr>
              <w:t>uri</w:t>
            </w:r>
            <w:proofErr w:type="spellEnd"/>
            <w:r w:rsidR="0016391D">
              <w:rPr>
                <w:lang w:val="en-US" w:eastAsia="fr-FR"/>
              </w:rPr>
              <w:t xml:space="preserve">-prefix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7B90B53D" w14:textId="77777777" w:rsidR="00BD74C3" w:rsidRPr="00D1205D" w:rsidRDefault="00BD74C3" w:rsidP="00BD74C3">
      <w:pPr>
        <w:pStyle w:val="Heading4"/>
        <w:rPr>
          <w:lang w:eastAsia="zh-CN"/>
        </w:rPr>
      </w:pPr>
      <w:bookmarkStart w:id="654" w:name="_CR5_2_7_3"/>
      <w:bookmarkStart w:id="655" w:name="_Toc19708952"/>
      <w:bookmarkStart w:id="656" w:name="_Toc27745027"/>
      <w:bookmarkStart w:id="657" w:name="_Toc29803180"/>
      <w:bookmarkStart w:id="658" w:name="_Toc35969931"/>
      <w:bookmarkStart w:id="659" w:name="_Toc36050725"/>
      <w:bookmarkStart w:id="660" w:name="_Toc44847438"/>
      <w:bookmarkStart w:id="661" w:name="_Toc51845091"/>
      <w:bookmarkStart w:id="662" w:name="_Toc51845422"/>
      <w:bookmarkStart w:id="663" w:name="_Toc51846942"/>
      <w:bookmarkStart w:id="664" w:name="_Toc57022573"/>
      <w:bookmarkStart w:id="665" w:name="_Toc19708954"/>
      <w:bookmarkStart w:id="666" w:name="_Toc27745029"/>
      <w:bookmarkStart w:id="667" w:name="_Toc29803182"/>
      <w:bookmarkStart w:id="668" w:name="_Toc35969933"/>
      <w:bookmarkStart w:id="669" w:name="_Toc36050727"/>
      <w:bookmarkStart w:id="670" w:name="_Toc44847440"/>
      <w:bookmarkStart w:id="671" w:name="_Toc51845093"/>
      <w:bookmarkStart w:id="672" w:name="_Toc51845424"/>
      <w:bookmarkStart w:id="673" w:name="_Toc51846944"/>
      <w:bookmarkStart w:id="674" w:name="_Toc57022575"/>
      <w:bookmarkStart w:id="675" w:name="_Toc177643297"/>
      <w:bookmarkEnd w:id="654"/>
      <w:r w:rsidRPr="00D1205D">
        <w:t>5.2.7.3</w:t>
      </w:r>
      <w:r w:rsidRPr="00D1205D">
        <w:rPr>
          <w:lang w:eastAsia="zh-CN"/>
        </w:rPr>
        <w:tab/>
        <w:t>NF as HTTP Client</w:t>
      </w:r>
      <w:bookmarkEnd w:id="655"/>
      <w:bookmarkEnd w:id="656"/>
      <w:bookmarkEnd w:id="657"/>
      <w:bookmarkEnd w:id="658"/>
      <w:bookmarkEnd w:id="659"/>
      <w:bookmarkEnd w:id="660"/>
      <w:bookmarkEnd w:id="661"/>
      <w:bookmarkEnd w:id="662"/>
      <w:bookmarkEnd w:id="663"/>
      <w:bookmarkEnd w:id="664"/>
      <w:bookmarkEnd w:id="675"/>
    </w:p>
    <w:p w14:paraId="7985ECDA" w14:textId="77777777" w:rsidR="00BD74C3" w:rsidRPr="00D1205D" w:rsidRDefault="00BD74C3" w:rsidP="00BD74C3">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1DC659A" w14:textId="43E69953" w:rsidR="00BD74C3" w:rsidRPr="00D1205D" w:rsidRDefault="00BD74C3" w:rsidP="00BD74C3">
      <w:pPr>
        <w:rPr>
          <w:lang w:eastAsia="zh-CN"/>
        </w:rPr>
      </w:pPr>
      <w:r w:rsidRPr="00D1205D">
        <w:rPr>
          <w:lang w:eastAsia="zh-CN"/>
        </w:rPr>
        <w:t>When receiving a not recommended or not recognized 1xx, 3xx, 4xx or 5xx HTTP Status Code, a NF as HTTP client should treat it as x00 status code of the class, as described in clause </w:t>
      </w:r>
      <w:r>
        <w:rPr>
          <w:lang w:eastAsia="zh-CN"/>
        </w:rPr>
        <w:t>15</w:t>
      </w:r>
      <w:r w:rsidRPr="00D1205D">
        <w:rPr>
          <w:lang w:eastAsia="zh-CN"/>
        </w:rPr>
        <w:t xml:space="preserve"> of IETF RFC </w:t>
      </w:r>
      <w:r>
        <w:rPr>
          <w:lang w:eastAsia="zh-CN"/>
        </w:rPr>
        <w:t>9110</w:t>
      </w:r>
      <w:r w:rsidRPr="00D1205D">
        <w:rPr>
          <w:lang w:eastAsia="zh-CN"/>
        </w:rPr>
        <w:t> [11].</w:t>
      </w:r>
    </w:p>
    <w:p w14:paraId="1F3288E8" w14:textId="77777777" w:rsidR="00BD74C3" w:rsidRPr="00D1205D" w:rsidRDefault="00BD74C3" w:rsidP="00BD74C3">
      <w:pPr>
        <w:rPr>
          <w:lang w:eastAsia="zh-CN"/>
        </w:rPr>
      </w:pPr>
      <w:r w:rsidRPr="00D1205D">
        <w:rPr>
          <w:lang w:eastAsia="zh-CN"/>
        </w:rPr>
        <w:t>If 100, 200/204, 300, 400 or 500 response code is not defined by the API specification, the client may follow guidelines below:</w:t>
      </w:r>
    </w:p>
    <w:p w14:paraId="70BAFC74" w14:textId="77777777" w:rsidR="00BD74C3" w:rsidRPr="00D1205D" w:rsidRDefault="00BD74C3" w:rsidP="00BD74C3">
      <w:pPr>
        <w:pStyle w:val="B1"/>
      </w:pPr>
      <w:r w:rsidRPr="00D1205D">
        <w:t>a)</w:t>
      </w:r>
      <w:r w:rsidRPr="00D1205D">
        <w:tab/>
        <w:t>For 1xx (Informational):</w:t>
      </w:r>
    </w:p>
    <w:p w14:paraId="5073D59E" w14:textId="77777777" w:rsidR="00BD74C3" w:rsidRPr="00D1205D" w:rsidRDefault="00BD74C3" w:rsidP="00BD74C3">
      <w:pPr>
        <w:pStyle w:val="B2"/>
      </w:pPr>
      <w:r w:rsidRPr="00D1205D">
        <w:t>1)</w:t>
      </w:r>
      <w:r w:rsidRPr="00D1205D">
        <w:tab/>
        <w:t>Discard the response and wait for final response.</w:t>
      </w:r>
    </w:p>
    <w:p w14:paraId="06D6E266" w14:textId="77777777" w:rsidR="00BD74C3" w:rsidRPr="00D1205D" w:rsidRDefault="00BD74C3" w:rsidP="00BD74C3">
      <w:pPr>
        <w:pStyle w:val="B1"/>
      </w:pPr>
      <w:r w:rsidRPr="00D1205D">
        <w:t>b)</w:t>
      </w:r>
      <w:r w:rsidRPr="00D1205D">
        <w:tab/>
        <w:t>For 2xx (Successful):</w:t>
      </w:r>
    </w:p>
    <w:p w14:paraId="7CB807EB" w14:textId="1B2ADF4A" w:rsidR="00BD74C3" w:rsidRPr="00D1205D" w:rsidRDefault="00BD74C3" w:rsidP="00BD74C3">
      <w:pPr>
        <w:pStyle w:val="B2"/>
      </w:pPr>
      <w:r w:rsidRPr="00D1205D">
        <w:t>1)</w:t>
      </w:r>
      <w:r w:rsidRPr="00D1205D">
        <w:tab/>
        <w:t xml:space="preserve">Consider the service operation is successful if no mandatory information is expected from the response </w:t>
      </w:r>
      <w:r>
        <w:t>content</w:t>
      </w:r>
      <w:r w:rsidRPr="00D1205D">
        <w:t xml:space="preserve"> in subsequent procedure.</w:t>
      </w:r>
    </w:p>
    <w:p w14:paraId="3B14AA4C" w14:textId="07AF4D1D" w:rsidR="00BD74C3" w:rsidRPr="00D1205D" w:rsidRDefault="00BD74C3" w:rsidP="00BD74C3">
      <w:pPr>
        <w:pStyle w:val="B2"/>
      </w:pPr>
      <w:r w:rsidRPr="00D1205D">
        <w:t>2)</w:t>
      </w:r>
      <w:r w:rsidRPr="00D1205D">
        <w:tab/>
        <w:t xml:space="preserve">If mandatory information is expected from response </w:t>
      </w:r>
      <w:r>
        <w:t>content</w:t>
      </w:r>
      <w:r w:rsidRPr="00D1205D">
        <w:t xml:space="preserve"> in subsequent procedure, parse the </w:t>
      </w:r>
      <w:r>
        <w:t>content</w:t>
      </w:r>
      <w:r w:rsidRPr="00D1205D">
        <w:t xml:space="preserve"> following description in clause </w:t>
      </w:r>
      <w:r>
        <w:t>15</w:t>
      </w:r>
      <w:r w:rsidRPr="00D1205D">
        <w:t>.2.1 of IETF RFC</w:t>
      </w:r>
      <w:r w:rsidRPr="00D1205D">
        <w:rPr>
          <w:rFonts w:eastAsia="DengXian"/>
        </w:rPr>
        <w:t> </w:t>
      </w:r>
      <w:r>
        <w:t>9110</w:t>
      </w:r>
      <w:r w:rsidRPr="00D1205D">
        <w:t> [11]. If parse is successful and mandatory information is extracted, continue with subsequent procedure.</w:t>
      </w:r>
    </w:p>
    <w:p w14:paraId="22D5FD0E" w14:textId="77777777" w:rsidR="00BD74C3" w:rsidRPr="00D1205D" w:rsidRDefault="00BD74C3" w:rsidP="00BD74C3">
      <w:pPr>
        <w:pStyle w:val="B2"/>
      </w:pPr>
      <w:r w:rsidRPr="00D1205D">
        <w:t>3)</w:t>
      </w:r>
      <w:r w:rsidRPr="00D1205D">
        <w:tab/>
        <w:t>Otherwise, consider service operation has failure and start failure handling.</w:t>
      </w:r>
    </w:p>
    <w:p w14:paraId="0659B497" w14:textId="77777777" w:rsidR="00BD74C3" w:rsidRPr="00D1205D" w:rsidRDefault="00BD74C3" w:rsidP="00BD74C3">
      <w:pPr>
        <w:pStyle w:val="B1"/>
      </w:pPr>
      <w:r w:rsidRPr="00D1205D">
        <w:t>c)</w:t>
      </w:r>
      <w:r w:rsidRPr="00D1205D">
        <w:tab/>
        <w:t>For 3xx (Redirection):</w:t>
      </w:r>
    </w:p>
    <w:p w14:paraId="3A71C8AB" w14:textId="77777777" w:rsidR="00BD74C3" w:rsidRPr="00D1205D" w:rsidRDefault="00BD74C3" w:rsidP="00BD74C3">
      <w:pPr>
        <w:pStyle w:val="B2"/>
      </w:pPr>
      <w:r w:rsidRPr="00D1205D">
        <w:lastRenderedPageBreak/>
        <w:t>1)</w:t>
      </w:r>
      <w:r w:rsidRPr="00D1205D">
        <w:tab/>
        <w:t>Retry the request towards the directed resource referred in the Location header, using same request method.</w:t>
      </w:r>
    </w:p>
    <w:p w14:paraId="3A2C0A5C" w14:textId="77777777" w:rsidR="00BD74C3" w:rsidRPr="00D1205D" w:rsidRDefault="00BD74C3" w:rsidP="00BD74C3">
      <w:pPr>
        <w:pStyle w:val="B1"/>
      </w:pPr>
      <w:r w:rsidRPr="00D1205D">
        <w:t>d)</w:t>
      </w:r>
      <w:r w:rsidRPr="00D1205D">
        <w:tab/>
        <w:t>For 4xx (Client Error):</w:t>
      </w:r>
    </w:p>
    <w:p w14:paraId="469634C7" w14:textId="77777777" w:rsidR="00BD74C3" w:rsidRPr="00D1205D" w:rsidRDefault="00BD74C3" w:rsidP="00BD74C3">
      <w:pPr>
        <w:pStyle w:val="B2"/>
      </w:pPr>
      <w:r w:rsidRPr="00D1205D">
        <w:t>1)</w:t>
      </w:r>
      <w:r w:rsidRPr="00D1205D">
        <w:tab/>
        <w:t>Validate the request message and make correction before resending. Otherwise, stop process and go to error handling procedure.</w:t>
      </w:r>
    </w:p>
    <w:p w14:paraId="0B738978" w14:textId="77777777" w:rsidR="00BD74C3" w:rsidRPr="00D1205D" w:rsidRDefault="00BD74C3" w:rsidP="00BD74C3">
      <w:pPr>
        <w:pStyle w:val="B1"/>
      </w:pPr>
      <w:r w:rsidRPr="00D1205D">
        <w:t>e)</w:t>
      </w:r>
      <w:r w:rsidRPr="00D1205D">
        <w:tab/>
        <w:t>For 5xx (Server Error):</w:t>
      </w:r>
    </w:p>
    <w:p w14:paraId="6A6D6588" w14:textId="77777777" w:rsidR="00BD74C3" w:rsidRPr="00D1205D" w:rsidRDefault="00BD74C3" w:rsidP="00BD74C3">
      <w:pPr>
        <w:pStyle w:val="B2"/>
      </w:pPr>
      <w:r w:rsidRPr="00D1205D">
        <w:t>1)</w:t>
      </w:r>
      <w:r w:rsidRPr="00D1205D">
        <w:tab/>
        <w:t>Stop process and go to error handling process.</w:t>
      </w:r>
    </w:p>
    <w:p w14:paraId="01DD014E" w14:textId="77777777" w:rsidR="00BD74C3" w:rsidRDefault="00BD74C3" w:rsidP="00BD74C3">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687BA39" w14:textId="77777777" w:rsidR="00BD74C3" w:rsidRDefault="00BD74C3" w:rsidP="00BD74C3">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6FFFC89D" w14:textId="77777777" w:rsidR="00BD74C3" w:rsidRPr="00D1205D" w:rsidRDefault="00BD74C3" w:rsidP="00BD74C3">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42C030D0" w14:textId="77777777" w:rsidR="00BD74C3" w:rsidRPr="000B63FD" w:rsidRDefault="00BD74C3" w:rsidP="00BD74C3">
      <w:pPr>
        <w:pStyle w:val="Heading4"/>
      </w:pPr>
      <w:bookmarkStart w:id="676" w:name="_CR5_2_7_4"/>
      <w:bookmarkStart w:id="677" w:name="_Toc177643298"/>
      <w:bookmarkEnd w:id="676"/>
      <w:r>
        <w:t>5.2.7.4</w:t>
      </w:r>
      <w:r>
        <w:tab/>
        <w:t>SCP/SEPP</w:t>
      </w:r>
      <w:bookmarkEnd w:id="677"/>
    </w:p>
    <w:p w14:paraId="621D661D" w14:textId="77777777" w:rsidR="00BD74C3" w:rsidRDefault="00BD74C3" w:rsidP="00BD74C3">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CE35C7A" w14:textId="77777777" w:rsidR="00BD74C3" w:rsidRDefault="00BD74C3" w:rsidP="00BD74C3">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595F640C" w14:textId="63C7A4B6" w:rsidR="00BD74C3" w:rsidRDefault="00BD74C3" w:rsidP="00BD74C3">
      <w:pPr>
        <w:rPr>
          <w:lang w:eastAsia="zh-CN"/>
        </w:rPr>
      </w:pPr>
      <w:r w:rsidRPr="000B63FD">
        <w:t xml:space="preserve">If the received HTTP request contains </w:t>
      </w:r>
      <w:r>
        <w:t>content</w:t>
      </w:r>
      <w:r w:rsidRPr="000B63FD">
        <w:t xml:space="preserve"> larger than the </w:t>
      </w:r>
      <w:r>
        <w:t>SCP or SEPP</w:t>
      </w:r>
      <w:r w:rsidRPr="000B63FD">
        <w:t xml:space="preserve"> is able to process, the </w:t>
      </w:r>
      <w:r>
        <w:t>SCP or SEPP</w:t>
      </w:r>
      <w:r w:rsidRPr="000B63FD">
        <w:t xml:space="preserve"> shall reject the HTTP request with the HTTP status code "413 </w:t>
      </w:r>
      <w:r>
        <w:t>Content</w:t>
      </w:r>
      <w:r w:rsidRPr="000B63FD">
        <w:t xml:space="preserve"> Too Large".</w:t>
      </w:r>
    </w:p>
    <w:p w14:paraId="3B8E1540" w14:textId="77777777" w:rsidR="00BD74C3" w:rsidRDefault="00BD74C3" w:rsidP="00BD74C3">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54D1F983" w14:textId="77777777" w:rsidR="00BD74C3" w:rsidRPr="005E23B2" w:rsidRDefault="00BD74C3" w:rsidP="00BD74C3">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65DF873" w14:textId="77777777" w:rsidR="00BD74C3" w:rsidRPr="000B63FD" w:rsidRDefault="00BD74C3" w:rsidP="00BD74C3">
      <w:pPr>
        <w:pStyle w:val="TH"/>
      </w:pPr>
      <w:bookmarkStart w:id="678" w:name="_CRTable5_2_7_41"/>
      <w:r w:rsidRPr="000B63FD">
        <w:lastRenderedPageBreak/>
        <w:t xml:space="preserve">Table </w:t>
      </w:r>
      <w:bookmarkEnd w:id="678"/>
      <w:r w:rsidRPr="000B63FD">
        <w:t>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08BBDEFD" w14:textId="77777777" w:rsidTr="00455F22">
        <w:trPr>
          <w:cantSplit/>
          <w:jc w:val="center"/>
        </w:trPr>
        <w:tc>
          <w:tcPr>
            <w:tcW w:w="2972" w:type="dxa"/>
            <w:shd w:val="clear" w:color="auto" w:fill="F2F2F2"/>
          </w:tcPr>
          <w:p w14:paraId="2E110FCC" w14:textId="77777777" w:rsidR="00BD74C3" w:rsidRPr="000B63FD" w:rsidRDefault="00BD74C3" w:rsidP="00455F22">
            <w:pPr>
              <w:pStyle w:val="TAH"/>
            </w:pPr>
            <w:r w:rsidRPr="000B63FD">
              <w:lastRenderedPageBreak/>
              <w:t>Protocol or application Error</w:t>
            </w:r>
          </w:p>
        </w:tc>
        <w:tc>
          <w:tcPr>
            <w:tcW w:w="2552" w:type="dxa"/>
            <w:shd w:val="clear" w:color="auto" w:fill="F2F2F2"/>
          </w:tcPr>
          <w:p w14:paraId="5F97CB8A" w14:textId="77777777" w:rsidR="00BD74C3" w:rsidRPr="000B63FD" w:rsidRDefault="00BD74C3" w:rsidP="00455F22">
            <w:pPr>
              <w:pStyle w:val="TAH"/>
            </w:pPr>
            <w:r w:rsidRPr="000B63FD">
              <w:t>HTTP status code</w:t>
            </w:r>
          </w:p>
        </w:tc>
        <w:tc>
          <w:tcPr>
            <w:tcW w:w="4223" w:type="dxa"/>
            <w:shd w:val="clear" w:color="auto" w:fill="F2F2F2"/>
          </w:tcPr>
          <w:p w14:paraId="5D686371" w14:textId="77777777" w:rsidR="00BD74C3" w:rsidRPr="000B63FD" w:rsidRDefault="00BD74C3" w:rsidP="00455F22">
            <w:pPr>
              <w:pStyle w:val="TAH"/>
            </w:pPr>
            <w:r w:rsidRPr="000B63FD">
              <w:t>Description</w:t>
            </w:r>
          </w:p>
        </w:tc>
      </w:tr>
      <w:tr w:rsidR="00BD74C3" w:rsidRPr="000B63FD" w14:paraId="590DD5F8" w14:textId="77777777" w:rsidTr="00455F22">
        <w:trPr>
          <w:cantSplit/>
          <w:jc w:val="center"/>
        </w:trPr>
        <w:tc>
          <w:tcPr>
            <w:tcW w:w="2972" w:type="dxa"/>
            <w:shd w:val="clear" w:color="auto" w:fill="F2F2F2"/>
          </w:tcPr>
          <w:p w14:paraId="2A6649D5" w14:textId="77777777" w:rsidR="00BD74C3" w:rsidRPr="000B63FD" w:rsidRDefault="00BD74C3" w:rsidP="00455F22">
            <w:pPr>
              <w:pStyle w:val="TAL"/>
            </w:pPr>
            <w:r w:rsidRPr="00D1205D">
              <w:t>INVALID_API</w:t>
            </w:r>
          </w:p>
        </w:tc>
        <w:tc>
          <w:tcPr>
            <w:tcW w:w="2552" w:type="dxa"/>
            <w:shd w:val="clear" w:color="auto" w:fill="F2F2F2"/>
          </w:tcPr>
          <w:p w14:paraId="312B3384" w14:textId="77777777" w:rsidR="00BD74C3" w:rsidRPr="000B63FD" w:rsidRDefault="00BD74C3" w:rsidP="00455F22">
            <w:pPr>
              <w:pStyle w:val="TAL"/>
            </w:pPr>
            <w:r w:rsidRPr="00D1205D">
              <w:t>400 Bad Request</w:t>
            </w:r>
          </w:p>
        </w:tc>
        <w:tc>
          <w:tcPr>
            <w:tcW w:w="4223" w:type="dxa"/>
            <w:shd w:val="clear" w:color="auto" w:fill="F2F2F2"/>
          </w:tcPr>
          <w:p w14:paraId="61641F33" w14:textId="77777777" w:rsidR="00BD74C3" w:rsidRPr="000B63FD" w:rsidRDefault="00BD74C3" w:rsidP="00455F22">
            <w:pPr>
              <w:pStyle w:val="TAL"/>
            </w:pPr>
            <w:r w:rsidRPr="00D1205D">
              <w:t>The HTTP request contains an unsupported API name or API version in the URI.</w:t>
            </w:r>
          </w:p>
        </w:tc>
      </w:tr>
      <w:tr w:rsidR="00BD74C3" w:rsidRPr="000B63FD" w14:paraId="26E36FEB" w14:textId="77777777" w:rsidTr="00455F22">
        <w:trPr>
          <w:cantSplit/>
          <w:jc w:val="center"/>
        </w:trPr>
        <w:tc>
          <w:tcPr>
            <w:tcW w:w="2972" w:type="dxa"/>
            <w:shd w:val="clear" w:color="auto" w:fill="auto"/>
          </w:tcPr>
          <w:p w14:paraId="02D68142" w14:textId="77777777" w:rsidR="00BD74C3" w:rsidRPr="000B63FD" w:rsidRDefault="00BD74C3" w:rsidP="00455F22">
            <w:pPr>
              <w:pStyle w:val="TAL"/>
            </w:pPr>
            <w:r w:rsidRPr="000B63FD">
              <w:t>INVALID_MSG_FORMAT</w:t>
            </w:r>
          </w:p>
        </w:tc>
        <w:tc>
          <w:tcPr>
            <w:tcW w:w="2552" w:type="dxa"/>
            <w:shd w:val="clear" w:color="auto" w:fill="auto"/>
          </w:tcPr>
          <w:p w14:paraId="7A29859C" w14:textId="77777777" w:rsidR="00BD74C3" w:rsidRPr="000B63FD" w:rsidRDefault="00BD74C3" w:rsidP="00455F22">
            <w:pPr>
              <w:pStyle w:val="TAL"/>
            </w:pPr>
            <w:r w:rsidRPr="000B63FD">
              <w:t>400 Bad Request</w:t>
            </w:r>
          </w:p>
        </w:tc>
        <w:tc>
          <w:tcPr>
            <w:tcW w:w="4223" w:type="dxa"/>
            <w:shd w:val="clear" w:color="auto" w:fill="auto"/>
          </w:tcPr>
          <w:p w14:paraId="25F79A33" w14:textId="77777777" w:rsidR="00BD74C3" w:rsidRPr="000B63FD" w:rsidRDefault="00BD74C3" w:rsidP="00455F22">
            <w:pPr>
              <w:pStyle w:val="TAL"/>
            </w:pPr>
            <w:r w:rsidRPr="000B63FD">
              <w:t>The HTTP request has an invalid format.</w:t>
            </w:r>
          </w:p>
        </w:tc>
      </w:tr>
      <w:tr w:rsidR="00BD74C3" w:rsidRPr="000B63FD" w14:paraId="4536B119" w14:textId="77777777" w:rsidTr="00455F22">
        <w:trPr>
          <w:cantSplit/>
          <w:jc w:val="center"/>
        </w:trPr>
        <w:tc>
          <w:tcPr>
            <w:tcW w:w="2972" w:type="dxa"/>
            <w:shd w:val="clear" w:color="auto" w:fill="auto"/>
          </w:tcPr>
          <w:p w14:paraId="7E495898" w14:textId="77777777" w:rsidR="00BD74C3" w:rsidRPr="000B63FD" w:rsidRDefault="00BD74C3" w:rsidP="00455F22">
            <w:pPr>
              <w:pStyle w:val="TAL"/>
            </w:pPr>
            <w:r w:rsidRPr="00D1205D">
              <w:t>INVALID_QUERY_PARAM</w:t>
            </w:r>
          </w:p>
        </w:tc>
        <w:tc>
          <w:tcPr>
            <w:tcW w:w="2552" w:type="dxa"/>
            <w:shd w:val="clear" w:color="auto" w:fill="auto"/>
          </w:tcPr>
          <w:p w14:paraId="5ED8B155" w14:textId="77777777" w:rsidR="00BD74C3" w:rsidRPr="000B63FD" w:rsidRDefault="00BD74C3" w:rsidP="00455F22">
            <w:pPr>
              <w:pStyle w:val="TAL"/>
            </w:pPr>
            <w:r w:rsidRPr="00D1205D">
              <w:t>400 Bad Request</w:t>
            </w:r>
          </w:p>
        </w:tc>
        <w:tc>
          <w:tcPr>
            <w:tcW w:w="4223" w:type="dxa"/>
            <w:shd w:val="clear" w:color="auto" w:fill="auto"/>
          </w:tcPr>
          <w:p w14:paraId="3A17FC4C" w14:textId="77777777" w:rsidR="00BD74C3" w:rsidRPr="000B63FD" w:rsidRDefault="00BD74C3" w:rsidP="00455F22">
            <w:pPr>
              <w:pStyle w:val="TAL"/>
            </w:pPr>
            <w:r w:rsidRPr="00D1205D">
              <w:t>The HTTP request contains an unsupported query parameter in the URI. (</w:t>
            </w:r>
            <w:r>
              <w:t>NOTE </w:t>
            </w:r>
            <w:r w:rsidRPr="00D1205D">
              <w:t>1)</w:t>
            </w:r>
          </w:p>
        </w:tc>
      </w:tr>
      <w:tr w:rsidR="00BD74C3" w:rsidRPr="000B63FD" w14:paraId="72CA9FA8" w14:textId="77777777" w:rsidTr="00455F22">
        <w:trPr>
          <w:cantSplit/>
          <w:jc w:val="center"/>
        </w:trPr>
        <w:tc>
          <w:tcPr>
            <w:tcW w:w="2972" w:type="dxa"/>
            <w:shd w:val="clear" w:color="auto" w:fill="auto"/>
          </w:tcPr>
          <w:p w14:paraId="5E34DC7B" w14:textId="77777777" w:rsidR="00BD74C3" w:rsidRPr="000B63FD" w:rsidRDefault="00BD74C3" w:rsidP="00455F22">
            <w:pPr>
              <w:pStyle w:val="TAL"/>
            </w:pPr>
            <w:r w:rsidRPr="00D1205D">
              <w:t>MANDATORY_QUERY_PARAM_INCORRECT</w:t>
            </w:r>
          </w:p>
        </w:tc>
        <w:tc>
          <w:tcPr>
            <w:tcW w:w="2552" w:type="dxa"/>
            <w:shd w:val="clear" w:color="auto" w:fill="auto"/>
          </w:tcPr>
          <w:p w14:paraId="2CFB30B4" w14:textId="77777777" w:rsidR="00BD74C3" w:rsidRPr="000B63FD" w:rsidRDefault="00BD74C3" w:rsidP="00455F22">
            <w:pPr>
              <w:pStyle w:val="TAL"/>
            </w:pPr>
            <w:r w:rsidRPr="00D1205D">
              <w:t>400 Bad Request</w:t>
            </w:r>
          </w:p>
        </w:tc>
        <w:tc>
          <w:tcPr>
            <w:tcW w:w="4223" w:type="dxa"/>
            <w:shd w:val="clear" w:color="auto" w:fill="auto"/>
          </w:tcPr>
          <w:p w14:paraId="3B8830F3" w14:textId="77777777" w:rsidR="00BD74C3" w:rsidRPr="000B63FD" w:rsidRDefault="00BD74C3" w:rsidP="00455F2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BD74C3" w:rsidRPr="000B63FD" w14:paraId="25CA2B59" w14:textId="77777777" w:rsidTr="00455F22">
        <w:trPr>
          <w:cantSplit/>
          <w:jc w:val="center"/>
        </w:trPr>
        <w:tc>
          <w:tcPr>
            <w:tcW w:w="2972" w:type="dxa"/>
            <w:shd w:val="clear" w:color="auto" w:fill="auto"/>
          </w:tcPr>
          <w:p w14:paraId="625BF7E0" w14:textId="77777777" w:rsidR="00BD74C3" w:rsidRPr="000B63FD" w:rsidRDefault="00BD74C3" w:rsidP="00455F22">
            <w:pPr>
              <w:pStyle w:val="TAL"/>
            </w:pPr>
            <w:r w:rsidRPr="00D1205D">
              <w:t>OPTIONAL_QUERY_PARAM_INCORRECT</w:t>
            </w:r>
          </w:p>
        </w:tc>
        <w:tc>
          <w:tcPr>
            <w:tcW w:w="2552" w:type="dxa"/>
            <w:shd w:val="clear" w:color="auto" w:fill="auto"/>
          </w:tcPr>
          <w:p w14:paraId="7D413259" w14:textId="77777777" w:rsidR="00BD74C3" w:rsidRPr="000B63FD" w:rsidRDefault="00BD74C3" w:rsidP="00455F22">
            <w:pPr>
              <w:pStyle w:val="TAL"/>
            </w:pPr>
            <w:r w:rsidRPr="00D1205D">
              <w:t>400 Bad Request</w:t>
            </w:r>
          </w:p>
        </w:tc>
        <w:tc>
          <w:tcPr>
            <w:tcW w:w="4223" w:type="dxa"/>
            <w:shd w:val="clear" w:color="auto" w:fill="auto"/>
          </w:tcPr>
          <w:p w14:paraId="493588B4" w14:textId="77777777" w:rsidR="00BD74C3" w:rsidRPr="000B63FD" w:rsidRDefault="00BD74C3" w:rsidP="00455F2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BD74C3" w:rsidRPr="000B63FD" w14:paraId="67F10CA3" w14:textId="77777777" w:rsidTr="00455F22">
        <w:trPr>
          <w:cantSplit/>
          <w:jc w:val="center"/>
        </w:trPr>
        <w:tc>
          <w:tcPr>
            <w:tcW w:w="2972" w:type="dxa"/>
            <w:shd w:val="clear" w:color="auto" w:fill="auto"/>
          </w:tcPr>
          <w:p w14:paraId="57EDB385" w14:textId="77777777" w:rsidR="00BD74C3" w:rsidRPr="000B63FD" w:rsidRDefault="00BD74C3" w:rsidP="00455F22">
            <w:pPr>
              <w:pStyle w:val="TAL"/>
            </w:pPr>
            <w:r w:rsidRPr="00D1205D">
              <w:t>MANDATORY_QUERY_PARAM_MISSING</w:t>
            </w:r>
          </w:p>
        </w:tc>
        <w:tc>
          <w:tcPr>
            <w:tcW w:w="2552" w:type="dxa"/>
            <w:shd w:val="clear" w:color="auto" w:fill="auto"/>
          </w:tcPr>
          <w:p w14:paraId="550CEC60" w14:textId="77777777" w:rsidR="00BD74C3" w:rsidRPr="000B63FD" w:rsidRDefault="00BD74C3" w:rsidP="00455F22">
            <w:pPr>
              <w:pStyle w:val="TAL"/>
            </w:pPr>
            <w:r w:rsidRPr="00D1205D">
              <w:t>400 Bad Request</w:t>
            </w:r>
          </w:p>
        </w:tc>
        <w:tc>
          <w:tcPr>
            <w:tcW w:w="4223" w:type="dxa"/>
            <w:shd w:val="clear" w:color="auto" w:fill="auto"/>
          </w:tcPr>
          <w:p w14:paraId="6BD510C3" w14:textId="77777777" w:rsidR="00BD74C3" w:rsidRPr="000B63FD" w:rsidRDefault="00BD74C3" w:rsidP="00455F22">
            <w:pPr>
              <w:pStyle w:val="TAL"/>
            </w:pPr>
            <w:r w:rsidRPr="00D1205D">
              <w:t>Query parameter which is defined as mandatory, or as conditional but mandatory required, for an HTTP method is not included in the URI of the request. (</w:t>
            </w:r>
            <w:r>
              <w:t>NOTE </w:t>
            </w:r>
            <w:r w:rsidRPr="00D1205D">
              <w:t>1)</w:t>
            </w:r>
          </w:p>
        </w:tc>
      </w:tr>
      <w:tr w:rsidR="00BD74C3" w:rsidRPr="000B63FD" w14:paraId="6714CF97" w14:textId="77777777" w:rsidTr="00455F22">
        <w:trPr>
          <w:cantSplit/>
          <w:jc w:val="center"/>
        </w:trPr>
        <w:tc>
          <w:tcPr>
            <w:tcW w:w="2972" w:type="dxa"/>
            <w:shd w:val="clear" w:color="auto" w:fill="auto"/>
          </w:tcPr>
          <w:p w14:paraId="257EB68A" w14:textId="77777777" w:rsidR="00BD74C3" w:rsidRPr="000B63FD" w:rsidRDefault="00BD74C3" w:rsidP="00455F22">
            <w:pPr>
              <w:pStyle w:val="TAL"/>
            </w:pPr>
            <w:r w:rsidRPr="000B63FD">
              <w:t>MANDATORY_IE_INCORRECT</w:t>
            </w:r>
          </w:p>
        </w:tc>
        <w:tc>
          <w:tcPr>
            <w:tcW w:w="2552" w:type="dxa"/>
            <w:shd w:val="clear" w:color="auto" w:fill="auto"/>
          </w:tcPr>
          <w:p w14:paraId="092D8023" w14:textId="77777777" w:rsidR="00BD74C3" w:rsidRPr="000B63FD" w:rsidRDefault="00BD74C3" w:rsidP="00455F22">
            <w:pPr>
              <w:pStyle w:val="TAL"/>
            </w:pPr>
            <w:r w:rsidRPr="000B63FD">
              <w:t>400 Bad Request</w:t>
            </w:r>
          </w:p>
        </w:tc>
        <w:tc>
          <w:tcPr>
            <w:tcW w:w="4223" w:type="dxa"/>
            <w:shd w:val="clear" w:color="auto" w:fill="auto"/>
          </w:tcPr>
          <w:p w14:paraId="31997471" w14:textId="77777777" w:rsidR="00BD74C3" w:rsidRPr="000B63FD" w:rsidRDefault="00BD74C3" w:rsidP="00455F22">
            <w:pPr>
              <w:pStyle w:val="TAL"/>
            </w:pPr>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BD74C3" w:rsidRPr="000B63FD" w14:paraId="02907FA4" w14:textId="77777777" w:rsidTr="00455F22">
        <w:trPr>
          <w:cantSplit/>
          <w:jc w:val="center"/>
        </w:trPr>
        <w:tc>
          <w:tcPr>
            <w:tcW w:w="2972" w:type="dxa"/>
            <w:shd w:val="clear" w:color="auto" w:fill="auto"/>
          </w:tcPr>
          <w:p w14:paraId="246CCB12" w14:textId="77777777" w:rsidR="00BD74C3" w:rsidRPr="000B63FD" w:rsidRDefault="00BD74C3" w:rsidP="00455F22">
            <w:pPr>
              <w:pStyle w:val="TAL"/>
            </w:pPr>
            <w:r>
              <w:t>OPTIONAL</w:t>
            </w:r>
            <w:r w:rsidRPr="000B63FD">
              <w:t>_IE_INCORRECT</w:t>
            </w:r>
          </w:p>
        </w:tc>
        <w:tc>
          <w:tcPr>
            <w:tcW w:w="2552" w:type="dxa"/>
            <w:shd w:val="clear" w:color="auto" w:fill="auto"/>
          </w:tcPr>
          <w:p w14:paraId="7CB724A3" w14:textId="77777777" w:rsidR="00BD74C3" w:rsidRPr="000B63FD" w:rsidRDefault="00BD74C3" w:rsidP="00455F22">
            <w:pPr>
              <w:pStyle w:val="TAL"/>
            </w:pPr>
            <w:r w:rsidRPr="000B63FD">
              <w:t>400 Bad Request</w:t>
            </w:r>
          </w:p>
        </w:tc>
        <w:tc>
          <w:tcPr>
            <w:tcW w:w="4223" w:type="dxa"/>
            <w:shd w:val="clear" w:color="auto" w:fill="auto"/>
          </w:tcPr>
          <w:p w14:paraId="19057CC6" w14:textId="77777777" w:rsidR="00BD74C3" w:rsidRPr="000B63FD" w:rsidRDefault="00BD74C3" w:rsidP="00455F2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BD74C3" w:rsidRPr="000B63FD" w14:paraId="3588749B" w14:textId="77777777" w:rsidTr="00455F22">
        <w:trPr>
          <w:cantSplit/>
          <w:jc w:val="center"/>
        </w:trPr>
        <w:tc>
          <w:tcPr>
            <w:tcW w:w="2972" w:type="dxa"/>
            <w:shd w:val="clear" w:color="auto" w:fill="auto"/>
          </w:tcPr>
          <w:p w14:paraId="7C7D6388" w14:textId="77777777" w:rsidR="00BD74C3" w:rsidRPr="000B63FD" w:rsidRDefault="00BD74C3" w:rsidP="00455F22">
            <w:pPr>
              <w:pStyle w:val="TAL"/>
            </w:pPr>
            <w:r w:rsidRPr="000B63FD">
              <w:t>MANDATORY_IE_MISSING</w:t>
            </w:r>
          </w:p>
        </w:tc>
        <w:tc>
          <w:tcPr>
            <w:tcW w:w="2552" w:type="dxa"/>
            <w:shd w:val="clear" w:color="auto" w:fill="auto"/>
          </w:tcPr>
          <w:p w14:paraId="71605802" w14:textId="77777777" w:rsidR="00BD74C3" w:rsidRPr="000B63FD" w:rsidRDefault="00BD74C3" w:rsidP="00455F22">
            <w:pPr>
              <w:pStyle w:val="TAL"/>
            </w:pPr>
            <w:r w:rsidRPr="000B63FD">
              <w:t>400 Bad Request</w:t>
            </w:r>
          </w:p>
        </w:tc>
        <w:tc>
          <w:tcPr>
            <w:tcW w:w="4223" w:type="dxa"/>
            <w:shd w:val="clear" w:color="auto" w:fill="auto"/>
          </w:tcPr>
          <w:p w14:paraId="181D4262" w14:textId="77777777" w:rsidR="00BD74C3" w:rsidRPr="000B63FD" w:rsidRDefault="00BD74C3" w:rsidP="00455F2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BD74C3" w:rsidRPr="000B63FD" w14:paraId="5FE381E4" w14:textId="77777777" w:rsidTr="00455F22">
        <w:trPr>
          <w:cantSplit/>
          <w:jc w:val="center"/>
        </w:trPr>
        <w:tc>
          <w:tcPr>
            <w:tcW w:w="2972" w:type="dxa"/>
            <w:shd w:val="clear" w:color="auto" w:fill="auto"/>
          </w:tcPr>
          <w:p w14:paraId="4EEE3154" w14:textId="77777777" w:rsidR="00BD74C3" w:rsidRPr="000B63FD" w:rsidRDefault="00BD74C3" w:rsidP="00455F22">
            <w:pPr>
              <w:pStyle w:val="TAL"/>
            </w:pPr>
            <w:r w:rsidRPr="000B63FD">
              <w:t>UNSPECIFIED_MSG_FAILURE</w:t>
            </w:r>
          </w:p>
        </w:tc>
        <w:tc>
          <w:tcPr>
            <w:tcW w:w="2552" w:type="dxa"/>
            <w:shd w:val="clear" w:color="auto" w:fill="auto"/>
          </w:tcPr>
          <w:p w14:paraId="22E7473F" w14:textId="77777777" w:rsidR="00BD74C3" w:rsidRPr="000B63FD" w:rsidRDefault="00BD74C3" w:rsidP="00455F22">
            <w:pPr>
              <w:pStyle w:val="TAL"/>
            </w:pPr>
            <w:r w:rsidRPr="000B63FD">
              <w:t>400 Bad Request</w:t>
            </w:r>
          </w:p>
        </w:tc>
        <w:tc>
          <w:tcPr>
            <w:tcW w:w="4223" w:type="dxa"/>
            <w:shd w:val="clear" w:color="auto" w:fill="auto"/>
          </w:tcPr>
          <w:p w14:paraId="1DA50CA9" w14:textId="77777777" w:rsidR="00BD74C3" w:rsidRPr="000B63FD" w:rsidRDefault="00BD74C3" w:rsidP="00455F22">
            <w:pPr>
              <w:pStyle w:val="TAL"/>
            </w:pPr>
            <w:r w:rsidRPr="000B63FD">
              <w:t>The request is rejected due to unspecified client error. (</w:t>
            </w:r>
            <w:r>
              <w:t>NOTE </w:t>
            </w:r>
            <w:r w:rsidRPr="000B63FD">
              <w:t>2)</w:t>
            </w:r>
          </w:p>
        </w:tc>
      </w:tr>
      <w:tr w:rsidR="00BD74C3" w:rsidRPr="000B63FD" w14:paraId="513C0AAB" w14:textId="77777777" w:rsidTr="00455F22">
        <w:trPr>
          <w:cantSplit/>
          <w:jc w:val="center"/>
        </w:trPr>
        <w:tc>
          <w:tcPr>
            <w:tcW w:w="2972" w:type="dxa"/>
            <w:shd w:val="clear" w:color="auto" w:fill="auto"/>
          </w:tcPr>
          <w:p w14:paraId="35FAE125" w14:textId="77777777" w:rsidR="00BD74C3" w:rsidRPr="000B63FD" w:rsidRDefault="00BD74C3" w:rsidP="00455F22">
            <w:pPr>
              <w:pStyle w:val="TAL"/>
            </w:pPr>
            <w:r>
              <w:t>NF_DISCOVERY_FAILURE</w:t>
            </w:r>
          </w:p>
        </w:tc>
        <w:tc>
          <w:tcPr>
            <w:tcW w:w="2552" w:type="dxa"/>
            <w:shd w:val="clear" w:color="auto" w:fill="auto"/>
          </w:tcPr>
          <w:p w14:paraId="749C0FB2" w14:textId="77777777" w:rsidR="00BD74C3" w:rsidRPr="000B63FD" w:rsidRDefault="00BD74C3" w:rsidP="00455F22">
            <w:pPr>
              <w:pStyle w:val="TAL"/>
            </w:pPr>
            <w:r w:rsidRPr="000B63FD">
              <w:t>400 Bad Request</w:t>
            </w:r>
          </w:p>
        </w:tc>
        <w:tc>
          <w:tcPr>
            <w:tcW w:w="4223" w:type="dxa"/>
            <w:shd w:val="clear" w:color="auto" w:fill="auto"/>
          </w:tcPr>
          <w:p w14:paraId="221315E7" w14:textId="77777777" w:rsidR="00BD74C3" w:rsidRPr="000B63FD" w:rsidRDefault="00BD74C3" w:rsidP="00455F22">
            <w:pPr>
              <w:pStyle w:val="TAL"/>
            </w:pPr>
            <w:r w:rsidRPr="000B63FD">
              <w:t xml:space="preserve">The request is rejected </w:t>
            </w:r>
            <w:r>
              <w:t>by the SCP because no NF Service Producer can be found matching the NF service discovery factors (see clause 6.10.6).</w:t>
            </w:r>
          </w:p>
        </w:tc>
      </w:tr>
      <w:tr w:rsidR="00BD74C3" w:rsidRPr="000B63FD" w14:paraId="1EF03646" w14:textId="77777777" w:rsidTr="00455F22">
        <w:trPr>
          <w:cantSplit/>
          <w:jc w:val="center"/>
        </w:trPr>
        <w:tc>
          <w:tcPr>
            <w:tcW w:w="2972" w:type="dxa"/>
            <w:shd w:val="clear" w:color="auto" w:fill="auto"/>
          </w:tcPr>
          <w:p w14:paraId="07723477" w14:textId="77777777" w:rsidR="00BD74C3" w:rsidRPr="000B63FD" w:rsidRDefault="00BD74C3" w:rsidP="00455F22">
            <w:pPr>
              <w:pStyle w:val="TAL"/>
            </w:pPr>
            <w:r>
              <w:t>INVALID_DISCOVERY_PARAM</w:t>
            </w:r>
          </w:p>
        </w:tc>
        <w:tc>
          <w:tcPr>
            <w:tcW w:w="2552" w:type="dxa"/>
            <w:shd w:val="clear" w:color="auto" w:fill="auto"/>
          </w:tcPr>
          <w:p w14:paraId="435373C0" w14:textId="77777777" w:rsidR="00BD74C3" w:rsidRPr="000B63FD" w:rsidRDefault="00BD74C3" w:rsidP="00455F22">
            <w:pPr>
              <w:pStyle w:val="TAL"/>
            </w:pPr>
            <w:r w:rsidRPr="000B63FD">
              <w:t>400 Bad Request</w:t>
            </w:r>
          </w:p>
        </w:tc>
        <w:tc>
          <w:tcPr>
            <w:tcW w:w="4223" w:type="dxa"/>
            <w:shd w:val="clear" w:color="auto" w:fill="auto"/>
          </w:tcPr>
          <w:p w14:paraId="738C6144" w14:textId="77777777" w:rsidR="00BD74C3" w:rsidRDefault="00BD74C3" w:rsidP="00455F2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B7C69B5" w14:textId="77777777" w:rsidR="00BD74C3" w:rsidRPr="000B63FD" w:rsidRDefault="00BD74C3" w:rsidP="00455F22">
            <w:pPr>
              <w:pStyle w:val="TAL"/>
            </w:pPr>
            <w:r>
              <w:t>(NOTE 1)</w:t>
            </w:r>
          </w:p>
        </w:tc>
      </w:tr>
      <w:tr w:rsidR="00BD74C3" w:rsidRPr="000B63FD" w14:paraId="0F82A7FD" w14:textId="77777777" w:rsidTr="00455F22">
        <w:trPr>
          <w:cantSplit/>
          <w:jc w:val="center"/>
        </w:trPr>
        <w:tc>
          <w:tcPr>
            <w:tcW w:w="2972" w:type="dxa"/>
            <w:shd w:val="clear" w:color="auto" w:fill="auto"/>
          </w:tcPr>
          <w:p w14:paraId="005ED61A" w14:textId="77777777" w:rsidR="00BD74C3" w:rsidRDefault="00BD74C3" w:rsidP="00455F22">
            <w:pPr>
              <w:pStyle w:val="TAL"/>
              <w:rPr>
                <w:lang w:eastAsia="zh-CN"/>
              </w:rPr>
            </w:pPr>
            <w:r>
              <w:rPr>
                <w:rFonts w:hint="eastAsia"/>
                <w:lang w:eastAsia="zh-CN"/>
              </w:rPr>
              <w:t>M</w:t>
            </w:r>
            <w:r>
              <w:rPr>
                <w:lang w:eastAsia="zh-CN"/>
              </w:rPr>
              <w:t>SG_LOOP_DETECTED</w:t>
            </w:r>
          </w:p>
        </w:tc>
        <w:tc>
          <w:tcPr>
            <w:tcW w:w="2552" w:type="dxa"/>
            <w:shd w:val="clear" w:color="auto" w:fill="auto"/>
          </w:tcPr>
          <w:p w14:paraId="51485F89" w14:textId="77777777" w:rsidR="00BD74C3" w:rsidRPr="000B63FD" w:rsidRDefault="00BD74C3" w:rsidP="00455F22">
            <w:pPr>
              <w:pStyle w:val="TAL"/>
              <w:rPr>
                <w:lang w:eastAsia="zh-CN"/>
              </w:rPr>
            </w:pPr>
            <w:r>
              <w:rPr>
                <w:rFonts w:hint="eastAsia"/>
                <w:lang w:eastAsia="zh-CN"/>
              </w:rPr>
              <w:t>4</w:t>
            </w:r>
            <w:r>
              <w:rPr>
                <w:lang w:eastAsia="zh-CN"/>
              </w:rPr>
              <w:t>00 Bad Request</w:t>
            </w:r>
          </w:p>
        </w:tc>
        <w:tc>
          <w:tcPr>
            <w:tcW w:w="4223" w:type="dxa"/>
            <w:shd w:val="clear" w:color="auto" w:fill="auto"/>
          </w:tcPr>
          <w:p w14:paraId="6085FE89" w14:textId="77777777" w:rsidR="00BD74C3" w:rsidRPr="000B63FD" w:rsidRDefault="00BD74C3" w:rsidP="00455F22">
            <w:pPr>
              <w:pStyle w:val="TAL"/>
              <w:rPr>
                <w:lang w:eastAsia="zh-CN"/>
              </w:rPr>
            </w:pPr>
            <w:r>
              <w:rPr>
                <w:rFonts w:hint="eastAsia"/>
                <w:lang w:eastAsia="zh-CN"/>
              </w:rPr>
              <w:t>T</w:t>
            </w:r>
            <w:r>
              <w:rPr>
                <w:lang w:eastAsia="zh-CN"/>
              </w:rPr>
              <w:t>he request is rejected because message loop is detected.</w:t>
            </w:r>
          </w:p>
        </w:tc>
      </w:tr>
      <w:tr w:rsidR="00BD74C3" w:rsidRPr="000B63FD" w14:paraId="5E131DE7" w14:textId="77777777" w:rsidTr="00455F22">
        <w:trPr>
          <w:cantSplit/>
          <w:jc w:val="center"/>
        </w:trPr>
        <w:tc>
          <w:tcPr>
            <w:tcW w:w="2972" w:type="dxa"/>
            <w:shd w:val="clear" w:color="auto" w:fill="auto"/>
          </w:tcPr>
          <w:p w14:paraId="22733CB3" w14:textId="77777777" w:rsidR="00BD74C3" w:rsidRPr="00D1205D" w:rsidRDefault="00BD74C3" w:rsidP="00455F22">
            <w:pPr>
              <w:pStyle w:val="TAL"/>
            </w:pPr>
            <w:r>
              <w:t>MISSING_ACCESS_TOKEN_INFO</w:t>
            </w:r>
          </w:p>
        </w:tc>
        <w:tc>
          <w:tcPr>
            <w:tcW w:w="2552" w:type="dxa"/>
            <w:shd w:val="clear" w:color="auto" w:fill="auto"/>
          </w:tcPr>
          <w:p w14:paraId="39EC63D0" w14:textId="77777777" w:rsidR="00BD74C3" w:rsidRPr="00D1205D" w:rsidRDefault="00BD74C3" w:rsidP="00455F22">
            <w:pPr>
              <w:pStyle w:val="TAL"/>
            </w:pPr>
            <w:r w:rsidRPr="00D1205D">
              <w:t>400 Bad Request</w:t>
            </w:r>
          </w:p>
        </w:tc>
        <w:tc>
          <w:tcPr>
            <w:tcW w:w="4223" w:type="dxa"/>
            <w:shd w:val="clear" w:color="auto" w:fill="auto"/>
          </w:tcPr>
          <w:p w14:paraId="3CBDF2A9" w14:textId="77777777" w:rsidR="00BD74C3" w:rsidRPr="00D1205D" w:rsidRDefault="00BD74C3" w:rsidP="00455F2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BD74C3" w:rsidRPr="000B63FD" w14:paraId="0FAE4A87" w14:textId="77777777" w:rsidTr="00455F22">
        <w:trPr>
          <w:cantSplit/>
          <w:jc w:val="center"/>
        </w:trPr>
        <w:tc>
          <w:tcPr>
            <w:tcW w:w="2972" w:type="dxa"/>
            <w:shd w:val="clear" w:color="auto" w:fill="auto"/>
          </w:tcPr>
          <w:p w14:paraId="1E6EFEF6" w14:textId="77777777" w:rsidR="00BD74C3" w:rsidRDefault="00BD74C3" w:rsidP="00455F22">
            <w:pPr>
              <w:pStyle w:val="TAL"/>
            </w:pPr>
            <w:r>
              <w:t>ACCESS_TOKEN_DENIED</w:t>
            </w:r>
          </w:p>
        </w:tc>
        <w:tc>
          <w:tcPr>
            <w:tcW w:w="2552" w:type="dxa"/>
            <w:shd w:val="clear" w:color="auto" w:fill="auto"/>
          </w:tcPr>
          <w:p w14:paraId="2337E741" w14:textId="77777777" w:rsidR="00BD74C3" w:rsidRPr="00D1205D" w:rsidRDefault="00BD74C3" w:rsidP="00455F22">
            <w:pPr>
              <w:pStyle w:val="TAL"/>
            </w:pPr>
            <w:r w:rsidRPr="00D1205D">
              <w:rPr>
                <w:lang w:eastAsia="zh-CN"/>
              </w:rPr>
              <w:t>403 Forbidden</w:t>
            </w:r>
          </w:p>
        </w:tc>
        <w:tc>
          <w:tcPr>
            <w:tcW w:w="4223" w:type="dxa"/>
            <w:shd w:val="clear" w:color="auto" w:fill="auto"/>
          </w:tcPr>
          <w:p w14:paraId="32AF71D2" w14:textId="77777777" w:rsidR="00BD74C3" w:rsidRPr="00D1205D" w:rsidRDefault="00BD74C3" w:rsidP="00455F2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BD74C3" w:rsidRPr="000B63FD" w14:paraId="03CEE52B" w14:textId="77777777" w:rsidTr="00455F22">
        <w:trPr>
          <w:cantSplit/>
          <w:jc w:val="center"/>
        </w:trPr>
        <w:tc>
          <w:tcPr>
            <w:tcW w:w="2972" w:type="dxa"/>
            <w:shd w:val="clear" w:color="auto" w:fill="auto"/>
          </w:tcPr>
          <w:p w14:paraId="2C6DCA3A" w14:textId="77777777" w:rsidR="00BD74C3" w:rsidRDefault="00BD74C3" w:rsidP="00455F22">
            <w:pPr>
              <w:pStyle w:val="TAL"/>
            </w:pPr>
            <w:r w:rsidRPr="003E6078">
              <w:rPr>
                <w:rFonts w:hint="eastAsia"/>
              </w:rPr>
              <w:t>PLMNID_MISMATCH</w:t>
            </w:r>
          </w:p>
        </w:tc>
        <w:tc>
          <w:tcPr>
            <w:tcW w:w="2552" w:type="dxa"/>
            <w:shd w:val="clear" w:color="auto" w:fill="auto"/>
          </w:tcPr>
          <w:p w14:paraId="0AF3DADB" w14:textId="77777777" w:rsidR="00BD74C3" w:rsidRPr="00D1205D" w:rsidRDefault="00BD74C3" w:rsidP="00455F22">
            <w:pPr>
              <w:pStyle w:val="TAL"/>
              <w:rPr>
                <w:lang w:eastAsia="zh-CN"/>
              </w:rPr>
            </w:pPr>
            <w:r w:rsidRPr="003E6078">
              <w:rPr>
                <w:rFonts w:hint="eastAsia"/>
              </w:rPr>
              <w:t>403 Forbidden</w:t>
            </w:r>
          </w:p>
        </w:tc>
        <w:tc>
          <w:tcPr>
            <w:tcW w:w="4223" w:type="dxa"/>
            <w:shd w:val="clear" w:color="auto" w:fill="auto"/>
          </w:tcPr>
          <w:p w14:paraId="481FB77C" w14:textId="77777777" w:rsidR="00BD74C3" w:rsidRDefault="00BD74C3" w:rsidP="00455F22">
            <w:pPr>
              <w:pStyle w:val="TAL"/>
            </w:pPr>
            <w:r>
              <w:t>The request is rejected by the SEPP due to the PLMN ID in the bearer token carried in the "Authorization" header of the reconstructed message does not match the PLMN ID of the N32-f context.</w:t>
            </w:r>
          </w:p>
        </w:tc>
      </w:tr>
      <w:tr w:rsidR="00BD74C3" w:rsidRPr="000B63FD" w14:paraId="50A695C6" w14:textId="77777777" w:rsidTr="00455F22">
        <w:trPr>
          <w:cantSplit/>
          <w:jc w:val="center"/>
        </w:trPr>
        <w:tc>
          <w:tcPr>
            <w:tcW w:w="2972" w:type="dxa"/>
            <w:shd w:val="clear" w:color="auto" w:fill="auto"/>
          </w:tcPr>
          <w:p w14:paraId="333A6349" w14:textId="77777777" w:rsidR="00BD74C3" w:rsidRDefault="00BD74C3" w:rsidP="00455F22">
            <w:pPr>
              <w:pStyle w:val="TAL"/>
            </w:pPr>
            <w:r>
              <w:rPr>
                <w:rFonts w:hint="eastAsia"/>
                <w:lang w:eastAsia="ja-JP"/>
              </w:rPr>
              <w:t>R</w:t>
            </w:r>
            <w:r>
              <w:rPr>
                <w:lang w:eastAsia="ja-JP"/>
              </w:rPr>
              <w:t>EQUESTED_PURPOSE_NOT_ALLOWED</w:t>
            </w:r>
          </w:p>
        </w:tc>
        <w:tc>
          <w:tcPr>
            <w:tcW w:w="2552" w:type="dxa"/>
            <w:shd w:val="clear" w:color="auto" w:fill="auto"/>
          </w:tcPr>
          <w:p w14:paraId="61FFB7FE" w14:textId="77777777" w:rsidR="00BD74C3" w:rsidRPr="00D1205D" w:rsidRDefault="00BD74C3" w:rsidP="00455F22">
            <w:pPr>
              <w:pStyle w:val="TAL"/>
              <w:rPr>
                <w:lang w:eastAsia="zh-CN"/>
              </w:rPr>
            </w:pPr>
            <w:r>
              <w:rPr>
                <w:rFonts w:hint="eastAsia"/>
                <w:lang w:eastAsia="ja-JP"/>
              </w:rPr>
              <w:t>4</w:t>
            </w:r>
            <w:r>
              <w:rPr>
                <w:lang w:eastAsia="ja-JP"/>
              </w:rPr>
              <w:t>03 Forbidden</w:t>
            </w:r>
          </w:p>
        </w:tc>
        <w:tc>
          <w:tcPr>
            <w:tcW w:w="4223" w:type="dxa"/>
            <w:shd w:val="clear" w:color="auto" w:fill="auto"/>
          </w:tcPr>
          <w:p w14:paraId="2A426843" w14:textId="77777777" w:rsidR="00BD74C3" w:rsidRDefault="00BD74C3" w:rsidP="00455F22">
            <w:pPr>
              <w:pStyle w:val="TAL"/>
            </w:pPr>
            <w:r>
              <w:rPr>
                <w:rFonts w:hint="eastAsia"/>
                <w:lang w:eastAsia="ja-JP"/>
              </w:rPr>
              <w:t>T</w:t>
            </w:r>
            <w:r>
              <w:rPr>
                <w:lang w:eastAsia="ja-JP"/>
              </w:rPr>
              <w:t>he request is rejected due to requested purpose provided in the HTTP request is not allowed by the policy. See clause 6.14.</w:t>
            </w:r>
          </w:p>
        </w:tc>
      </w:tr>
      <w:tr w:rsidR="00DC4F8A" w:rsidRPr="000B63FD" w14:paraId="043FB45F" w14:textId="77777777" w:rsidTr="00455F22">
        <w:trPr>
          <w:cantSplit/>
          <w:jc w:val="center"/>
        </w:trPr>
        <w:tc>
          <w:tcPr>
            <w:tcW w:w="2972" w:type="dxa"/>
            <w:shd w:val="clear" w:color="auto" w:fill="auto"/>
          </w:tcPr>
          <w:p w14:paraId="7C2AA717" w14:textId="13B77174" w:rsidR="00DC4F8A" w:rsidRDefault="00DC4F8A" w:rsidP="00DC4F8A">
            <w:pPr>
              <w:pStyle w:val="TAL"/>
              <w:rPr>
                <w:lang w:eastAsia="ja-JP"/>
              </w:rPr>
            </w:pPr>
            <w:r>
              <w:rPr>
                <w:lang w:eastAsia="ja-JP"/>
              </w:rPr>
              <w:t>ORIGINATING_NETWORK_ID_MISMATCH</w:t>
            </w:r>
          </w:p>
        </w:tc>
        <w:tc>
          <w:tcPr>
            <w:tcW w:w="2552" w:type="dxa"/>
            <w:shd w:val="clear" w:color="auto" w:fill="auto"/>
          </w:tcPr>
          <w:p w14:paraId="0B590C1A" w14:textId="7F883AE4" w:rsidR="00DC4F8A" w:rsidRDefault="00DC4F8A" w:rsidP="00DC4F8A">
            <w:pPr>
              <w:pStyle w:val="TAL"/>
              <w:rPr>
                <w:lang w:eastAsia="ja-JP"/>
              </w:rPr>
            </w:pPr>
            <w:r w:rsidRPr="003E6078">
              <w:rPr>
                <w:rFonts w:hint="eastAsia"/>
                <w:lang w:eastAsia="ja-JP"/>
              </w:rPr>
              <w:t>403 Forbidden</w:t>
            </w:r>
          </w:p>
        </w:tc>
        <w:tc>
          <w:tcPr>
            <w:tcW w:w="4223" w:type="dxa"/>
            <w:shd w:val="clear" w:color="auto" w:fill="auto"/>
          </w:tcPr>
          <w:p w14:paraId="723206E7" w14:textId="28482F2C" w:rsidR="00DC4F8A" w:rsidRDefault="00DC4F8A" w:rsidP="00DC4F8A">
            <w:pPr>
              <w:pStyle w:val="TAL"/>
              <w:rPr>
                <w:lang w:eastAsia="ja-JP"/>
              </w:rPr>
            </w:pPr>
            <w:r w:rsidRPr="00E12011">
              <w:rPr>
                <w:lang w:eastAsia="ja-JP"/>
              </w:rPr>
              <w:t xml:space="preserve">The request is rejected because the </w:t>
            </w:r>
            <w:r>
              <w:rPr>
                <w:lang w:eastAsia="ja-JP"/>
              </w:rPr>
              <w:t xml:space="preserve">PLMN ID or the SNPN ID received in the </w:t>
            </w:r>
            <w:r w:rsidRPr="000B63FD">
              <w:rPr>
                <w:lang w:eastAsia="ja-JP"/>
              </w:rPr>
              <w:t>3gpp-</w:t>
            </w:r>
            <w:r>
              <w:rPr>
                <w:lang w:eastAsia="ja-JP"/>
              </w:rPr>
              <w:t>Sbi-Originating-Network-Id header does not match</w:t>
            </w:r>
            <w:r w:rsidRPr="00C33FD5">
              <w:rPr>
                <w:lang w:eastAsia="ja-JP"/>
              </w:rPr>
              <w:t xml:space="preserve"> with any of the PLMN IDs that the sending SEPP represents</w:t>
            </w:r>
            <w:r>
              <w:rPr>
                <w:lang w:eastAsia="ja-JP"/>
              </w:rPr>
              <w:t>.</w:t>
            </w:r>
          </w:p>
        </w:tc>
      </w:tr>
      <w:tr w:rsidR="00BD74C3" w:rsidRPr="000B63FD" w14:paraId="3691D6EC" w14:textId="77777777" w:rsidTr="00455F22">
        <w:trPr>
          <w:cantSplit/>
          <w:jc w:val="center"/>
        </w:trPr>
        <w:tc>
          <w:tcPr>
            <w:tcW w:w="2972" w:type="dxa"/>
            <w:shd w:val="clear" w:color="auto" w:fill="auto"/>
          </w:tcPr>
          <w:p w14:paraId="21CCB90E" w14:textId="77777777" w:rsidR="00BD74C3" w:rsidRDefault="00BD74C3" w:rsidP="00455F22">
            <w:pPr>
              <w:pStyle w:val="TAL"/>
            </w:pPr>
            <w:r w:rsidRPr="00D1205D">
              <w:t>INCORRECT_LENGTH</w:t>
            </w:r>
          </w:p>
        </w:tc>
        <w:tc>
          <w:tcPr>
            <w:tcW w:w="2552" w:type="dxa"/>
            <w:shd w:val="clear" w:color="auto" w:fill="auto"/>
          </w:tcPr>
          <w:p w14:paraId="45E405AF" w14:textId="77777777" w:rsidR="00BD74C3" w:rsidRPr="00D1205D" w:rsidRDefault="00BD74C3" w:rsidP="00455F22">
            <w:pPr>
              <w:pStyle w:val="TAL"/>
              <w:rPr>
                <w:lang w:eastAsia="zh-CN"/>
              </w:rPr>
            </w:pPr>
            <w:r w:rsidRPr="00D1205D">
              <w:t>411 Length Required</w:t>
            </w:r>
          </w:p>
        </w:tc>
        <w:tc>
          <w:tcPr>
            <w:tcW w:w="4223" w:type="dxa"/>
            <w:shd w:val="clear" w:color="auto" w:fill="auto"/>
          </w:tcPr>
          <w:p w14:paraId="57BADBDF" w14:textId="77777777" w:rsidR="00BD74C3" w:rsidRDefault="00BD74C3" w:rsidP="00455F22">
            <w:pPr>
              <w:pStyle w:val="TAL"/>
            </w:pPr>
            <w:r w:rsidRPr="00D1205D">
              <w:t>The request is rejected due to incorrect value of a Content-length header field.</w:t>
            </w:r>
          </w:p>
        </w:tc>
      </w:tr>
      <w:tr w:rsidR="00BD74C3" w:rsidRPr="000B63FD" w14:paraId="41A177CE" w14:textId="77777777" w:rsidTr="00455F22">
        <w:trPr>
          <w:cantSplit/>
          <w:jc w:val="center"/>
        </w:trPr>
        <w:tc>
          <w:tcPr>
            <w:tcW w:w="2972" w:type="dxa"/>
            <w:shd w:val="clear" w:color="auto" w:fill="auto"/>
          </w:tcPr>
          <w:p w14:paraId="13EEFE91" w14:textId="77777777" w:rsidR="00BD74C3" w:rsidRPr="000B63FD" w:rsidRDefault="00BD74C3" w:rsidP="00455F22">
            <w:pPr>
              <w:pStyle w:val="TAL"/>
            </w:pPr>
            <w:r w:rsidRPr="00B6200D">
              <w:lastRenderedPageBreak/>
              <w:t>NF_CONGESTION_RISK</w:t>
            </w:r>
          </w:p>
        </w:tc>
        <w:tc>
          <w:tcPr>
            <w:tcW w:w="2552" w:type="dxa"/>
            <w:shd w:val="clear" w:color="auto" w:fill="auto"/>
          </w:tcPr>
          <w:p w14:paraId="52A8CA8E" w14:textId="77777777" w:rsidR="00BD74C3" w:rsidRPr="000B63FD" w:rsidRDefault="00BD74C3" w:rsidP="00455F22">
            <w:pPr>
              <w:pStyle w:val="TAL"/>
            </w:pPr>
            <w:r>
              <w:t xml:space="preserve">429 </w:t>
            </w:r>
            <w:r w:rsidRPr="000B63FD">
              <w:rPr>
                <w:lang w:eastAsia="zh-CN"/>
              </w:rPr>
              <w:t>Too Many Requests</w:t>
            </w:r>
          </w:p>
        </w:tc>
        <w:tc>
          <w:tcPr>
            <w:tcW w:w="4223" w:type="dxa"/>
            <w:shd w:val="clear" w:color="auto" w:fill="auto"/>
          </w:tcPr>
          <w:p w14:paraId="306F872C" w14:textId="77777777" w:rsidR="00BD74C3" w:rsidRPr="000B63FD" w:rsidRDefault="00BD74C3" w:rsidP="00455F2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D74C3" w:rsidRPr="000B63FD" w14:paraId="3E2BBE50" w14:textId="77777777" w:rsidTr="00455F22">
        <w:trPr>
          <w:cantSplit/>
          <w:jc w:val="center"/>
        </w:trPr>
        <w:tc>
          <w:tcPr>
            <w:tcW w:w="2972" w:type="dxa"/>
            <w:shd w:val="clear" w:color="auto" w:fill="auto"/>
          </w:tcPr>
          <w:p w14:paraId="6A7DE4FD" w14:textId="77777777" w:rsidR="00BD74C3" w:rsidRPr="000B63FD" w:rsidRDefault="00BD74C3" w:rsidP="00455F22">
            <w:pPr>
              <w:pStyle w:val="TAL"/>
            </w:pPr>
            <w:r w:rsidRPr="000B63FD">
              <w:t>INSUFFICIENT_RESOURCES</w:t>
            </w:r>
          </w:p>
        </w:tc>
        <w:tc>
          <w:tcPr>
            <w:tcW w:w="2552" w:type="dxa"/>
            <w:shd w:val="clear" w:color="auto" w:fill="auto"/>
          </w:tcPr>
          <w:p w14:paraId="7AC69EDD" w14:textId="77777777" w:rsidR="00BD74C3" w:rsidRPr="000B63FD" w:rsidRDefault="00BD74C3" w:rsidP="00455F22">
            <w:pPr>
              <w:pStyle w:val="TAL"/>
            </w:pPr>
            <w:r w:rsidRPr="000B63FD">
              <w:t>500 Internal Server Error</w:t>
            </w:r>
          </w:p>
        </w:tc>
        <w:tc>
          <w:tcPr>
            <w:tcW w:w="4223" w:type="dxa"/>
            <w:shd w:val="clear" w:color="auto" w:fill="auto"/>
          </w:tcPr>
          <w:p w14:paraId="30C98623" w14:textId="77777777" w:rsidR="00BD74C3" w:rsidRPr="000B63FD" w:rsidRDefault="00BD74C3" w:rsidP="00455F22">
            <w:pPr>
              <w:pStyle w:val="TAL"/>
            </w:pPr>
            <w:r w:rsidRPr="000B63FD">
              <w:t>The request is rejected due to insufficient resources.</w:t>
            </w:r>
          </w:p>
        </w:tc>
      </w:tr>
      <w:tr w:rsidR="00BD74C3" w:rsidRPr="000B63FD" w14:paraId="0E980031" w14:textId="77777777" w:rsidTr="00455F22">
        <w:trPr>
          <w:cantSplit/>
          <w:jc w:val="center"/>
        </w:trPr>
        <w:tc>
          <w:tcPr>
            <w:tcW w:w="2972" w:type="dxa"/>
            <w:shd w:val="clear" w:color="auto" w:fill="auto"/>
          </w:tcPr>
          <w:p w14:paraId="2F30D57C" w14:textId="77777777" w:rsidR="00BD74C3" w:rsidRPr="000B63FD" w:rsidRDefault="00BD74C3" w:rsidP="00455F22">
            <w:pPr>
              <w:pStyle w:val="TAL"/>
            </w:pPr>
            <w:r w:rsidRPr="000B63FD">
              <w:t>UNSPECIFIED_NF_FAILURE</w:t>
            </w:r>
          </w:p>
        </w:tc>
        <w:tc>
          <w:tcPr>
            <w:tcW w:w="2552" w:type="dxa"/>
            <w:shd w:val="clear" w:color="auto" w:fill="auto"/>
          </w:tcPr>
          <w:p w14:paraId="7F7AC864" w14:textId="77777777" w:rsidR="00BD74C3" w:rsidRPr="000B63FD" w:rsidRDefault="00BD74C3" w:rsidP="00455F22">
            <w:pPr>
              <w:pStyle w:val="TAL"/>
            </w:pPr>
            <w:r w:rsidRPr="000B63FD">
              <w:t>500 Internal Server Error</w:t>
            </w:r>
          </w:p>
        </w:tc>
        <w:tc>
          <w:tcPr>
            <w:tcW w:w="4223" w:type="dxa"/>
            <w:shd w:val="clear" w:color="auto" w:fill="auto"/>
          </w:tcPr>
          <w:p w14:paraId="24669612" w14:textId="77777777" w:rsidR="00BD74C3" w:rsidRPr="000B63FD" w:rsidRDefault="00BD74C3" w:rsidP="00455F22">
            <w:pPr>
              <w:pStyle w:val="TAL"/>
            </w:pPr>
            <w:r w:rsidRPr="000B63FD">
              <w:t xml:space="preserve">The request is rejected due to unspecified reason at the </w:t>
            </w:r>
            <w:r>
              <w:t>SCP or SEPP</w:t>
            </w:r>
            <w:r w:rsidRPr="000B63FD">
              <w:t>. (</w:t>
            </w:r>
            <w:r>
              <w:t>NOTE </w:t>
            </w:r>
            <w:r w:rsidRPr="000B63FD">
              <w:t>3)</w:t>
            </w:r>
          </w:p>
        </w:tc>
      </w:tr>
      <w:tr w:rsidR="00BD74C3" w:rsidRPr="000B63FD" w14:paraId="45D24494" w14:textId="77777777" w:rsidTr="00455F22">
        <w:trPr>
          <w:cantSplit/>
          <w:jc w:val="center"/>
        </w:trPr>
        <w:tc>
          <w:tcPr>
            <w:tcW w:w="2972" w:type="dxa"/>
            <w:shd w:val="clear" w:color="auto" w:fill="auto"/>
          </w:tcPr>
          <w:p w14:paraId="784C0E7F" w14:textId="77777777" w:rsidR="00BD74C3" w:rsidRPr="000B63FD" w:rsidRDefault="00BD74C3" w:rsidP="00455F22">
            <w:pPr>
              <w:pStyle w:val="TAL"/>
            </w:pPr>
            <w:r w:rsidRPr="000B63FD">
              <w:t>SYSTEM_FAILURE</w:t>
            </w:r>
          </w:p>
        </w:tc>
        <w:tc>
          <w:tcPr>
            <w:tcW w:w="2552" w:type="dxa"/>
            <w:shd w:val="clear" w:color="auto" w:fill="auto"/>
          </w:tcPr>
          <w:p w14:paraId="18D50EE8" w14:textId="77777777" w:rsidR="00BD74C3" w:rsidRPr="000B63FD" w:rsidRDefault="00BD74C3" w:rsidP="00455F22">
            <w:pPr>
              <w:pStyle w:val="TAL"/>
            </w:pPr>
            <w:r w:rsidRPr="000B63FD">
              <w:t>500 Internal Server Error</w:t>
            </w:r>
          </w:p>
        </w:tc>
        <w:tc>
          <w:tcPr>
            <w:tcW w:w="4223" w:type="dxa"/>
            <w:shd w:val="clear" w:color="auto" w:fill="auto"/>
          </w:tcPr>
          <w:p w14:paraId="40A99BFE" w14:textId="77777777" w:rsidR="00BD74C3" w:rsidRPr="000B63FD" w:rsidRDefault="00BD74C3" w:rsidP="00455F22">
            <w:pPr>
              <w:pStyle w:val="TAL"/>
            </w:pPr>
            <w:r w:rsidRPr="000B63FD">
              <w:t xml:space="preserve">The request is rejected due to generic error condition in the </w:t>
            </w:r>
            <w:r>
              <w:t>SCP or SEPP</w:t>
            </w:r>
            <w:r w:rsidRPr="000B63FD">
              <w:t>.</w:t>
            </w:r>
          </w:p>
        </w:tc>
      </w:tr>
      <w:tr w:rsidR="00BD74C3" w:rsidRPr="000B63FD" w14:paraId="163051E8" w14:textId="77777777" w:rsidTr="00455F22">
        <w:trPr>
          <w:cantSplit/>
          <w:jc w:val="center"/>
        </w:trPr>
        <w:tc>
          <w:tcPr>
            <w:tcW w:w="2972" w:type="dxa"/>
            <w:shd w:val="clear" w:color="auto" w:fill="auto"/>
          </w:tcPr>
          <w:p w14:paraId="2E9DAB6C" w14:textId="77777777" w:rsidR="00BD74C3" w:rsidRPr="000B63FD" w:rsidRDefault="00BD74C3" w:rsidP="00455F22">
            <w:pPr>
              <w:pStyle w:val="TAL"/>
            </w:pPr>
            <w:r>
              <w:t>NF_FAILOVER</w:t>
            </w:r>
          </w:p>
        </w:tc>
        <w:tc>
          <w:tcPr>
            <w:tcW w:w="2552" w:type="dxa"/>
            <w:shd w:val="clear" w:color="auto" w:fill="auto"/>
          </w:tcPr>
          <w:p w14:paraId="71C616E9" w14:textId="77777777" w:rsidR="00BD74C3" w:rsidRPr="000B63FD" w:rsidRDefault="00BD74C3" w:rsidP="00455F22">
            <w:pPr>
              <w:pStyle w:val="TAL"/>
            </w:pPr>
            <w:r>
              <w:t>500 Internal Server Error</w:t>
            </w:r>
          </w:p>
        </w:tc>
        <w:tc>
          <w:tcPr>
            <w:tcW w:w="4223" w:type="dxa"/>
            <w:shd w:val="clear" w:color="auto" w:fill="auto"/>
          </w:tcPr>
          <w:p w14:paraId="5769F030" w14:textId="77777777" w:rsidR="00BD74C3" w:rsidRPr="000B63FD" w:rsidRDefault="00BD74C3" w:rsidP="00455F22">
            <w:pPr>
              <w:pStyle w:val="TAL"/>
            </w:pPr>
            <w:r>
              <w:t>The request is rejected by the SCP due to the unavailability of the NF, and the requester may trigger an immediate re-selection of an alternative NF based on this information.</w:t>
            </w:r>
          </w:p>
        </w:tc>
      </w:tr>
      <w:tr w:rsidR="00BD74C3" w:rsidRPr="000B63FD" w14:paraId="2BAC561A" w14:textId="77777777" w:rsidTr="00455F22">
        <w:trPr>
          <w:cantSplit/>
          <w:jc w:val="center"/>
        </w:trPr>
        <w:tc>
          <w:tcPr>
            <w:tcW w:w="2972" w:type="dxa"/>
            <w:shd w:val="clear" w:color="auto" w:fill="auto"/>
          </w:tcPr>
          <w:p w14:paraId="56C2FD68" w14:textId="77777777" w:rsidR="00BD74C3" w:rsidRDefault="00BD74C3" w:rsidP="00455F22">
            <w:pPr>
              <w:pStyle w:val="TAL"/>
            </w:pPr>
            <w:r>
              <w:t>NF_SERVICE_FAILOVER</w:t>
            </w:r>
          </w:p>
        </w:tc>
        <w:tc>
          <w:tcPr>
            <w:tcW w:w="2552" w:type="dxa"/>
            <w:shd w:val="clear" w:color="auto" w:fill="auto"/>
          </w:tcPr>
          <w:p w14:paraId="11806D9A" w14:textId="77777777" w:rsidR="00BD74C3" w:rsidRDefault="00BD74C3" w:rsidP="00455F22">
            <w:pPr>
              <w:pStyle w:val="TAL"/>
            </w:pPr>
            <w:r>
              <w:t>500 Internal Server Error</w:t>
            </w:r>
          </w:p>
        </w:tc>
        <w:tc>
          <w:tcPr>
            <w:tcW w:w="4223" w:type="dxa"/>
            <w:shd w:val="clear" w:color="auto" w:fill="auto"/>
          </w:tcPr>
          <w:p w14:paraId="06F9793A" w14:textId="77777777" w:rsidR="00BD74C3" w:rsidRDefault="00BD74C3" w:rsidP="00455F22">
            <w:pPr>
              <w:pStyle w:val="TAL"/>
            </w:pPr>
            <w:r>
              <w:t>The request is rejected by the SCP due to the unavailability of the NF service, and the requester may trigger an immediate re-selection of an alternative NF service based on this information.</w:t>
            </w:r>
          </w:p>
        </w:tc>
      </w:tr>
      <w:tr w:rsidR="00BD74C3" w:rsidRPr="000B63FD" w14:paraId="06AA0B06" w14:textId="77777777" w:rsidTr="00455F22">
        <w:trPr>
          <w:cantSplit/>
          <w:jc w:val="center"/>
        </w:trPr>
        <w:tc>
          <w:tcPr>
            <w:tcW w:w="2972" w:type="dxa"/>
            <w:shd w:val="clear" w:color="auto" w:fill="auto"/>
          </w:tcPr>
          <w:p w14:paraId="0D6FE77C" w14:textId="77777777" w:rsidR="00BD74C3" w:rsidRDefault="00BD74C3" w:rsidP="00455F22">
            <w:pPr>
              <w:pStyle w:val="TAL"/>
            </w:pPr>
            <w:r>
              <w:t>MAX_SCP_HOPS_REACHED</w:t>
            </w:r>
          </w:p>
        </w:tc>
        <w:tc>
          <w:tcPr>
            <w:tcW w:w="2552" w:type="dxa"/>
            <w:shd w:val="clear" w:color="auto" w:fill="auto"/>
          </w:tcPr>
          <w:p w14:paraId="191030D4" w14:textId="77777777" w:rsidR="00BD74C3" w:rsidRDefault="00BD74C3" w:rsidP="00455F22">
            <w:pPr>
              <w:pStyle w:val="TAL"/>
            </w:pPr>
            <w:r>
              <w:t>502 Bad Gateway</w:t>
            </w:r>
          </w:p>
        </w:tc>
        <w:tc>
          <w:tcPr>
            <w:tcW w:w="4223" w:type="dxa"/>
            <w:shd w:val="clear" w:color="auto" w:fill="auto"/>
          </w:tcPr>
          <w:p w14:paraId="1D2DF202" w14:textId="77777777" w:rsidR="00BD74C3" w:rsidRDefault="00BD74C3" w:rsidP="00455F22">
            <w:pPr>
              <w:pStyle w:val="TAL"/>
            </w:pPr>
            <w:r>
              <w:t>The request is rejected due to the maximum number of allowed SCP hops has been reached when relaying the request message to the target NF.</w:t>
            </w:r>
          </w:p>
        </w:tc>
      </w:tr>
      <w:tr w:rsidR="00BD74C3" w:rsidRPr="000B63FD" w14:paraId="05F7EAED" w14:textId="77777777" w:rsidTr="00455F22">
        <w:trPr>
          <w:cantSplit/>
          <w:jc w:val="center"/>
        </w:trPr>
        <w:tc>
          <w:tcPr>
            <w:tcW w:w="2972" w:type="dxa"/>
            <w:shd w:val="clear" w:color="auto" w:fill="auto"/>
          </w:tcPr>
          <w:p w14:paraId="4475A5EB" w14:textId="77777777" w:rsidR="00BD74C3" w:rsidRDefault="00BD74C3" w:rsidP="00455F22">
            <w:pPr>
              <w:pStyle w:val="TAL"/>
            </w:pPr>
            <w:r>
              <w:t>NF_DISCOVERY_ERROR</w:t>
            </w:r>
          </w:p>
        </w:tc>
        <w:tc>
          <w:tcPr>
            <w:tcW w:w="2552" w:type="dxa"/>
            <w:shd w:val="clear" w:color="auto" w:fill="auto"/>
          </w:tcPr>
          <w:p w14:paraId="706AFFCF" w14:textId="77777777" w:rsidR="00BD74C3" w:rsidRDefault="00BD74C3" w:rsidP="00455F22">
            <w:pPr>
              <w:pStyle w:val="TAL"/>
            </w:pPr>
            <w:r>
              <w:t>502 Bad Gateway</w:t>
            </w:r>
          </w:p>
        </w:tc>
        <w:tc>
          <w:tcPr>
            <w:tcW w:w="4223" w:type="dxa"/>
            <w:shd w:val="clear" w:color="auto" w:fill="auto"/>
          </w:tcPr>
          <w:p w14:paraId="53E4A76D" w14:textId="77777777" w:rsidR="00BD74C3" w:rsidRDefault="00BD74C3" w:rsidP="00455F22">
            <w:pPr>
              <w:pStyle w:val="TAL"/>
            </w:pPr>
            <w:r>
              <w:t xml:space="preserve">The request is rejected due to the receipt of an 5xx or 429 response from the NRF during an NF Discovery procedure the SCP initiated to fulfil the request. </w:t>
            </w:r>
          </w:p>
        </w:tc>
      </w:tr>
      <w:tr w:rsidR="00BD74C3" w:rsidRPr="000B63FD" w14:paraId="70C9C950" w14:textId="77777777" w:rsidTr="00455F22">
        <w:trPr>
          <w:cantSplit/>
          <w:jc w:val="center"/>
        </w:trPr>
        <w:tc>
          <w:tcPr>
            <w:tcW w:w="2972" w:type="dxa"/>
            <w:shd w:val="clear" w:color="auto" w:fill="auto"/>
          </w:tcPr>
          <w:p w14:paraId="12FC2FE9" w14:textId="77777777" w:rsidR="00BD74C3" w:rsidRPr="000B63FD" w:rsidRDefault="00BD74C3" w:rsidP="00455F22">
            <w:pPr>
              <w:pStyle w:val="TAL"/>
            </w:pPr>
            <w:r w:rsidRPr="000B63FD">
              <w:t>NF_CONGESTION</w:t>
            </w:r>
          </w:p>
        </w:tc>
        <w:tc>
          <w:tcPr>
            <w:tcW w:w="2552" w:type="dxa"/>
            <w:shd w:val="clear" w:color="auto" w:fill="auto"/>
          </w:tcPr>
          <w:p w14:paraId="6FC6BEC1" w14:textId="77777777" w:rsidR="00BD74C3" w:rsidRPr="000B63FD" w:rsidRDefault="00BD74C3" w:rsidP="00455F22">
            <w:pPr>
              <w:pStyle w:val="TAL"/>
            </w:pPr>
            <w:r w:rsidRPr="000B63FD">
              <w:t>503 Service Unavailable</w:t>
            </w:r>
          </w:p>
        </w:tc>
        <w:tc>
          <w:tcPr>
            <w:tcW w:w="4223" w:type="dxa"/>
            <w:shd w:val="clear" w:color="auto" w:fill="auto"/>
          </w:tcPr>
          <w:p w14:paraId="3690EC66" w14:textId="77777777" w:rsidR="00BD74C3" w:rsidRPr="000B63FD" w:rsidRDefault="00BD74C3" w:rsidP="00455F22">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BD74C3" w:rsidRPr="000B63FD" w14:paraId="1C8BF42B" w14:textId="77777777" w:rsidTr="00455F22">
        <w:trPr>
          <w:cantSplit/>
          <w:jc w:val="center"/>
        </w:trPr>
        <w:tc>
          <w:tcPr>
            <w:tcW w:w="2972" w:type="dxa"/>
            <w:shd w:val="clear" w:color="auto" w:fill="auto"/>
          </w:tcPr>
          <w:p w14:paraId="083CEE1D" w14:textId="77777777" w:rsidR="00BD74C3" w:rsidRPr="000B63FD" w:rsidRDefault="00BD74C3" w:rsidP="00455F22">
            <w:pPr>
              <w:pStyle w:val="TAL"/>
            </w:pPr>
            <w:r>
              <w:t>TIMED</w:t>
            </w:r>
            <w:r w:rsidRPr="000B63FD">
              <w:t>_</w:t>
            </w:r>
            <w:r>
              <w:t>OUT_REQUEST</w:t>
            </w:r>
          </w:p>
        </w:tc>
        <w:tc>
          <w:tcPr>
            <w:tcW w:w="2552" w:type="dxa"/>
            <w:shd w:val="clear" w:color="auto" w:fill="auto"/>
          </w:tcPr>
          <w:p w14:paraId="24877F51"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7D2C036A" w14:textId="77777777" w:rsidR="00BD74C3" w:rsidRPr="000B63FD" w:rsidRDefault="00BD74C3" w:rsidP="00455F22">
            <w:pPr>
              <w:pStyle w:val="TAL"/>
            </w:pPr>
            <w:r w:rsidRPr="000B63FD">
              <w:t xml:space="preserve">The </w:t>
            </w:r>
            <w:r>
              <w:t>request is rejected due a request that has timed out at the HTTP client (see clause</w:t>
            </w:r>
            <w:r w:rsidRPr="000B63FD">
              <w:t> </w:t>
            </w:r>
            <w:r>
              <w:t xml:space="preserve">6.11.2). </w:t>
            </w:r>
          </w:p>
        </w:tc>
      </w:tr>
      <w:tr w:rsidR="00BD74C3" w:rsidRPr="007B7DE8" w14:paraId="7AA1752D" w14:textId="77777777" w:rsidTr="00455F22">
        <w:trPr>
          <w:cantSplit/>
          <w:jc w:val="center"/>
        </w:trPr>
        <w:tc>
          <w:tcPr>
            <w:tcW w:w="2972" w:type="dxa"/>
            <w:shd w:val="clear" w:color="auto" w:fill="auto"/>
          </w:tcPr>
          <w:p w14:paraId="4022D66F" w14:textId="77777777" w:rsidR="00BD74C3" w:rsidRPr="000B63FD" w:rsidRDefault="00BD74C3" w:rsidP="00455F22">
            <w:pPr>
              <w:pStyle w:val="TAL"/>
            </w:pPr>
            <w:r>
              <w:t>TARGET_NF_NOT_REACHABLE</w:t>
            </w:r>
          </w:p>
        </w:tc>
        <w:tc>
          <w:tcPr>
            <w:tcW w:w="2552" w:type="dxa"/>
            <w:shd w:val="clear" w:color="auto" w:fill="auto"/>
          </w:tcPr>
          <w:p w14:paraId="13893EBD" w14:textId="77777777" w:rsidR="00BD74C3" w:rsidRPr="00720402" w:rsidRDefault="00BD74C3" w:rsidP="00455F22">
            <w:pPr>
              <w:pStyle w:val="TAL"/>
              <w:rPr>
                <w:b/>
                <w:bCs/>
              </w:rPr>
            </w:pPr>
            <w:r w:rsidRPr="000B63FD">
              <w:t>50</w:t>
            </w:r>
            <w:r>
              <w:t>4</w:t>
            </w:r>
            <w:r w:rsidRPr="000B63FD">
              <w:t xml:space="preserve"> </w:t>
            </w:r>
            <w:r>
              <w:t>Gateway Timeout</w:t>
            </w:r>
          </w:p>
        </w:tc>
        <w:tc>
          <w:tcPr>
            <w:tcW w:w="4223" w:type="dxa"/>
            <w:shd w:val="clear" w:color="auto" w:fill="auto"/>
          </w:tcPr>
          <w:p w14:paraId="1338870B" w14:textId="77777777" w:rsidR="00BD74C3" w:rsidRPr="000B63FD" w:rsidRDefault="00BD74C3" w:rsidP="00455F22">
            <w:pPr>
              <w:pStyle w:val="TAL"/>
            </w:pPr>
            <w:r>
              <w:t>The request is not served as the target NF is not reachable (see clause</w:t>
            </w:r>
            <w:r w:rsidRPr="000B63FD">
              <w:t> </w:t>
            </w:r>
            <w:r>
              <w:t>6.10.8.2).</w:t>
            </w:r>
          </w:p>
        </w:tc>
      </w:tr>
      <w:tr w:rsidR="00BD74C3" w:rsidRPr="007B7DE8" w14:paraId="058609AA" w14:textId="77777777" w:rsidTr="00455F22">
        <w:trPr>
          <w:cantSplit/>
          <w:jc w:val="center"/>
        </w:trPr>
        <w:tc>
          <w:tcPr>
            <w:tcW w:w="2972" w:type="dxa"/>
            <w:shd w:val="clear" w:color="auto" w:fill="auto"/>
          </w:tcPr>
          <w:p w14:paraId="1F194ACB" w14:textId="77777777" w:rsidR="00BD74C3" w:rsidRDefault="00BD74C3" w:rsidP="00455F22">
            <w:pPr>
              <w:pStyle w:val="TAL"/>
            </w:pPr>
            <w:r>
              <w:t>NRF_NOT_REACHABLE</w:t>
            </w:r>
          </w:p>
        </w:tc>
        <w:tc>
          <w:tcPr>
            <w:tcW w:w="2552" w:type="dxa"/>
            <w:shd w:val="clear" w:color="auto" w:fill="auto"/>
          </w:tcPr>
          <w:p w14:paraId="28570293"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2D0A770D" w14:textId="77777777" w:rsidR="00BD74C3" w:rsidRDefault="00BD74C3" w:rsidP="00455F22">
            <w:pPr>
              <w:pStyle w:val="TAL"/>
            </w:pPr>
            <w:r>
              <w:t>The request is not served due to the NRF being unreachable (see clause 6.10.8.2).</w:t>
            </w:r>
          </w:p>
        </w:tc>
      </w:tr>
      <w:tr w:rsidR="00583FE0" w:rsidRPr="007B7DE8" w14:paraId="6EAE90BA" w14:textId="77777777" w:rsidTr="00455F22">
        <w:trPr>
          <w:cantSplit/>
          <w:jc w:val="center"/>
        </w:trPr>
        <w:tc>
          <w:tcPr>
            <w:tcW w:w="2972" w:type="dxa"/>
            <w:shd w:val="clear" w:color="auto" w:fill="auto"/>
          </w:tcPr>
          <w:p w14:paraId="6EDE4CF7" w14:textId="147C35EB" w:rsidR="00583FE0" w:rsidRDefault="00583FE0" w:rsidP="00583FE0">
            <w:pPr>
              <w:pStyle w:val="TAL"/>
            </w:pPr>
            <w:r>
              <w:t>TARGET_PLMN_NOT_REACHABLE</w:t>
            </w:r>
          </w:p>
        </w:tc>
        <w:tc>
          <w:tcPr>
            <w:tcW w:w="2552" w:type="dxa"/>
            <w:shd w:val="clear" w:color="auto" w:fill="auto"/>
          </w:tcPr>
          <w:p w14:paraId="613B8867" w14:textId="7C2D34C3" w:rsidR="00583FE0" w:rsidRPr="000B63FD" w:rsidRDefault="00583FE0" w:rsidP="00583FE0">
            <w:pPr>
              <w:pStyle w:val="TAL"/>
            </w:pPr>
            <w:r>
              <w:t>504 Gateway Timeout</w:t>
            </w:r>
          </w:p>
        </w:tc>
        <w:tc>
          <w:tcPr>
            <w:tcW w:w="4223" w:type="dxa"/>
            <w:shd w:val="clear" w:color="auto" w:fill="auto"/>
          </w:tcPr>
          <w:p w14:paraId="43ECCE2E" w14:textId="6D4E061D" w:rsidR="00583FE0" w:rsidRDefault="00583FE0" w:rsidP="00583FE0">
            <w:pPr>
              <w:pStyle w:val="TAL"/>
            </w:pPr>
            <w:r w:rsidRPr="003D0D4A">
              <w:t xml:space="preserve">The request is </w:t>
            </w:r>
            <w:r>
              <w:t>not</w:t>
            </w:r>
            <w:r>
              <w:rPr>
                <w:lang w:eastAsia="zh-CN"/>
              </w:rPr>
              <w:t xml:space="preserve"> delivered due to issues on interconnect with another PLMN (e.g. issues on </w:t>
            </w:r>
            <w:r>
              <w:t>N32 connection including contractual reasons).</w:t>
            </w:r>
          </w:p>
        </w:tc>
      </w:tr>
      <w:tr w:rsidR="00BD74C3" w:rsidRPr="000B63FD" w14:paraId="0A807F26" w14:textId="77777777" w:rsidTr="00455F22">
        <w:trPr>
          <w:cantSplit/>
          <w:jc w:val="center"/>
        </w:trPr>
        <w:tc>
          <w:tcPr>
            <w:tcW w:w="9747" w:type="dxa"/>
            <w:gridSpan w:val="3"/>
            <w:shd w:val="clear" w:color="auto" w:fill="auto"/>
          </w:tcPr>
          <w:p w14:paraId="022D6D5E" w14:textId="77777777" w:rsidR="00BD74C3" w:rsidRPr="000B63FD" w:rsidRDefault="00BD74C3" w:rsidP="00455F22">
            <w:pPr>
              <w:pStyle w:val="TAN"/>
            </w:pPr>
            <w:r>
              <w:t>NOTE </w:t>
            </w:r>
            <w:r w:rsidRPr="000B63FD">
              <w:t>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23C961E0" w14:textId="77777777" w:rsidR="00BD74C3" w:rsidRPr="000B63FD" w:rsidRDefault="00BD74C3" w:rsidP="00455F22">
            <w:pPr>
              <w:pStyle w:val="TAN"/>
            </w:pPr>
            <w:r>
              <w:t>NOTE </w:t>
            </w:r>
            <w:r w:rsidRPr="000B63FD">
              <w:t>2:</w:t>
            </w:r>
            <w:r w:rsidRPr="000B63FD">
              <w:tab/>
              <w:t>This application error indicates error in the HTTP request and there is no other application error value that can be used instead.</w:t>
            </w:r>
          </w:p>
          <w:p w14:paraId="7FBCA717" w14:textId="77777777" w:rsidR="00BD74C3" w:rsidRPr="000B63FD" w:rsidRDefault="00BD74C3" w:rsidP="00455F22">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03631099" w14:textId="77777777" w:rsidR="00BD74C3" w:rsidRPr="000B63FD" w:rsidRDefault="00BD74C3" w:rsidP="00455F22">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E9A85CE" w14:textId="77777777" w:rsidR="00BD74C3" w:rsidRDefault="00BD74C3" w:rsidP="00BD74C3"/>
    <w:p w14:paraId="090C2819" w14:textId="77777777" w:rsidR="00BD74C3" w:rsidRPr="000B63FD" w:rsidRDefault="00BD74C3" w:rsidP="00BD74C3">
      <w:pPr>
        <w:pStyle w:val="TH"/>
      </w:pPr>
      <w:bookmarkStart w:id="679" w:name="_CRTable5_2_7_42"/>
      <w:r w:rsidRPr="000B63FD">
        <w:t xml:space="preserve">Table </w:t>
      </w:r>
      <w:bookmarkEnd w:id="679"/>
      <w:r w:rsidRPr="000B63FD">
        <w:t>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258EAFF4" w14:textId="77777777" w:rsidTr="00455F22">
        <w:trPr>
          <w:cantSplit/>
          <w:jc w:val="center"/>
        </w:trPr>
        <w:tc>
          <w:tcPr>
            <w:tcW w:w="2972" w:type="dxa"/>
            <w:shd w:val="clear" w:color="auto" w:fill="F2F2F2"/>
          </w:tcPr>
          <w:p w14:paraId="326B0F17" w14:textId="77777777" w:rsidR="00BD74C3" w:rsidRPr="000B63FD" w:rsidRDefault="00BD74C3" w:rsidP="00455F22">
            <w:pPr>
              <w:pStyle w:val="TAH"/>
            </w:pPr>
            <w:r>
              <w:t>Cause value</w:t>
            </w:r>
          </w:p>
        </w:tc>
        <w:tc>
          <w:tcPr>
            <w:tcW w:w="2552" w:type="dxa"/>
            <w:shd w:val="clear" w:color="auto" w:fill="F2F2F2"/>
          </w:tcPr>
          <w:p w14:paraId="502EAE2F" w14:textId="77777777" w:rsidR="00BD74C3" w:rsidRPr="000B63FD" w:rsidRDefault="00BD74C3" w:rsidP="00455F22">
            <w:pPr>
              <w:pStyle w:val="TAH"/>
            </w:pPr>
            <w:r w:rsidRPr="000B63FD">
              <w:t>HTTP status code</w:t>
            </w:r>
          </w:p>
        </w:tc>
        <w:tc>
          <w:tcPr>
            <w:tcW w:w="4223" w:type="dxa"/>
            <w:shd w:val="clear" w:color="auto" w:fill="F2F2F2"/>
          </w:tcPr>
          <w:p w14:paraId="29DD3032" w14:textId="77777777" w:rsidR="00BD74C3" w:rsidRPr="000B63FD" w:rsidRDefault="00BD74C3" w:rsidP="00455F22">
            <w:pPr>
              <w:pStyle w:val="TAH"/>
            </w:pPr>
            <w:r w:rsidRPr="000B63FD">
              <w:t>Description</w:t>
            </w:r>
          </w:p>
        </w:tc>
      </w:tr>
      <w:tr w:rsidR="00BD74C3" w:rsidRPr="000B63FD" w14:paraId="66DFF4F6" w14:textId="77777777" w:rsidTr="00455F22">
        <w:trPr>
          <w:cantSplit/>
          <w:jc w:val="center"/>
        </w:trPr>
        <w:tc>
          <w:tcPr>
            <w:tcW w:w="2972" w:type="dxa"/>
            <w:shd w:val="clear" w:color="auto" w:fill="auto"/>
          </w:tcPr>
          <w:p w14:paraId="6E00E98C" w14:textId="77777777" w:rsidR="00BD74C3" w:rsidRPr="000B63FD" w:rsidRDefault="00BD74C3" w:rsidP="00455F22">
            <w:pPr>
              <w:pStyle w:val="TAL"/>
            </w:pPr>
            <w:r>
              <w:t>SCP_REDIRECTION</w:t>
            </w:r>
          </w:p>
        </w:tc>
        <w:tc>
          <w:tcPr>
            <w:tcW w:w="2552" w:type="dxa"/>
            <w:shd w:val="clear" w:color="auto" w:fill="auto"/>
          </w:tcPr>
          <w:p w14:paraId="340C8BC2" w14:textId="77777777" w:rsidR="00BD74C3" w:rsidRDefault="00BD74C3" w:rsidP="00455F22">
            <w:pPr>
              <w:pStyle w:val="TAL"/>
            </w:pPr>
            <w:r>
              <w:t>307 Temporary Redirect</w:t>
            </w:r>
          </w:p>
          <w:p w14:paraId="605A5A88" w14:textId="77777777" w:rsidR="00BD74C3" w:rsidRPr="000B63FD" w:rsidRDefault="00BD74C3" w:rsidP="00455F22">
            <w:pPr>
              <w:pStyle w:val="TAL"/>
            </w:pPr>
            <w:r>
              <w:t>308 Permanent Redirect</w:t>
            </w:r>
          </w:p>
        </w:tc>
        <w:tc>
          <w:tcPr>
            <w:tcW w:w="4223" w:type="dxa"/>
            <w:shd w:val="clear" w:color="auto" w:fill="auto"/>
          </w:tcPr>
          <w:p w14:paraId="054FF112" w14:textId="77777777" w:rsidR="00BD74C3" w:rsidRPr="000B63FD" w:rsidRDefault="00BD74C3" w:rsidP="00455F22">
            <w:pPr>
              <w:pStyle w:val="TAL"/>
            </w:pPr>
            <w:r w:rsidRPr="000B63FD">
              <w:t xml:space="preserve">The </w:t>
            </w:r>
            <w:r>
              <w:t>request is redirected to a different SCP (see clause</w:t>
            </w:r>
            <w:r w:rsidRPr="000B63FD">
              <w:t> </w:t>
            </w:r>
            <w:r>
              <w:t xml:space="preserve">6.10.9). </w:t>
            </w:r>
          </w:p>
        </w:tc>
      </w:tr>
      <w:tr w:rsidR="00BD74C3" w:rsidRPr="000B63FD" w14:paraId="1C41AB47" w14:textId="77777777" w:rsidTr="00455F22">
        <w:trPr>
          <w:cantSplit/>
          <w:jc w:val="center"/>
        </w:trPr>
        <w:tc>
          <w:tcPr>
            <w:tcW w:w="2972" w:type="dxa"/>
            <w:shd w:val="clear" w:color="auto" w:fill="auto"/>
          </w:tcPr>
          <w:p w14:paraId="38C56EC3" w14:textId="77777777" w:rsidR="00BD74C3" w:rsidRDefault="00BD74C3" w:rsidP="00455F22">
            <w:pPr>
              <w:pStyle w:val="TAL"/>
            </w:pPr>
            <w:r>
              <w:rPr>
                <w:rFonts w:hint="eastAsia"/>
                <w:lang w:eastAsia="zh-CN"/>
              </w:rPr>
              <w:t>S</w:t>
            </w:r>
            <w:r>
              <w:rPr>
                <w:lang w:eastAsia="zh-CN"/>
              </w:rPr>
              <w:t>EPP_REDIRECTION</w:t>
            </w:r>
          </w:p>
        </w:tc>
        <w:tc>
          <w:tcPr>
            <w:tcW w:w="2552" w:type="dxa"/>
            <w:shd w:val="clear" w:color="auto" w:fill="auto"/>
          </w:tcPr>
          <w:p w14:paraId="0937102D" w14:textId="77777777" w:rsidR="00BD74C3" w:rsidRDefault="00BD74C3" w:rsidP="00455F22">
            <w:pPr>
              <w:pStyle w:val="TAL"/>
            </w:pPr>
            <w:r>
              <w:t>307 Temporary Redirect</w:t>
            </w:r>
          </w:p>
          <w:p w14:paraId="20743FF4" w14:textId="77777777" w:rsidR="00BD74C3" w:rsidRDefault="00BD74C3" w:rsidP="00455F22">
            <w:pPr>
              <w:pStyle w:val="TAL"/>
            </w:pPr>
            <w:r>
              <w:t>308 Permanent Redirect</w:t>
            </w:r>
          </w:p>
        </w:tc>
        <w:tc>
          <w:tcPr>
            <w:tcW w:w="4223" w:type="dxa"/>
            <w:shd w:val="clear" w:color="auto" w:fill="auto"/>
          </w:tcPr>
          <w:p w14:paraId="26C6308F" w14:textId="77777777" w:rsidR="00BD74C3" w:rsidRPr="000B63FD" w:rsidRDefault="00BD74C3" w:rsidP="00455F22">
            <w:pPr>
              <w:pStyle w:val="TAL"/>
            </w:pPr>
            <w:r w:rsidRPr="000B63FD">
              <w:t xml:space="preserve">The </w:t>
            </w:r>
            <w:r>
              <w:t>request is redirected to a different SEPP (see clause</w:t>
            </w:r>
            <w:r w:rsidRPr="000B63FD">
              <w:t> </w:t>
            </w:r>
            <w:r>
              <w:t>6.10.9).</w:t>
            </w:r>
          </w:p>
        </w:tc>
      </w:tr>
      <w:tr w:rsidR="004C6315" w:rsidRPr="000B63FD" w14:paraId="58A10362" w14:textId="77777777" w:rsidTr="00455F22">
        <w:trPr>
          <w:cantSplit/>
          <w:jc w:val="center"/>
        </w:trPr>
        <w:tc>
          <w:tcPr>
            <w:tcW w:w="2972" w:type="dxa"/>
            <w:shd w:val="clear" w:color="auto" w:fill="auto"/>
          </w:tcPr>
          <w:p w14:paraId="21D7279C" w14:textId="4907392D" w:rsidR="004C6315" w:rsidRDefault="004C6315" w:rsidP="004C6315">
            <w:pPr>
              <w:pStyle w:val="TAL"/>
              <w:rPr>
                <w:rFonts w:hint="eastAsia"/>
                <w:lang w:eastAsia="zh-CN"/>
              </w:rPr>
            </w:pPr>
            <w:r w:rsidRPr="00CA7C1D">
              <w:rPr>
                <w:lang w:eastAsia="zh-CN"/>
              </w:rPr>
              <w:t>SEPP_REDIRECTION_WITH_DISCOVERY</w:t>
            </w:r>
          </w:p>
        </w:tc>
        <w:tc>
          <w:tcPr>
            <w:tcW w:w="2552" w:type="dxa"/>
            <w:shd w:val="clear" w:color="auto" w:fill="auto"/>
          </w:tcPr>
          <w:p w14:paraId="3529623E" w14:textId="77777777" w:rsidR="004C6315" w:rsidRDefault="004C6315" w:rsidP="004C6315">
            <w:pPr>
              <w:pStyle w:val="TAL"/>
            </w:pPr>
            <w:r>
              <w:t>307 Temporary Redirect</w:t>
            </w:r>
          </w:p>
          <w:p w14:paraId="56176044" w14:textId="0FAAB7C6" w:rsidR="004C6315" w:rsidRDefault="004C6315" w:rsidP="004C6315">
            <w:pPr>
              <w:pStyle w:val="TAL"/>
            </w:pPr>
            <w:r>
              <w:t>308 Permanent Redirect</w:t>
            </w:r>
          </w:p>
        </w:tc>
        <w:tc>
          <w:tcPr>
            <w:tcW w:w="4223" w:type="dxa"/>
            <w:shd w:val="clear" w:color="auto" w:fill="auto"/>
          </w:tcPr>
          <w:p w14:paraId="59D4ED50" w14:textId="2358D2D7" w:rsidR="004C6315" w:rsidRPr="000B63FD" w:rsidRDefault="004C6315" w:rsidP="004C6315">
            <w:pPr>
              <w:pStyle w:val="TAL"/>
            </w:pPr>
            <w:r w:rsidRPr="00E315E2">
              <w:t xml:space="preserve">The request is redirected </w:t>
            </w:r>
            <w:r>
              <w:rPr>
                <w:color w:val="C00000"/>
                <w:lang w:eastAsia="fr-FR"/>
              </w:rPr>
              <w:t xml:space="preserve">over N32-c to </w:t>
            </w:r>
            <w:r w:rsidRPr="00E315E2">
              <w:t>different SEPPs to be discovered</w:t>
            </w:r>
            <w:r>
              <w:t xml:space="preserve"> </w:t>
            </w:r>
            <w:r w:rsidRPr="00E315E2">
              <w:t>(see clause 6.1.8.2 of 3GPP</w:t>
            </w:r>
            <w:r>
              <w:t> </w:t>
            </w:r>
            <w:r w:rsidRPr="00E315E2">
              <w:t>TS</w:t>
            </w:r>
            <w:r>
              <w:t> </w:t>
            </w:r>
            <w:r w:rsidRPr="00E315E2">
              <w:t>29.573</w:t>
            </w:r>
            <w:r>
              <w:t> </w:t>
            </w:r>
            <w:r w:rsidRPr="00E315E2">
              <w:t>[</w:t>
            </w:r>
            <w:r>
              <w:t>27</w:t>
            </w:r>
            <w:r w:rsidRPr="00E315E2">
              <w:t>]).</w:t>
            </w:r>
          </w:p>
        </w:tc>
      </w:tr>
    </w:tbl>
    <w:p w14:paraId="1E5487A8" w14:textId="77777777" w:rsidR="00BD74C3" w:rsidRPr="00D1205D" w:rsidRDefault="00BD74C3" w:rsidP="00BD74C3"/>
    <w:p w14:paraId="2BE4E8BC" w14:textId="77777777" w:rsidR="00BD74C3" w:rsidRPr="00D1205D" w:rsidRDefault="00BD74C3" w:rsidP="00BD74C3">
      <w:pPr>
        <w:pStyle w:val="Heading3"/>
      </w:pPr>
      <w:bookmarkStart w:id="680" w:name="_CR5_2_8"/>
      <w:bookmarkStart w:id="681" w:name="_Toc19708953"/>
      <w:bookmarkStart w:id="682" w:name="_Toc27745028"/>
      <w:bookmarkStart w:id="683" w:name="_Toc29803181"/>
      <w:bookmarkStart w:id="684" w:name="_Toc35969932"/>
      <w:bookmarkStart w:id="685" w:name="_Toc36050726"/>
      <w:bookmarkStart w:id="686" w:name="_Toc44847439"/>
      <w:bookmarkStart w:id="687" w:name="_Toc51845092"/>
      <w:bookmarkStart w:id="688" w:name="_Toc51845423"/>
      <w:bookmarkStart w:id="689" w:name="_Toc51846943"/>
      <w:bookmarkStart w:id="690" w:name="_Toc57022574"/>
      <w:bookmarkStart w:id="691" w:name="_Toc177643299"/>
      <w:bookmarkEnd w:id="680"/>
      <w:r w:rsidRPr="00D1205D">
        <w:rPr>
          <w:lang w:eastAsia="zh-CN"/>
        </w:rPr>
        <w:t>5.2.8</w:t>
      </w:r>
      <w:r w:rsidRPr="00D1205D">
        <w:tab/>
        <w:t>HTTP/2 request retries</w:t>
      </w:r>
      <w:bookmarkEnd w:id="681"/>
      <w:bookmarkEnd w:id="682"/>
      <w:bookmarkEnd w:id="683"/>
      <w:bookmarkEnd w:id="684"/>
      <w:bookmarkEnd w:id="685"/>
      <w:bookmarkEnd w:id="686"/>
      <w:bookmarkEnd w:id="687"/>
      <w:bookmarkEnd w:id="688"/>
      <w:bookmarkEnd w:id="689"/>
      <w:bookmarkEnd w:id="690"/>
      <w:bookmarkEnd w:id="691"/>
    </w:p>
    <w:p w14:paraId="07C150B0" w14:textId="77777777" w:rsidR="00BD74C3" w:rsidRPr="00D1205D" w:rsidRDefault="00BD74C3" w:rsidP="00BD74C3">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1E4121FE" w14:textId="56C84B60" w:rsidR="00BD74C3" w:rsidRPr="00D1205D" w:rsidRDefault="00BD74C3" w:rsidP="00BD74C3">
      <w:r w:rsidRPr="00D1205D">
        <w:lastRenderedPageBreak/>
        <w:t>A HTTP/2 client may retry the same request that uses an idempotent method any time (see IETF RFC </w:t>
      </w:r>
      <w:r>
        <w:t>9110 </w:t>
      </w:r>
      <w:r w:rsidRPr="00D1205D">
        <w:t>[11] clause </w:t>
      </w:r>
      <w:r>
        <w:t>9</w:t>
      </w:r>
      <w:r w:rsidRPr="00D1205D">
        <w:t>.2.2).</w:t>
      </w:r>
    </w:p>
    <w:p w14:paraId="43C1CDA3" w14:textId="33BC6D72" w:rsidR="00BD74C3" w:rsidRPr="00D1205D" w:rsidRDefault="00BD74C3" w:rsidP="00BD74C3">
      <w:r w:rsidRPr="00D1205D">
        <w:t>Retrying a non-idempotent HTTP/2 request on the same resource before a response for the previous request is received may lead to state changes on the resource with unspecified behaviour. HTTP conditional requests, as specified in IETF RFC </w:t>
      </w:r>
      <w:r>
        <w:t>9110</w:t>
      </w:r>
      <w:r w:rsidR="00D93C0A">
        <w:t> [</w:t>
      </w:r>
      <w:r>
        <w:t>11]</w:t>
      </w:r>
      <w:r w:rsidRPr="00D1205D">
        <w:t xml:space="preserve"> may be used to avoid such situations.</w:t>
      </w:r>
    </w:p>
    <w:p w14:paraId="7CFAC12D" w14:textId="2E18B858" w:rsidR="00BD74C3" w:rsidRPr="00D1205D" w:rsidRDefault="00BD74C3" w:rsidP="00BD74C3">
      <w:r w:rsidRPr="00D1205D">
        <w:t>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clause</w:t>
      </w:r>
      <w:r>
        <w:t> </w:t>
      </w:r>
      <w:r w:rsidRPr="00D1205D">
        <w:t>8.</w:t>
      </w:r>
      <w:r>
        <w:t>7</w:t>
      </w:r>
      <w:r w:rsidRPr="00D1205D">
        <w:t xml:space="preserve"> of IETF RFC </w:t>
      </w:r>
      <w:r>
        <w:t>9113</w:t>
      </w:r>
      <w:r w:rsidRPr="00D1205D">
        <w:t> [7]. API specific mechanisms as specified in respective technical specifications may be used for reconciling the state of resources, if the retry is attempted through a new TCP connection after a TCP connection failure.</w:t>
      </w:r>
    </w:p>
    <w:p w14:paraId="3AD1C8D2" w14:textId="77777777" w:rsidR="00BD74C3" w:rsidRPr="00D1205D" w:rsidRDefault="00BD74C3" w:rsidP="00BD74C3">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1D11E24E" w14:textId="77777777" w:rsidR="00BD74C3" w:rsidRDefault="00BD74C3" w:rsidP="00BD74C3">
      <w:r>
        <w:t>The support of "detection of duplicated request message" is optional for HTTP clients and servers. When it is supported:</w:t>
      </w:r>
    </w:p>
    <w:p w14:paraId="52237EC9" w14:textId="77777777" w:rsidR="00BD74C3" w:rsidRDefault="00BD74C3" w:rsidP="00BD74C3">
      <w:pPr>
        <w:pStyle w:val="B1"/>
      </w:pPr>
      <w:r>
        <w:t>-</w:t>
      </w:r>
      <w:r>
        <w:tab/>
        <w:t>the NF acting as an HTTP/2 client shall:</w:t>
      </w:r>
    </w:p>
    <w:p w14:paraId="36C3C48E" w14:textId="77777777" w:rsidR="00BD74C3" w:rsidRDefault="00BD74C3" w:rsidP="00BD74C3">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0F5845C5" w14:textId="77777777" w:rsidR="00BD74C3" w:rsidRDefault="00BD74C3" w:rsidP="00BD74C3">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4879434C" w14:textId="77777777" w:rsidR="00BD74C3" w:rsidRDefault="00BD74C3" w:rsidP="00BD74C3">
      <w:pPr>
        <w:pStyle w:val="B1"/>
      </w:pPr>
      <w:r>
        <w:t>-</w:t>
      </w:r>
      <w:r>
        <w:tab/>
        <w:t>the NF acting as an HTTP/2 server, upon receiving a request message containing an i</w:t>
      </w:r>
      <w:r w:rsidRPr="00D02E28">
        <w:t xml:space="preserve">dempotency key </w:t>
      </w:r>
      <w:r>
        <w:t>in the 3gpp-Sbi-Request-Info header, may:</w:t>
      </w:r>
    </w:p>
    <w:p w14:paraId="6F17A54E" w14:textId="77777777" w:rsidR="00BD74C3" w:rsidRDefault="00BD74C3" w:rsidP="00BD74C3">
      <w:pPr>
        <w:pStyle w:val="B2"/>
      </w:pPr>
      <w:r>
        <w:tab/>
        <w:t>use the i</w:t>
      </w:r>
      <w:r w:rsidRPr="00D02E28">
        <w:t>dempotency key</w:t>
      </w:r>
      <w:r>
        <w:t xml:space="preserve"> to determine if it is a duplicated request message; and if so</w:t>
      </w:r>
    </w:p>
    <w:p w14:paraId="792D9459" w14:textId="77777777" w:rsidR="00BD74C3" w:rsidRDefault="00BD74C3" w:rsidP="00BD74C3">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64A113A4" w14:textId="77777777" w:rsidR="00BD74C3" w:rsidRDefault="00BD74C3" w:rsidP="00BD74C3">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92" w:name="_CR5_2_9"/>
      <w:bookmarkStart w:id="693" w:name="_Toc177643300"/>
      <w:bookmarkEnd w:id="692"/>
      <w:r w:rsidRPr="00D1205D">
        <w:rPr>
          <w:lang w:eastAsia="zh-CN"/>
        </w:rPr>
        <w:t>5.2.9</w:t>
      </w:r>
      <w:r w:rsidRPr="00D1205D">
        <w:tab/>
        <w:t>Handling of unsupported query parameters</w:t>
      </w:r>
      <w:bookmarkEnd w:id="665"/>
      <w:bookmarkEnd w:id="666"/>
      <w:bookmarkEnd w:id="667"/>
      <w:bookmarkEnd w:id="668"/>
      <w:bookmarkEnd w:id="669"/>
      <w:bookmarkEnd w:id="670"/>
      <w:bookmarkEnd w:id="671"/>
      <w:bookmarkEnd w:id="672"/>
      <w:bookmarkEnd w:id="673"/>
      <w:bookmarkEnd w:id="674"/>
      <w:bookmarkEnd w:id="693"/>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 xml:space="preserve">a </w:t>
      </w:r>
      <w:proofErr w:type="spellStart"/>
      <w:r w:rsidRPr="00D1205D">
        <w:rPr>
          <w:lang w:eastAsia="zh-CN"/>
        </w:rPr>
        <w:t>ProblemDetails</w:t>
      </w:r>
      <w:proofErr w:type="spellEnd"/>
      <w:r w:rsidRPr="00D1205D">
        <w:rPr>
          <w:lang w:eastAsia="zh-CN"/>
        </w:rPr>
        <w:t xml:space="preserve">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 xml:space="preserve">the </w:t>
      </w:r>
      <w:proofErr w:type="spellStart"/>
      <w:r w:rsidRPr="00D1205D">
        <w:rPr>
          <w:lang w:eastAsia="zh-CN"/>
        </w:rPr>
        <w:t>invalidParams</w:t>
      </w:r>
      <w:proofErr w:type="spellEnd"/>
      <w:r w:rsidRPr="00D1205D">
        <w:rPr>
          <w:lang w:eastAsia="zh-CN"/>
        </w:rPr>
        <w:t xml:space="preserve"> attribute indicating the unsupported query parameters;</w:t>
      </w:r>
    </w:p>
    <w:p w14:paraId="672D715F" w14:textId="08B7E31A" w:rsidR="00F90BFA" w:rsidRDefault="00F90BFA" w:rsidP="00F90BFA">
      <w:pPr>
        <w:pStyle w:val="B3"/>
        <w:rPr>
          <w:lang w:eastAsia="zh-CN"/>
        </w:rPr>
      </w:pPr>
      <w:r w:rsidRPr="00D1205D">
        <w:lastRenderedPageBreak/>
        <w:t>-</w:t>
      </w:r>
      <w:r w:rsidRPr="00D1205D">
        <w:tab/>
        <w:t>the</w:t>
      </w:r>
      <w:r w:rsidRPr="00D1205D">
        <w:rPr>
          <w:lang w:eastAsia="zh-CN"/>
        </w:rPr>
        <w:t xml:space="preserve"> </w:t>
      </w:r>
      <w:proofErr w:type="spellStart"/>
      <w:r w:rsidRPr="00D1205D">
        <w:rPr>
          <w:lang w:eastAsia="zh-CN"/>
        </w:rPr>
        <w:t>supportedFeatures</w:t>
      </w:r>
      <w:proofErr w:type="spellEnd"/>
      <w:r w:rsidRPr="00D1205D">
        <w:rPr>
          <w:lang w:eastAsia="zh-CN"/>
        </w:rPr>
        <w:t xml:space="preserve">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94" w:name="_CR5_2_10"/>
      <w:bookmarkStart w:id="695" w:name="_Toc177643301"/>
      <w:bookmarkEnd w:id="694"/>
      <w:r w:rsidRPr="00D1205D">
        <w:rPr>
          <w:lang w:eastAsia="zh-CN"/>
        </w:rPr>
        <w:t>5.2.</w:t>
      </w:r>
      <w:r>
        <w:rPr>
          <w:lang w:eastAsia="zh-CN"/>
        </w:rPr>
        <w:t>10</w:t>
      </w:r>
      <w:r w:rsidRPr="00D1205D">
        <w:tab/>
      </w:r>
      <w:r>
        <w:t>URL Encoding of data</w:t>
      </w:r>
      <w:bookmarkEnd w:id="695"/>
    </w:p>
    <w:p w14:paraId="4FAE1466" w14:textId="2BDA071B" w:rsidR="004539E1" w:rsidRPr="00D1205D" w:rsidRDefault="004539E1" w:rsidP="002D7984">
      <w:pPr>
        <w:pStyle w:val="Heading4"/>
        <w:rPr>
          <w:lang w:eastAsia="zh-CN"/>
        </w:rPr>
      </w:pPr>
      <w:bookmarkStart w:id="696" w:name="_CR5_2_10_1"/>
      <w:bookmarkStart w:id="697" w:name="_Toc177643302"/>
      <w:bookmarkEnd w:id="696"/>
      <w:r w:rsidRPr="00D1205D">
        <w:t>5.2.</w:t>
      </w:r>
      <w:r>
        <w:t>10</w:t>
      </w:r>
      <w:r w:rsidRPr="00D1205D">
        <w:t>.1</w:t>
      </w:r>
      <w:r w:rsidRPr="00D1205D">
        <w:rPr>
          <w:lang w:eastAsia="zh-CN"/>
        </w:rPr>
        <w:tab/>
        <w:t>General</w:t>
      </w:r>
      <w:bookmarkEnd w:id="697"/>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w:t>
      </w:r>
      <w:proofErr w:type="spellStart"/>
      <w:r w:rsidRPr="009544B0">
        <w:t>urlencoded</w:t>
      </w:r>
      <w:proofErr w:type="spellEnd"/>
      <w:r>
        <w:t>" shall also escape reserved and unsafe characters, as described in OpenAPI Specification [9].</w:t>
      </w:r>
    </w:p>
    <w:p w14:paraId="6301F103" w14:textId="585C0C9E" w:rsidR="004539E1" w:rsidRDefault="004539E1" w:rsidP="002D7984">
      <w:pPr>
        <w:pStyle w:val="Heading4"/>
        <w:rPr>
          <w:lang w:eastAsia="zh-CN"/>
        </w:rPr>
      </w:pPr>
      <w:bookmarkStart w:id="698" w:name="_CR5_2_10_2"/>
      <w:bookmarkStart w:id="699" w:name="_Toc177643303"/>
      <w:bookmarkEnd w:id="698"/>
      <w:r w:rsidRPr="00D1205D">
        <w:t>5.2.</w:t>
      </w:r>
      <w:r>
        <w:t>10</w:t>
      </w:r>
      <w:r w:rsidRPr="00D1205D">
        <w:t>.</w:t>
      </w:r>
      <w:r>
        <w:t>2</w:t>
      </w:r>
      <w:r w:rsidRPr="00D1205D">
        <w:rPr>
          <w:lang w:eastAsia="zh-CN"/>
        </w:rPr>
        <w:tab/>
      </w:r>
      <w:r>
        <w:rPr>
          <w:lang w:eastAsia="zh-CN"/>
        </w:rPr>
        <w:t>URL Encoding of URI components</w:t>
      </w:r>
      <w:bookmarkEnd w:id="699"/>
    </w:p>
    <w:p w14:paraId="0696BF95" w14:textId="6C52DADB" w:rsidR="002E6BA4" w:rsidRDefault="002E6BA4" w:rsidP="002E6BA4">
      <w:pPr>
        <w:rPr>
          <w:lang w:eastAsia="zh-CN"/>
        </w:rPr>
      </w:pPr>
      <w:r>
        <w:rPr>
          <w:lang w:eastAsia="zh-CN"/>
        </w:rPr>
        <w:t>When a URI is composed in the 3GPP 5G APIs, the different components (e.g., path segments, values of query parameters, etc.) shall percent-encode the following "reserved" characters (see IETF RFC 3986 [14], section 2.1):</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E2CC661" w14:textId="13CDFE6D" w:rsidR="004539E1" w:rsidRDefault="004539E1" w:rsidP="004539E1">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lastRenderedPageBreak/>
        <w:t>The encoding of query parameters consisting of arrays of strings shall follow the guidelines indicated in 3GPP TS 29.501 [5], clause 5.3.13, for the escaping of the COMMA (U+002C) characters.</w:t>
      </w:r>
    </w:p>
    <w:p w14:paraId="416B21BD" w14:textId="77777777" w:rsidR="00EC278A" w:rsidRDefault="00EC278A" w:rsidP="00EC278A">
      <w:pPr>
        <w:pStyle w:val="B1"/>
        <w:rPr>
          <w:noProof/>
        </w:rPr>
      </w:pPr>
      <w:r w:rsidRPr="002D7984">
        <w:t>In addition, implementations may percent-encode other characters, such as:</w:t>
      </w:r>
    </w:p>
    <w:p w14:paraId="45FA2DD8" w14:textId="77777777" w:rsidR="00EC278A" w:rsidRDefault="00EC278A" w:rsidP="00EC278A">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29BD9DAC" w14:textId="77777777" w:rsidR="00EC278A" w:rsidRDefault="00EC278A" w:rsidP="00EC278A">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7B7EAC23" w14:textId="77777777" w:rsidR="00583FE0" w:rsidRDefault="00EC278A" w:rsidP="00583FE0">
      <w:pPr>
        <w:rPr>
          <w:lang w:eastAsia="zh-CN"/>
        </w:rPr>
      </w:pPr>
      <w:r>
        <w:rPr>
          <w:noProof/>
        </w:rPr>
        <w:t xml:space="preserve">The receiving entity shall percent-decode the received URI as specified in </w:t>
      </w:r>
      <w:r>
        <w:rPr>
          <w:lang w:eastAsia="zh-CN"/>
        </w:rPr>
        <w:t>IETF RFC 3986 [14], section 2.4.</w:t>
      </w:r>
    </w:p>
    <w:p w14:paraId="6A56A008" w14:textId="459EC2DC" w:rsidR="00EC278A" w:rsidRDefault="00583FE0" w:rsidP="00583FE0">
      <w:pPr>
        <w:rPr>
          <w:noProof/>
        </w:rPr>
      </w:pPr>
      <w:r w:rsidRPr="00182160">
        <w:rPr>
          <w:noProof/>
        </w:rPr>
        <w:t xml:space="preserve">Percent-encoding of reserved characters in the URI fields as described in this clause </w:t>
      </w:r>
      <w:r>
        <w:rPr>
          <w:noProof/>
        </w:rPr>
        <w:t xml:space="preserve">shall </w:t>
      </w:r>
      <w:r w:rsidRPr="00182160">
        <w:rPr>
          <w:noProof/>
        </w:rPr>
        <w:t>also appl</w:t>
      </w:r>
      <w:r>
        <w:rPr>
          <w:noProof/>
        </w:rPr>
        <w:t>y</w:t>
      </w:r>
      <w:r w:rsidRPr="00182160">
        <w:rPr>
          <w:noProof/>
        </w:rPr>
        <w:t xml:space="preserve"> to JSON attributes defined as URI and to HTTP header parameters </w:t>
      </w:r>
      <w:r w:rsidRPr="002D72A5">
        <w:rPr>
          <w:noProof/>
        </w:rPr>
        <w:t xml:space="preserve">whose ABNF definition uses production rules </w:t>
      </w:r>
      <w:r w:rsidRPr="00182160">
        <w:rPr>
          <w:noProof/>
        </w:rPr>
        <w:t>defined as URI or path-absolute</w:t>
      </w:r>
      <w:r>
        <w:rPr>
          <w:noProof/>
        </w:rPr>
        <w:t xml:space="preserve"> (e.g. prefix parameter of the </w:t>
      </w:r>
      <w:r>
        <w:rPr>
          <w:lang w:eastAsia="zh-CN"/>
        </w:rPr>
        <w:t>3gpp-Sbi-Target-apiRoot header)</w:t>
      </w:r>
      <w:r w:rsidRPr="00182160">
        <w:rPr>
          <w:noProof/>
        </w:rPr>
        <w:t>.</w:t>
      </w:r>
    </w:p>
    <w:p w14:paraId="7A74961D" w14:textId="6420889A" w:rsidR="004539E1" w:rsidRPr="00D1205D" w:rsidRDefault="004539E1" w:rsidP="002D7984">
      <w:pPr>
        <w:pStyle w:val="Heading4"/>
        <w:rPr>
          <w:lang w:eastAsia="zh-CN"/>
        </w:rPr>
      </w:pPr>
      <w:bookmarkStart w:id="700" w:name="_CR5_2_10_3"/>
      <w:bookmarkStart w:id="701" w:name="_Toc177643304"/>
      <w:bookmarkEnd w:id="700"/>
      <w:r w:rsidRPr="00D1205D">
        <w:t>5.2.</w:t>
      </w:r>
      <w:r>
        <w:t>10</w:t>
      </w:r>
      <w:r w:rsidRPr="00D1205D">
        <w:t>.</w:t>
      </w:r>
      <w:r>
        <w:t>3</w:t>
      </w:r>
      <w:r w:rsidRPr="00D1205D">
        <w:rPr>
          <w:lang w:eastAsia="zh-CN"/>
        </w:rPr>
        <w:tab/>
      </w:r>
      <w:r>
        <w:rPr>
          <w:lang w:eastAsia="zh-CN"/>
        </w:rPr>
        <w:t>URL Encoding of HTTP/2 request bodies</w:t>
      </w:r>
      <w:bookmarkEnd w:id="701"/>
    </w:p>
    <w:p w14:paraId="65AFC846" w14:textId="4B7C4657" w:rsidR="004539E1" w:rsidRDefault="004539E1" w:rsidP="004539E1">
      <w:r>
        <w:t>When composing an HTTP/2 request body with media type "</w:t>
      </w:r>
      <w:r w:rsidRPr="009544B0">
        <w:t>application/x-www-form-</w:t>
      </w:r>
      <w:proofErr w:type="spellStart"/>
      <w:r w:rsidRPr="009544B0">
        <w:t>urlencoded</w:t>
      </w:r>
      <w:proofErr w:type="spellEnd"/>
      <w:r>
        <w:t>", the OpenAPI Specification [9] requires that the encoding shall follow IETF RFC 1866 </w:t>
      </w:r>
      <w:r w:rsidR="00586FDA">
        <w:t>[48]</w:t>
      </w:r>
      <w:r>
        <w:t>, section 8.2.1, which indicates:</w:t>
      </w:r>
    </w:p>
    <w:p w14:paraId="23A31B72" w14:textId="2AF52504" w:rsidR="004539E1" w:rsidRDefault="004539E1" w:rsidP="004539E1">
      <w:pPr>
        <w:pStyle w:val="B1"/>
      </w:pPr>
      <w:r>
        <w:t>a)</w:t>
      </w:r>
      <w:r>
        <w:tab/>
        <w:t>the "reserved" character set described in IETF RFC 1738 [</w:t>
      </w:r>
      <w:r w:rsidR="002E6BA4">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59103D64" w:rsidR="004539E1" w:rsidRDefault="004539E1" w:rsidP="002D7984">
      <w:pPr>
        <w:rPr>
          <w:noProof/>
        </w:rPr>
      </w:pPr>
      <w:r w:rsidRPr="002D7984">
        <w:t>The following characters (not listed as "reserved" in IETF RFC 1738 [</w:t>
      </w:r>
      <w:r w:rsidR="002E6BA4">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441689C7" w14:textId="77777777" w:rsidR="00BD74C3" w:rsidRPr="00D1205D" w:rsidRDefault="00BD74C3" w:rsidP="00BD74C3">
      <w:pPr>
        <w:pStyle w:val="Heading2"/>
        <w:rPr>
          <w:lang w:eastAsia="zh-CN"/>
        </w:rPr>
      </w:pPr>
      <w:bookmarkStart w:id="702" w:name="_CR5_3"/>
      <w:bookmarkStart w:id="703" w:name="_Toc19708955"/>
      <w:bookmarkStart w:id="704" w:name="_Toc27745030"/>
      <w:bookmarkStart w:id="705" w:name="_Toc29803183"/>
      <w:bookmarkStart w:id="706" w:name="_Toc35969934"/>
      <w:bookmarkStart w:id="707" w:name="_Toc36050728"/>
      <w:bookmarkStart w:id="708" w:name="_Toc44847441"/>
      <w:bookmarkStart w:id="709" w:name="_Toc51845094"/>
      <w:bookmarkStart w:id="710" w:name="_Toc51845425"/>
      <w:bookmarkStart w:id="711" w:name="_Toc51846945"/>
      <w:bookmarkStart w:id="712" w:name="_Toc57022576"/>
      <w:bookmarkStart w:id="713" w:name="_Toc19708957"/>
      <w:bookmarkStart w:id="714" w:name="_Toc27745032"/>
      <w:bookmarkStart w:id="715" w:name="_Toc29803185"/>
      <w:bookmarkStart w:id="716" w:name="_Toc35969936"/>
      <w:bookmarkStart w:id="717" w:name="_Toc36050730"/>
      <w:bookmarkStart w:id="718" w:name="_Toc44847443"/>
      <w:bookmarkStart w:id="719" w:name="_Toc51845096"/>
      <w:bookmarkStart w:id="720" w:name="_Toc51845427"/>
      <w:bookmarkStart w:id="721" w:name="_Toc51846947"/>
      <w:bookmarkStart w:id="722" w:name="_Toc57022578"/>
      <w:bookmarkStart w:id="723" w:name="_Toc177643305"/>
      <w:bookmarkEnd w:id="702"/>
      <w:r w:rsidRPr="00D1205D">
        <w:rPr>
          <w:lang w:eastAsia="zh-CN"/>
        </w:rPr>
        <w:t>5.3</w:t>
      </w:r>
      <w:r w:rsidRPr="00D1205D">
        <w:rPr>
          <w:lang w:eastAsia="zh-CN"/>
        </w:rPr>
        <w:tab/>
        <w:t>Transport Protocol</w:t>
      </w:r>
      <w:bookmarkEnd w:id="703"/>
      <w:bookmarkEnd w:id="704"/>
      <w:bookmarkEnd w:id="705"/>
      <w:bookmarkEnd w:id="706"/>
      <w:bookmarkEnd w:id="707"/>
      <w:bookmarkEnd w:id="708"/>
      <w:bookmarkEnd w:id="709"/>
      <w:bookmarkEnd w:id="710"/>
      <w:bookmarkEnd w:id="711"/>
      <w:bookmarkEnd w:id="712"/>
      <w:bookmarkEnd w:id="723"/>
    </w:p>
    <w:p w14:paraId="2FB060CD" w14:textId="1748F07D" w:rsidR="00BD74C3" w:rsidRPr="00D1205D" w:rsidRDefault="00BD74C3" w:rsidP="00BD74C3">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w:t>
      </w:r>
      <w:r>
        <w:t>9113</w:t>
      </w:r>
      <w:r w:rsidRPr="00D1205D">
        <w:t> [</w:t>
      </w:r>
      <w:r w:rsidRPr="00D1205D">
        <w:rPr>
          <w:lang w:eastAsia="zh-CN"/>
        </w:rPr>
        <w:t>7</w:t>
      </w:r>
      <w:r w:rsidRPr="00D1205D">
        <w:t>]).</w:t>
      </w:r>
    </w:p>
    <w:p w14:paraId="1C7E5338" w14:textId="77777777" w:rsidR="00BD74C3" w:rsidRPr="00D1205D" w:rsidRDefault="00BD74C3" w:rsidP="00BD74C3">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354B4E68" w14:textId="2983F649" w:rsidR="00BD74C3" w:rsidRDefault="00BD74C3" w:rsidP="00BD74C3">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w:t>
      </w:r>
      <w:r>
        <w:rPr>
          <w:lang w:eastAsia="zh-CN"/>
        </w:rPr>
        <w:t>9113</w:t>
      </w:r>
      <w:r w:rsidRPr="00D1205D">
        <w:rPr>
          <w:lang w:eastAsia="zh-CN"/>
        </w:rPr>
        <w:t> [7].</w:t>
      </w:r>
    </w:p>
    <w:p w14:paraId="250BB510" w14:textId="77777777" w:rsidR="00BD74C3" w:rsidRDefault="00BD74C3" w:rsidP="00BD74C3">
      <w:pPr>
        <w:pStyle w:val="Heading2"/>
        <w:rPr>
          <w:lang w:eastAsia="zh-CN"/>
        </w:rPr>
      </w:pPr>
      <w:bookmarkStart w:id="724" w:name="_CR5_4"/>
      <w:bookmarkStart w:id="725" w:name="_Toc19708956"/>
      <w:bookmarkStart w:id="726" w:name="_Toc27745031"/>
      <w:bookmarkStart w:id="727" w:name="_Toc29803184"/>
      <w:bookmarkStart w:id="728" w:name="_Toc35969935"/>
      <w:bookmarkStart w:id="729" w:name="_Toc36050729"/>
      <w:bookmarkStart w:id="730" w:name="_Toc44847442"/>
      <w:bookmarkStart w:id="731" w:name="_Toc51845095"/>
      <w:bookmarkStart w:id="732" w:name="_Toc51845426"/>
      <w:bookmarkStart w:id="733" w:name="_Toc51846946"/>
      <w:bookmarkStart w:id="734" w:name="_Toc57022577"/>
      <w:bookmarkStart w:id="735" w:name="_Toc177643306"/>
      <w:bookmarkEnd w:id="724"/>
      <w:r>
        <w:rPr>
          <w:lang w:eastAsia="zh-CN"/>
        </w:rPr>
        <w:lastRenderedPageBreak/>
        <w:t>5.4</w:t>
      </w:r>
      <w:r>
        <w:rPr>
          <w:lang w:eastAsia="zh-CN"/>
        </w:rPr>
        <w:tab/>
        <w:t>Serialization Protocol</w:t>
      </w:r>
      <w:bookmarkEnd w:id="725"/>
      <w:bookmarkEnd w:id="726"/>
      <w:bookmarkEnd w:id="727"/>
      <w:bookmarkEnd w:id="728"/>
      <w:bookmarkEnd w:id="729"/>
      <w:bookmarkEnd w:id="730"/>
      <w:bookmarkEnd w:id="731"/>
      <w:bookmarkEnd w:id="732"/>
      <w:bookmarkEnd w:id="733"/>
      <w:bookmarkEnd w:id="734"/>
      <w:bookmarkEnd w:id="735"/>
    </w:p>
    <w:p w14:paraId="4D2DF304" w14:textId="77777777" w:rsidR="00BD74C3" w:rsidRDefault="00BD74C3" w:rsidP="00BD74C3">
      <w:pPr>
        <w:rPr>
          <w:lang w:eastAsia="zh-CN"/>
        </w:rPr>
      </w:pPr>
      <w:r>
        <w:t>The JavaScript Object Notation (JSON)</w:t>
      </w:r>
      <w:r>
        <w:rPr>
          <w:lang w:eastAsia="zh-CN"/>
        </w:rPr>
        <w:t xml:space="preserve"> format as described in IETF</w:t>
      </w:r>
      <w:r>
        <w:t> RFC </w:t>
      </w:r>
      <w:r>
        <w:rPr>
          <w:lang w:eastAsia="zh-CN"/>
        </w:rPr>
        <w:t>8259</w:t>
      </w:r>
      <w:r>
        <w:t> [</w:t>
      </w:r>
      <w:r>
        <w:rPr>
          <w:lang w:eastAsia="zh-CN"/>
        </w:rPr>
        <w:t>10</w:t>
      </w:r>
      <w:r>
        <w:t>]</w:t>
      </w:r>
      <w:r>
        <w:rPr>
          <w:lang w:eastAsia="zh-CN"/>
        </w:rPr>
        <w:t xml:space="preserve"> </w:t>
      </w:r>
      <w:r>
        <w:t xml:space="preserve">shall be used as serialization </w:t>
      </w:r>
      <w:r>
        <w:rPr>
          <w:lang w:eastAsia="zh-CN"/>
        </w:rPr>
        <w:t>protocol.</w:t>
      </w:r>
    </w:p>
    <w:p w14:paraId="6AA100F1" w14:textId="77777777" w:rsidR="00583FE0" w:rsidRDefault="00583FE0" w:rsidP="00583FE0">
      <w:pPr>
        <w:rPr>
          <w:lang w:eastAsia="zh-CN"/>
        </w:rPr>
      </w:pPr>
      <w:r>
        <w:rPr>
          <w:lang w:eastAsia="zh-CN"/>
        </w:rPr>
        <w:t>The content of JSON attributes of string type shall be encoded as UTF-8.</w:t>
      </w:r>
    </w:p>
    <w:p w14:paraId="76D0AFE0" w14:textId="77777777" w:rsidR="00BD74C3" w:rsidRDefault="00BD74C3" w:rsidP="00BD74C3">
      <w:pPr>
        <w:rPr>
          <w:lang w:eastAsia="zh-CN"/>
        </w:rPr>
      </w:pPr>
      <w:r>
        <w:rPr>
          <w:lang w:eastAsia="zh-CN"/>
        </w:rPr>
        <w:t>For transmitting large parts of opaque binary data along with JSON format, multipart messages shall be supported using:</w:t>
      </w:r>
    </w:p>
    <w:p w14:paraId="3EF812E5" w14:textId="77777777" w:rsidR="00BD74C3" w:rsidRDefault="00BD74C3" w:rsidP="00BD74C3">
      <w:pPr>
        <w:pStyle w:val="B1"/>
        <w:rPr>
          <w:lang w:eastAsia="zh-CN"/>
        </w:rPr>
      </w:pPr>
      <w:r>
        <w:t>-</w:t>
      </w:r>
      <w:r>
        <w:tab/>
      </w:r>
      <w:r>
        <w:rPr>
          <w:lang w:eastAsia="zh-CN"/>
        </w:rPr>
        <w:t>A</w:t>
      </w:r>
      <w:r>
        <w:t xml:space="preserve"> multipart/related media type;</w:t>
      </w:r>
    </w:p>
    <w:p w14:paraId="4DF9B208" w14:textId="77777777" w:rsidR="00BD74C3" w:rsidRDefault="00BD74C3" w:rsidP="00BD74C3">
      <w:pPr>
        <w:pStyle w:val="B1"/>
      </w:pPr>
      <w:r>
        <w:t>-</w:t>
      </w:r>
      <w:r>
        <w:tab/>
        <w:t>3gpp vendor specific content subtype; and</w:t>
      </w:r>
    </w:p>
    <w:p w14:paraId="7F2FCABF" w14:textId="0FF2ED64" w:rsidR="00BD74C3" w:rsidRDefault="00BD74C3" w:rsidP="00BD74C3">
      <w:pPr>
        <w:pStyle w:val="B1"/>
      </w:pPr>
      <w:r>
        <w:t>-</w:t>
      </w:r>
      <w:r>
        <w:tab/>
      </w:r>
      <w:r>
        <w:rPr>
          <w:lang w:eastAsia="zh-CN"/>
        </w:rPr>
        <w:t>C</w:t>
      </w:r>
      <w:r>
        <w:t xml:space="preserve">ross-referencing from the </w:t>
      </w:r>
      <w:r>
        <w:rPr>
          <w:lang w:eastAsia="zh-CN"/>
        </w:rPr>
        <w:t>JSON</w:t>
      </w:r>
      <w:r>
        <w:t xml:space="preserve"> content using the Content-ID field.</w:t>
      </w:r>
    </w:p>
    <w:p w14:paraId="67820C87" w14:textId="77777777" w:rsidR="00BD74C3" w:rsidRDefault="00BD74C3" w:rsidP="00BD74C3">
      <w:pPr>
        <w:rPr>
          <w:lang w:eastAsia="zh-CN"/>
        </w:rPr>
      </w:pPr>
      <w:r>
        <w:rPr>
          <w:lang w:eastAsia="zh-CN"/>
        </w:rPr>
        <w:t>Use of multipart messages is documented in specific specifications.</w:t>
      </w:r>
    </w:p>
    <w:p w14:paraId="15238BD7" w14:textId="77777777" w:rsidR="00F90BFA" w:rsidRPr="00D1205D" w:rsidRDefault="00F90BFA" w:rsidP="002D7984">
      <w:pPr>
        <w:pStyle w:val="Heading2"/>
        <w:rPr>
          <w:lang w:eastAsia="zh-CN"/>
        </w:rPr>
      </w:pPr>
      <w:bookmarkStart w:id="736" w:name="_CR5_5"/>
      <w:bookmarkStart w:id="737" w:name="_Toc177643307"/>
      <w:bookmarkEnd w:id="736"/>
      <w:r w:rsidRPr="00D1205D">
        <w:rPr>
          <w:lang w:eastAsia="zh-CN"/>
        </w:rPr>
        <w:t>5.5</w:t>
      </w:r>
      <w:r w:rsidRPr="00D1205D">
        <w:rPr>
          <w:lang w:eastAsia="zh-CN"/>
        </w:rPr>
        <w:tab/>
        <w:t>Interface Definition Language</w:t>
      </w:r>
      <w:bookmarkEnd w:id="713"/>
      <w:bookmarkEnd w:id="714"/>
      <w:bookmarkEnd w:id="715"/>
      <w:bookmarkEnd w:id="716"/>
      <w:bookmarkEnd w:id="717"/>
      <w:bookmarkEnd w:id="718"/>
      <w:bookmarkEnd w:id="719"/>
      <w:bookmarkEnd w:id="720"/>
      <w:bookmarkEnd w:id="721"/>
      <w:bookmarkEnd w:id="722"/>
      <w:bookmarkEnd w:id="737"/>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738" w:name="_CR6"/>
      <w:bookmarkStart w:id="739" w:name="_Toc19708958"/>
      <w:bookmarkStart w:id="740" w:name="_Toc27745033"/>
      <w:bookmarkStart w:id="741" w:name="_Toc29803186"/>
      <w:bookmarkStart w:id="742" w:name="_Toc35969937"/>
      <w:bookmarkStart w:id="743" w:name="_Toc36050731"/>
      <w:bookmarkStart w:id="744" w:name="_Toc44847444"/>
      <w:bookmarkStart w:id="745" w:name="_Toc51845097"/>
      <w:bookmarkStart w:id="746" w:name="_Toc51845428"/>
      <w:bookmarkStart w:id="747" w:name="_Toc51846948"/>
      <w:bookmarkStart w:id="748" w:name="_Toc57022579"/>
      <w:bookmarkStart w:id="749" w:name="_Toc177643308"/>
      <w:bookmarkEnd w:id="738"/>
      <w:r w:rsidRPr="00D1205D">
        <w:rPr>
          <w:lang w:eastAsia="zh-CN"/>
        </w:rPr>
        <w:t>6</w:t>
      </w:r>
      <w:r w:rsidRPr="00D1205D">
        <w:tab/>
      </w:r>
      <w:r w:rsidRPr="00D1205D">
        <w:rPr>
          <w:lang w:eastAsia="zh-CN"/>
        </w:rPr>
        <w:t>General Functionalities in Service Based Architecture</w:t>
      </w:r>
      <w:bookmarkEnd w:id="739"/>
      <w:bookmarkEnd w:id="740"/>
      <w:bookmarkEnd w:id="741"/>
      <w:bookmarkEnd w:id="742"/>
      <w:bookmarkEnd w:id="743"/>
      <w:bookmarkEnd w:id="744"/>
      <w:bookmarkEnd w:id="745"/>
      <w:bookmarkEnd w:id="746"/>
      <w:bookmarkEnd w:id="747"/>
      <w:bookmarkEnd w:id="748"/>
      <w:bookmarkEnd w:id="749"/>
    </w:p>
    <w:p w14:paraId="3AA17265" w14:textId="77777777" w:rsidR="00F90BFA" w:rsidRPr="00D1205D" w:rsidRDefault="00F90BFA" w:rsidP="002D7984">
      <w:pPr>
        <w:pStyle w:val="Heading2"/>
        <w:rPr>
          <w:lang w:eastAsia="zh-CN"/>
        </w:rPr>
      </w:pPr>
      <w:bookmarkStart w:id="750" w:name="_CR6_1"/>
      <w:bookmarkStart w:id="751" w:name="_Toc19708959"/>
      <w:bookmarkStart w:id="752" w:name="_Toc27745034"/>
      <w:bookmarkStart w:id="753" w:name="_Toc29803187"/>
      <w:bookmarkStart w:id="754" w:name="_Toc35969938"/>
      <w:bookmarkStart w:id="755" w:name="_Toc36050732"/>
      <w:bookmarkStart w:id="756" w:name="_Toc44847445"/>
      <w:bookmarkStart w:id="757" w:name="_Toc51845098"/>
      <w:bookmarkStart w:id="758" w:name="_Toc51845429"/>
      <w:bookmarkStart w:id="759" w:name="_Toc51846949"/>
      <w:bookmarkStart w:id="760" w:name="_Toc57022580"/>
      <w:bookmarkStart w:id="761" w:name="_Toc177643309"/>
      <w:bookmarkEnd w:id="750"/>
      <w:r w:rsidRPr="00D1205D">
        <w:rPr>
          <w:lang w:eastAsia="zh-CN"/>
        </w:rPr>
        <w:t>6</w:t>
      </w:r>
      <w:r w:rsidRPr="00D1205D">
        <w:t>.1</w:t>
      </w:r>
      <w:r w:rsidRPr="00D1205D">
        <w:rPr>
          <w:lang w:eastAsia="zh-CN"/>
        </w:rPr>
        <w:tab/>
      </w:r>
      <w:r w:rsidRPr="00D1205D">
        <w:t>Routing Mechanisms</w:t>
      </w:r>
      <w:bookmarkEnd w:id="751"/>
      <w:bookmarkEnd w:id="752"/>
      <w:bookmarkEnd w:id="753"/>
      <w:bookmarkEnd w:id="754"/>
      <w:bookmarkEnd w:id="755"/>
      <w:bookmarkEnd w:id="756"/>
      <w:bookmarkEnd w:id="757"/>
      <w:bookmarkEnd w:id="758"/>
      <w:bookmarkEnd w:id="759"/>
      <w:bookmarkEnd w:id="760"/>
      <w:bookmarkEnd w:id="761"/>
    </w:p>
    <w:p w14:paraId="5EAE55AC" w14:textId="77777777" w:rsidR="00F90BFA" w:rsidRPr="00D1205D" w:rsidRDefault="00F90BFA" w:rsidP="002D7984">
      <w:pPr>
        <w:pStyle w:val="Heading3"/>
      </w:pPr>
      <w:bookmarkStart w:id="762" w:name="_CR6_1_1"/>
      <w:bookmarkStart w:id="763" w:name="_Toc19708960"/>
      <w:bookmarkStart w:id="764" w:name="_Toc27745035"/>
      <w:bookmarkStart w:id="765" w:name="_Toc29803188"/>
      <w:bookmarkStart w:id="766" w:name="_Toc35969939"/>
      <w:bookmarkStart w:id="767" w:name="_Toc36050733"/>
      <w:bookmarkStart w:id="768" w:name="_Toc44847446"/>
      <w:bookmarkStart w:id="769" w:name="_Toc51845099"/>
      <w:bookmarkStart w:id="770" w:name="_Toc51845430"/>
      <w:bookmarkStart w:id="771" w:name="_Toc51846950"/>
      <w:bookmarkStart w:id="772" w:name="_Toc57022581"/>
      <w:bookmarkStart w:id="773" w:name="_Toc177643310"/>
      <w:bookmarkEnd w:id="762"/>
      <w:r w:rsidRPr="00D1205D">
        <w:t>6.1.1</w:t>
      </w:r>
      <w:r w:rsidRPr="00D1205D">
        <w:tab/>
        <w:t>General</w:t>
      </w:r>
      <w:bookmarkEnd w:id="763"/>
      <w:bookmarkEnd w:id="764"/>
      <w:bookmarkEnd w:id="765"/>
      <w:bookmarkEnd w:id="766"/>
      <w:bookmarkEnd w:id="767"/>
      <w:bookmarkEnd w:id="768"/>
      <w:bookmarkEnd w:id="769"/>
      <w:bookmarkEnd w:id="770"/>
      <w:bookmarkEnd w:id="771"/>
      <w:bookmarkEnd w:id="772"/>
      <w:bookmarkEnd w:id="773"/>
    </w:p>
    <w:p w14:paraId="0A786576" w14:textId="77777777" w:rsidR="00BD74C3" w:rsidRPr="00D1205D" w:rsidRDefault="00BD74C3" w:rsidP="00BD74C3">
      <w:bookmarkStart w:id="774" w:name="_Toc19708961"/>
      <w:bookmarkStart w:id="775" w:name="_Toc27745036"/>
      <w:bookmarkStart w:id="776" w:name="_Toc29803189"/>
      <w:bookmarkStart w:id="777" w:name="_Toc35969940"/>
      <w:bookmarkStart w:id="778" w:name="_Toc36050734"/>
      <w:bookmarkStart w:id="779" w:name="_Toc44847447"/>
      <w:bookmarkStart w:id="780" w:name="_Toc51845100"/>
      <w:bookmarkStart w:id="781" w:name="_Toc51845431"/>
      <w:bookmarkStart w:id="782" w:name="_Toc51846951"/>
      <w:bookmarkStart w:id="783" w:name="_Toc57022582"/>
      <w:r w:rsidRPr="00D1205D">
        <w:t>This clause specifies the generic routing mechanisms in the 5GC. Specific requirements to support Indirect Communication are further defined in clause</w:t>
      </w:r>
      <w:r>
        <w:t> </w:t>
      </w:r>
      <w:r w:rsidRPr="00D1205D">
        <w:t>6.10.</w:t>
      </w:r>
    </w:p>
    <w:p w14:paraId="47D911EB" w14:textId="222E3006" w:rsidR="00BD74C3" w:rsidRPr="00D1205D" w:rsidRDefault="00BD74C3" w:rsidP="00BD74C3">
      <w:r w:rsidRPr="00D1205D">
        <w:t>For HTTP message routing between Network Functions, the message routing mechanism as specified in clause</w:t>
      </w:r>
      <w:r>
        <w:t> 7</w:t>
      </w:r>
      <w:r w:rsidRPr="00D1205D">
        <w:t xml:space="preserve"> of IETF RFC </w:t>
      </w:r>
      <w:r>
        <w:t>9110 [11]</w:t>
      </w:r>
      <w:r w:rsidRPr="00D1205D">
        <w:t xml:space="preserve"> is almost followed with some differences due to the adoption of HTTP/2 and to some 5G system specificities.</w:t>
      </w:r>
    </w:p>
    <w:p w14:paraId="6D914B18" w14:textId="578872E1" w:rsidR="00BD74C3" w:rsidRDefault="00BD74C3" w:rsidP="00BD74C3">
      <w:pPr>
        <w:pStyle w:val="NO"/>
      </w:pPr>
      <w:r w:rsidRPr="00D1205D">
        <w:t>NOTE:</w:t>
      </w:r>
      <w:r w:rsidRPr="00D1205D">
        <w:tab/>
        <w:t>The term "inbound" are defined in clause</w:t>
      </w:r>
      <w:r w:rsidRPr="00D1205D">
        <w:rPr>
          <w:b/>
        </w:rPr>
        <w:t> </w:t>
      </w:r>
      <w:r w:rsidRPr="00D1205D">
        <w:t>3</w:t>
      </w:r>
      <w:r>
        <w:t>.7</w:t>
      </w:r>
      <w:r w:rsidRPr="00D1205D">
        <w:t xml:space="preserve"> of IETF RFC </w:t>
      </w:r>
      <w:r>
        <w:t>9110 [11]</w:t>
      </w:r>
      <w:r w:rsidRPr="00D1205D">
        <w:t>. It describes a directional requirement in relation to the request route: "inbound" means toward the origin server.</w:t>
      </w:r>
    </w:p>
    <w:p w14:paraId="199971B5" w14:textId="77777777" w:rsidR="00F90BFA" w:rsidRPr="00D1205D" w:rsidRDefault="00F90BFA" w:rsidP="002D7984">
      <w:pPr>
        <w:pStyle w:val="Heading3"/>
      </w:pPr>
      <w:bookmarkStart w:id="784" w:name="_CR6_1_2"/>
      <w:bookmarkStart w:id="785" w:name="_Toc177643311"/>
      <w:bookmarkEnd w:id="784"/>
      <w:r w:rsidRPr="00D1205D">
        <w:t>6.1.2</w:t>
      </w:r>
      <w:r w:rsidRPr="00D1205D">
        <w:tab/>
        <w:t>Identifying a target resource</w:t>
      </w:r>
      <w:bookmarkEnd w:id="774"/>
      <w:bookmarkEnd w:id="775"/>
      <w:bookmarkEnd w:id="776"/>
      <w:bookmarkEnd w:id="777"/>
      <w:bookmarkEnd w:id="778"/>
      <w:bookmarkEnd w:id="779"/>
      <w:bookmarkEnd w:id="780"/>
      <w:bookmarkEnd w:id="781"/>
      <w:bookmarkEnd w:id="782"/>
      <w:bookmarkEnd w:id="783"/>
      <w:bookmarkEnd w:id="785"/>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786" w:name="_CR6_1_3"/>
      <w:bookmarkStart w:id="787" w:name="_Toc19708962"/>
      <w:bookmarkStart w:id="788" w:name="_Toc27745037"/>
      <w:bookmarkStart w:id="789" w:name="_Toc29803190"/>
      <w:bookmarkStart w:id="790" w:name="_Toc35969941"/>
      <w:bookmarkStart w:id="791" w:name="_Toc36050735"/>
      <w:bookmarkStart w:id="792" w:name="_Toc44847448"/>
      <w:bookmarkStart w:id="793" w:name="_Toc51845101"/>
      <w:bookmarkStart w:id="794" w:name="_Toc51845432"/>
      <w:bookmarkStart w:id="795" w:name="_Toc51846952"/>
      <w:bookmarkStart w:id="796" w:name="_Toc57022583"/>
      <w:bookmarkStart w:id="797" w:name="_Toc177643312"/>
      <w:bookmarkEnd w:id="786"/>
      <w:r w:rsidRPr="00D1205D">
        <w:t>6.1.3</w:t>
      </w:r>
      <w:r w:rsidRPr="00D1205D">
        <w:tab/>
        <w:t>Connecting inbound</w:t>
      </w:r>
      <w:bookmarkEnd w:id="787"/>
      <w:bookmarkEnd w:id="788"/>
      <w:bookmarkEnd w:id="789"/>
      <w:bookmarkEnd w:id="790"/>
      <w:bookmarkEnd w:id="791"/>
      <w:bookmarkEnd w:id="792"/>
      <w:bookmarkEnd w:id="793"/>
      <w:bookmarkEnd w:id="794"/>
      <w:bookmarkEnd w:id="795"/>
      <w:bookmarkEnd w:id="796"/>
      <w:bookmarkEnd w:id="797"/>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3AAF2F5D" w14:textId="2091A983" w:rsidR="00BD74C3" w:rsidRPr="00D1205D" w:rsidRDefault="00BD74C3" w:rsidP="00BD74C3">
      <w:bookmarkStart w:id="798" w:name="_Toc19708963"/>
      <w:bookmarkStart w:id="799" w:name="_Toc27745038"/>
      <w:bookmarkStart w:id="800" w:name="_Toc29803191"/>
      <w:bookmarkStart w:id="801" w:name="_Toc35969942"/>
      <w:bookmarkStart w:id="802" w:name="_Toc36050736"/>
      <w:bookmarkStart w:id="803" w:name="_Toc44847449"/>
      <w:bookmarkStart w:id="804" w:name="_Toc51845102"/>
      <w:bookmarkStart w:id="805" w:name="_Toc51845433"/>
      <w:bookmarkStart w:id="806" w:name="_Toc51846953"/>
      <w:bookmarkStart w:id="807" w:name="_Toc57022584"/>
      <w:r w:rsidRPr="00D1205D">
        <w:t>If a proxy is applicable for the target URI, the client connects inbound by establishing (or reusing) a connection to that proxy as defined in clause </w:t>
      </w:r>
      <w:r>
        <w:t>7.3</w:t>
      </w:r>
      <w:r w:rsidRPr="00D1205D">
        <w:t>.2 of IETF RFC </w:t>
      </w:r>
      <w:r>
        <w:t>9110 [11]</w:t>
      </w:r>
      <w:r w:rsidRPr="00D1205D">
        <w:t>. For connecting inbound to an authority not in the same PLMN, the client connects to the Security Edge Protection Proxy.</w:t>
      </w:r>
    </w:p>
    <w:p w14:paraId="6DB8E7A3" w14:textId="5A51B9DB" w:rsidR="00BD74C3" w:rsidRPr="00D1205D" w:rsidRDefault="00BD74C3" w:rsidP="00BD74C3">
      <w:r w:rsidRPr="00D1205D">
        <w:t>If no proxy is applicable, then the client connects directly to an authority server for the target resource as defined in IETF RFC </w:t>
      </w:r>
      <w:r>
        <w:t>9110 [11]</w:t>
      </w:r>
      <w:r w:rsidRPr="00D1205D">
        <w:t>.</w:t>
      </w:r>
    </w:p>
    <w:p w14:paraId="72E9BC0C" w14:textId="77777777" w:rsidR="00F90BFA" w:rsidRPr="00D1205D" w:rsidRDefault="00F90BFA" w:rsidP="002D7984">
      <w:pPr>
        <w:pStyle w:val="Heading3"/>
      </w:pPr>
      <w:bookmarkStart w:id="808" w:name="_CR6_1_4"/>
      <w:bookmarkStart w:id="809" w:name="_Toc177643313"/>
      <w:bookmarkEnd w:id="808"/>
      <w:r w:rsidRPr="00D1205D">
        <w:lastRenderedPageBreak/>
        <w:t>6.1.4</w:t>
      </w:r>
      <w:r w:rsidRPr="00D1205D">
        <w:tab/>
        <w:t>Pseudo-header setting</w:t>
      </w:r>
      <w:bookmarkEnd w:id="798"/>
      <w:bookmarkEnd w:id="799"/>
      <w:bookmarkEnd w:id="800"/>
      <w:bookmarkEnd w:id="801"/>
      <w:bookmarkEnd w:id="802"/>
      <w:bookmarkEnd w:id="803"/>
      <w:bookmarkEnd w:id="804"/>
      <w:bookmarkEnd w:id="805"/>
      <w:bookmarkEnd w:id="806"/>
      <w:bookmarkEnd w:id="807"/>
      <w:bookmarkEnd w:id="809"/>
    </w:p>
    <w:p w14:paraId="0BE004EF" w14:textId="77777777" w:rsidR="00F90BFA" w:rsidRPr="00D1205D" w:rsidRDefault="00F90BFA" w:rsidP="002D7984">
      <w:pPr>
        <w:pStyle w:val="Heading4"/>
      </w:pPr>
      <w:bookmarkStart w:id="810" w:name="_CR6_1_4_1"/>
      <w:bookmarkStart w:id="811" w:name="_Toc19708964"/>
      <w:bookmarkStart w:id="812" w:name="_Toc27745039"/>
      <w:bookmarkStart w:id="813" w:name="_Toc29803192"/>
      <w:bookmarkStart w:id="814" w:name="_Toc35969943"/>
      <w:bookmarkStart w:id="815" w:name="_Toc36050737"/>
      <w:bookmarkStart w:id="816" w:name="_Toc44847450"/>
      <w:bookmarkStart w:id="817" w:name="_Toc51845103"/>
      <w:bookmarkStart w:id="818" w:name="_Toc51845434"/>
      <w:bookmarkStart w:id="819" w:name="_Toc51846954"/>
      <w:bookmarkStart w:id="820" w:name="_Toc57022585"/>
      <w:bookmarkStart w:id="821" w:name="_Toc177643314"/>
      <w:bookmarkEnd w:id="810"/>
      <w:r w:rsidRPr="00D1205D">
        <w:t>6.1.4.1</w:t>
      </w:r>
      <w:r w:rsidRPr="00D1205D">
        <w:tab/>
        <w:t>General</w:t>
      </w:r>
      <w:bookmarkEnd w:id="811"/>
      <w:bookmarkEnd w:id="812"/>
      <w:bookmarkEnd w:id="813"/>
      <w:bookmarkEnd w:id="814"/>
      <w:bookmarkEnd w:id="815"/>
      <w:bookmarkEnd w:id="816"/>
      <w:bookmarkEnd w:id="817"/>
      <w:bookmarkEnd w:id="818"/>
      <w:bookmarkEnd w:id="819"/>
      <w:bookmarkEnd w:id="820"/>
      <w:bookmarkEnd w:id="821"/>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822" w:name="_Toc19708965"/>
      <w:bookmarkStart w:id="823" w:name="_Toc27745040"/>
      <w:bookmarkStart w:id="824" w:name="_Toc29803193"/>
      <w:bookmarkStart w:id="825" w:name="_Toc35969944"/>
      <w:bookmarkStart w:id="826" w:name="_Toc36050738"/>
      <w:bookmarkStart w:id="827" w:name="_Toc44847451"/>
      <w:bookmarkStart w:id="828" w:name="_Toc51845104"/>
      <w:bookmarkStart w:id="829" w:name="_Toc51845435"/>
      <w:bookmarkStart w:id="830" w:name="_Toc51846955"/>
      <w:bookmarkStart w:id="831" w:name="_Toc57022586"/>
      <w:r w:rsidRPr="00D1205D">
        <w:t>-</w:t>
      </w:r>
      <w:r w:rsidRPr="00D1205D">
        <w:tab/>
        <w:t>"</w:t>
      </w:r>
      <w:r>
        <w:t>:</w:t>
      </w:r>
      <w:r w:rsidRPr="00D1205D">
        <w:t>path" includes the path and query components of the target URI. The path includes the optional deployment-specific string of the Resource URI or Custom operation URI "</w:t>
      </w:r>
      <w:proofErr w:type="spellStart"/>
      <w:r w:rsidRPr="00D1205D">
        <w:t>apiRoot</w:t>
      </w:r>
      <w:proofErr w:type="spellEnd"/>
      <w:r w:rsidRPr="00D1205D">
        <w:t>" part.</w:t>
      </w:r>
    </w:p>
    <w:p w14:paraId="56A20379" w14:textId="77777777" w:rsidR="00315428" w:rsidRPr="00D1205D" w:rsidRDefault="00315428" w:rsidP="00315428">
      <w:r w:rsidRPr="00D1205D">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048AD619" w14:textId="77777777" w:rsidR="00BD74C3" w:rsidRPr="00D1205D" w:rsidRDefault="00BD74C3" w:rsidP="00BD74C3">
      <w:pPr>
        <w:pStyle w:val="Heading4"/>
      </w:pPr>
      <w:bookmarkStart w:id="832" w:name="_CR6_1_4_2"/>
      <w:bookmarkStart w:id="833" w:name="_Toc27745043"/>
      <w:bookmarkStart w:id="834" w:name="_Toc29803196"/>
      <w:bookmarkStart w:id="835" w:name="_Toc35969947"/>
      <w:bookmarkStart w:id="836" w:name="_Toc36050741"/>
      <w:bookmarkStart w:id="837" w:name="_Toc44847454"/>
      <w:bookmarkStart w:id="838" w:name="_Toc51845107"/>
      <w:bookmarkStart w:id="839" w:name="_Toc51845438"/>
      <w:bookmarkStart w:id="840" w:name="_Toc51846958"/>
      <w:bookmarkStart w:id="841" w:name="_Toc57022589"/>
      <w:bookmarkStart w:id="842" w:name="_Toc177643315"/>
      <w:bookmarkEnd w:id="822"/>
      <w:bookmarkEnd w:id="823"/>
      <w:bookmarkEnd w:id="824"/>
      <w:bookmarkEnd w:id="825"/>
      <w:bookmarkEnd w:id="826"/>
      <w:bookmarkEnd w:id="827"/>
      <w:bookmarkEnd w:id="828"/>
      <w:bookmarkEnd w:id="829"/>
      <w:bookmarkEnd w:id="830"/>
      <w:bookmarkEnd w:id="831"/>
      <w:bookmarkEnd w:id="832"/>
      <w:r w:rsidRPr="00D1205D">
        <w:t>6.1.4.2</w:t>
      </w:r>
      <w:r w:rsidRPr="00D1205D">
        <w:tab/>
        <w:t>Routing within a PLMN</w:t>
      </w:r>
      <w:bookmarkEnd w:id="842"/>
    </w:p>
    <w:p w14:paraId="5D4432A8" w14:textId="77777777" w:rsidR="00BD74C3" w:rsidRPr="00D1205D" w:rsidRDefault="00BD74C3" w:rsidP="00BD74C3">
      <w:r w:rsidRPr="00D1205D">
        <w:t>For HTTP/2 request messages where the target URI authority component designates an origin server in the same PLMN as the client, the ":authority" HTTP/2 pseudo-header field shall be set to:</w:t>
      </w:r>
    </w:p>
    <w:p w14:paraId="1C582C01" w14:textId="58C8AA21" w:rsidR="00BD74C3" w:rsidRPr="00D1205D" w:rsidRDefault="00BD74C3" w:rsidP="00BD74C3">
      <w:r w:rsidRPr="00D1205D">
        <w:tab/>
        <w:t xml:space="preserve">":authority" = </w:t>
      </w:r>
      <w:proofErr w:type="spellStart"/>
      <w:r w:rsidRPr="00D1205D">
        <w:t>uri</w:t>
      </w:r>
      <w:proofErr w:type="spellEnd"/>
      <w:r w:rsidRPr="00D1205D">
        <w:t>-host</w:t>
      </w:r>
      <w:r>
        <w:t> </w:t>
      </w:r>
      <w:r w:rsidRPr="00D1205D">
        <w:t>[":" port] as specified in clause 8.3</w:t>
      </w:r>
      <w:r>
        <w:t>.1</w:t>
      </w:r>
      <w:r w:rsidRPr="00D1205D">
        <w:t xml:space="preserve"> of IETF RFC </w:t>
      </w:r>
      <w:r>
        <w:t>9113</w:t>
      </w:r>
      <w:r w:rsidRPr="00D1205D">
        <w:t> [7], excluding the</w:t>
      </w:r>
      <w:r>
        <w:t> </w:t>
      </w:r>
      <w:r w:rsidRPr="00D1205D">
        <w:t>[</w:t>
      </w:r>
      <w:proofErr w:type="spellStart"/>
      <w:r w:rsidRPr="00D1205D">
        <w:t>userinfo</w:t>
      </w:r>
      <w:proofErr w:type="spellEnd"/>
      <w:r w:rsidRPr="00D1205D">
        <w:t xml:space="preserve"> "@"] information as specified in clause</w:t>
      </w:r>
      <w:r>
        <w:t> </w:t>
      </w:r>
      <w:r w:rsidRPr="00D1205D">
        <w:t>3.2 of IETF RFC 3986 [14].</w:t>
      </w:r>
    </w:p>
    <w:p w14:paraId="7D9CD516" w14:textId="77777777" w:rsidR="00BD74C3" w:rsidRPr="00D1205D" w:rsidRDefault="00BD74C3" w:rsidP="00BD74C3">
      <w:r w:rsidRPr="00D1205D">
        <w:t xml:space="preserve">Where the </w:t>
      </w:r>
      <w:proofErr w:type="spellStart"/>
      <w:r w:rsidRPr="00D1205D">
        <w:t>uri</w:t>
      </w:r>
      <w:proofErr w:type="spellEnd"/>
      <w:r w:rsidRPr="00D1205D">
        <w:t>-host shall be:</w:t>
      </w:r>
    </w:p>
    <w:p w14:paraId="04A7AC13" w14:textId="77777777" w:rsidR="00BD74C3" w:rsidRPr="00D1205D" w:rsidRDefault="00BD74C3" w:rsidP="00BD74C3">
      <w:r w:rsidRPr="00D1205D">
        <w:t>-</w:t>
      </w:r>
      <w:r w:rsidRPr="00D1205D">
        <w:tab/>
        <w:t>FQDN of the target NF service; or</w:t>
      </w:r>
    </w:p>
    <w:p w14:paraId="2F810AC7" w14:textId="77777777" w:rsidR="00BD74C3" w:rsidRPr="00D1205D" w:rsidRDefault="00BD74C3" w:rsidP="00BD74C3">
      <w:r w:rsidRPr="00D1205D">
        <w:t>-</w:t>
      </w:r>
      <w:r w:rsidRPr="00D1205D">
        <w:tab/>
        <w:t>IP address of the target NF service</w:t>
      </w:r>
    </w:p>
    <w:p w14:paraId="04873EC7" w14:textId="77777777" w:rsidR="00BD74C3" w:rsidRPr="00D1205D" w:rsidRDefault="00BD74C3" w:rsidP="00BD74C3">
      <w:r w:rsidRPr="00D1205D">
        <w:t>The FQDN of the target NF service need not contain the PLMN identifier.</w:t>
      </w:r>
    </w:p>
    <w:p w14:paraId="537FFA89" w14:textId="77777777" w:rsidR="00BD74C3" w:rsidRPr="00D1205D" w:rsidRDefault="00BD74C3" w:rsidP="00BD74C3">
      <w:pPr>
        <w:pStyle w:val="Heading4"/>
      </w:pPr>
      <w:bookmarkStart w:id="843" w:name="_CR6_1_4_3"/>
      <w:bookmarkStart w:id="844" w:name="_Toc19708966"/>
      <w:bookmarkStart w:id="845" w:name="_Toc27745041"/>
      <w:bookmarkStart w:id="846" w:name="_Toc29803194"/>
      <w:bookmarkStart w:id="847" w:name="_Toc35969945"/>
      <w:bookmarkStart w:id="848" w:name="_Toc36050739"/>
      <w:bookmarkStart w:id="849" w:name="_Toc44847452"/>
      <w:bookmarkStart w:id="850" w:name="_Toc51845105"/>
      <w:bookmarkStart w:id="851" w:name="_Toc51845436"/>
      <w:bookmarkStart w:id="852" w:name="_Toc51846956"/>
      <w:bookmarkStart w:id="853" w:name="_Toc57022587"/>
      <w:bookmarkStart w:id="854" w:name="_Toc177643316"/>
      <w:bookmarkEnd w:id="843"/>
      <w:r w:rsidRPr="00D1205D">
        <w:t>6.1.4.3</w:t>
      </w:r>
      <w:r w:rsidRPr="00D1205D">
        <w:tab/>
        <w:t>Routing across PLMN</w:t>
      </w:r>
      <w:bookmarkEnd w:id="844"/>
      <w:bookmarkEnd w:id="845"/>
      <w:bookmarkEnd w:id="846"/>
      <w:bookmarkEnd w:id="847"/>
      <w:bookmarkEnd w:id="848"/>
      <w:bookmarkEnd w:id="849"/>
      <w:bookmarkEnd w:id="850"/>
      <w:bookmarkEnd w:id="851"/>
      <w:bookmarkEnd w:id="852"/>
      <w:bookmarkEnd w:id="853"/>
      <w:bookmarkEnd w:id="854"/>
    </w:p>
    <w:p w14:paraId="6FBB33FB" w14:textId="77777777" w:rsidR="00BD74C3" w:rsidRPr="00D1205D" w:rsidRDefault="00BD74C3" w:rsidP="00BD74C3">
      <w:pPr>
        <w:pStyle w:val="Heading5"/>
      </w:pPr>
      <w:bookmarkStart w:id="855" w:name="_CR6_1_4_3_1"/>
      <w:bookmarkStart w:id="856" w:name="_Toc27745042"/>
      <w:bookmarkStart w:id="857" w:name="_Toc29803195"/>
      <w:bookmarkStart w:id="858" w:name="_Toc35969946"/>
      <w:bookmarkStart w:id="859" w:name="_Toc36050740"/>
      <w:bookmarkStart w:id="860" w:name="_Toc44847453"/>
      <w:bookmarkStart w:id="861" w:name="_Toc51845106"/>
      <w:bookmarkStart w:id="862" w:name="_Toc51845437"/>
      <w:bookmarkStart w:id="863" w:name="_Toc51846957"/>
      <w:bookmarkStart w:id="864" w:name="_Toc57022588"/>
      <w:bookmarkStart w:id="865" w:name="_Toc177643317"/>
      <w:bookmarkEnd w:id="855"/>
      <w:r w:rsidRPr="00D1205D">
        <w:t>6.1.4.3.1</w:t>
      </w:r>
      <w:r w:rsidRPr="00D1205D">
        <w:tab/>
        <w:t>General</w:t>
      </w:r>
      <w:bookmarkEnd w:id="856"/>
      <w:bookmarkEnd w:id="857"/>
      <w:bookmarkEnd w:id="858"/>
      <w:bookmarkEnd w:id="859"/>
      <w:bookmarkEnd w:id="860"/>
      <w:bookmarkEnd w:id="861"/>
      <w:bookmarkEnd w:id="862"/>
      <w:bookmarkEnd w:id="863"/>
      <w:bookmarkEnd w:id="864"/>
      <w:bookmarkEnd w:id="865"/>
    </w:p>
    <w:p w14:paraId="7BC618B2" w14:textId="77777777" w:rsidR="00BD74C3" w:rsidRPr="00D1205D" w:rsidRDefault="00BD74C3" w:rsidP="00BD74C3">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9AE4FE2" w14:textId="77777777" w:rsidR="00BD74C3" w:rsidRPr="00D1205D" w:rsidRDefault="00BD74C3" w:rsidP="00BD74C3">
      <w:r w:rsidRPr="00D1205D">
        <w:t>The ":authority" pseudo-header field in the HTTP/2 request message shall be set to:</w:t>
      </w:r>
    </w:p>
    <w:p w14:paraId="2F3B8E9C" w14:textId="063F39B0" w:rsidR="00BD74C3" w:rsidRPr="00D1205D" w:rsidRDefault="00BD74C3" w:rsidP="00BD74C3">
      <w:r w:rsidRPr="00D1205D">
        <w:tab/>
        <w:t xml:space="preserve">":authority" = </w:t>
      </w:r>
      <w:proofErr w:type="spellStart"/>
      <w:r w:rsidRPr="00D1205D">
        <w:t>uri</w:t>
      </w:r>
      <w:proofErr w:type="spellEnd"/>
      <w:r w:rsidRPr="00D1205D">
        <w:t>-host</w:t>
      </w:r>
      <w:r>
        <w:t> </w:t>
      </w:r>
      <w:r w:rsidRPr="00D1205D">
        <w:t>[":" port] as specified in clause 8.3</w:t>
      </w:r>
      <w:r>
        <w:t>.1</w:t>
      </w:r>
      <w:r w:rsidRPr="00D1205D">
        <w:t xml:space="preserve"> of IETF RFC </w:t>
      </w:r>
      <w:r>
        <w:t>9113</w:t>
      </w:r>
      <w:r w:rsidRPr="00D1205D">
        <w:t> [7], excluding the</w:t>
      </w:r>
      <w:r>
        <w:t> </w:t>
      </w:r>
      <w:r w:rsidRPr="00D1205D">
        <w:t>[</w:t>
      </w:r>
      <w:proofErr w:type="spellStart"/>
      <w:r w:rsidRPr="00D1205D">
        <w:t>userinfo</w:t>
      </w:r>
      <w:proofErr w:type="spellEnd"/>
      <w:r w:rsidRPr="00D1205D">
        <w:t xml:space="preserve"> "@"] information as specified in clause</w:t>
      </w:r>
      <w:r>
        <w:t> </w:t>
      </w:r>
      <w:r w:rsidRPr="00D1205D">
        <w:t>3.2 of IETF RFC 3986 [14].</w:t>
      </w:r>
    </w:p>
    <w:p w14:paraId="1ADAB3BE" w14:textId="77777777" w:rsidR="00BD74C3" w:rsidRPr="00D1205D" w:rsidRDefault="00BD74C3" w:rsidP="00BD74C3">
      <w:r w:rsidRPr="00D1205D">
        <w:t xml:space="preserve">Where the </w:t>
      </w:r>
      <w:proofErr w:type="spellStart"/>
      <w:r w:rsidRPr="00D1205D">
        <w:t>uri</w:t>
      </w:r>
      <w:proofErr w:type="spellEnd"/>
      <w:r w:rsidRPr="00D1205D">
        <w:t>-host shall be:</w:t>
      </w:r>
    </w:p>
    <w:p w14:paraId="532E34EC" w14:textId="77777777" w:rsidR="00BD74C3" w:rsidRPr="00D1205D" w:rsidRDefault="00BD74C3" w:rsidP="00BD74C3">
      <w:pPr>
        <w:pStyle w:val="B1"/>
      </w:pPr>
      <w:r w:rsidRPr="00D1205D">
        <w:t>-</w:t>
      </w:r>
      <w:r w:rsidRPr="00D1205D">
        <w:tab/>
        <w:t>FQDN of the target NF service or the FQDN (authority) part of a callback URI or a specified link relation</w:t>
      </w:r>
    </w:p>
    <w:p w14:paraId="2EB124B7" w14:textId="77777777" w:rsidR="00BD74C3" w:rsidRPr="00D1205D" w:rsidRDefault="00BD74C3" w:rsidP="00BD74C3">
      <w:r w:rsidRPr="00D1205D">
        <w:lastRenderedPageBreak/>
        <w:t>The FQDN of the target NF service or the FQDN (authority) part of a callback URI or a specified link relation shall contain the PLMN identifier.</w:t>
      </w:r>
    </w:p>
    <w:p w14:paraId="5CDA584C" w14:textId="77777777" w:rsidR="00BD74C3" w:rsidRPr="00D1205D" w:rsidRDefault="00BD74C3" w:rsidP="00BD74C3">
      <w:r w:rsidRPr="00D1205D">
        <w:t>The format of the FQDN of target NF service is specified in clause 28.5 of 3GPP TS 23.003 [15].</w:t>
      </w:r>
    </w:p>
    <w:p w14:paraId="3F7A30F4" w14:textId="77777777" w:rsidR="00BD74C3" w:rsidRPr="00D1205D" w:rsidRDefault="00BD74C3" w:rsidP="00BD74C3">
      <w:r w:rsidRPr="00D1205D">
        <w:t>To allow for TLS protection between the SEPP and Network Functions within a PLMN, the SEPP shall support:</w:t>
      </w:r>
    </w:p>
    <w:p w14:paraId="4DB4D635" w14:textId="77777777" w:rsidR="00BD74C3" w:rsidRPr="00D1205D" w:rsidRDefault="00BD74C3" w:rsidP="00BD74C3">
      <w:pPr>
        <w:pStyle w:val="B1"/>
        <w:rPr>
          <w:lang w:eastAsia="zh-CN"/>
        </w:rPr>
      </w:pPr>
      <w:r w:rsidRPr="00D1205D">
        <w:t>-</w:t>
      </w:r>
      <w:r w:rsidRPr="00D1205D">
        <w:tab/>
        <w:t>TLS wildcard certificate for its domain name and generation of telescopic FQDN, as specified in clause</w:t>
      </w:r>
      <w:r>
        <w:t> </w:t>
      </w:r>
      <w:r w:rsidRPr="00D1205D">
        <w:t xml:space="preserve">13.1 of </w:t>
      </w:r>
      <w:r w:rsidRPr="00D1205D">
        <w:rPr>
          <w:lang w:eastAsia="zh-CN"/>
        </w:rPr>
        <w:t>3GPP TS 33.501 [17] and in clause</w:t>
      </w:r>
      <w:r>
        <w:rPr>
          <w:lang w:eastAsia="zh-CN"/>
        </w:rPr>
        <w:t> </w:t>
      </w:r>
      <w:r w:rsidRPr="00D1205D">
        <w:rPr>
          <w:lang w:eastAsia="zh-CN"/>
        </w:rPr>
        <w:t>6.1.4.3.2; and</w:t>
      </w:r>
    </w:p>
    <w:p w14:paraId="2D8A99BA" w14:textId="77777777" w:rsidR="00BD74C3" w:rsidRPr="00D1205D" w:rsidRDefault="00BD74C3" w:rsidP="00BD74C3">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w:t>
      </w:r>
      <w:r>
        <w:rPr>
          <w:lang w:eastAsia="zh-CN"/>
        </w:rPr>
        <w:t> </w:t>
      </w:r>
      <w:r w:rsidRPr="00D1205D">
        <w:rPr>
          <w:lang w:eastAsia="zh-CN"/>
        </w:rPr>
        <w:t>6.1.4.3.3.</w:t>
      </w:r>
    </w:p>
    <w:p w14:paraId="393852AE" w14:textId="77777777" w:rsidR="00BD74C3" w:rsidRPr="00D1205D" w:rsidRDefault="00BD74C3" w:rsidP="00BD74C3">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40C8BC72" w14:textId="77777777" w:rsidR="00BD74C3" w:rsidRPr="00D1205D" w:rsidRDefault="00BD74C3" w:rsidP="00BD74C3">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6FF23615" w14:textId="77777777" w:rsidR="00BD74C3" w:rsidRPr="00D1205D" w:rsidRDefault="00BD74C3" w:rsidP="00BD74C3">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3A11A736" w14:textId="77777777" w:rsidR="00BD74C3" w:rsidRPr="00D1205D" w:rsidRDefault="00BD74C3" w:rsidP="00BD74C3">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866" w:name="_CR6_1_4_3_2"/>
      <w:bookmarkStart w:id="867" w:name="_Toc177643318"/>
      <w:bookmarkEnd w:id="866"/>
      <w:r w:rsidRPr="00D1205D">
        <w:t>6.1.4.3.2</w:t>
      </w:r>
      <w:r w:rsidRPr="00D1205D">
        <w:tab/>
      </w:r>
      <w:bookmarkEnd w:id="833"/>
      <w:bookmarkEnd w:id="834"/>
      <w:bookmarkEnd w:id="835"/>
      <w:bookmarkEnd w:id="836"/>
      <w:bookmarkEnd w:id="837"/>
      <w:r w:rsidRPr="00D1205D">
        <w:t>Use of telescopic FQDN between NFs and SEPP within a PLMN</w:t>
      </w:r>
      <w:bookmarkEnd w:id="838"/>
      <w:bookmarkEnd w:id="839"/>
      <w:bookmarkEnd w:id="840"/>
      <w:bookmarkEnd w:id="841"/>
      <w:bookmarkEnd w:id="867"/>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868" w:name="_CR6_1_4_3_3"/>
      <w:bookmarkStart w:id="869" w:name="_Toc27745044"/>
      <w:bookmarkStart w:id="870" w:name="_Toc29803197"/>
      <w:bookmarkStart w:id="871" w:name="_Toc35969948"/>
      <w:bookmarkStart w:id="872" w:name="_Toc36050742"/>
      <w:bookmarkStart w:id="873" w:name="_Toc44847455"/>
      <w:bookmarkStart w:id="874" w:name="_Toc51845108"/>
      <w:bookmarkStart w:id="875" w:name="_Toc51845439"/>
      <w:bookmarkStart w:id="876" w:name="_Toc51846959"/>
      <w:bookmarkStart w:id="877" w:name="_Toc57022590"/>
      <w:bookmarkStart w:id="878" w:name="_Toc177643319"/>
      <w:bookmarkEnd w:id="868"/>
      <w:r w:rsidRPr="00D1205D">
        <w:t>6.1.4.3.3</w:t>
      </w:r>
      <w:r w:rsidRPr="00D1205D">
        <w:tab/>
      </w:r>
      <w:bookmarkEnd w:id="869"/>
      <w:bookmarkEnd w:id="870"/>
      <w:bookmarkEnd w:id="871"/>
      <w:bookmarkEnd w:id="872"/>
      <w:bookmarkEnd w:id="873"/>
      <w:r w:rsidRPr="00D1205D">
        <w:t xml:space="preserve">Use of </w:t>
      </w:r>
      <w:r w:rsidRPr="00D1205D">
        <w:rPr>
          <w:lang w:eastAsia="zh-CN"/>
        </w:rPr>
        <w:t>3gpp-Sbi-Target-apiRoot</w:t>
      </w:r>
      <w:r w:rsidRPr="00D1205D">
        <w:t xml:space="preserve"> between NFs and SEPP within a PLMN</w:t>
      </w:r>
      <w:bookmarkEnd w:id="874"/>
      <w:bookmarkEnd w:id="875"/>
      <w:bookmarkEnd w:id="876"/>
      <w:bookmarkEnd w:id="877"/>
      <w:bookmarkEnd w:id="878"/>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 xml:space="preserve">-Sbi-Target-apiRoot header in the HTTP request, containing the </w:t>
      </w:r>
      <w:proofErr w:type="spellStart"/>
      <w:r w:rsidRPr="00D1205D">
        <w:rPr>
          <w:lang w:eastAsia="zh-CN"/>
        </w:rPr>
        <w:t>apiRoot</w:t>
      </w:r>
      <w:proofErr w:type="spellEnd"/>
      <w:r w:rsidRPr="00D1205D">
        <w:rPr>
          <w:lang w:eastAsia="zh-CN"/>
        </w:rPr>
        <w:t xml:space="preserve"> of the target URI in the remote PLMN, and shall set the </w:t>
      </w:r>
      <w:proofErr w:type="spellStart"/>
      <w:r w:rsidRPr="00D1205D">
        <w:rPr>
          <w:lang w:eastAsia="zh-CN"/>
        </w:rPr>
        <w:t>apiRoot</w:t>
      </w:r>
      <w:proofErr w:type="spellEnd"/>
      <w:r w:rsidRPr="00D1205D">
        <w:rPr>
          <w:lang w:eastAsia="zh-CN"/>
        </w:rPr>
        <w:t xml:space="preserve"> in the request URI to the </w:t>
      </w:r>
      <w:proofErr w:type="spellStart"/>
      <w:r w:rsidRPr="00D1205D">
        <w:rPr>
          <w:lang w:eastAsia="zh-CN"/>
        </w:rPr>
        <w:t>apiRoot</w:t>
      </w:r>
      <w:proofErr w:type="spellEnd"/>
      <w:r w:rsidRPr="00D1205D">
        <w:rPr>
          <w:lang w:eastAsia="zh-CN"/>
        </w:rPr>
        <w:t xml:space="preserve"> of the SEPP (or to the </w:t>
      </w:r>
      <w:proofErr w:type="spellStart"/>
      <w:r w:rsidRPr="00D1205D">
        <w:rPr>
          <w:lang w:eastAsia="zh-CN"/>
        </w:rPr>
        <w:t>apiRoot</w:t>
      </w:r>
      <w:proofErr w:type="spellEnd"/>
      <w:r w:rsidRPr="00D1205D">
        <w:rPr>
          <w:lang w:eastAsia="zh-CN"/>
        </w:rPr>
        <w:t xml:space="preserve"> of the SCP if the communication between the NF and SEPP goes through an SCP).</w:t>
      </w:r>
      <w:r w:rsidRPr="00D1205D">
        <w:t xml:space="preserve"> The </w:t>
      </w:r>
      <w:proofErr w:type="spellStart"/>
      <w:r w:rsidRPr="00D1205D">
        <w:t>apiRoot</w:t>
      </w:r>
      <w:proofErr w:type="spellEnd"/>
      <w:r w:rsidRPr="00D1205D">
        <w:t xml:space="preserve">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w:t>
      </w:r>
      <w:r w:rsidRPr="00D1205D">
        <w:rPr>
          <w:lang w:eastAsia="zh-CN"/>
        </w:rPr>
        <w:lastRenderedPageBreak/>
        <w:t xml:space="preserve">Sbi-Target-apiRoot header in the HTTP request it forwards to the SEPP, containing the </w:t>
      </w:r>
      <w:proofErr w:type="spellStart"/>
      <w:r w:rsidRPr="00D1205D">
        <w:rPr>
          <w:lang w:eastAsia="zh-CN"/>
        </w:rPr>
        <w:t>apiRoot</w:t>
      </w:r>
      <w:proofErr w:type="spellEnd"/>
      <w:r w:rsidRPr="00D1205D">
        <w:rPr>
          <w:lang w:eastAsia="zh-CN"/>
        </w:rPr>
        <w:t xml:space="preserve"> of the target URI in the remote PLMN, and it shall set the </w:t>
      </w:r>
      <w:proofErr w:type="spellStart"/>
      <w:r w:rsidRPr="00D1205D">
        <w:rPr>
          <w:lang w:eastAsia="zh-CN"/>
        </w:rPr>
        <w:t>apiRoot</w:t>
      </w:r>
      <w:proofErr w:type="spellEnd"/>
      <w:r w:rsidRPr="00D1205D">
        <w:rPr>
          <w:lang w:eastAsia="zh-CN"/>
        </w:rPr>
        <w:t xml:space="preserve"> in the request URI to the </w:t>
      </w:r>
      <w:proofErr w:type="spellStart"/>
      <w:r w:rsidRPr="00D1205D">
        <w:rPr>
          <w:lang w:eastAsia="zh-CN"/>
        </w:rPr>
        <w:t>apiRoot</w:t>
      </w:r>
      <w:proofErr w:type="spellEnd"/>
      <w:r w:rsidRPr="00D1205D">
        <w:rPr>
          <w:lang w:eastAsia="zh-CN"/>
        </w:rPr>
        <w:t xml:space="preserve">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26B6DA8B" w14:textId="2D8CBFA1" w:rsidR="00BD74C3" w:rsidRPr="00D1205D" w:rsidRDefault="00BD74C3" w:rsidP="00BD74C3">
      <w:pPr>
        <w:pStyle w:val="NO"/>
        <w:rPr>
          <w:lang w:eastAsia="zh-CN"/>
        </w:rPr>
      </w:pPr>
      <w:r>
        <w:t>NOTE </w:t>
      </w:r>
      <w:r w:rsidRPr="00D1205D">
        <w:t>2:</w:t>
      </w:r>
      <w:r w:rsidRPr="00D1205D">
        <w:tab/>
        <w:t xml:space="preserve">This solution does not require the SEPP to support TLS wildcard certificate for its domain name, nor the SEPP to modify URI attributes in HTTP request and response </w:t>
      </w:r>
      <w:r>
        <w:t>content</w:t>
      </w:r>
      <w:r w:rsidRPr="00D1205D">
        <w:t>s with telescopic FQDNs</w:t>
      </w:r>
      <w:r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879" w:name="_CR6_1_4_3_4"/>
      <w:bookmarkStart w:id="880" w:name="_Toc51845109"/>
      <w:bookmarkStart w:id="881" w:name="_Toc51845440"/>
      <w:bookmarkStart w:id="882" w:name="_Toc51846960"/>
      <w:bookmarkStart w:id="883" w:name="_Toc57022591"/>
      <w:bookmarkStart w:id="884" w:name="_Toc177643320"/>
      <w:bookmarkEnd w:id="879"/>
      <w:r w:rsidRPr="00D1205D">
        <w:t>6.1.4.3.4</w:t>
      </w:r>
      <w:r w:rsidRPr="00D1205D">
        <w:tab/>
        <w:t>Routing between SEPPs</w:t>
      </w:r>
      <w:bookmarkEnd w:id="880"/>
      <w:bookmarkEnd w:id="881"/>
      <w:bookmarkEnd w:id="882"/>
      <w:bookmarkEnd w:id="883"/>
      <w:bookmarkEnd w:id="884"/>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w:t>
      </w:r>
      <w:proofErr w:type="spellStart"/>
      <w:r w:rsidRPr="00D1205D">
        <w:t>apiRoot</w:t>
      </w:r>
      <w:proofErr w:type="spellEnd"/>
      <w:r w:rsidRPr="00D1205D">
        <w:t xml:space="preserve"> of the Request URI of the HTTP request encapsulating the protected message shall be set to the </w:t>
      </w:r>
      <w:proofErr w:type="spellStart"/>
      <w:r w:rsidRPr="00D1205D">
        <w:t>apiRoot</w:t>
      </w:r>
      <w:proofErr w:type="spellEnd"/>
      <w:r w:rsidRPr="00D1205D">
        <w:t xml:space="preserve">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 xml:space="preserve">if the NF uses the 3gpp-Sbi-Target-apiRoot HTTP header in the HTTP Request to convey the target </w:t>
      </w:r>
      <w:proofErr w:type="spellStart"/>
      <w:r w:rsidRPr="00D1205D">
        <w:t>apiRoot</w:t>
      </w:r>
      <w:proofErr w:type="spellEnd"/>
      <w:r w:rsidRPr="00D1205D">
        <w:t xml:space="preserve"> to the sending SEPP, the sending SEPP shall remove the 3gpp-Sbi-Target-apiRoot header and set the </w:t>
      </w:r>
      <w:proofErr w:type="spellStart"/>
      <w:r w:rsidRPr="00D1205D">
        <w:t>apiRoot</w:t>
      </w:r>
      <w:proofErr w:type="spellEnd"/>
      <w:r w:rsidRPr="00D1205D">
        <w:t xml:space="preserve"> of the request URI it forwards on the N32-f interface to the </w:t>
      </w:r>
      <w:proofErr w:type="spellStart"/>
      <w:r w:rsidRPr="00D1205D">
        <w:t>apiRoot</w:t>
      </w:r>
      <w:proofErr w:type="spellEnd"/>
      <w:r w:rsidRPr="00D1205D">
        <w:t xml:space="preserve"> received in the 3gpp-Sbi-Target-apiRoot header from the HTTP client;</w:t>
      </w:r>
    </w:p>
    <w:p w14:paraId="4533673C" w14:textId="77777777" w:rsidR="00F90BFA" w:rsidRPr="00D1205D" w:rsidRDefault="00F90BFA" w:rsidP="00F90BFA">
      <w:pPr>
        <w:pStyle w:val="B1"/>
      </w:pPr>
      <w:r w:rsidRPr="00D1205D">
        <w:t>-</w:t>
      </w:r>
      <w:r w:rsidRPr="00D1205D">
        <w:tab/>
        <w:t xml:space="preserve">if the NF uses a telescopic FQDN in the HTTP Request to convey the target </w:t>
      </w:r>
      <w:proofErr w:type="spellStart"/>
      <w:r w:rsidRPr="00D1205D">
        <w:t>apiRoot</w:t>
      </w:r>
      <w:proofErr w:type="spellEnd"/>
      <w:r w:rsidRPr="00D1205D">
        <w:t xml:space="preserve"> to the sending SEPP, or if TLS is not used between the NF and the sending SEPP, the sending SEPP shall set the </w:t>
      </w:r>
      <w:proofErr w:type="spellStart"/>
      <w:r w:rsidRPr="00D1205D">
        <w:t>apiRoot</w:t>
      </w:r>
      <w:proofErr w:type="spellEnd"/>
      <w:r w:rsidRPr="00D1205D">
        <w:t xml:space="preserve"> of the Request URI in the HTTP Request towards the remote SEPP to the </w:t>
      </w:r>
      <w:proofErr w:type="spellStart"/>
      <w:r w:rsidRPr="00D1205D">
        <w:t>apiRoot</w:t>
      </w:r>
      <w:proofErr w:type="spellEnd"/>
      <w:r w:rsidRPr="00D1205D">
        <w:t xml:space="preserve">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 xml:space="preserve">sending SEPP shall replace the </w:t>
      </w:r>
      <w:proofErr w:type="spellStart"/>
      <w:r w:rsidRPr="00D1205D">
        <w:t>apiRoot</w:t>
      </w:r>
      <w:proofErr w:type="spellEnd"/>
      <w:r w:rsidRPr="00D1205D">
        <w:t xml:space="preserve"> of the Request URI in the HTTP Request with the </w:t>
      </w:r>
      <w:proofErr w:type="spellStart"/>
      <w:r w:rsidRPr="00D1205D">
        <w:t>apiRoot</w:t>
      </w:r>
      <w:proofErr w:type="spellEnd"/>
      <w:r w:rsidRPr="00D1205D">
        <w:t xml:space="preserve">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 xml:space="preserve">if the NF uses the 3gpp-Sbi-Target-apiRoot HTTP header in the HTTP Request to convey the target </w:t>
      </w:r>
      <w:proofErr w:type="spellStart"/>
      <w:r w:rsidRPr="00D1205D">
        <w:t>apiRoot</w:t>
      </w:r>
      <w:proofErr w:type="spellEnd"/>
      <w:r w:rsidRPr="00D1205D">
        <w:t xml:space="preserve">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 xml:space="preserve">if the NF uses a telescopic FQDN in the HTTP Request to convey the target </w:t>
      </w:r>
      <w:proofErr w:type="spellStart"/>
      <w:r w:rsidRPr="00D1205D">
        <w:t>apiRoot</w:t>
      </w:r>
      <w:proofErr w:type="spellEnd"/>
      <w:r w:rsidRPr="00D1205D">
        <w:t xml:space="preserve"> to the sending SEPP, or if TLS is not used between the NF and the sending SEPP, the sending SEPP shall insert the 3gpp-Sbi-Target-apiRoot header in the HTTP request towards the remote SEPP and set it to the </w:t>
      </w:r>
      <w:proofErr w:type="spellStart"/>
      <w:r w:rsidRPr="00D1205D">
        <w:t>apiRoot</w:t>
      </w:r>
      <w:proofErr w:type="spellEnd"/>
      <w:r w:rsidRPr="00D1205D">
        <w:t xml:space="preserve">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885" w:name="_CR6_1_5"/>
      <w:bookmarkStart w:id="886" w:name="_Toc19708967"/>
      <w:bookmarkStart w:id="887" w:name="_Toc27745045"/>
      <w:bookmarkStart w:id="888" w:name="_Toc29803198"/>
      <w:bookmarkStart w:id="889" w:name="_Toc35969949"/>
      <w:bookmarkStart w:id="890" w:name="_Toc36050743"/>
      <w:bookmarkStart w:id="891" w:name="_Toc44847456"/>
      <w:bookmarkStart w:id="892" w:name="_Toc51845110"/>
      <w:bookmarkStart w:id="893" w:name="_Toc51845441"/>
      <w:bookmarkStart w:id="894" w:name="_Toc51846961"/>
      <w:bookmarkStart w:id="895" w:name="_Toc57022592"/>
      <w:bookmarkStart w:id="896" w:name="_Toc177643321"/>
      <w:bookmarkEnd w:id="885"/>
      <w:r w:rsidRPr="00D1205D">
        <w:t>6.1.5</w:t>
      </w:r>
      <w:r w:rsidRPr="00D1205D">
        <w:tab/>
        <w:t>Host header</w:t>
      </w:r>
      <w:bookmarkEnd w:id="886"/>
      <w:bookmarkEnd w:id="887"/>
      <w:bookmarkEnd w:id="888"/>
      <w:bookmarkEnd w:id="889"/>
      <w:bookmarkEnd w:id="890"/>
      <w:bookmarkEnd w:id="891"/>
      <w:bookmarkEnd w:id="892"/>
      <w:bookmarkEnd w:id="893"/>
      <w:bookmarkEnd w:id="894"/>
      <w:bookmarkEnd w:id="895"/>
      <w:bookmarkEnd w:id="896"/>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897" w:name="_CR6_1_6"/>
      <w:bookmarkStart w:id="898" w:name="_Toc19708968"/>
      <w:bookmarkStart w:id="899" w:name="_Toc27745046"/>
      <w:bookmarkStart w:id="900" w:name="_Toc29803199"/>
      <w:bookmarkStart w:id="901" w:name="_Toc35969950"/>
      <w:bookmarkStart w:id="902" w:name="_Toc36050744"/>
      <w:bookmarkStart w:id="903" w:name="_Toc44847457"/>
      <w:bookmarkStart w:id="904" w:name="_Toc51845111"/>
      <w:bookmarkStart w:id="905" w:name="_Toc51845442"/>
      <w:bookmarkStart w:id="906" w:name="_Toc51846962"/>
      <w:bookmarkStart w:id="907" w:name="_Toc57022593"/>
      <w:bookmarkStart w:id="908" w:name="_Toc177643322"/>
      <w:bookmarkEnd w:id="897"/>
      <w:r w:rsidRPr="00D1205D">
        <w:t>6.1.6</w:t>
      </w:r>
      <w:r w:rsidRPr="00D1205D">
        <w:tab/>
        <w:t>Message forwarding</w:t>
      </w:r>
      <w:bookmarkEnd w:id="898"/>
      <w:bookmarkEnd w:id="899"/>
      <w:bookmarkEnd w:id="900"/>
      <w:bookmarkEnd w:id="901"/>
      <w:bookmarkEnd w:id="902"/>
      <w:bookmarkEnd w:id="903"/>
      <w:bookmarkEnd w:id="904"/>
      <w:bookmarkEnd w:id="905"/>
      <w:bookmarkEnd w:id="906"/>
      <w:bookmarkEnd w:id="907"/>
      <w:bookmarkEnd w:id="908"/>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00D94CAC" w14:textId="085F97E6" w:rsidR="00BD74C3" w:rsidRDefault="00BD74C3" w:rsidP="00BD74C3">
      <w:bookmarkStart w:id="909" w:name="_Toc19708969"/>
      <w:bookmarkStart w:id="910" w:name="_Toc27745047"/>
      <w:bookmarkStart w:id="911" w:name="_Toc29803200"/>
      <w:bookmarkStart w:id="912" w:name="_Toc35969951"/>
      <w:bookmarkStart w:id="913" w:name="_Toc36050745"/>
      <w:bookmarkStart w:id="914" w:name="_Toc44847458"/>
      <w:bookmarkStart w:id="915" w:name="_Toc51845112"/>
      <w:bookmarkStart w:id="916" w:name="_Toc51845443"/>
      <w:bookmarkStart w:id="917" w:name="_Toc51846963"/>
      <w:bookmarkStart w:id="918" w:name="_Toc57022594"/>
      <w:r w:rsidRPr="00D1205D">
        <w:lastRenderedPageBreak/>
        <w:t>An HTTP/2 proxy may also use other headers and/or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919" w:name="_CR6_2"/>
      <w:bookmarkStart w:id="920" w:name="_Toc177643323"/>
      <w:bookmarkEnd w:id="919"/>
      <w:r w:rsidRPr="00D1205D">
        <w:rPr>
          <w:lang w:eastAsia="zh-CN"/>
        </w:rPr>
        <w:t>6</w:t>
      </w:r>
      <w:r w:rsidRPr="00D1205D">
        <w:t>.</w:t>
      </w:r>
      <w:r w:rsidRPr="00D1205D">
        <w:rPr>
          <w:lang w:eastAsia="zh-CN"/>
        </w:rPr>
        <w:t>2</w:t>
      </w:r>
      <w:r w:rsidRPr="00D1205D">
        <w:rPr>
          <w:lang w:eastAsia="zh-CN"/>
        </w:rPr>
        <w:tab/>
        <w:t>Server-Initiated Communication</w:t>
      </w:r>
      <w:bookmarkEnd w:id="909"/>
      <w:bookmarkEnd w:id="910"/>
      <w:bookmarkEnd w:id="911"/>
      <w:bookmarkEnd w:id="912"/>
      <w:bookmarkEnd w:id="913"/>
      <w:bookmarkEnd w:id="914"/>
      <w:bookmarkEnd w:id="915"/>
      <w:bookmarkEnd w:id="916"/>
      <w:bookmarkEnd w:id="917"/>
      <w:bookmarkEnd w:id="918"/>
      <w:bookmarkEnd w:id="920"/>
    </w:p>
    <w:p w14:paraId="32E19039" w14:textId="64186DE6" w:rsidR="00283ED3" w:rsidRPr="00283ED3" w:rsidRDefault="00283ED3" w:rsidP="002D7984">
      <w:pPr>
        <w:pStyle w:val="Heading3"/>
        <w:rPr>
          <w:lang w:eastAsia="zh-CN"/>
        </w:rPr>
      </w:pPr>
      <w:bookmarkStart w:id="921" w:name="_CR6_2_1"/>
      <w:bookmarkStart w:id="922" w:name="_Toc177643324"/>
      <w:bookmarkEnd w:id="921"/>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922"/>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66E85E0D"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r w:rsidR="00384F71">
        <w:t xml:space="preserve"> As indicated in 3GPP TS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3GPP TS 29.501 [5], clause 5.3.7.</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923" w:name="_CR6_2_2"/>
      <w:bookmarkStart w:id="924" w:name="_Toc177643325"/>
      <w:bookmarkEnd w:id="923"/>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924"/>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1E8010B5" w14:textId="77777777" w:rsidR="00295171" w:rsidRDefault="00295171" w:rsidP="00295171">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320DBF67" w14:textId="77777777" w:rsidR="00295171" w:rsidRDefault="00295171" w:rsidP="00295171">
      <w:pPr>
        <w:pStyle w:val="B1"/>
        <w:rPr>
          <w:lang w:eastAsia="zh-CN"/>
        </w:rPr>
      </w:pPr>
      <w:r>
        <w:rPr>
          <w:lang w:eastAsia="zh-CN"/>
        </w:rPr>
        <w:t>-</w:t>
      </w:r>
      <w:r>
        <w:rPr>
          <w:lang w:eastAsia="zh-CN"/>
        </w:rPr>
        <w:tab/>
        <w:t xml:space="preserve">the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parameter containing the callback root for receiving intra-PLMN notifications, and</w:t>
      </w:r>
    </w:p>
    <w:p w14:paraId="5474AF7A" w14:textId="77777777" w:rsidR="00295171" w:rsidRDefault="00295171" w:rsidP="00295171">
      <w:pPr>
        <w:pStyle w:val="B1"/>
        <w:rPr>
          <w:lang w:eastAsia="zh-CN"/>
        </w:rPr>
      </w:pPr>
      <w:r>
        <w:rPr>
          <w:lang w:eastAsia="zh-CN"/>
        </w:rPr>
        <w:t>-</w:t>
      </w:r>
      <w:r>
        <w:rPr>
          <w:lang w:eastAsia="zh-CN"/>
        </w:rPr>
        <w:tab/>
        <w:t xml:space="preserve">the </w:t>
      </w:r>
      <w:proofErr w:type="spellStart"/>
      <w:r>
        <w:rPr>
          <w:lang w:eastAsia="zh-CN"/>
        </w:rPr>
        <w:t>interPlmnCallbackRoot</w:t>
      </w:r>
      <w:proofErr w:type="spellEnd"/>
      <w:r>
        <w:rPr>
          <w:lang w:eastAsia="zh-CN"/>
        </w:rPr>
        <w:t xml:space="preserve"> parameter containing the callback root for receiving inter-PLMN notifications.</w:t>
      </w:r>
    </w:p>
    <w:p w14:paraId="111C8B96" w14:textId="77777777" w:rsidR="00C832FB" w:rsidRDefault="00C82987" w:rsidP="00C82987">
      <w:pPr>
        <w:rPr>
          <w:lang w:eastAsia="zh-CN"/>
        </w:rPr>
      </w:pPr>
      <w:r>
        <w:rPr>
          <w:lang w:eastAsia="zh-CN"/>
        </w:rPr>
        <w:t xml:space="preserve">Upon receiving a subscription request including the above information in the "3gpp-Sbi-Consumer-Info" header, the intermediate NF should check if the target NF is in VPLMN or HPLMN and adapt the callback Root of the callback </w:t>
      </w:r>
      <w:r>
        <w:rPr>
          <w:lang w:eastAsia="zh-CN"/>
        </w:rPr>
        <w:lastRenderedPageBreak/>
        <w:t>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52894835" w14:textId="77777777" w:rsidR="00DA2AE4" w:rsidRDefault="00DA2AE4" w:rsidP="00DA2AE4">
      <w:pPr>
        <w:rPr>
          <w:lang w:eastAsia="zh-CN"/>
        </w:rPr>
      </w:pPr>
      <w:bookmarkStart w:id="925" w:name="_CR6_2_3"/>
      <w:bookmarkEnd w:id="925"/>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7A3F33D" w14:textId="77777777" w:rsidR="00DA2AE4" w:rsidRDefault="00DA2AE4" w:rsidP="00DA2AE4">
      <w:pPr>
        <w:rPr>
          <w:lang w:eastAsia="zh-CN"/>
        </w:rPr>
      </w:pPr>
      <w:r>
        <w:rPr>
          <w:lang w:eastAsia="zh-CN"/>
        </w:rPr>
        <w:t>If the intermediate NF expects to receive notifications from the target NF (e.g. the UDM may provide the callback URI to receive subscription change event notifications from the AMF when subscribing to AMF events on behalf of the NEF), to enable the target NF to use, e.g., the proper callback URI, the supported features, the intermediate NF may provide the "3gpp-Sbi-Consumer-Info" header for itself in the subscription creation request to the target NF. If it does so, the intermediate NF shall include the intermediate NF indication parameter in the header.</w:t>
      </w:r>
    </w:p>
    <w:p w14:paraId="67B77121" w14:textId="77777777" w:rsidR="00DA2AE4" w:rsidRDefault="00DA2AE4" w:rsidP="00DA2AE4">
      <w:pPr>
        <w:rPr>
          <w:lang w:eastAsia="zh-CN"/>
        </w:rPr>
      </w:pPr>
      <w:r>
        <w:rPr>
          <w:lang w:val="en-US"/>
        </w:rPr>
        <w:t>When the target NF is an AMF, the source AMF should forward the information in the received "3gpp-Sbi-Consumer-Info" header(s) to the target AMF during inter-AMF mobility</w:t>
      </w:r>
      <w:r>
        <w:rPr>
          <w:lang w:eastAsia="zh-CN"/>
        </w:rPr>
        <w:t>. I</w:t>
      </w:r>
      <w:r>
        <w:rPr>
          <w:lang w:val="en-US"/>
        </w:rPr>
        <w:t xml:space="preserve">f the target AMF received </w:t>
      </w:r>
      <w:proofErr w:type="spellStart"/>
      <w:r>
        <w:rPr>
          <w:lang w:val="en-US"/>
        </w:rPr>
        <w:t>intraPlmnCallbackRoot</w:t>
      </w:r>
      <w:proofErr w:type="spellEnd"/>
      <w:r>
        <w:rPr>
          <w:lang w:val="en-US"/>
        </w:rPr>
        <w:t xml:space="preserve"> and </w:t>
      </w:r>
      <w:proofErr w:type="spellStart"/>
      <w:r>
        <w:rPr>
          <w:lang w:val="en-US"/>
        </w:rPr>
        <w:t>interPlmnCallbackRoot</w:t>
      </w:r>
      <w:proofErr w:type="spellEnd"/>
      <w:r>
        <w:rPr>
          <w:lang w:val="en-US"/>
        </w:rPr>
        <w:t xml:space="preserve">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3AC1E33B" w:rsidR="00384F71" w:rsidRPr="00D1205D" w:rsidRDefault="00384F71" w:rsidP="00384F71">
      <w:pPr>
        <w:pStyle w:val="Heading3"/>
        <w:rPr>
          <w:lang w:eastAsia="zh-CN"/>
        </w:rPr>
      </w:pPr>
      <w:bookmarkStart w:id="926" w:name="_Toc177643326"/>
      <w:r w:rsidRPr="00D1205D">
        <w:rPr>
          <w:lang w:eastAsia="zh-CN"/>
        </w:rPr>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926"/>
    </w:p>
    <w:p w14:paraId="2494E679" w14:textId="3B371F82" w:rsidR="00384F71" w:rsidRDefault="00384F71" w:rsidP="00384F71">
      <w:r>
        <w:t>The following requirements apply unless specified otherwise for a given API,</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4CC0863B" w:rsidR="00384F71" w:rsidRDefault="00384F71" w:rsidP="00384F71">
      <w:pPr>
        <w:pStyle w:val="B1"/>
      </w:pPr>
      <w:r>
        <w:t>-</w:t>
      </w:r>
      <w:r>
        <w:tab/>
        <w:t>"404 Not Found" with</w:t>
      </w:r>
      <w:r w:rsidRPr="00407B9A">
        <w:t xml:space="preserve"> </w:t>
      </w:r>
      <w:r>
        <w:t>the application error "SUBSCRIPTION_NOT_FOUND".</w:t>
      </w:r>
    </w:p>
    <w:p w14:paraId="0C1C363A" w14:textId="10EA74A1" w:rsidR="00384F71" w:rsidRPr="00D1205D" w:rsidRDefault="00384F71" w:rsidP="006F5A49">
      <w: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4FADD33C" w14:textId="77777777" w:rsidR="00F90BFA" w:rsidRPr="00D1205D" w:rsidRDefault="00F90BFA" w:rsidP="002D7984">
      <w:pPr>
        <w:pStyle w:val="Heading2"/>
        <w:rPr>
          <w:lang w:eastAsia="zh-CN"/>
        </w:rPr>
      </w:pPr>
      <w:bookmarkStart w:id="927" w:name="_CR6_3"/>
      <w:bookmarkStart w:id="928" w:name="_Toc35969952"/>
      <w:bookmarkStart w:id="929" w:name="_Toc36050746"/>
      <w:bookmarkStart w:id="930" w:name="_Toc44847459"/>
      <w:bookmarkStart w:id="931" w:name="_Toc51845113"/>
      <w:bookmarkStart w:id="932" w:name="_Toc51845444"/>
      <w:bookmarkStart w:id="933" w:name="_Toc51846964"/>
      <w:bookmarkStart w:id="934" w:name="_Toc57022595"/>
      <w:bookmarkStart w:id="935" w:name="_Toc19708971"/>
      <w:bookmarkStart w:id="936" w:name="_Toc27745049"/>
      <w:bookmarkStart w:id="937" w:name="_Toc29803202"/>
      <w:bookmarkStart w:id="938" w:name="_Toc177643327"/>
      <w:bookmarkEnd w:id="927"/>
      <w:r w:rsidRPr="00D1205D">
        <w:rPr>
          <w:lang w:eastAsia="zh-CN"/>
        </w:rPr>
        <w:t>6</w:t>
      </w:r>
      <w:r w:rsidRPr="00D1205D">
        <w:t>.</w:t>
      </w:r>
      <w:r w:rsidRPr="00D1205D">
        <w:rPr>
          <w:lang w:eastAsia="zh-CN"/>
        </w:rPr>
        <w:t>3</w:t>
      </w:r>
      <w:r w:rsidRPr="00D1205D">
        <w:rPr>
          <w:lang w:eastAsia="zh-CN"/>
        </w:rPr>
        <w:tab/>
        <w:t>Load Control</w:t>
      </w:r>
      <w:bookmarkEnd w:id="928"/>
      <w:bookmarkEnd w:id="929"/>
      <w:bookmarkEnd w:id="930"/>
      <w:bookmarkEnd w:id="931"/>
      <w:bookmarkEnd w:id="932"/>
      <w:bookmarkEnd w:id="933"/>
      <w:bookmarkEnd w:id="934"/>
      <w:bookmarkEnd w:id="938"/>
    </w:p>
    <w:p w14:paraId="5A8D8095" w14:textId="77777777" w:rsidR="00F90BFA" w:rsidRPr="00D1205D" w:rsidRDefault="00F90BFA" w:rsidP="002D7984">
      <w:pPr>
        <w:pStyle w:val="Heading3"/>
        <w:rPr>
          <w:lang w:eastAsia="zh-CN"/>
        </w:rPr>
      </w:pPr>
      <w:bookmarkStart w:id="939" w:name="_CR6_3_1"/>
      <w:bookmarkStart w:id="940" w:name="_Toc35969953"/>
      <w:bookmarkStart w:id="941" w:name="_Toc36050747"/>
      <w:bookmarkStart w:id="942" w:name="_Toc44847460"/>
      <w:bookmarkStart w:id="943" w:name="_Toc51845114"/>
      <w:bookmarkStart w:id="944" w:name="_Toc51845445"/>
      <w:bookmarkStart w:id="945" w:name="_Toc51846965"/>
      <w:bookmarkStart w:id="946" w:name="_Toc57022596"/>
      <w:bookmarkStart w:id="947" w:name="_Toc177643328"/>
      <w:bookmarkEnd w:id="939"/>
      <w:r w:rsidRPr="00D1205D">
        <w:rPr>
          <w:lang w:eastAsia="zh-CN"/>
        </w:rPr>
        <w:t>6.3.1</w:t>
      </w:r>
      <w:r w:rsidRPr="00D1205D">
        <w:rPr>
          <w:lang w:eastAsia="zh-CN"/>
        </w:rPr>
        <w:tab/>
        <w:t>General</w:t>
      </w:r>
      <w:bookmarkEnd w:id="940"/>
      <w:bookmarkEnd w:id="941"/>
      <w:bookmarkEnd w:id="942"/>
      <w:bookmarkEnd w:id="943"/>
      <w:bookmarkEnd w:id="944"/>
      <w:bookmarkEnd w:id="945"/>
      <w:bookmarkEnd w:id="946"/>
      <w:bookmarkEnd w:id="947"/>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948" w:name="_CR6_3_2"/>
      <w:bookmarkStart w:id="949" w:name="_Toc35969954"/>
      <w:bookmarkStart w:id="950" w:name="_Toc36050748"/>
      <w:bookmarkStart w:id="951" w:name="_Toc44847461"/>
      <w:bookmarkStart w:id="952" w:name="_Toc51845115"/>
      <w:bookmarkStart w:id="953" w:name="_Toc51845446"/>
      <w:bookmarkStart w:id="954" w:name="_Toc51846966"/>
      <w:bookmarkStart w:id="955" w:name="_Toc57022597"/>
      <w:bookmarkStart w:id="956" w:name="_Toc177643329"/>
      <w:bookmarkEnd w:id="948"/>
      <w:r w:rsidRPr="00D1205D">
        <w:rPr>
          <w:lang w:eastAsia="zh-CN"/>
        </w:rPr>
        <w:t>6.3.2</w:t>
      </w:r>
      <w:r w:rsidRPr="00D1205D">
        <w:rPr>
          <w:lang w:eastAsia="zh-CN"/>
        </w:rPr>
        <w:tab/>
        <w:t>Load Control based on load signalled via the NRF</w:t>
      </w:r>
      <w:bookmarkEnd w:id="949"/>
      <w:bookmarkEnd w:id="950"/>
      <w:bookmarkEnd w:id="951"/>
      <w:bookmarkEnd w:id="952"/>
      <w:bookmarkEnd w:id="953"/>
      <w:bookmarkEnd w:id="954"/>
      <w:bookmarkEnd w:id="955"/>
      <w:bookmarkEnd w:id="956"/>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.17.4 and 4.17.5 of 3GPP TS 23.502 [4]), the NRF may provide the NF instance and/or the NF service instance information with the NF capacity information advertised during NF Service Registration and/or NF Service Update procedures (see clause 4.17.1 and 4.17.2 of 3GPP TS 23.502 [4] and </w:t>
      </w:r>
      <w:r w:rsidRPr="00D1205D">
        <w:rPr>
          <w:lang w:eastAsia="zh-CN"/>
        </w:rPr>
        <w:lastRenderedPageBreak/>
        <w:t>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957" w:name="_CR6_3_3"/>
      <w:bookmarkStart w:id="958" w:name="_Toc35969955"/>
      <w:bookmarkStart w:id="959" w:name="_Toc36050749"/>
      <w:bookmarkStart w:id="960" w:name="_Toc44847462"/>
      <w:bookmarkStart w:id="961" w:name="_Toc51845116"/>
      <w:bookmarkStart w:id="962" w:name="_Toc51845447"/>
      <w:bookmarkStart w:id="963" w:name="_Toc51846967"/>
      <w:bookmarkStart w:id="964" w:name="_Toc57022598"/>
      <w:bookmarkStart w:id="965" w:name="_Toc177643330"/>
      <w:bookmarkEnd w:id="957"/>
      <w:r w:rsidRPr="00D1205D">
        <w:rPr>
          <w:lang w:eastAsia="zh-CN"/>
        </w:rPr>
        <w:t>6.3.3</w:t>
      </w:r>
      <w:r w:rsidRPr="00D1205D">
        <w:rPr>
          <w:lang w:eastAsia="zh-CN"/>
        </w:rPr>
        <w:tab/>
        <w:t>Load Control based on LCI Header</w:t>
      </w:r>
      <w:bookmarkEnd w:id="958"/>
      <w:bookmarkEnd w:id="959"/>
      <w:bookmarkEnd w:id="960"/>
      <w:bookmarkEnd w:id="961"/>
      <w:bookmarkEnd w:id="962"/>
      <w:bookmarkEnd w:id="963"/>
      <w:bookmarkEnd w:id="964"/>
      <w:bookmarkEnd w:id="965"/>
    </w:p>
    <w:p w14:paraId="71E635D4" w14:textId="77777777" w:rsidR="00F90BFA" w:rsidRPr="00D1205D" w:rsidRDefault="00F90BFA" w:rsidP="002D7984">
      <w:pPr>
        <w:pStyle w:val="Heading4"/>
        <w:rPr>
          <w:lang w:eastAsia="zh-CN"/>
        </w:rPr>
      </w:pPr>
      <w:bookmarkStart w:id="966" w:name="_CR6_3_3_1"/>
      <w:bookmarkStart w:id="967" w:name="_Toc35969956"/>
      <w:bookmarkStart w:id="968" w:name="_Toc36050750"/>
      <w:bookmarkStart w:id="969" w:name="_Toc44847463"/>
      <w:bookmarkStart w:id="970" w:name="_Toc51845117"/>
      <w:bookmarkStart w:id="971" w:name="_Toc51845448"/>
      <w:bookmarkStart w:id="972" w:name="_Toc51846968"/>
      <w:bookmarkStart w:id="973" w:name="_Toc57022599"/>
      <w:bookmarkStart w:id="974" w:name="_Toc177643331"/>
      <w:bookmarkEnd w:id="966"/>
      <w:r w:rsidRPr="00D1205D">
        <w:rPr>
          <w:lang w:eastAsia="zh-CN"/>
        </w:rPr>
        <w:t>6.3.3.1</w:t>
      </w:r>
      <w:r w:rsidRPr="00D1205D">
        <w:rPr>
          <w:lang w:eastAsia="zh-CN"/>
        </w:rPr>
        <w:tab/>
        <w:t>General</w:t>
      </w:r>
      <w:bookmarkEnd w:id="967"/>
      <w:bookmarkEnd w:id="968"/>
      <w:bookmarkEnd w:id="969"/>
      <w:bookmarkEnd w:id="970"/>
      <w:bookmarkEnd w:id="971"/>
      <w:bookmarkEnd w:id="972"/>
      <w:bookmarkEnd w:id="973"/>
      <w:bookmarkEnd w:id="974"/>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975" w:name="_Toc35969957"/>
      <w:bookmarkStart w:id="976" w:name="_Toc36050751"/>
      <w:bookmarkStart w:id="977" w:name="_Toc44847464"/>
      <w:bookmarkStart w:id="978" w:name="_Toc51845118"/>
      <w:bookmarkStart w:id="979" w:name="_Toc51845449"/>
      <w:bookmarkStart w:id="980" w:name="_Toc51846969"/>
      <w:bookmarkStart w:id="981"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7D978715" w14:textId="6B5C11AB" w:rsidR="00BD74C3" w:rsidRDefault="00BD74C3" w:rsidP="00BD74C3">
      <w:pPr>
        <w:rPr>
          <w:lang w:eastAsia="fr-FR"/>
        </w:rPr>
      </w:pPr>
      <w:r>
        <w:rPr>
          <w:lang w:eastAsia="fr-FR"/>
        </w:rPr>
        <w:t xml:space="preserve">A SEPP may </w:t>
      </w:r>
      <w:proofErr w:type="spellStart"/>
      <w:r>
        <w:rPr>
          <w:lang w:eastAsia="fr-FR"/>
        </w:rPr>
        <w:t>advertize</w:t>
      </w:r>
      <w:proofErr w:type="spellEnd"/>
      <w:r>
        <w:rPr>
          <w:lang w:eastAsia="fr-FR"/>
        </w:rPr>
        <w:t xml:space="preserve"> its own LCI information to a next hop NF or SCP in the same PLMN, and/or to the peer SEPP based on operator's policy. In the latter case, LCI may be </w:t>
      </w:r>
      <w:proofErr w:type="spellStart"/>
      <w:r>
        <w:rPr>
          <w:lang w:eastAsia="fr-FR"/>
        </w:rPr>
        <w:t>advertized</w:t>
      </w:r>
      <w:proofErr w:type="spellEnd"/>
      <w:r>
        <w:rPr>
          <w:lang w:eastAsia="fr-FR"/>
        </w:rPr>
        <w:t xml:space="preserve"> in N32-f signalling; when PRINS is used over N32-f, the LCI header for the SEPP FQDN shall be inserted in the outer N32-f message, i.e. not within the N32-f content.</w:t>
      </w:r>
    </w:p>
    <w:p w14:paraId="4E3B3D0D" w14:textId="77777777" w:rsidR="00F90BFA" w:rsidRPr="00D1205D" w:rsidRDefault="00F90BFA" w:rsidP="002D7984">
      <w:pPr>
        <w:pStyle w:val="Heading4"/>
        <w:rPr>
          <w:lang w:eastAsia="zh-CN"/>
        </w:rPr>
      </w:pPr>
      <w:bookmarkStart w:id="982" w:name="_CR6_3_3_2"/>
      <w:bookmarkStart w:id="983" w:name="_Toc177643332"/>
      <w:bookmarkEnd w:id="982"/>
      <w:r w:rsidRPr="00D1205D">
        <w:rPr>
          <w:lang w:eastAsia="zh-CN"/>
        </w:rPr>
        <w:t>6.3.3.2</w:t>
      </w:r>
      <w:r w:rsidRPr="00D1205D">
        <w:rPr>
          <w:lang w:eastAsia="zh-CN"/>
        </w:rPr>
        <w:tab/>
        <w:t>Conveyance of Load Control Information</w:t>
      </w:r>
      <w:bookmarkEnd w:id="975"/>
      <w:bookmarkEnd w:id="976"/>
      <w:bookmarkEnd w:id="977"/>
      <w:bookmarkEnd w:id="978"/>
      <w:bookmarkEnd w:id="979"/>
      <w:bookmarkEnd w:id="980"/>
      <w:bookmarkEnd w:id="981"/>
      <w:bookmarkEnd w:id="983"/>
    </w:p>
    <w:p w14:paraId="048B7B96" w14:textId="10E1A2A2" w:rsidR="00B73DF7" w:rsidRPr="00D1205D" w:rsidRDefault="00B73DF7" w:rsidP="00B73DF7">
      <w:pPr>
        <w:rPr>
          <w:lang w:eastAsia="zh-CN"/>
        </w:rPr>
      </w:pPr>
      <w:bookmarkStart w:id="984" w:name="_Toc35969958"/>
      <w:bookmarkStart w:id="985" w:name="_Toc36050752"/>
      <w:bookmarkStart w:id="986" w:name="_Toc44847465"/>
      <w:bookmarkStart w:id="987" w:name="_Toc51845119"/>
      <w:bookmarkStart w:id="988" w:name="_Toc51845450"/>
      <w:bookmarkStart w:id="989" w:name="_Toc51846970"/>
      <w:bookmarkStart w:id="990"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lastRenderedPageBreak/>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991" w:name="_CR6_3_3_3"/>
      <w:bookmarkStart w:id="992" w:name="_Toc177643333"/>
      <w:bookmarkEnd w:id="991"/>
      <w:r w:rsidRPr="00D1205D">
        <w:rPr>
          <w:lang w:eastAsia="zh-CN"/>
        </w:rPr>
        <w:t>6.3.3.3</w:t>
      </w:r>
      <w:r w:rsidRPr="00D1205D">
        <w:rPr>
          <w:lang w:eastAsia="zh-CN"/>
        </w:rPr>
        <w:tab/>
        <w:t>Frequency of Conveyance</w:t>
      </w:r>
      <w:bookmarkEnd w:id="984"/>
      <w:bookmarkEnd w:id="985"/>
      <w:bookmarkEnd w:id="986"/>
      <w:bookmarkEnd w:id="987"/>
      <w:bookmarkEnd w:id="988"/>
      <w:bookmarkEnd w:id="989"/>
      <w:bookmarkEnd w:id="990"/>
      <w:bookmarkEnd w:id="992"/>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993" w:name="_CR6_3_3_4"/>
      <w:bookmarkStart w:id="994" w:name="_Toc35969959"/>
      <w:bookmarkStart w:id="995" w:name="_Toc36050753"/>
      <w:bookmarkStart w:id="996" w:name="_Toc44847466"/>
      <w:bookmarkStart w:id="997" w:name="_Toc51845120"/>
      <w:bookmarkStart w:id="998" w:name="_Toc51845451"/>
      <w:bookmarkStart w:id="999" w:name="_Toc51846971"/>
      <w:bookmarkStart w:id="1000" w:name="_Toc57022602"/>
      <w:bookmarkStart w:id="1001" w:name="_Toc177643334"/>
      <w:bookmarkEnd w:id="993"/>
      <w:r w:rsidRPr="00D1205D">
        <w:rPr>
          <w:lang w:eastAsia="zh-CN"/>
        </w:rPr>
        <w:t>6.3.3.4</w:t>
      </w:r>
      <w:r w:rsidRPr="00D1205D">
        <w:rPr>
          <w:lang w:eastAsia="zh-CN"/>
        </w:rPr>
        <w:tab/>
        <w:t>Load Control Information</w:t>
      </w:r>
      <w:bookmarkEnd w:id="994"/>
      <w:bookmarkEnd w:id="995"/>
      <w:bookmarkEnd w:id="996"/>
      <w:bookmarkEnd w:id="997"/>
      <w:bookmarkEnd w:id="998"/>
      <w:bookmarkEnd w:id="999"/>
      <w:bookmarkEnd w:id="1000"/>
      <w:bookmarkEnd w:id="1001"/>
    </w:p>
    <w:p w14:paraId="00ADAFB2" w14:textId="77777777" w:rsidR="00F90BFA" w:rsidRPr="00D1205D" w:rsidRDefault="00F90BFA" w:rsidP="002D7984">
      <w:pPr>
        <w:pStyle w:val="Heading5"/>
        <w:rPr>
          <w:lang w:eastAsia="zh-CN"/>
        </w:rPr>
      </w:pPr>
      <w:bookmarkStart w:id="1002" w:name="_CR6_3_3_4_1"/>
      <w:bookmarkStart w:id="1003" w:name="_Toc35969960"/>
      <w:bookmarkStart w:id="1004" w:name="_Toc36050754"/>
      <w:bookmarkStart w:id="1005" w:name="_Toc44847467"/>
      <w:bookmarkStart w:id="1006" w:name="_Toc51845121"/>
      <w:bookmarkStart w:id="1007" w:name="_Toc51845452"/>
      <w:bookmarkStart w:id="1008" w:name="_Toc51846972"/>
      <w:bookmarkStart w:id="1009" w:name="_Toc57022603"/>
      <w:bookmarkStart w:id="1010" w:name="_Toc177643335"/>
      <w:bookmarkEnd w:id="1002"/>
      <w:r w:rsidRPr="00D1205D">
        <w:rPr>
          <w:lang w:eastAsia="zh-CN"/>
        </w:rPr>
        <w:t>6.3.3.4.1</w:t>
      </w:r>
      <w:r w:rsidRPr="00D1205D">
        <w:rPr>
          <w:lang w:eastAsia="zh-CN"/>
        </w:rPr>
        <w:tab/>
        <w:t>General Description</w:t>
      </w:r>
      <w:bookmarkEnd w:id="1003"/>
      <w:bookmarkEnd w:id="1004"/>
      <w:bookmarkEnd w:id="1005"/>
      <w:bookmarkEnd w:id="1006"/>
      <w:bookmarkEnd w:id="1007"/>
      <w:bookmarkEnd w:id="1008"/>
      <w:bookmarkEnd w:id="1009"/>
      <w:bookmarkEnd w:id="1010"/>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1011" w:name="_CR6_3_3_4_2"/>
      <w:bookmarkStart w:id="1012" w:name="_Toc35969961"/>
      <w:bookmarkStart w:id="1013" w:name="_Toc36050755"/>
      <w:bookmarkStart w:id="1014" w:name="_Toc44847468"/>
      <w:bookmarkStart w:id="1015" w:name="_Toc51845122"/>
      <w:bookmarkStart w:id="1016" w:name="_Toc51845453"/>
      <w:bookmarkStart w:id="1017" w:name="_Toc51846973"/>
      <w:bookmarkStart w:id="1018" w:name="_Toc57022604"/>
      <w:bookmarkStart w:id="1019" w:name="_Toc177643336"/>
      <w:bookmarkEnd w:id="1011"/>
      <w:r w:rsidRPr="00D1205D">
        <w:rPr>
          <w:lang w:eastAsia="zh-CN"/>
        </w:rPr>
        <w:t>6.3.3.4.2</w:t>
      </w:r>
      <w:r w:rsidRPr="00D1205D">
        <w:rPr>
          <w:lang w:eastAsia="zh-CN"/>
        </w:rPr>
        <w:tab/>
        <w:t>Load Control Timestamp</w:t>
      </w:r>
      <w:bookmarkEnd w:id="1012"/>
      <w:bookmarkEnd w:id="1013"/>
      <w:bookmarkEnd w:id="1014"/>
      <w:bookmarkEnd w:id="1015"/>
      <w:bookmarkEnd w:id="1016"/>
      <w:bookmarkEnd w:id="1017"/>
      <w:bookmarkEnd w:id="1018"/>
      <w:bookmarkEnd w:id="1019"/>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lastRenderedPageBreak/>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1020" w:name="_CR6_3_3_4_3"/>
      <w:bookmarkStart w:id="1021" w:name="_Toc35969962"/>
      <w:bookmarkStart w:id="1022" w:name="_Toc36050756"/>
      <w:bookmarkStart w:id="1023" w:name="_Toc44847469"/>
      <w:bookmarkStart w:id="1024" w:name="_Toc51845123"/>
      <w:bookmarkStart w:id="1025" w:name="_Toc51845454"/>
      <w:bookmarkStart w:id="1026" w:name="_Toc51846974"/>
      <w:bookmarkStart w:id="1027" w:name="_Toc57022605"/>
      <w:bookmarkStart w:id="1028" w:name="_Toc177643337"/>
      <w:bookmarkEnd w:id="1020"/>
      <w:r w:rsidRPr="00D1205D">
        <w:rPr>
          <w:lang w:eastAsia="zh-CN"/>
        </w:rPr>
        <w:t>6.3.3.4.3</w:t>
      </w:r>
      <w:r w:rsidRPr="00D1205D">
        <w:rPr>
          <w:lang w:eastAsia="zh-CN"/>
        </w:rPr>
        <w:tab/>
        <w:t>Load Metric</w:t>
      </w:r>
      <w:bookmarkEnd w:id="1021"/>
      <w:bookmarkEnd w:id="1022"/>
      <w:bookmarkEnd w:id="1023"/>
      <w:bookmarkEnd w:id="1024"/>
      <w:bookmarkEnd w:id="1025"/>
      <w:bookmarkEnd w:id="1026"/>
      <w:bookmarkEnd w:id="1027"/>
      <w:bookmarkEnd w:id="1028"/>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1029" w:name="_CR6_3_3_4_4"/>
      <w:bookmarkStart w:id="1030" w:name="_Toc35969963"/>
      <w:bookmarkStart w:id="1031" w:name="_Toc44847470"/>
      <w:bookmarkStart w:id="1032" w:name="_Toc51845124"/>
      <w:bookmarkStart w:id="1033" w:name="_Toc51845455"/>
      <w:bookmarkStart w:id="1034" w:name="_Toc51846975"/>
      <w:bookmarkStart w:id="1035" w:name="_Toc57022606"/>
      <w:bookmarkStart w:id="1036" w:name="_Toc35969968"/>
      <w:bookmarkStart w:id="1037" w:name="_Toc36050762"/>
      <w:bookmarkStart w:id="1038" w:name="_Toc177643338"/>
      <w:bookmarkEnd w:id="1029"/>
      <w:r w:rsidRPr="00D1205D">
        <w:rPr>
          <w:lang w:eastAsia="zh-CN"/>
        </w:rPr>
        <w:t>6.3.3.4.4</w:t>
      </w:r>
      <w:r w:rsidRPr="00D1205D">
        <w:rPr>
          <w:lang w:eastAsia="zh-CN"/>
        </w:rPr>
        <w:tab/>
        <w:t>Scope of LCI</w:t>
      </w:r>
      <w:bookmarkEnd w:id="1030"/>
      <w:bookmarkEnd w:id="1031"/>
      <w:bookmarkEnd w:id="1032"/>
      <w:bookmarkEnd w:id="1033"/>
      <w:bookmarkEnd w:id="1034"/>
      <w:bookmarkEnd w:id="1035"/>
      <w:bookmarkEnd w:id="1038"/>
    </w:p>
    <w:p w14:paraId="4B9378F3" w14:textId="77777777" w:rsidR="00F90BFA" w:rsidRPr="00D1205D" w:rsidRDefault="00F90BFA" w:rsidP="002D7984">
      <w:pPr>
        <w:pStyle w:val="H6"/>
        <w:rPr>
          <w:lang w:eastAsia="zh-CN"/>
        </w:rPr>
      </w:pPr>
      <w:bookmarkStart w:id="1039" w:name="_Toc35969964"/>
      <w:bookmarkStart w:id="1040" w:name="_Toc44847471"/>
      <w:bookmarkStart w:id="1041" w:name="_Toc51845125"/>
      <w:bookmarkStart w:id="1042" w:name="_Toc51845456"/>
      <w:bookmarkStart w:id="1043" w:name="_Toc51846976"/>
      <w:bookmarkStart w:id="1044" w:name="_Toc57022607"/>
      <w:bookmarkStart w:id="1045" w:name="_CR6_3_3_4_4_1"/>
      <w:r w:rsidRPr="00D1205D">
        <w:rPr>
          <w:lang w:eastAsia="zh-CN"/>
        </w:rPr>
        <w:t>6.3.3.4.4.1</w:t>
      </w:r>
      <w:r w:rsidRPr="00D1205D">
        <w:rPr>
          <w:lang w:eastAsia="zh-CN"/>
        </w:rPr>
        <w:tab/>
      </w:r>
      <w:r w:rsidRPr="00D1205D">
        <w:t>Introduction</w:t>
      </w:r>
      <w:bookmarkEnd w:id="1039"/>
      <w:bookmarkEnd w:id="1040"/>
      <w:bookmarkEnd w:id="1041"/>
      <w:bookmarkEnd w:id="1042"/>
      <w:bookmarkEnd w:id="1043"/>
      <w:bookmarkEnd w:id="1044"/>
    </w:p>
    <w:bookmarkEnd w:id="1045"/>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1046" w:name="_Toc35969965"/>
      <w:bookmarkStart w:id="1047" w:name="_Toc44847472"/>
      <w:bookmarkStart w:id="1048" w:name="_Toc51845126"/>
      <w:bookmarkStart w:id="1049" w:name="_Toc51845457"/>
      <w:bookmarkStart w:id="1050" w:name="_Toc51846977"/>
      <w:bookmarkStart w:id="1051" w:name="_Toc57022608"/>
      <w:bookmarkStart w:id="1052" w:name="_CR6_3_3_4_4_2"/>
      <w:r w:rsidRPr="00D1205D">
        <w:rPr>
          <w:lang w:eastAsia="zh-CN"/>
        </w:rPr>
        <w:t>6.3.3.4.4.2</w:t>
      </w:r>
      <w:r w:rsidRPr="00D1205D">
        <w:rPr>
          <w:lang w:eastAsia="zh-CN"/>
        </w:rPr>
        <w:tab/>
      </w:r>
      <w:r w:rsidRPr="00D1205D">
        <w:t>Scope of LCI signalled by an NF Service Producer</w:t>
      </w:r>
      <w:bookmarkEnd w:id="1046"/>
      <w:bookmarkEnd w:id="1047"/>
      <w:bookmarkEnd w:id="1048"/>
      <w:bookmarkEnd w:id="1049"/>
      <w:bookmarkEnd w:id="1050"/>
      <w:bookmarkEnd w:id="1051"/>
    </w:p>
    <w:p w14:paraId="05D208F7" w14:textId="77777777" w:rsidR="00F90BFA" w:rsidRPr="00D1205D" w:rsidRDefault="00F90BFA" w:rsidP="002D7984">
      <w:pPr>
        <w:pStyle w:val="H6"/>
        <w:rPr>
          <w:lang w:eastAsia="zh-CN"/>
        </w:rPr>
      </w:pPr>
      <w:bookmarkStart w:id="1053" w:name="_Toc44847473"/>
      <w:bookmarkStart w:id="1054" w:name="_Toc51845127"/>
      <w:bookmarkStart w:id="1055" w:name="_Toc51845458"/>
      <w:bookmarkStart w:id="1056" w:name="_Toc51846978"/>
      <w:bookmarkStart w:id="1057" w:name="_Toc57022609"/>
      <w:bookmarkStart w:id="1058" w:name="_CR6_3_3_4_4_2_1"/>
      <w:bookmarkEnd w:id="1052"/>
      <w:r w:rsidRPr="00D1205D">
        <w:rPr>
          <w:lang w:eastAsia="zh-CN"/>
        </w:rPr>
        <w:t>6.3.3.4.4.2.1</w:t>
      </w:r>
      <w:r w:rsidRPr="00D1205D">
        <w:rPr>
          <w:lang w:eastAsia="zh-CN"/>
        </w:rPr>
        <w:tab/>
      </w:r>
      <w:r w:rsidRPr="00D1205D">
        <w:t>General</w:t>
      </w:r>
      <w:bookmarkEnd w:id="1053"/>
      <w:bookmarkEnd w:id="1054"/>
      <w:bookmarkEnd w:id="1055"/>
      <w:bookmarkEnd w:id="1056"/>
      <w:bookmarkEnd w:id="1057"/>
    </w:p>
    <w:bookmarkEnd w:id="1058"/>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bookmarkStart w:id="1059" w:name="_CRTable6_3_3_4_4_2_11"/>
      <w:r w:rsidRPr="00D1205D">
        <w:t xml:space="preserve">Table </w:t>
      </w:r>
      <w:bookmarkEnd w:id="1059"/>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shd w:val="clear" w:color="auto" w:fill="auto"/>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1060" w:name="_Toc44847474"/>
      <w:bookmarkStart w:id="1061" w:name="_Toc51845128"/>
      <w:bookmarkStart w:id="1062" w:name="_Toc51845459"/>
      <w:bookmarkStart w:id="1063" w:name="_Toc51846979"/>
      <w:bookmarkStart w:id="1064" w:name="_Toc57022610"/>
      <w:bookmarkStart w:id="1065" w:name="_CR6_3_3_4_4_2_2"/>
      <w:r w:rsidRPr="00D1205D">
        <w:rPr>
          <w:lang w:eastAsia="zh-CN"/>
        </w:rPr>
        <w:t>6.3.3.4.4.2.2</w:t>
      </w:r>
      <w:r w:rsidRPr="00D1205D">
        <w:rPr>
          <w:lang w:eastAsia="zh-CN"/>
        </w:rPr>
        <w:tab/>
      </w:r>
      <w:r w:rsidRPr="00D1205D">
        <w:t>Additional scope parameters for S-NSSAI/DNN based load control by SMF</w:t>
      </w:r>
      <w:bookmarkEnd w:id="1060"/>
      <w:bookmarkEnd w:id="1061"/>
      <w:bookmarkEnd w:id="1062"/>
      <w:bookmarkEnd w:id="1063"/>
      <w:bookmarkEnd w:id="1064"/>
    </w:p>
    <w:bookmarkEnd w:id="1065"/>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lastRenderedPageBreak/>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1066" w:name="_CRTable6_3_3_4_4_2_2_11"/>
      <w:bookmarkStart w:id="1067" w:name="_Toc35969966"/>
      <w:bookmarkStart w:id="1068" w:name="_Toc36050760"/>
      <w:r w:rsidRPr="00D1205D">
        <w:t xml:space="preserve">Table </w:t>
      </w:r>
      <w:bookmarkEnd w:id="1066"/>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65AB12EB" w14:textId="16CEA774"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w:t>
            </w:r>
            <w:proofErr w:type="spellStart"/>
            <w:r w:rsidR="004539E1" w:rsidRPr="00821FD2">
              <w:t>sst</w:t>
            </w:r>
            <w:proofErr w:type="spellEnd"/>
            <w:r w:rsidR="004539E1" w:rsidRPr="00821FD2">
              <w:t>": 1, "</w:t>
            </w:r>
            <w:proofErr w:type="spellStart"/>
            <w:r w:rsidR="004539E1" w:rsidRPr="00821FD2">
              <w:t>sd</w:t>
            </w:r>
            <w:proofErr w:type="spellEnd"/>
            <w:r w:rsidR="004539E1" w:rsidRPr="00821FD2">
              <w:t>":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1069" w:name="_Toc44847475"/>
      <w:bookmarkStart w:id="1070" w:name="_Toc51845129"/>
      <w:bookmarkStart w:id="1071" w:name="_Toc51845460"/>
      <w:bookmarkStart w:id="1072" w:name="_Toc51846980"/>
      <w:bookmarkStart w:id="1073" w:name="_Toc57022611"/>
      <w:bookmarkStart w:id="1074" w:name="_CR6_3_3_4_4_3"/>
      <w:bookmarkEnd w:id="1067"/>
      <w:bookmarkEnd w:id="1068"/>
      <w:r w:rsidRPr="00D1205D">
        <w:rPr>
          <w:lang w:eastAsia="zh-CN"/>
        </w:rPr>
        <w:t>6.3.3.4.4.3</w:t>
      </w:r>
      <w:r w:rsidRPr="00D1205D">
        <w:rPr>
          <w:lang w:eastAsia="zh-CN"/>
        </w:rPr>
        <w:tab/>
      </w:r>
      <w:r w:rsidRPr="00D1205D">
        <w:t>Scope of LCI signalled by an SCP</w:t>
      </w:r>
      <w:bookmarkEnd w:id="1069"/>
      <w:bookmarkEnd w:id="1070"/>
      <w:bookmarkEnd w:id="1071"/>
      <w:bookmarkEnd w:id="1072"/>
      <w:bookmarkEnd w:id="1073"/>
    </w:p>
    <w:bookmarkEnd w:id="1074"/>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bookmarkStart w:id="1075" w:name="_CRTable6_3_3_4_4_31"/>
      <w:r w:rsidRPr="00D1205D">
        <w:t xml:space="preserve">Table </w:t>
      </w:r>
      <w:bookmarkEnd w:id="1075"/>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bookmarkStart w:id="1076" w:name="_CR6_3_3_4_4_4"/>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bookmarkEnd w:id="1076"/>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bookmarkStart w:id="1077" w:name="_CRTable6_3_3_4_4_41"/>
      <w:r w:rsidRPr="000B63FD">
        <w:lastRenderedPageBreak/>
        <w:t xml:space="preserve">Table </w:t>
      </w:r>
      <w:bookmarkEnd w:id="1077"/>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1078" w:name="_CR6_3_3_4_5"/>
      <w:bookmarkStart w:id="1079" w:name="_Toc44847476"/>
      <w:bookmarkStart w:id="1080" w:name="_Toc51845130"/>
      <w:bookmarkStart w:id="1081" w:name="_Toc51845461"/>
      <w:bookmarkStart w:id="1082" w:name="_Toc51846981"/>
      <w:bookmarkStart w:id="1083" w:name="_Toc57022612"/>
      <w:bookmarkStart w:id="1084" w:name="_Toc177643339"/>
      <w:bookmarkEnd w:id="1078"/>
      <w:r w:rsidRPr="00D1205D">
        <w:rPr>
          <w:lang w:eastAsia="zh-CN"/>
        </w:rPr>
        <w:t>6.3.3.4.5</w:t>
      </w:r>
      <w:r w:rsidRPr="00D1205D">
        <w:rPr>
          <w:lang w:eastAsia="zh-CN"/>
        </w:rPr>
        <w:tab/>
        <w:t>S-NSSAI/DNN Relative Capacity</w:t>
      </w:r>
      <w:bookmarkEnd w:id="1079"/>
      <w:bookmarkEnd w:id="1080"/>
      <w:bookmarkEnd w:id="1081"/>
      <w:bookmarkEnd w:id="1082"/>
      <w:bookmarkEnd w:id="1083"/>
      <w:bookmarkEnd w:id="1084"/>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1085" w:name="_CR6_3_3_5"/>
      <w:bookmarkStart w:id="1086" w:name="_Toc44847477"/>
      <w:bookmarkStart w:id="1087" w:name="_Toc51845131"/>
      <w:bookmarkStart w:id="1088" w:name="_Toc51845462"/>
      <w:bookmarkStart w:id="1089" w:name="_Toc51846982"/>
      <w:bookmarkStart w:id="1090" w:name="_Toc57022613"/>
      <w:bookmarkStart w:id="1091" w:name="_Toc177643340"/>
      <w:bookmarkEnd w:id="1085"/>
      <w:r w:rsidRPr="00D1205D">
        <w:rPr>
          <w:lang w:eastAsia="zh-CN"/>
        </w:rPr>
        <w:t>6.3.3.5</w:t>
      </w:r>
      <w:r w:rsidRPr="00D1205D">
        <w:rPr>
          <w:lang w:eastAsia="zh-CN"/>
        </w:rPr>
        <w:tab/>
      </w:r>
      <w:r w:rsidRPr="00D1205D">
        <w:t xml:space="preserve">LC-H </w:t>
      </w:r>
      <w:r w:rsidRPr="00D1205D">
        <w:rPr>
          <w:lang w:eastAsia="zh-CN"/>
        </w:rPr>
        <w:t>feature support</w:t>
      </w:r>
      <w:bookmarkEnd w:id="1036"/>
      <w:bookmarkEnd w:id="1037"/>
      <w:bookmarkEnd w:id="1086"/>
      <w:bookmarkEnd w:id="1087"/>
      <w:bookmarkEnd w:id="1088"/>
      <w:bookmarkEnd w:id="1089"/>
      <w:bookmarkEnd w:id="1090"/>
      <w:bookmarkEnd w:id="1091"/>
    </w:p>
    <w:p w14:paraId="7D05E9B9" w14:textId="77777777" w:rsidR="00F90BFA" w:rsidRPr="00D1205D" w:rsidRDefault="00F90BFA" w:rsidP="002D7984">
      <w:pPr>
        <w:pStyle w:val="Heading5"/>
        <w:rPr>
          <w:lang w:eastAsia="zh-CN"/>
        </w:rPr>
      </w:pPr>
      <w:bookmarkStart w:id="1092" w:name="_CR6_3_3_5_1"/>
      <w:bookmarkStart w:id="1093" w:name="_Toc35969969"/>
      <w:bookmarkStart w:id="1094" w:name="_Toc36050763"/>
      <w:bookmarkStart w:id="1095" w:name="_Toc44847478"/>
      <w:bookmarkStart w:id="1096" w:name="_Toc51845132"/>
      <w:bookmarkStart w:id="1097" w:name="_Toc51845463"/>
      <w:bookmarkStart w:id="1098" w:name="_Toc51846983"/>
      <w:bookmarkStart w:id="1099" w:name="_Toc57022614"/>
      <w:bookmarkStart w:id="1100" w:name="_Toc177643341"/>
      <w:bookmarkEnd w:id="1092"/>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1093"/>
      <w:bookmarkEnd w:id="1094"/>
      <w:bookmarkEnd w:id="1095"/>
      <w:bookmarkEnd w:id="1096"/>
      <w:bookmarkEnd w:id="1097"/>
      <w:bookmarkEnd w:id="1098"/>
      <w:bookmarkEnd w:id="1099"/>
      <w:bookmarkEnd w:id="1100"/>
    </w:p>
    <w:p w14:paraId="66E464B4" w14:textId="2CFF7633" w:rsidR="00F90BFA" w:rsidRPr="00D1205D" w:rsidRDefault="00F90BFA" w:rsidP="00F90BFA">
      <w:pPr>
        <w:rPr>
          <w:lang w:eastAsia="zh-CN"/>
        </w:rPr>
      </w:pPr>
      <w:r w:rsidRPr="00D1205D">
        <w:rPr>
          <w:lang w:eastAsia="zh-CN"/>
        </w:rPr>
        <w:t>When registering with the NRF (</w:t>
      </w:r>
      <w:proofErr w:type="spellStart"/>
      <w:r w:rsidRPr="00D1205D">
        <w:rPr>
          <w:lang w:eastAsia="zh-CN"/>
        </w:rPr>
        <w:t>NFRegister</w:t>
      </w:r>
      <w:proofErr w:type="spellEnd"/>
      <w:r w:rsidRPr="00D1205D">
        <w:rPr>
          <w:lang w:eastAsia="zh-CN"/>
        </w:rPr>
        <w:t>) or updating the NRF (</w:t>
      </w:r>
      <w:proofErr w:type="spellStart"/>
      <w:r w:rsidRPr="00D1205D">
        <w:rPr>
          <w:lang w:eastAsia="zh-CN"/>
        </w:rPr>
        <w:t>NFUpdate</w:t>
      </w:r>
      <w:proofErr w:type="spellEnd"/>
      <w:r w:rsidRPr="00D1205D">
        <w:rPr>
          <w:lang w:eastAsia="zh-CN"/>
        </w:rPr>
        <w:t>),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When an NF Service Consumer queries an NRF (</w:t>
      </w:r>
      <w:proofErr w:type="spellStart"/>
      <w:r w:rsidRPr="00D1205D">
        <w:rPr>
          <w:lang w:eastAsia="zh-CN"/>
        </w:rPr>
        <w:t>NFDiscover</w:t>
      </w:r>
      <w:proofErr w:type="spellEnd"/>
      <w:r w:rsidRPr="00D1205D">
        <w:rPr>
          <w:lang w:eastAsia="zh-CN"/>
        </w:rPr>
        <w:t xml:space="preserve">)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1101" w:name="_CR6_3_3_5_2"/>
      <w:bookmarkStart w:id="1102" w:name="_Toc35969970"/>
      <w:bookmarkStart w:id="1103" w:name="_Toc36050764"/>
      <w:bookmarkStart w:id="1104" w:name="_Toc44847479"/>
      <w:bookmarkStart w:id="1105" w:name="_Toc51845133"/>
      <w:bookmarkStart w:id="1106" w:name="_Toc51845464"/>
      <w:bookmarkStart w:id="1107" w:name="_Toc51846984"/>
      <w:bookmarkStart w:id="1108" w:name="_Toc57022615"/>
      <w:bookmarkStart w:id="1109" w:name="_Toc177643342"/>
      <w:bookmarkEnd w:id="1101"/>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1102"/>
      <w:bookmarkEnd w:id="1103"/>
      <w:bookmarkEnd w:id="1104"/>
      <w:bookmarkEnd w:id="1105"/>
      <w:bookmarkEnd w:id="1106"/>
      <w:bookmarkEnd w:id="1107"/>
      <w:bookmarkEnd w:id="1108"/>
      <w:bookmarkEnd w:id="1109"/>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1110" w:name="_CR6_4"/>
      <w:bookmarkStart w:id="1111" w:name="_Toc35969971"/>
      <w:bookmarkStart w:id="1112" w:name="_Toc36050765"/>
      <w:bookmarkStart w:id="1113" w:name="_Toc44847480"/>
      <w:bookmarkStart w:id="1114" w:name="_Toc51845134"/>
      <w:bookmarkStart w:id="1115" w:name="_Toc51845465"/>
      <w:bookmarkStart w:id="1116" w:name="_Toc51846985"/>
      <w:bookmarkStart w:id="1117" w:name="_Toc57022616"/>
      <w:bookmarkStart w:id="1118" w:name="_Toc177643343"/>
      <w:bookmarkEnd w:id="1110"/>
      <w:r w:rsidRPr="00D1205D">
        <w:rPr>
          <w:lang w:eastAsia="zh-CN"/>
        </w:rPr>
        <w:t>6</w:t>
      </w:r>
      <w:r w:rsidRPr="00D1205D">
        <w:t>.</w:t>
      </w:r>
      <w:r w:rsidRPr="00D1205D">
        <w:rPr>
          <w:lang w:eastAsia="zh-CN"/>
        </w:rPr>
        <w:t>4</w:t>
      </w:r>
      <w:r w:rsidRPr="00D1205D">
        <w:rPr>
          <w:lang w:eastAsia="zh-CN"/>
        </w:rPr>
        <w:tab/>
        <w:t>Overload Control</w:t>
      </w:r>
      <w:bookmarkEnd w:id="935"/>
      <w:bookmarkEnd w:id="936"/>
      <w:bookmarkEnd w:id="937"/>
      <w:bookmarkEnd w:id="1111"/>
      <w:bookmarkEnd w:id="1112"/>
      <w:bookmarkEnd w:id="1113"/>
      <w:bookmarkEnd w:id="1114"/>
      <w:bookmarkEnd w:id="1115"/>
      <w:bookmarkEnd w:id="1116"/>
      <w:bookmarkEnd w:id="1117"/>
      <w:bookmarkEnd w:id="1118"/>
    </w:p>
    <w:p w14:paraId="70A943B9" w14:textId="77777777" w:rsidR="00F90BFA" w:rsidRPr="00D1205D" w:rsidRDefault="00F90BFA" w:rsidP="002D7984">
      <w:pPr>
        <w:pStyle w:val="Heading3"/>
        <w:rPr>
          <w:lang w:eastAsia="zh-CN"/>
        </w:rPr>
      </w:pPr>
      <w:bookmarkStart w:id="1119" w:name="_CR6_4_1"/>
      <w:bookmarkStart w:id="1120" w:name="_Toc19708972"/>
      <w:bookmarkStart w:id="1121" w:name="_Toc27745050"/>
      <w:bookmarkStart w:id="1122" w:name="_Toc29803203"/>
      <w:bookmarkStart w:id="1123" w:name="_Toc35969972"/>
      <w:bookmarkStart w:id="1124" w:name="_Toc36050766"/>
      <w:bookmarkStart w:id="1125" w:name="_Toc44847481"/>
      <w:bookmarkStart w:id="1126" w:name="_Toc51845135"/>
      <w:bookmarkStart w:id="1127" w:name="_Toc51845466"/>
      <w:bookmarkStart w:id="1128" w:name="_Toc51846986"/>
      <w:bookmarkStart w:id="1129" w:name="_Toc57022617"/>
      <w:bookmarkStart w:id="1130" w:name="_Toc177643344"/>
      <w:bookmarkEnd w:id="1119"/>
      <w:r w:rsidRPr="00D1205D">
        <w:rPr>
          <w:lang w:eastAsia="zh-CN"/>
        </w:rPr>
        <w:t>6.4.1</w:t>
      </w:r>
      <w:r w:rsidRPr="00D1205D">
        <w:rPr>
          <w:lang w:eastAsia="zh-CN"/>
        </w:rPr>
        <w:tab/>
        <w:t>General</w:t>
      </w:r>
      <w:bookmarkEnd w:id="1120"/>
      <w:bookmarkEnd w:id="1121"/>
      <w:bookmarkEnd w:id="1122"/>
      <w:bookmarkEnd w:id="1123"/>
      <w:bookmarkEnd w:id="1124"/>
      <w:bookmarkEnd w:id="1125"/>
      <w:bookmarkEnd w:id="1126"/>
      <w:bookmarkEnd w:id="1127"/>
      <w:bookmarkEnd w:id="1128"/>
      <w:bookmarkEnd w:id="1129"/>
      <w:bookmarkEnd w:id="1130"/>
    </w:p>
    <w:p w14:paraId="24119EBE" w14:textId="47FEB56E" w:rsidR="00BD74C3" w:rsidRPr="00D1205D" w:rsidRDefault="00BD74C3" w:rsidP="00BD74C3">
      <w:pPr>
        <w:rPr>
          <w:lang w:eastAsia="zh-CN"/>
        </w:rPr>
      </w:pPr>
      <w:bookmarkStart w:id="1131" w:name="_Toc19708973"/>
      <w:bookmarkStart w:id="1132" w:name="_Toc27745051"/>
      <w:bookmarkStart w:id="1133"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w:t>
      </w:r>
      <w:r>
        <w:rPr>
          <w:lang w:eastAsia="zh-CN"/>
        </w:rPr>
        <w:t>9113</w:t>
      </w:r>
      <w:r w:rsidRPr="00D1205D">
        <w:rPr>
          <w:lang w:eastAsia="zh-CN"/>
        </w:rPr>
        <w:t>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 xml:space="preserve">When being instructed by a NF Service Consumer to apply overload control, the NF Service Producer shall perform the </w:t>
      </w:r>
      <w:proofErr w:type="spellStart"/>
      <w:r w:rsidRPr="00D1205D">
        <w:rPr>
          <w:lang w:eastAsia="zh-CN"/>
        </w:rPr>
        <w:t>signaling</w:t>
      </w:r>
      <w:proofErr w:type="spellEnd"/>
      <w:r w:rsidRPr="00D1205D">
        <w:rPr>
          <w:lang w:eastAsia="zh-CN"/>
        </w:rPr>
        <w:t xml:space="preserve">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lastRenderedPageBreak/>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1A2FE97"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w:t>
      </w:r>
      <w:r w:rsidR="00583FE0">
        <w:t>3</w:t>
      </w:r>
      <w:r w:rsidRPr="00D1205D">
        <w:t>).</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1134" w:name="_CR6_4_2"/>
      <w:bookmarkStart w:id="1135" w:name="_Toc35969973"/>
      <w:bookmarkStart w:id="1136" w:name="_Toc36050767"/>
      <w:bookmarkStart w:id="1137" w:name="_Toc44847482"/>
      <w:bookmarkStart w:id="1138" w:name="_Toc51845136"/>
      <w:bookmarkStart w:id="1139" w:name="_Toc51845467"/>
      <w:bookmarkStart w:id="1140" w:name="_Toc51846987"/>
      <w:bookmarkStart w:id="1141" w:name="_Toc57022618"/>
      <w:bookmarkStart w:id="1142" w:name="_Toc177643345"/>
      <w:bookmarkEnd w:id="1134"/>
      <w:r w:rsidRPr="00D1205D">
        <w:t>6.4.2</w:t>
      </w:r>
      <w:r w:rsidRPr="00D1205D">
        <w:tab/>
        <w:t>Overload Control based on HTTP status codes</w:t>
      </w:r>
      <w:bookmarkEnd w:id="1135"/>
      <w:bookmarkEnd w:id="1136"/>
      <w:bookmarkEnd w:id="1137"/>
      <w:bookmarkEnd w:id="1138"/>
      <w:bookmarkEnd w:id="1139"/>
      <w:bookmarkEnd w:id="1140"/>
      <w:bookmarkEnd w:id="1141"/>
      <w:bookmarkEnd w:id="1142"/>
    </w:p>
    <w:p w14:paraId="21B10D57" w14:textId="77777777" w:rsidR="00F90BFA" w:rsidRPr="00D1205D" w:rsidRDefault="00F90BFA" w:rsidP="002D7984">
      <w:pPr>
        <w:pStyle w:val="Heading4"/>
      </w:pPr>
      <w:bookmarkStart w:id="1143" w:name="_CR6_4_2_1"/>
      <w:bookmarkStart w:id="1144" w:name="_Toc35969974"/>
      <w:bookmarkStart w:id="1145" w:name="_Toc36050768"/>
      <w:bookmarkStart w:id="1146" w:name="_Toc44847483"/>
      <w:bookmarkStart w:id="1147" w:name="_Toc51845137"/>
      <w:bookmarkStart w:id="1148" w:name="_Toc51845468"/>
      <w:bookmarkStart w:id="1149" w:name="_Toc51846988"/>
      <w:bookmarkStart w:id="1150" w:name="_Toc57022619"/>
      <w:bookmarkStart w:id="1151" w:name="_Toc177643346"/>
      <w:bookmarkEnd w:id="1143"/>
      <w:r w:rsidRPr="00D1205D">
        <w:t>6.4.2.1</w:t>
      </w:r>
      <w:r w:rsidRPr="00D1205D">
        <w:tab/>
        <w:t>General</w:t>
      </w:r>
      <w:bookmarkEnd w:id="1144"/>
      <w:bookmarkEnd w:id="1145"/>
      <w:bookmarkEnd w:id="1146"/>
      <w:bookmarkEnd w:id="1147"/>
      <w:bookmarkEnd w:id="1148"/>
      <w:bookmarkEnd w:id="1149"/>
      <w:bookmarkEnd w:id="1150"/>
      <w:bookmarkEnd w:id="1151"/>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w:t>
      </w:r>
      <w:proofErr w:type="spellStart"/>
      <w:r>
        <w:t>problemDetails</w:t>
      </w:r>
      <w:proofErr w:type="spellEnd"/>
      <w:r>
        <w:t>"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w:t>
      </w:r>
      <w:proofErr w:type="spellStart"/>
      <w:r w:rsidRPr="00092602">
        <w:rPr>
          <w:lang w:val="en-US" w:eastAsia="zh-CN"/>
        </w:rPr>
        <w:t>remoteError</w:t>
      </w:r>
      <w:proofErr w:type="spellEnd"/>
      <w:r w:rsidRPr="00092602">
        <w:rPr>
          <w:lang w:val="en-US" w:eastAsia="zh-CN"/>
        </w:rPr>
        <w:t xml:space="preserve">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152" w:name="_CR6_4_2_2"/>
      <w:bookmarkStart w:id="1153" w:name="_Toc35969975"/>
      <w:bookmarkStart w:id="1154" w:name="_Toc36050769"/>
      <w:bookmarkStart w:id="1155" w:name="_Toc44847484"/>
      <w:bookmarkStart w:id="1156" w:name="_Toc51845138"/>
      <w:bookmarkStart w:id="1157" w:name="_Toc51845469"/>
      <w:bookmarkStart w:id="1158" w:name="_Toc51846989"/>
      <w:bookmarkStart w:id="1159" w:name="_Toc57022620"/>
      <w:bookmarkStart w:id="1160" w:name="_Toc177643347"/>
      <w:bookmarkEnd w:id="1152"/>
      <w:r w:rsidRPr="00D1205D">
        <w:rPr>
          <w:lang w:eastAsia="zh-CN"/>
        </w:rPr>
        <w:t>6.4.2.2</w:t>
      </w:r>
      <w:r w:rsidRPr="00D1205D">
        <w:rPr>
          <w:lang w:eastAsia="zh-CN"/>
        </w:rPr>
        <w:tab/>
        <w:t>HTTP Status Code "503 Service Unavailable"</w:t>
      </w:r>
      <w:bookmarkEnd w:id="1131"/>
      <w:bookmarkEnd w:id="1132"/>
      <w:bookmarkEnd w:id="1133"/>
      <w:bookmarkEnd w:id="1153"/>
      <w:bookmarkEnd w:id="1154"/>
      <w:bookmarkEnd w:id="1155"/>
      <w:bookmarkEnd w:id="1156"/>
      <w:bookmarkEnd w:id="1157"/>
      <w:bookmarkEnd w:id="1158"/>
      <w:bookmarkEnd w:id="1159"/>
      <w:bookmarkEnd w:id="1160"/>
    </w:p>
    <w:p w14:paraId="5A5B1333" w14:textId="77777777" w:rsidR="00F90BFA" w:rsidRPr="00D1205D" w:rsidRDefault="00F90BFA" w:rsidP="00F90BFA">
      <w:pPr>
        <w:rPr>
          <w:lang w:eastAsia="zh-CN"/>
        </w:rPr>
      </w:pPr>
      <w:r w:rsidRPr="00D1205D">
        <w:rPr>
          <w:lang w:eastAsia="zh-CN"/>
        </w:rPr>
        <w:t xml:space="preserve">This status code should be sent when the NF Service Producer undergoes an overload situation, and it needs to reject HTTP requests. The NF Service Producer may include detailed information about its status in the </w:t>
      </w:r>
      <w:proofErr w:type="spellStart"/>
      <w:r w:rsidRPr="00D1205D">
        <w:rPr>
          <w:lang w:eastAsia="zh-CN"/>
        </w:rPr>
        <w:t>ProblemDetails</w:t>
      </w:r>
      <w:proofErr w:type="spellEnd"/>
      <w:r w:rsidRPr="00D1205D">
        <w:rPr>
          <w:lang w:eastAsia="zh-CN"/>
        </w:rPr>
        <w:t xml:space="preserve">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lastRenderedPageBreak/>
        <w:t xml:space="preserve">Upon receipt of a "503 Service Unavailable" status code, the NF Service Consumer shall monitor the amount of rejected and timed-out traffic, in comparison to the accepted traffic by the NF Service Producer, and it shall abate (by </w:t>
      </w:r>
      <w:proofErr w:type="spellStart"/>
      <w:r w:rsidRPr="00D1205D">
        <w:rPr>
          <w:lang w:eastAsia="zh-CN"/>
        </w:rPr>
        <w:t>divertion</w:t>
      </w:r>
      <w:proofErr w:type="spellEnd"/>
      <w:r w:rsidRPr="00D1205D">
        <w:rPr>
          <w:lang w:eastAsia="zh-CN"/>
        </w:rPr>
        <w:t xml:space="preserve">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161" w:name="_CR6_4_2_3"/>
      <w:bookmarkStart w:id="1162" w:name="_Toc19708974"/>
      <w:bookmarkStart w:id="1163" w:name="_Toc27745052"/>
      <w:bookmarkStart w:id="1164" w:name="_Toc29803205"/>
      <w:bookmarkStart w:id="1165" w:name="_Toc35969976"/>
      <w:bookmarkStart w:id="1166" w:name="_Toc36050770"/>
      <w:bookmarkStart w:id="1167" w:name="_Toc44847485"/>
      <w:bookmarkStart w:id="1168" w:name="_Toc51845139"/>
      <w:bookmarkStart w:id="1169" w:name="_Toc51845470"/>
      <w:bookmarkStart w:id="1170" w:name="_Toc51846990"/>
      <w:bookmarkStart w:id="1171" w:name="_Toc57022621"/>
      <w:bookmarkStart w:id="1172" w:name="_Toc177643348"/>
      <w:bookmarkEnd w:id="1161"/>
      <w:r w:rsidRPr="00D1205D">
        <w:rPr>
          <w:lang w:eastAsia="zh-CN"/>
        </w:rPr>
        <w:t>6.4.2.3</w:t>
      </w:r>
      <w:r w:rsidRPr="00D1205D">
        <w:rPr>
          <w:lang w:eastAsia="zh-CN"/>
        </w:rPr>
        <w:tab/>
        <w:t>HTTP Status Code "429 Too Many Requests"</w:t>
      </w:r>
      <w:bookmarkEnd w:id="1162"/>
      <w:bookmarkEnd w:id="1163"/>
      <w:bookmarkEnd w:id="1164"/>
      <w:bookmarkEnd w:id="1165"/>
      <w:bookmarkEnd w:id="1166"/>
      <w:bookmarkEnd w:id="1167"/>
      <w:bookmarkEnd w:id="1168"/>
      <w:bookmarkEnd w:id="1169"/>
      <w:bookmarkEnd w:id="1170"/>
      <w:bookmarkEnd w:id="1171"/>
      <w:bookmarkEnd w:id="1172"/>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173" w:name="_CR6_4_2_4"/>
      <w:bookmarkStart w:id="1174" w:name="_Toc19708975"/>
      <w:bookmarkStart w:id="1175" w:name="_Toc27745053"/>
      <w:bookmarkStart w:id="1176" w:name="_Toc29803206"/>
      <w:bookmarkStart w:id="1177" w:name="_Toc35969977"/>
      <w:bookmarkStart w:id="1178" w:name="_Toc36050771"/>
      <w:bookmarkStart w:id="1179" w:name="_Toc44847486"/>
      <w:bookmarkStart w:id="1180" w:name="_Toc51845140"/>
      <w:bookmarkStart w:id="1181" w:name="_Toc51845471"/>
      <w:bookmarkStart w:id="1182" w:name="_Toc51846991"/>
      <w:bookmarkStart w:id="1183" w:name="_Toc57022622"/>
      <w:bookmarkStart w:id="1184" w:name="_Toc177643349"/>
      <w:bookmarkEnd w:id="1173"/>
      <w:r w:rsidRPr="00D1205D">
        <w:rPr>
          <w:lang w:eastAsia="zh-CN"/>
        </w:rPr>
        <w:t>6.4.2.</w:t>
      </w:r>
      <w:r w:rsidRPr="00D1205D">
        <w:t>4</w:t>
      </w:r>
      <w:r w:rsidRPr="00D1205D">
        <w:rPr>
          <w:lang w:eastAsia="zh-CN"/>
        </w:rPr>
        <w:tab/>
        <w:t>HTTP Status Code "307 Temporary Redirect"</w:t>
      </w:r>
      <w:bookmarkEnd w:id="1174"/>
      <w:bookmarkEnd w:id="1175"/>
      <w:bookmarkEnd w:id="1176"/>
      <w:bookmarkEnd w:id="1177"/>
      <w:bookmarkEnd w:id="1178"/>
      <w:bookmarkEnd w:id="1179"/>
      <w:bookmarkEnd w:id="1180"/>
      <w:bookmarkEnd w:id="1181"/>
      <w:bookmarkEnd w:id="1182"/>
      <w:bookmarkEnd w:id="1183"/>
      <w:bookmarkEnd w:id="1184"/>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185" w:name="_CR6_4_3"/>
      <w:bookmarkStart w:id="1186" w:name="_Toc35969978"/>
      <w:bookmarkStart w:id="1187" w:name="_Toc36050772"/>
      <w:bookmarkStart w:id="1188" w:name="_Toc44847487"/>
      <w:bookmarkStart w:id="1189" w:name="_Toc51845141"/>
      <w:bookmarkStart w:id="1190" w:name="_Toc51845472"/>
      <w:bookmarkStart w:id="1191" w:name="_Toc51846992"/>
      <w:bookmarkStart w:id="1192" w:name="_Toc57022623"/>
      <w:bookmarkStart w:id="1193" w:name="_Toc177643350"/>
      <w:bookmarkEnd w:id="1185"/>
      <w:r w:rsidRPr="00D1205D">
        <w:rPr>
          <w:lang w:eastAsia="zh-CN"/>
        </w:rPr>
        <w:t>6.4.3</w:t>
      </w:r>
      <w:r w:rsidRPr="00D1205D">
        <w:rPr>
          <w:lang w:eastAsia="zh-CN"/>
        </w:rPr>
        <w:tab/>
      </w:r>
      <w:r w:rsidRPr="00D1205D">
        <w:t>Overload Control based on OCI Header</w:t>
      </w:r>
      <w:bookmarkEnd w:id="1186"/>
      <w:bookmarkEnd w:id="1187"/>
      <w:bookmarkEnd w:id="1188"/>
      <w:bookmarkEnd w:id="1189"/>
      <w:bookmarkEnd w:id="1190"/>
      <w:bookmarkEnd w:id="1191"/>
      <w:bookmarkEnd w:id="1192"/>
      <w:bookmarkEnd w:id="1193"/>
    </w:p>
    <w:p w14:paraId="0300EF2F" w14:textId="77777777" w:rsidR="00F90BFA" w:rsidRPr="00D1205D" w:rsidRDefault="00F90BFA" w:rsidP="002D7984">
      <w:pPr>
        <w:pStyle w:val="Heading4"/>
        <w:rPr>
          <w:lang w:eastAsia="zh-CN"/>
        </w:rPr>
      </w:pPr>
      <w:bookmarkStart w:id="1194" w:name="_CR6_4_3_1"/>
      <w:bookmarkStart w:id="1195" w:name="_Toc35969979"/>
      <w:bookmarkStart w:id="1196" w:name="_Toc36050773"/>
      <w:bookmarkStart w:id="1197" w:name="_Toc44847488"/>
      <w:bookmarkStart w:id="1198" w:name="_Toc51845142"/>
      <w:bookmarkStart w:id="1199" w:name="_Toc51845473"/>
      <w:bookmarkStart w:id="1200" w:name="_Toc51846993"/>
      <w:bookmarkStart w:id="1201" w:name="_Toc57022624"/>
      <w:bookmarkStart w:id="1202" w:name="_Toc177643351"/>
      <w:bookmarkEnd w:id="1194"/>
      <w:r w:rsidRPr="00D1205D">
        <w:rPr>
          <w:lang w:eastAsia="zh-CN"/>
        </w:rPr>
        <w:t>6.4.3.1</w:t>
      </w:r>
      <w:r w:rsidRPr="00D1205D">
        <w:rPr>
          <w:lang w:eastAsia="zh-CN"/>
        </w:rPr>
        <w:tab/>
        <w:t>General</w:t>
      </w:r>
      <w:bookmarkEnd w:id="1195"/>
      <w:bookmarkEnd w:id="1196"/>
      <w:bookmarkEnd w:id="1197"/>
      <w:bookmarkEnd w:id="1198"/>
      <w:bookmarkEnd w:id="1199"/>
      <w:bookmarkEnd w:id="1200"/>
      <w:bookmarkEnd w:id="1201"/>
      <w:bookmarkEnd w:id="1202"/>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w:t>
      </w:r>
      <w:proofErr w:type="spellStart"/>
      <w:r w:rsidRPr="00D1205D">
        <w:t>signaling</w:t>
      </w:r>
      <w:proofErr w:type="spellEnd"/>
      <w:r w:rsidRPr="00D1205D">
        <w:t xml:space="preserve">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 xml:space="preserve">.4.3.5. The OCI is piggybacked in HTTP request or response messages such that the exchange of the OCI does not trigger extra </w:t>
      </w:r>
      <w:proofErr w:type="spellStart"/>
      <w:r w:rsidRPr="00D1205D">
        <w:t>signaling</w:t>
      </w:r>
      <w:proofErr w:type="spellEnd"/>
      <w:r w:rsidRPr="00D1205D">
        <w:t>.</w:t>
      </w:r>
    </w:p>
    <w:p w14:paraId="5608A5A0" w14:textId="77777777" w:rsidR="00B73DF7" w:rsidRDefault="00B73DF7" w:rsidP="00B73DF7">
      <w:pPr>
        <w:rPr>
          <w:lang w:eastAsia="fr-FR"/>
        </w:rPr>
      </w:pPr>
      <w:bookmarkStart w:id="1203" w:name="_Toc35969980"/>
      <w:bookmarkStart w:id="1204" w:name="_Toc36050774"/>
      <w:bookmarkStart w:id="1205" w:name="_Toc44847489"/>
      <w:bookmarkStart w:id="1206" w:name="_Toc51845143"/>
      <w:bookmarkStart w:id="1207" w:name="_Toc51845474"/>
      <w:bookmarkStart w:id="1208" w:name="_Toc51846994"/>
      <w:bookmarkStart w:id="1209"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w:t>
      </w:r>
      <w:proofErr w:type="spellStart"/>
      <w:r w:rsidRPr="00D1205D">
        <w:t>signaling</w:t>
      </w:r>
      <w:proofErr w:type="spellEnd"/>
      <w:r w:rsidRPr="00D1205D">
        <w:t xml:space="preserve"> traffic sent towards the SCP</w:t>
      </w:r>
      <w:r>
        <w:t>/SEPP</w:t>
      </w:r>
      <w:r w:rsidRPr="00D1205D">
        <w:t>.</w:t>
      </w:r>
    </w:p>
    <w:p w14:paraId="24C6C172" w14:textId="576E6686" w:rsidR="00B73DF7" w:rsidRPr="00D1205D" w:rsidRDefault="006D6D09" w:rsidP="00B73DF7">
      <w:pPr>
        <w:pStyle w:val="NO"/>
      </w:pPr>
      <w:r>
        <w:lastRenderedPageBreak/>
        <w:t>NOTE </w:t>
      </w:r>
      <w:r w:rsidR="00B73DF7">
        <w:t>1</w:t>
      </w:r>
      <w:r w:rsidR="00B73DF7" w:rsidRPr="00D1205D">
        <w:t>:</w:t>
      </w:r>
      <w:r w:rsidR="00B73DF7"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2379FEA3" w:rsidR="00B73DF7" w:rsidRPr="00A62148" w:rsidRDefault="006D6D09" w:rsidP="00B73DF7">
      <w:pPr>
        <w:pStyle w:val="NO"/>
      </w:pPr>
      <w:r>
        <w:t>NOTE </w:t>
      </w:r>
      <w:r w:rsidR="00B73DF7">
        <w:t>2:</w:t>
      </w:r>
      <w:r w:rsidR="00B73DF7">
        <w:tab/>
        <w:t>An NF service consumer can only receive OCI with a scope set to an SCP or SEPP FQDN from its next hop SCP or SEPP.</w:t>
      </w:r>
    </w:p>
    <w:p w14:paraId="2882530C" w14:textId="77777777" w:rsidR="00B73DF7" w:rsidRDefault="00B73DF7" w:rsidP="00B73DF7">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6DA94189" w14:textId="54A72C30" w:rsidR="00BD74C3" w:rsidRDefault="00BD74C3" w:rsidP="00BD74C3">
      <w:pPr>
        <w:rPr>
          <w:lang w:eastAsia="fr-FR"/>
        </w:rPr>
      </w:pPr>
      <w:r>
        <w:rPr>
          <w:lang w:eastAsia="fr-FR"/>
        </w:rPr>
        <w:t xml:space="preserve">A SEPP may </w:t>
      </w:r>
      <w:proofErr w:type="spellStart"/>
      <w:r>
        <w:rPr>
          <w:lang w:eastAsia="fr-FR"/>
        </w:rPr>
        <w:t>advertize</w:t>
      </w:r>
      <w:proofErr w:type="spellEnd"/>
      <w:r>
        <w:rPr>
          <w:lang w:eastAsia="fr-FR"/>
        </w:rPr>
        <w:t xml:space="preserve"> its own OCI information to a next hop NF or SCP in the same PLMN, and/or to the peer SEPP based on operator's policy. In the latter case, OCI may be </w:t>
      </w:r>
      <w:proofErr w:type="spellStart"/>
      <w:r>
        <w:rPr>
          <w:lang w:eastAsia="fr-FR"/>
        </w:rPr>
        <w:t>advertized</w:t>
      </w:r>
      <w:proofErr w:type="spellEnd"/>
      <w:r>
        <w:rPr>
          <w:lang w:eastAsia="fr-FR"/>
        </w:rPr>
        <w:t xml:space="preserve"> in N32-f signalling; when PRINS is used over N32-f, the OCI header for the SEPP FQDN shall be inserted in the outer N32-f message, i.e. not within the N32-f content.</w:t>
      </w:r>
    </w:p>
    <w:p w14:paraId="10563E49" w14:textId="77777777" w:rsidR="00F90BFA" w:rsidRPr="00D1205D" w:rsidRDefault="00F90BFA" w:rsidP="002D7984">
      <w:pPr>
        <w:pStyle w:val="Heading4"/>
        <w:rPr>
          <w:lang w:eastAsia="zh-CN"/>
        </w:rPr>
      </w:pPr>
      <w:bookmarkStart w:id="1210" w:name="_CR6_4_3_2"/>
      <w:bookmarkStart w:id="1211" w:name="_Toc177643352"/>
      <w:bookmarkEnd w:id="1210"/>
      <w:r w:rsidRPr="00D1205D">
        <w:rPr>
          <w:lang w:eastAsia="zh-CN"/>
        </w:rPr>
        <w:t>6.4.3.2</w:t>
      </w:r>
      <w:r w:rsidRPr="00D1205D">
        <w:rPr>
          <w:lang w:eastAsia="zh-CN"/>
        </w:rPr>
        <w:tab/>
        <w:t>Conveyance of Overload Control Information</w:t>
      </w:r>
      <w:bookmarkEnd w:id="1203"/>
      <w:bookmarkEnd w:id="1204"/>
      <w:bookmarkEnd w:id="1205"/>
      <w:bookmarkEnd w:id="1206"/>
      <w:bookmarkEnd w:id="1207"/>
      <w:bookmarkEnd w:id="1208"/>
      <w:bookmarkEnd w:id="1209"/>
      <w:bookmarkEnd w:id="1211"/>
    </w:p>
    <w:p w14:paraId="23197B4A" w14:textId="77777777" w:rsidR="00B73DF7" w:rsidRPr="00D1205D" w:rsidRDefault="00B73DF7" w:rsidP="00B73DF7">
      <w:pPr>
        <w:rPr>
          <w:lang w:eastAsia="zh-CN"/>
        </w:rPr>
      </w:pPr>
      <w:bookmarkStart w:id="1212" w:name="_Toc35969981"/>
      <w:bookmarkStart w:id="1213" w:name="_Toc36050775"/>
      <w:bookmarkStart w:id="1214" w:name="_Toc44847490"/>
      <w:bookmarkStart w:id="1215" w:name="_Toc51845144"/>
      <w:bookmarkStart w:id="1216" w:name="_Toc51845475"/>
      <w:bookmarkStart w:id="1217" w:name="_Toc51846995"/>
      <w:bookmarkStart w:id="1218"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219" w:name="_CR6_4_3_3"/>
      <w:bookmarkStart w:id="1220" w:name="_Toc177643353"/>
      <w:bookmarkEnd w:id="1219"/>
      <w:r w:rsidRPr="00D1205D">
        <w:rPr>
          <w:lang w:eastAsia="zh-CN"/>
        </w:rPr>
        <w:t>6.4.3.3</w:t>
      </w:r>
      <w:r w:rsidRPr="00D1205D">
        <w:rPr>
          <w:lang w:eastAsia="zh-CN"/>
        </w:rPr>
        <w:tab/>
        <w:t>Frequency of Conveyance</w:t>
      </w:r>
      <w:bookmarkEnd w:id="1212"/>
      <w:bookmarkEnd w:id="1213"/>
      <w:bookmarkEnd w:id="1214"/>
      <w:bookmarkEnd w:id="1215"/>
      <w:bookmarkEnd w:id="1216"/>
      <w:bookmarkEnd w:id="1217"/>
      <w:bookmarkEnd w:id="1218"/>
      <w:bookmarkEnd w:id="1220"/>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221" w:name="_CR6_4_3_4"/>
      <w:bookmarkStart w:id="1222" w:name="_Toc35969982"/>
      <w:bookmarkStart w:id="1223" w:name="_Toc36050776"/>
      <w:bookmarkStart w:id="1224" w:name="_Toc44847491"/>
      <w:bookmarkStart w:id="1225" w:name="_Toc51845145"/>
      <w:bookmarkStart w:id="1226" w:name="_Toc51845476"/>
      <w:bookmarkStart w:id="1227" w:name="_Toc51846996"/>
      <w:bookmarkStart w:id="1228" w:name="_Toc57022627"/>
      <w:bookmarkStart w:id="1229" w:name="_Toc177643354"/>
      <w:bookmarkEnd w:id="1221"/>
      <w:r w:rsidRPr="00D1205D">
        <w:rPr>
          <w:lang w:eastAsia="zh-CN"/>
        </w:rPr>
        <w:t>6.4.3.4</w:t>
      </w:r>
      <w:r w:rsidRPr="00D1205D">
        <w:rPr>
          <w:lang w:eastAsia="zh-CN"/>
        </w:rPr>
        <w:tab/>
        <w:t>Overload Control Information</w:t>
      </w:r>
      <w:bookmarkEnd w:id="1222"/>
      <w:bookmarkEnd w:id="1223"/>
      <w:bookmarkEnd w:id="1224"/>
      <w:bookmarkEnd w:id="1225"/>
      <w:bookmarkEnd w:id="1226"/>
      <w:bookmarkEnd w:id="1227"/>
      <w:bookmarkEnd w:id="1228"/>
      <w:bookmarkEnd w:id="1229"/>
    </w:p>
    <w:p w14:paraId="744DC903" w14:textId="77777777" w:rsidR="00F90BFA" w:rsidRPr="00D1205D" w:rsidRDefault="00F90BFA" w:rsidP="002D7984">
      <w:pPr>
        <w:pStyle w:val="Heading5"/>
        <w:rPr>
          <w:lang w:eastAsia="zh-CN"/>
        </w:rPr>
      </w:pPr>
      <w:bookmarkStart w:id="1230" w:name="_CR6_4_3_4_1"/>
      <w:bookmarkStart w:id="1231" w:name="_Toc35969983"/>
      <w:bookmarkStart w:id="1232" w:name="_Toc44847492"/>
      <w:bookmarkStart w:id="1233" w:name="_Toc51845146"/>
      <w:bookmarkStart w:id="1234" w:name="_Toc51845477"/>
      <w:bookmarkStart w:id="1235" w:name="_Toc51846997"/>
      <w:bookmarkStart w:id="1236" w:name="_Toc57022628"/>
      <w:bookmarkStart w:id="1237" w:name="_Toc35969984"/>
      <w:bookmarkStart w:id="1238" w:name="_Toc36050778"/>
      <w:bookmarkStart w:id="1239" w:name="_Toc177643355"/>
      <w:bookmarkEnd w:id="1230"/>
      <w:r w:rsidRPr="00D1205D">
        <w:rPr>
          <w:lang w:eastAsia="zh-CN"/>
        </w:rPr>
        <w:t>6.4.3.4.1</w:t>
      </w:r>
      <w:r w:rsidRPr="00D1205D">
        <w:rPr>
          <w:lang w:eastAsia="zh-CN"/>
        </w:rPr>
        <w:tab/>
        <w:t>General Description</w:t>
      </w:r>
      <w:bookmarkEnd w:id="1231"/>
      <w:bookmarkEnd w:id="1232"/>
      <w:bookmarkEnd w:id="1233"/>
      <w:bookmarkEnd w:id="1234"/>
      <w:bookmarkEnd w:id="1235"/>
      <w:bookmarkEnd w:id="1236"/>
      <w:bookmarkEnd w:id="1239"/>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lastRenderedPageBreak/>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240" w:name="_CR6_4_3_4_2"/>
      <w:bookmarkStart w:id="1241" w:name="_Toc44847493"/>
      <w:bookmarkStart w:id="1242" w:name="_Toc51845147"/>
      <w:bookmarkStart w:id="1243" w:name="_Toc51845478"/>
      <w:bookmarkStart w:id="1244" w:name="_Toc51846998"/>
      <w:bookmarkStart w:id="1245" w:name="_Toc57022629"/>
      <w:bookmarkStart w:id="1246" w:name="_Toc177643356"/>
      <w:bookmarkEnd w:id="1240"/>
      <w:r w:rsidRPr="00D1205D">
        <w:rPr>
          <w:lang w:eastAsia="zh-CN"/>
        </w:rPr>
        <w:t>6.4.3.4.2</w:t>
      </w:r>
      <w:r w:rsidRPr="00D1205D">
        <w:rPr>
          <w:lang w:eastAsia="zh-CN"/>
        </w:rPr>
        <w:tab/>
        <w:t>Overload Control Timestamp</w:t>
      </w:r>
      <w:bookmarkEnd w:id="1237"/>
      <w:bookmarkEnd w:id="1238"/>
      <w:bookmarkEnd w:id="1241"/>
      <w:bookmarkEnd w:id="1242"/>
      <w:bookmarkEnd w:id="1243"/>
      <w:bookmarkEnd w:id="1244"/>
      <w:bookmarkEnd w:id="1245"/>
      <w:bookmarkEnd w:id="1246"/>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lastRenderedPageBreak/>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247" w:name="_CR6_4_3_4_3"/>
      <w:bookmarkStart w:id="1248" w:name="_Toc35969985"/>
      <w:bookmarkStart w:id="1249" w:name="_Toc36050779"/>
      <w:bookmarkStart w:id="1250" w:name="_Toc44847494"/>
      <w:bookmarkStart w:id="1251" w:name="_Toc51845148"/>
      <w:bookmarkStart w:id="1252" w:name="_Toc51845479"/>
      <w:bookmarkStart w:id="1253" w:name="_Toc51846999"/>
      <w:bookmarkStart w:id="1254" w:name="_Toc57022630"/>
      <w:bookmarkStart w:id="1255" w:name="_Toc177643357"/>
      <w:bookmarkEnd w:id="1247"/>
      <w:r w:rsidRPr="00D1205D">
        <w:rPr>
          <w:lang w:eastAsia="zh-CN"/>
        </w:rPr>
        <w:t>6.4.3.4.3</w:t>
      </w:r>
      <w:r w:rsidRPr="00D1205D">
        <w:rPr>
          <w:lang w:eastAsia="zh-CN"/>
        </w:rPr>
        <w:tab/>
        <w:t>Overload Reduction Metric</w:t>
      </w:r>
      <w:bookmarkEnd w:id="1248"/>
      <w:bookmarkEnd w:id="1249"/>
      <w:bookmarkEnd w:id="1250"/>
      <w:bookmarkEnd w:id="1251"/>
      <w:bookmarkEnd w:id="1252"/>
      <w:bookmarkEnd w:id="1253"/>
      <w:bookmarkEnd w:id="1254"/>
      <w:bookmarkEnd w:id="1255"/>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256" w:name="_CR6_4_3_4_4"/>
      <w:bookmarkStart w:id="1257" w:name="_Toc35969986"/>
      <w:bookmarkStart w:id="1258" w:name="_Toc36050780"/>
      <w:bookmarkStart w:id="1259" w:name="_Toc44847495"/>
      <w:bookmarkStart w:id="1260" w:name="_Toc51845149"/>
      <w:bookmarkStart w:id="1261" w:name="_Toc51845480"/>
      <w:bookmarkStart w:id="1262" w:name="_Toc51847000"/>
      <w:bookmarkStart w:id="1263" w:name="_Toc57022631"/>
      <w:bookmarkStart w:id="1264" w:name="_Toc177643358"/>
      <w:bookmarkEnd w:id="1256"/>
      <w:r w:rsidRPr="00D1205D">
        <w:rPr>
          <w:lang w:eastAsia="zh-CN"/>
        </w:rPr>
        <w:t>6.4.3.4.4</w:t>
      </w:r>
      <w:r w:rsidRPr="00D1205D">
        <w:rPr>
          <w:lang w:eastAsia="zh-CN"/>
        </w:rPr>
        <w:tab/>
        <w:t>Overload Control Period of Validity</w:t>
      </w:r>
      <w:bookmarkEnd w:id="1257"/>
      <w:bookmarkEnd w:id="1258"/>
      <w:bookmarkEnd w:id="1259"/>
      <w:bookmarkEnd w:id="1260"/>
      <w:bookmarkEnd w:id="1261"/>
      <w:bookmarkEnd w:id="1262"/>
      <w:bookmarkEnd w:id="1263"/>
      <w:bookmarkEnd w:id="1264"/>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265" w:name="_Toc35969987"/>
      <w:bookmarkStart w:id="1266" w:name="_Toc36050781"/>
      <w:bookmarkStart w:id="1267" w:name="_Toc44847496"/>
      <w:bookmarkStart w:id="1268" w:name="_Toc51845150"/>
      <w:bookmarkStart w:id="1269" w:name="_Toc51845481"/>
      <w:bookmarkStart w:id="1270" w:name="_Toc51847001"/>
      <w:bookmarkStart w:id="1271"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272" w:name="_CR6_4_3_4_5"/>
      <w:bookmarkStart w:id="1273" w:name="_Toc177643359"/>
      <w:bookmarkEnd w:id="1272"/>
      <w:r w:rsidRPr="00D1205D">
        <w:rPr>
          <w:lang w:eastAsia="zh-CN"/>
        </w:rPr>
        <w:t>6.4.3.4.5</w:t>
      </w:r>
      <w:r w:rsidRPr="00D1205D">
        <w:rPr>
          <w:lang w:eastAsia="zh-CN"/>
        </w:rPr>
        <w:tab/>
        <w:t>Scope of OCI</w:t>
      </w:r>
      <w:bookmarkEnd w:id="1265"/>
      <w:bookmarkEnd w:id="1266"/>
      <w:bookmarkEnd w:id="1267"/>
      <w:bookmarkEnd w:id="1268"/>
      <w:bookmarkEnd w:id="1269"/>
      <w:bookmarkEnd w:id="1270"/>
      <w:bookmarkEnd w:id="1271"/>
      <w:bookmarkEnd w:id="1273"/>
    </w:p>
    <w:p w14:paraId="63734537" w14:textId="77777777" w:rsidR="00F90BFA" w:rsidRPr="00D1205D" w:rsidRDefault="00F90BFA" w:rsidP="002D7984">
      <w:pPr>
        <w:pStyle w:val="H6"/>
        <w:rPr>
          <w:lang w:eastAsia="zh-CN"/>
        </w:rPr>
      </w:pPr>
      <w:bookmarkStart w:id="1274" w:name="_Toc44847497"/>
      <w:bookmarkStart w:id="1275" w:name="_Toc51845151"/>
      <w:bookmarkStart w:id="1276" w:name="_Toc51845482"/>
      <w:bookmarkStart w:id="1277" w:name="_Toc51847002"/>
      <w:bookmarkStart w:id="1278" w:name="_Toc57022633"/>
      <w:bookmarkStart w:id="1279" w:name="_CR6_4_3_4_5_1"/>
      <w:bookmarkStart w:id="1280" w:name="_Toc35969991"/>
      <w:bookmarkStart w:id="1281" w:name="_Toc36050785"/>
      <w:r w:rsidRPr="00D1205D">
        <w:rPr>
          <w:lang w:eastAsia="zh-CN"/>
        </w:rPr>
        <w:t>6.4.3.4.5.1</w:t>
      </w:r>
      <w:r w:rsidRPr="00D1205D">
        <w:rPr>
          <w:lang w:eastAsia="zh-CN"/>
        </w:rPr>
        <w:tab/>
      </w:r>
      <w:r w:rsidRPr="00D1205D">
        <w:t>Introduction</w:t>
      </w:r>
      <w:bookmarkEnd w:id="1274"/>
      <w:bookmarkEnd w:id="1275"/>
      <w:bookmarkEnd w:id="1276"/>
      <w:bookmarkEnd w:id="1277"/>
      <w:bookmarkEnd w:id="1278"/>
    </w:p>
    <w:bookmarkEnd w:id="1279"/>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282" w:name="_Toc35969988"/>
      <w:bookmarkStart w:id="1283" w:name="_Toc44847498"/>
      <w:bookmarkStart w:id="1284" w:name="_Toc51845152"/>
      <w:bookmarkStart w:id="1285" w:name="_Toc51845483"/>
      <w:bookmarkStart w:id="1286" w:name="_Toc51847003"/>
      <w:bookmarkStart w:id="1287" w:name="_Toc57022634"/>
      <w:bookmarkStart w:id="1288" w:name="_CR6_4_3_4_5_2"/>
      <w:r w:rsidRPr="00D1205D">
        <w:rPr>
          <w:lang w:eastAsia="zh-CN"/>
        </w:rPr>
        <w:t>6.4.3.4.5.2</w:t>
      </w:r>
      <w:r w:rsidRPr="00D1205D">
        <w:rPr>
          <w:lang w:eastAsia="zh-CN"/>
        </w:rPr>
        <w:tab/>
      </w:r>
      <w:r w:rsidRPr="00D1205D">
        <w:t>Scope of OCI signalled by an NF Service Producer</w:t>
      </w:r>
      <w:bookmarkEnd w:id="1282"/>
      <w:bookmarkEnd w:id="1283"/>
      <w:bookmarkEnd w:id="1284"/>
      <w:bookmarkEnd w:id="1285"/>
      <w:bookmarkEnd w:id="1286"/>
      <w:bookmarkEnd w:id="1287"/>
    </w:p>
    <w:p w14:paraId="112D1FDA" w14:textId="77777777" w:rsidR="00F90BFA" w:rsidRPr="00D1205D" w:rsidRDefault="00F90BFA" w:rsidP="002D7984">
      <w:pPr>
        <w:pStyle w:val="H6"/>
        <w:rPr>
          <w:lang w:eastAsia="zh-CN"/>
        </w:rPr>
      </w:pPr>
      <w:bookmarkStart w:id="1289" w:name="_Toc44847499"/>
      <w:bookmarkStart w:id="1290" w:name="_Toc51845153"/>
      <w:bookmarkStart w:id="1291" w:name="_Toc51845484"/>
      <w:bookmarkStart w:id="1292" w:name="_Toc51847004"/>
      <w:bookmarkStart w:id="1293" w:name="_Toc57022635"/>
      <w:bookmarkStart w:id="1294" w:name="_CR6_4_3_4_5_2_1"/>
      <w:bookmarkEnd w:id="1288"/>
      <w:r w:rsidRPr="00D1205D">
        <w:rPr>
          <w:lang w:eastAsia="zh-CN"/>
        </w:rPr>
        <w:t>6.4.3.4.5.2.1</w:t>
      </w:r>
      <w:r w:rsidRPr="00D1205D">
        <w:rPr>
          <w:lang w:eastAsia="zh-CN"/>
        </w:rPr>
        <w:tab/>
      </w:r>
      <w:r w:rsidRPr="00D1205D">
        <w:t>General</w:t>
      </w:r>
      <w:bookmarkEnd w:id="1289"/>
      <w:bookmarkEnd w:id="1290"/>
      <w:bookmarkEnd w:id="1291"/>
      <w:bookmarkEnd w:id="1292"/>
      <w:bookmarkEnd w:id="1293"/>
    </w:p>
    <w:bookmarkEnd w:id="1294"/>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bookmarkStart w:id="1295" w:name="_CRTable6_4_3_4_5_21"/>
      <w:r w:rsidRPr="00D1205D">
        <w:lastRenderedPageBreak/>
        <w:t xml:space="preserve">Table </w:t>
      </w:r>
      <w:bookmarkEnd w:id="1295"/>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shd w:val="clear" w:color="auto" w:fill="auto"/>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296" w:name="_Toc44847500"/>
      <w:bookmarkStart w:id="1297" w:name="_Toc51845154"/>
      <w:bookmarkStart w:id="1298" w:name="_Toc51845485"/>
      <w:bookmarkStart w:id="1299" w:name="_Toc51847005"/>
      <w:bookmarkStart w:id="1300" w:name="_Toc57022636"/>
      <w:bookmarkStart w:id="1301" w:name="_Toc35969989"/>
      <w:bookmarkStart w:id="1302" w:name="_CR6_4_3_4_5_2_2"/>
      <w:r w:rsidRPr="00D1205D">
        <w:rPr>
          <w:lang w:eastAsia="zh-CN"/>
        </w:rPr>
        <w:t>6.4.3.4.5.2.2</w:t>
      </w:r>
      <w:r w:rsidRPr="00D1205D">
        <w:rPr>
          <w:lang w:eastAsia="zh-CN"/>
        </w:rPr>
        <w:tab/>
        <w:t>Additional</w:t>
      </w:r>
      <w:r w:rsidRPr="00D1205D">
        <w:t xml:space="preserve"> scope parameters for S-NSSAI/DNN based overload control by SMF</w:t>
      </w:r>
      <w:bookmarkEnd w:id="1296"/>
      <w:bookmarkEnd w:id="1297"/>
      <w:bookmarkEnd w:id="1298"/>
      <w:bookmarkEnd w:id="1299"/>
      <w:bookmarkEnd w:id="1300"/>
    </w:p>
    <w:bookmarkEnd w:id="1301"/>
    <w:bookmarkEnd w:id="1302"/>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bookmarkStart w:id="1303" w:name="_CRTable6_4_3_4_5_2_21"/>
      <w:r w:rsidRPr="00D1205D">
        <w:t xml:space="preserve">Table </w:t>
      </w:r>
      <w:bookmarkEnd w:id="1303"/>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3132707A" w14:textId="0C3B54EC"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w:t>
            </w:r>
            <w:proofErr w:type="spellStart"/>
            <w:r w:rsidR="004539E1" w:rsidRPr="00821FD2">
              <w:t>sst</w:t>
            </w:r>
            <w:proofErr w:type="spellEnd"/>
            <w:r w:rsidR="004539E1" w:rsidRPr="00821FD2">
              <w:t>": 1, "</w:t>
            </w:r>
            <w:proofErr w:type="spellStart"/>
            <w:r w:rsidR="004539E1" w:rsidRPr="00821FD2">
              <w:t>sd</w:t>
            </w:r>
            <w:proofErr w:type="spellEnd"/>
            <w:r w:rsidR="004539E1" w:rsidRPr="00821FD2">
              <w:t>":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lastRenderedPageBreak/>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304" w:name="_Toc44847501"/>
      <w:bookmarkStart w:id="1305" w:name="_Toc51845155"/>
      <w:bookmarkStart w:id="1306" w:name="_Toc51845486"/>
      <w:bookmarkStart w:id="1307" w:name="_Toc51847006"/>
      <w:bookmarkStart w:id="1308" w:name="_Toc57022637"/>
      <w:bookmarkStart w:id="1309" w:name="_CR6_4_3_4_5_3"/>
      <w:r w:rsidRPr="00D1205D">
        <w:rPr>
          <w:lang w:eastAsia="zh-CN"/>
        </w:rPr>
        <w:t>6.4.3.4.5.3</w:t>
      </w:r>
      <w:r w:rsidRPr="00D1205D">
        <w:rPr>
          <w:lang w:eastAsia="zh-CN"/>
        </w:rPr>
        <w:tab/>
      </w:r>
      <w:r w:rsidRPr="00D1205D">
        <w:t>Scope of OCI signalled by an NF Service Consumer</w:t>
      </w:r>
      <w:bookmarkEnd w:id="1304"/>
      <w:bookmarkEnd w:id="1305"/>
      <w:bookmarkEnd w:id="1306"/>
      <w:bookmarkEnd w:id="1307"/>
      <w:bookmarkEnd w:id="1308"/>
    </w:p>
    <w:bookmarkEnd w:id="1309"/>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bookmarkStart w:id="1310" w:name="_CRTable6_4_3_4_5_31"/>
      <w:r w:rsidRPr="00D1205D">
        <w:lastRenderedPageBreak/>
        <w:t xml:space="preserve">Table </w:t>
      </w:r>
      <w:bookmarkEnd w:id="1310"/>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shd w:val="clear" w:color="auto" w:fill="auto"/>
          </w:tcPr>
          <w:p w14:paraId="29572FCD"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"https://pcf12.operator.com"</w:t>
            </w:r>
          </w:p>
          <w:p w14:paraId="10D1A6AA" w14:textId="77777777" w:rsidR="00982A8F" w:rsidRDefault="00982A8F" w:rsidP="00982A8F">
            <w:pPr>
              <w:pStyle w:val="TAL"/>
              <w:rPr>
                <w:lang w:eastAsia="zh-CN"/>
              </w:rPr>
            </w:pPr>
          </w:p>
          <w:p w14:paraId="55F37D68" w14:textId="77777777" w:rsidR="00982A8F" w:rsidRDefault="00982A8F" w:rsidP="00982A8F">
            <w:pPr>
              <w:pStyle w:val="TAL"/>
              <w:rPr>
                <w:lang w:eastAsia="zh-CN"/>
              </w:rPr>
            </w:pPr>
            <w:r>
              <w:rPr>
                <w:lang w:eastAsia="zh-CN"/>
              </w:rPr>
              <w:t>Callback-Uri:</w:t>
            </w:r>
            <w:r>
              <w:rPr>
                <w:color w:val="44546A"/>
                <w:kern w:val="24"/>
                <w:sz w:val="32"/>
                <w:szCs w:val="32"/>
              </w:rPr>
              <w:t xml:space="preserve"> </w:t>
            </w:r>
            <w:r>
              <w:t>"</w:t>
            </w:r>
            <w:r>
              <w:rPr>
                <w:lang w:eastAsia="zh-CN"/>
              </w:rPr>
              <w:t>https://pcf12.operator.com/</w:t>
            </w:r>
            <w:proofErr w:type="spellStart"/>
            <w:r>
              <w:rPr>
                <w:lang w:eastAsia="zh-CN"/>
              </w:rPr>
              <w:t>serviceY</w:t>
            </w:r>
            <w:proofErr w:type="spellEnd"/>
            <w:r>
              <w:t>"</w:t>
            </w:r>
          </w:p>
          <w:p w14:paraId="791EDAB7" w14:textId="77777777" w:rsidR="00982A8F" w:rsidRDefault="00982A8F" w:rsidP="00982A8F">
            <w:pPr>
              <w:pStyle w:val="TAL"/>
              <w:rPr>
                <w:lang w:eastAsia="zh-CN"/>
              </w:rPr>
            </w:pPr>
          </w:p>
          <w:p w14:paraId="2FB999D0"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w:t>
            </w:r>
            <w:r>
              <w:rPr>
                <w:lang w:eastAsia="zh-CN"/>
              </w:rPr>
              <w:t>https://pcf12.operator.com/</w:t>
            </w:r>
            <w:proofErr w:type="spellStart"/>
            <w:r>
              <w:rPr>
                <w:lang w:eastAsia="zh-CN"/>
              </w:rPr>
              <w:t>serviceY</w:t>
            </w:r>
            <w:proofErr w:type="spellEnd"/>
            <w:r>
              <w:rPr>
                <w:lang w:eastAsia="zh-CN"/>
              </w:rPr>
              <w:t>/</w:t>
            </w:r>
            <w:proofErr w:type="spellStart"/>
            <w:r>
              <w:rPr>
                <w:lang w:eastAsia="zh-CN"/>
              </w:rPr>
              <w:t>abc</w:t>
            </w:r>
            <w:proofErr w:type="spellEnd"/>
            <w:r>
              <w:t>"</w:t>
            </w:r>
            <w:r>
              <w:rPr>
                <w:lang w:eastAsia="zh-CN"/>
              </w:rPr>
              <w:t xml:space="preserve"> &amp; </w:t>
            </w:r>
            <w:r>
              <w:t>"</w:t>
            </w:r>
            <w:r>
              <w:rPr>
                <w:lang w:eastAsia="zh-CN"/>
              </w:rPr>
              <w:t>https://pcf12.operator.com/</w:t>
            </w:r>
            <w:proofErr w:type="spellStart"/>
            <w:r>
              <w:rPr>
                <w:lang w:eastAsia="zh-CN"/>
              </w:rPr>
              <w:t>serviceY</w:t>
            </w:r>
            <w:proofErr w:type="spellEnd"/>
            <w:r>
              <w:rPr>
                <w:lang w:eastAsia="zh-CN"/>
              </w:rPr>
              <w:t>/def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311"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311"/>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312"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312"/>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shd w:val="clear" w:color="auto" w:fill="auto"/>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313"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313"/>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314"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314"/>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w:t>
            </w:r>
            <w:proofErr w:type="spellStart"/>
            <w:r w:rsidRPr="00D1205D">
              <w:rPr>
                <w:lang w:eastAsia="zh-CN"/>
              </w:rPr>
              <w:t>servname</w:t>
            </w:r>
            <w:proofErr w:type="spellEnd"/>
            <w:r w:rsidRPr="00D1205D">
              <w:rPr>
                <w:lang w:eastAsia="zh-CN"/>
              </w:rPr>
              <w:t xml:space="preserv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 xml:space="preserve">NF-Instance: 54804518-4191-46b3-955c-ac631f953ed8; </w:t>
            </w:r>
            <w:proofErr w:type="spellStart"/>
            <w:r w:rsidRPr="00D1205D">
              <w:rPr>
                <w:lang w:eastAsia="zh-CN"/>
              </w:rPr>
              <w:t>Service-Name:def</w:t>
            </w:r>
            <w:proofErr w:type="spellEnd"/>
          </w:p>
        </w:tc>
      </w:tr>
      <w:tr w:rsidR="00F90BFA" w:rsidRPr="00D1205D" w14:paraId="0ECEEA54" w14:textId="77777777" w:rsidTr="00BE6A88">
        <w:tc>
          <w:tcPr>
            <w:tcW w:w="9776" w:type="dxa"/>
            <w:gridSpan w:val="4"/>
            <w:shd w:val="clear" w:color="auto" w:fill="auto"/>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A notification (or callback) URI matches the Callback-Uri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lastRenderedPageBreak/>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352732D" w14:textId="46B56C57" w:rsidR="00982A8F" w:rsidRDefault="00982A8F" w:rsidP="00982A8F">
      <w:pPr>
        <w:pStyle w:val="B2"/>
      </w:pPr>
      <w:r>
        <w:t>-</w:t>
      </w:r>
      <w:r>
        <w:tab/>
        <w:t>Callback-Uri: "https://pcf12.example.com", the OCI applies to notifications of all the subscriptions;</w:t>
      </w:r>
    </w:p>
    <w:p w14:paraId="5D193573" w14:textId="19974704" w:rsidR="00982A8F" w:rsidRDefault="00982A8F" w:rsidP="00982A8F">
      <w:pPr>
        <w:pStyle w:val="B2"/>
      </w:pPr>
      <w:r>
        <w:t>-</w:t>
      </w:r>
      <w:r>
        <w:tab/>
        <w:t>Callback-Uri: "https://pcf12.example.com/</w:t>
      </w:r>
      <w:proofErr w:type="spellStart"/>
      <w:r>
        <w:t>serviceY</w:t>
      </w:r>
      <w:proofErr w:type="spellEnd"/>
      <w:r>
        <w:t>", the OCI applies to notifications of subscriptions 2 and 3;</w:t>
      </w:r>
    </w:p>
    <w:p w14:paraId="2B246E25" w14:textId="0FA7D442" w:rsidR="00982A8F" w:rsidRDefault="00982A8F" w:rsidP="00982A8F">
      <w:pPr>
        <w:pStyle w:val="B2"/>
      </w:pPr>
      <w:r>
        <w:t>-</w:t>
      </w:r>
      <w:r>
        <w:tab/>
        <w:t>Callback-Uri: "https://pcf12.example.com/</w:t>
      </w:r>
      <w:proofErr w:type="spellStart"/>
      <w:r>
        <w:t>serviceY</w:t>
      </w:r>
      <w:proofErr w:type="spellEnd"/>
      <w:r>
        <w:t>/</w:t>
      </w:r>
      <w:proofErr w:type="spellStart"/>
      <w:r>
        <w:t>abc</w:t>
      </w:r>
      <w:proofErr w:type="spellEnd"/>
      <w:r>
        <w:t>",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315" w:name="_Toc44847502"/>
      <w:bookmarkStart w:id="1316" w:name="_Toc51845156"/>
      <w:bookmarkStart w:id="1317" w:name="_Toc51845487"/>
      <w:bookmarkStart w:id="1318" w:name="_Toc51847007"/>
      <w:bookmarkStart w:id="1319" w:name="_Toc57022638"/>
      <w:bookmarkStart w:id="1320" w:name="_CR6_4_3_4_5_4"/>
      <w:r w:rsidRPr="00D1205D">
        <w:rPr>
          <w:lang w:eastAsia="zh-CN"/>
        </w:rPr>
        <w:t>6.4.3.4.5.4</w:t>
      </w:r>
      <w:r w:rsidRPr="00D1205D">
        <w:rPr>
          <w:lang w:eastAsia="zh-CN"/>
        </w:rPr>
        <w:tab/>
      </w:r>
      <w:r w:rsidRPr="00D1205D">
        <w:t>Scope of OCI signalled by an SCP</w:t>
      </w:r>
      <w:bookmarkEnd w:id="1315"/>
      <w:bookmarkEnd w:id="1316"/>
      <w:bookmarkEnd w:id="1317"/>
      <w:bookmarkEnd w:id="1318"/>
      <w:bookmarkEnd w:id="1319"/>
    </w:p>
    <w:bookmarkEnd w:id="1320"/>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bookmarkStart w:id="1321" w:name="_CRTable6_4_3_4_5_41"/>
      <w:r w:rsidRPr="00D1205D">
        <w:t xml:space="preserve">Table </w:t>
      </w:r>
      <w:bookmarkEnd w:id="1321"/>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bookmarkStart w:id="1322" w:name="_CR6_4_3_4_5_5"/>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bookmarkEnd w:id="1322"/>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bookmarkStart w:id="1323" w:name="_CRTable6_4_3_4_5_51"/>
      <w:r w:rsidRPr="000B63FD">
        <w:t xml:space="preserve">Table </w:t>
      </w:r>
      <w:bookmarkEnd w:id="1323"/>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324" w:name="_CR6_4_3_5"/>
      <w:bookmarkStart w:id="1325" w:name="_Toc44847503"/>
      <w:bookmarkStart w:id="1326" w:name="_Toc51845157"/>
      <w:bookmarkStart w:id="1327" w:name="_Toc51845488"/>
      <w:bookmarkStart w:id="1328" w:name="_Toc51847008"/>
      <w:bookmarkStart w:id="1329" w:name="_Toc57022639"/>
      <w:bookmarkStart w:id="1330" w:name="_Toc177643360"/>
      <w:bookmarkEnd w:id="1324"/>
      <w:r w:rsidRPr="00D1205D">
        <w:rPr>
          <w:lang w:eastAsia="zh-CN"/>
        </w:rPr>
        <w:t>6.4.3.5</w:t>
      </w:r>
      <w:r w:rsidRPr="00D1205D">
        <w:rPr>
          <w:lang w:eastAsia="zh-CN"/>
        </w:rPr>
        <w:tab/>
        <w:t>Overload Control Enforcement</w:t>
      </w:r>
      <w:bookmarkEnd w:id="1280"/>
      <w:bookmarkEnd w:id="1281"/>
      <w:bookmarkEnd w:id="1325"/>
      <w:bookmarkEnd w:id="1326"/>
      <w:bookmarkEnd w:id="1327"/>
      <w:bookmarkEnd w:id="1328"/>
      <w:bookmarkEnd w:id="1329"/>
      <w:bookmarkEnd w:id="1330"/>
    </w:p>
    <w:p w14:paraId="7ACE2A37" w14:textId="77777777" w:rsidR="00F90BFA" w:rsidRPr="00D1205D" w:rsidRDefault="00F90BFA" w:rsidP="002D7984">
      <w:pPr>
        <w:pStyle w:val="Heading5"/>
        <w:rPr>
          <w:lang w:eastAsia="zh-CN"/>
        </w:rPr>
      </w:pPr>
      <w:bookmarkStart w:id="1331" w:name="_CR6_4_3_5_1"/>
      <w:bookmarkStart w:id="1332" w:name="_Toc35969992"/>
      <w:bookmarkStart w:id="1333" w:name="_Toc36050786"/>
      <w:bookmarkStart w:id="1334" w:name="_Toc44847504"/>
      <w:bookmarkStart w:id="1335" w:name="_Toc51845158"/>
      <w:bookmarkStart w:id="1336" w:name="_Toc51845489"/>
      <w:bookmarkStart w:id="1337" w:name="_Toc51847009"/>
      <w:bookmarkStart w:id="1338" w:name="_Toc57022640"/>
      <w:bookmarkStart w:id="1339" w:name="_Toc177643361"/>
      <w:bookmarkEnd w:id="1331"/>
      <w:r w:rsidRPr="00D1205D">
        <w:rPr>
          <w:lang w:eastAsia="zh-CN"/>
        </w:rPr>
        <w:t>6.4.3.5.1</w:t>
      </w:r>
      <w:r w:rsidRPr="00D1205D">
        <w:rPr>
          <w:lang w:eastAsia="zh-CN"/>
        </w:rPr>
        <w:tab/>
        <w:t>Message Throttling</w:t>
      </w:r>
      <w:bookmarkEnd w:id="1332"/>
      <w:bookmarkEnd w:id="1333"/>
      <w:bookmarkEnd w:id="1334"/>
      <w:bookmarkEnd w:id="1335"/>
      <w:bookmarkEnd w:id="1336"/>
      <w:bookmarkEnd w:id="1337"/>
      <w:bookmarkEnd w:id="1338"/>
      <w:bookmarkEnd w:id="1339"/>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xml:space="preserve">, or by redirecting some of request messages to an alternative NF if possible, e.g. when a binding indication </w:t>
      </w:r>
      <w:r w:rsidRPr="008C30DA">
        <w:lastRenderedPageBreak/>
        <w:t>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340" w:name="_CR6_4_3_5_2"/>
      <w:bookmarkStart w:id="1341" w:name="_Toc35969993"/>
      <w:bookmarkStart w:id="1342" w:name="_Toc36050787"/>
      <w:bookmarkStart w:id="1343" w:name="_Toc44847505"/>
      <w:bookmarkStart w:id="1344" w:name="_Toc51845159"/>
      <w:bookmarkStart w:id="1345" w:name="_Toc51845490"/>
      <w:bookmarkStart w:id="1346" w:name="_Toc51847010"/>
      <w:bookmarkStart w:id="1347" w:name="_Toc57022641"/>
      <w:bookmarkStart w:id="1348" w:name="_Toc177643362"/>
      <w:bookmarkEnd w:id="1340"/>
      <w:r w:rsidRPr="00D1205D">
        <w:rPr>
          <w:lang w:eastAsia="zh-CN"/>
        </w:rPr>
        <w:t>6.4.3.5.2</w:t>
      </w:r>
      <w:r w:rsidRPr="00D1205D">
        <w:rPr>
          <w:lang w:eastAsia="zh-CN"/>
        </w:rPr>
        <w:tab/>
        <w:t>Loss Algorithm</w:t>
      </w:r>
      <w:bookmarkEnd w:id="1341"/>
      <w:bookmarkEnd w:id="1342"/>
      <w:bookmarkEnd w:id="1343"/>
      <w:bookmarkEnd w:id="1344"/>
      <w:bookmarkEnd w:id="1345"/>
      <w:bookmarkEnd w:id="1346"/>
      <w:bookmarkEnd w:id="1347"/>
      <w:bookmarkEnd w:id="1348"/>
    </w:p>
    <w:p w14:paraId="01623BE0" w14:textId="77777777" w:rsidR="00B73DF7" w:rsidRPr="00D1205D" w:rsidRDefault="00B73DF7" w:rsidP="00B73DF7">
      <w:bookmarkStart w:id="1349" w:name="_Toc35969994"/>
      <w:bookmarkStart w:id="1350" w:name="_Toc36050788"/>
      <w:bookmarkStart w:id="1351" w:name="_Toc44847506"/>
      <w:bookmarkStart w:id="1352" w:name="_Toc51845160"/>
      <w:bookmarkStart w:id="1353" w:name="_Toc51845491"/>
      <w:bookmarkStart w:id="1354" w:name="_Toc51847011"/>
      <w:bookmarkStart w:id="1355"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 xml:space="preserve">The recipients of the Overload Reduction Metric shall reduce the number of request messages by that percentage, either by redirecting them to an alternate destination if possible (e.g. an HTTP POST request for the </w:t>
      </w:r>
      <w:proofErr w:type="spellStart"/>
      <w:r w:rsidRPr="00D1205D">
        <w:t>Nsmf_PDUSession_CreateSMContext</w:t>
      </w:r>
      <w:proofErr w:type="spellEnd"/>
      <w:r w:rsidRPr="00D1205D">
        <w:t xml:space="preserve"> service operation can be sent to an alternate SMF in the same SMF set, if the </w:t>
      </w:r>
      <w:proofErr w:type="spellStart"/>
      <w:r w:rsidRPr="00D1205D">
        <w:t>olcScope</w:t>
      </w:r>
      <w:proofErr w:type="spellEnd"/>
      <w:r w:rsidRPr="00D1205D">
        <w:t xml:space="preserv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356" w:name="_CR6_4_3_6"/>
      <w:bookmarkStart w:id="1357" w:name="_Toc177643363"/>
      <w:bookmarkEnd w:id="1356"/>
      <w:r w:rsidRPr="00D1205D">
        <w:rPr>
          <w:lang w:eastAsia="zh-CN"/>
        </w:rPr>
        <w:t>6.4.3.6</w:t>
      </w:r>
      <w:r w:rsidRPr="00D1205D">
        <w:rPr>
          <w:lang w:eastAsia="zh-CN"/>
        </w:rPr>
        <w:tab/>
      </w:r>
      <w:r w:rsidRPr="00D1205D">
        <w:t xml:space="preserve">OLC-H </w:t>
      </w:r>
      <w:r w:rsidRPr="00D1205D">
        <w:rPr>
          <w:lang w:eastAsia="zh-CN"/>
        </w:rPr>
        <w:t>feature support</w:t>
      </w:r>
      <w:bookmarkEnd w:id="1349"/>
      <w:bookmarkEnd w:id="1350"/>
      <w:bookmarkEnd w:id="1351"/>
      <w:bookmarkEnd w:id="1352"/>
      <w:bookmarkEnd w:id="1353"/>
      <w:bookmarkEnd w:id="1354"/>
      <w:bookmarkEnd w:id="1355"/>
      <w:bookmarkEnd w:id="1357"/>
    </w:p>
    <w:p w14:paraId="50CEB7FC" w14:textId="77777777" w:rsidR="00F90BFA" w:rsidRPr="00D1205D" w:rsidRDefault="00F90BFA" w:rsidP="002D7984">
      <w:pPr>
        <w:pStyle w:val="Heading5"/>
        <w:rPr>
          <w:lang w:eastAsia="zh-CN"/>
        </w:rPr>
      </w:pPr>
      <w:bookmarkStart w:id="1358" w:name="_CR6_4_3_6_1"/>
      <w:bookmarkStart w:id="1359" w:name="_Toc35969995"/>
      <w:bookmarkStart w:id="1360" w:name="_Toc36050789"/>
      <w:bookmarkStart w:id="1361" w:name="_Toc44847507"/>
      <w:bookmarkStart w:id="1362" w:name="_Toc51845161"/>
      <w:bookmarkStart w:id="1363" w:name="_Toc51845492"/>
      <w:bookmarkStart w:id="1364" w:name="_Toc51847012"/>
      <w:bookmarkStart w:id="1365" w:name="_Toc57022643"/>
      <w:bookmarkStart w:id="1366" w:name="_Toc177643364"/>
      <w:bookmarkEnd w:id="1358"/>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359"/>
      <w:bookmarkEnd w:id="1360"/>
      <w:bookmarkEnd w:id="1361"/>
      <w:bookmarkEnd w:id="1362"/>
      <w:bookmarkEnd w:id="1363"/>
      <w:bookmarkEnd w:id="1364"/>
      <w:bookmarkEnd w:id="1365"/>
      <w:bookmarkEnd w:id="1366"/>
    </w:p>
    <w:p w14:paraId="25750E0C" w14:textId="04745C6D" w:rsidR="00F90BFA" w:rsidRPr="00D1205D" w:rsidRDefault="00F90BFA" w:rsidP="00F90BFA">
      <w:pPr>
        <w:rPr>
          <w:lang w:eastAsia="zh-CN"/>
        </w:rPr>
      </w:pPr>
      <w:r w:rsidRPr="00D1205D">
        <w:rPr>
          <w:lang w:eastAsia="zh-CN"/>
        </w:rPr>
        <w:t>When registering with the NRF (</w:t>
      </w:r>
      <w:proofErr w:type="spellStart"/>
      <w:r w:rsidRPr="00D1205D">
        <w:rPr>
          <w:lang w:eastAsia="zh-CN"/>
        </w:rPr>
        <w:t>NFRegister</w:t>
      </w:r>
      <w:proofErr w:type="spellEnd"/>
      <w:r w:rsidRPr="00D1205D">
        <w:rPr>
          <w:lang w:eastAsia="zh-CN"/>
        </w:rPr>
        <w:t>) or updating the NRF (</w:t>
      </w:r>
      <w:proofErr w:type="spellStart"/>
      <w:r w:rsidRPr="00D1205D">
        <w:rPr>
          <w:lang w:eastAsia="zh-CN"/>
        </w:rPr>
        <w:t>NFUpdate</w:t>
      </w:r>
      <w:proofErr w:type="spellEnd"/>
      <w:r w:rsidRPr="00D1205D">
        <w:rPr>
          <w:lang w:eastAsia="zh-CN"/>
        </w:rPr>
        <w:t>),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When an NF Service Consumer queries an NRF (</w:t>
      </w:r>
      <w:proofErr w:type="spellStart"/>
      <w:r w:rsidRPr="00D1205D">
        <w:rPr>
          <w:lang w:eastAsia="zh-CN"/>
        </w:rPr>
        <w:t>NFDiscover</w:t>
      </w:r>
      <w:proofErr w:type="spellEnd"/>
      <w:r w:rsidRPr="00D1205D">
        <w:rPr>
          <w:lang w:eastAsia="zh-CN"/>
        </w:rPr>
        <w:t xml:space="preserve">)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367" w:name="_CR6_5"/>
      <w:bookmarkStart w:id="1368" w:name="_Toc19708976"/>
      <w:bookmarkStart w:id="1369" w:name="_Toc27745054"/>
      <w:bookmarkStart w:id="1370" w:name="_Toc29803207"/>
      <w:bookmarkStart w:id="1371" w:name="_Toc35969996"/>
      <w:bookmarkStart w:id="1372" w:name="_Toc36050790"/>
      <w:bookmarkStart w:id="1373" w:name="_Toc44847508"/>
      <w:bookmarkStart w:id="1374" w:name="_Toc51845162"/>
      <w:bookmarkStart w:id="1375" w:name="_Toc51845493"/>
      <w:bookmarkStart w:id="1376" w:name="_Toc51847013"/>
      <w:bookmarkStart w:id="1377" w:name="_Toc57022644"/>
      <w:bookmarkStart w:id="1378" w:name="_Toc177643365"/>
      <w:bookmarkEnd w:id="1367"/>
      <w:r w:rsidRPr="00D1205D">
        <w:rPr>
          <w:lang w:eastAsia="zh-CN"/>
        </w:rPr>
        <w:t>6</w:t>
      </w:r>
      <w:r w:rsidRPr="00D1205D">
        <w:t>.</w:t>
      </w:r>
      <w:r w:rsidRPr="00D1205D">
        <w:rPr>
          <w:lang w:eastAsia="zh-CN"/>
        </w:rPr>
        <w:t>5</w:t>
      </w:r>
      <w:r w:rsidRPr="00D1205D">
        <w:rPr>
          <w:lang w:eastAsia="zh-CN"/>
        </w:rPr>
        <w:tab/>
        <w:t>Support of Stateless NFs</w:t>
      </w:r>
      <w:bookmarkEnd w:id="1368"/>
      <w:bookmarkEnd w:id="1369"/>
      <w:bookmarkEnd w:id="1370"/>
      <w:bookmarkEnd w:id="1371"/>
      <w:bookmarkEnd w:id="1372"/>
      <w:bookmarkEnd w:id="1373"/>
      <w:bookmarkEnd w:id="1374"/>
      <w:bookmarkEnd w:id="1375"/>
      <w:bookmarkEnd w:id="1376"/>
      <w:bookmarkEnd w:id="1377"/>
      <w:bookmarkEnd w:id="1378"/>
    </w:p>
    <w:p w14:paraId="02F9D18E" w14:textId="77777777" w:rsidR="00F90BFA" w:rsidRPr="00D1205D" w:rsidRDefault="00F90BFA" w:rsidP="002D7984">
      <w:pPr>
        <w:pStyle w:val="Heading3"/>
        <w:rPr>
          <w:lang w:eastAsia="zh-CN"/>
        </w:rPr>
      </w:pPr>
      <w:bookmarkStart w:id="1379" w:name="_CR6_5_1"/>
      <w:bookmarkStart w:id="1380" w:name="_Toc19708977"/>
      <w:bookmarkStart w:id="1381" w:name="_Toc27745055"/>
      <w:bookmarkStart w:id="1382" w:name="_Toc29803208"/>
      <w:bookmarkStart w:id="1383" w:name="_Toc35969997"/>
      <w:bookmarkStart w:id="1384" w:name="_Toc36050791"/>
      <w:bookmarkStart w:id="1385" w:name="_Toc44847509"/>
      <w:bookmarkStart w:id="1386" w:name="_Toc51845163"/>
      <w:bookmarkStart w:id="1387" w:name="_Toc51845494"/>
      <w:bookmarkStart w:id="1388" w:name="_Toc51847014"/>
      <w:bookmarkStart w:id="1389" w:name="_Toc57022645"/>
      <w:bookmarkStart w:id="1390" w:name="_Toc177643366"/>
      <w:bookmarkEnd w:id="1379"/>
      <w:r w:rsidRPr="00D1205D">
        <w:rPr>
          <w:lang w:eastAsia="zh-CN"/>
        </w:rPr>
        <w:t>6.5.1</w:t>
      </w:r>
      <w:r w:rsidRPr="00D1205D">
        <w:tab/>
      </w:r>
      <w:r w:rsidRPr="00D1205D">
        <w:rPr>
          <w:lang w:eastAsia="zh-CN"/>
        </w:rPr>
        <w:t>General</w:t>
      </w:r>
      <w:bookmarkEnd w:id="1380"/>
      <w:bookmarkEnd w:id="1381"/>
      <w:bookmarkEnd w:id="1382"/>
      <w:bookmarkEnd w:id="1383"/>
      <w:bookmarkEnd w:id="1384"/>
      <w:bookmarkEnd w:id="1385"/>
      <w:bookmarkEnd w:id="1386"/>
      <w:bookmarkEnd w:id="1387"/>
      <w:bookmarkEnd w:id="1388"/>
      <w:bookmarkEnd w:id="1389"/>
      <w:bookmarkEnd w:id="1390"/>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391" w:name="_CR6_5_2"/>
      <w:bookmarkStart w:id="1392" w:name="_Toc19708978"/>
      <w:bookmarkStart w:id="1393" w:name="_Toc27745056"/>
      <w:bookmarkStart w:id="1394" w:name="_Toc29803209"/>
      <w:bookmarkStart w:id="1395" w:name="_Toc35969998"/>
      <w:bookmarkStart w:id="1396" w:name="_Toc36050792"/>
      <w:bookmarkStart w:id="1397" w:name="_Toc44847510"/>
      <w:bookmarkStart w:id="1398" w:name="_Toc51845164"/>
      <w:bookmarkStart w:id="1399" w:name="_Toc51845495"/>
      <w:bookmarkStart w:id="1400" w:name="_Toc51847015"/>
      <w:bookmarkStart w:id="1401" w:name="_Toc57022646"/>
      <w:bookmarkStart w:id="1402" w:name="_Toc177643367"/>
      <w:bookmarkEnd w:id="1391"/>
      <w:r w:rsidRPr="00D1205D">
        <w:rPr>
          <w:lang w:eastAsia="zh-CN"/>
        </w:rPr>
        <w:t>6.5.2</w:t>
      </w:r>
      <w:r w:rsidRPr="00D1205D">
        <w:tab/>
      </w:r>
      <w:r w:rsidRPr="00D1205D">
        <w:rPr>
          <w:lang w:eastAsia="zh-CN"/>
        </w:rPr>
        <w:t>Stateless AMFs</w:t>
      </w:r>
      <w:bookmarkEnd w:id="1392"/>
      <w:bookmarkEnd w:id="1393"/>
      <w:bookmarkEnd w:id="1394"/>
      <w:bookmarkEnd w:id="1395"/>
      <w:bookmarkEnd w:id="1396"/>
      <w:bookmarkEnd w:id="1397"/>
      <w:bookmarkEnd w:id="1398"/>
      <w:bookmarkEnd w:id="1399"/>
      <w:bookmarkEnd w:id="1400"/>
      <w:bookmarkEnd w:id="1401"/>
      <w:bookmarkEnd w:id="1402"/>
    </w:p>
    <w:p w14:paraId="2E525B9A" w14:textId="77777777" w:rsidR="00F90BFA" w:rsidRPr="00D1205D" w:rsidRDefault="00F90BFA" w:rsidP="002D7984">
      <w:pPr>
        <w:pStyle w:val="Heading4"/>
        <w:rPr>
          <w:lang w:eastAsia="zh-CN"/>
        </w:rPr>
      </w:pPr>
      <w:bookmarkStart w:id="1403" w:name="_CR6_5_2_1"/>
      <w:bookmarkStart w:id="1404" w:name="_Toc19708979"/>
      <w:bookmarkStart w:id="1405" w:name="_Toc27745057"/>
      <w:bookmarkStart w:id="1406" w:name="_Toc29803210"/>
      <w:bookmarkStart w:id="1407" w:name="_Toc35969999"/>
      <w:bookmarkStart w:id="1408" w:name="_Toc36050793"/>
      <w:bookmarkStart w:id="1409" w:name="_Toc44847511"/>
      <w:bookmarkStart w:id="1410" w:name="_Toc51845165"/>
      <w:bookmarkStart w:id="1411" w:name="_Toc51845496"/>
      <w:bookmarkStart w:id="1412" w:name="_Toc51847016"/>
      <w:bookmarkStart w:id="1413" w:name="_Toc57022647"/>
      <w:bookmarkStart w:id="1414" w:name="_Toc177643368"/>
      <w:bookmarkEnd w:id="1403"/>
      <w:r w:rsidRPr="00D1205D">
        <w:rPr>
          <w:lang w:eastAsia="zh-CN"/>
        </w:rPr>
        <w:t>6.5.2.1</w:t>
      </w:r>
      <w:r w:rsidRPr="00D1205D">
        <w:rPr>
          <w:lang w:eastAsia="zh-CN"/>
        </w:rPr>
        <w:tab/>
        <w:t>General</w:t>
      </w:r>
      <w:bookmarkEnd w:id="1404"/>
      <w:bookmarkEnd w:id="1405"/>
      <w:bookmarkEnd w:id="1406"/>
      <w:bookmarkEnd w:id="1407"/>
      <w:bookmarkEnd w:id="1408"/>
      <w:bookmarkEnd w:id="1409"/>
      <w:bookmarkEnd w:id="1410"/>
      <w:bookmarkEnd w:id="1411"/>
      <w:bookmarkEnd w:id="1412"/>
      <w:bookmarkEnd w:id="1413"/>
      <w:bookmarkEnd w:id="1414"/>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415" w:name="_CR6_5_2_2"/>
      <w:bookmarkStart w:id="1416" w:name="_Toc19708980"/>
      <w:bookmarkStart w:id="1417" w:name="_Toc27745058"/>
      <w:bookmarkStart w:id="1418" w:name="_Toc29803211"/>
      <w:bookmarkStart w:id="1419" w:name="_Toc35970000"/>
      <w:bookmarkStart w:id="1420" w:name="_Toc36050794"/>
      <w:bookmarkStart w:id="1421" w:name="_Toc44847512"/>
      <w:bookmarkStart w:id="1422" w:name="_Toc51845166"/>
      <w:bookmarkStart w:id="1423" w:name="_Toc51845497"/>
      <w:bookmarkStart w:id="1424" w:name="_Toc51847017"/>
      <w:bookmarkStart w:id="1425" w:name="_Toc57022648"/>
      <w:bookmarkStart w:id="1426" w:name="_Toc177643369"/>
      <w:bookmarkEnd w:id="1415"/>
      <w:r w:rsidRPr="00D1205D">
        <w:rPr>
          <w:lang w:eastAsia="zh-CN"/>
        </w:rPr>
        <w:t>6.5.2.2</w:t>
      </w:r>
      <w:r w:rsidRPr="00D1205D">
        <w:rPr>
          <w:lang w:eastAsia="zh-CN"/>
        </w:rPr>
        <w:tab/>
      </w:r>
      <w:r w:rsidRPr="00D1205D">
        <w:t>AMF as service consumer</w:t>
      </w:r>
      <w:bookmarkEnd w:id="1416"/>
      <w:bookmarkEnd w:id="1417"/>
      <w:bookmarkEnd w:id="1418"/>
      <w:bookmarkEnd w:id="1419"/>
      <w:bookmarkEnd w:id="1420"/>
      <w:bookmarkEnd w:id="1421"/>
      <w:bookmarkEnd w:id="1422"/>
      <w:bookmarkEnd w:id="1423"/>
      <w:bookmarkEnd w:id="1424"/>
      <w:bookmarkEnd w:id="1425"/>
      <w:bookmarkEnd w:id="1426"/>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427" w:name="_PERM_MCCTEMPBM_CRPT57490073___3"/>
      <w:r w:rsidRPr="00D1205D">
        <w:lastRenderedPageBreak/>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427"/>
    <w:p w14:paraId="413B15EC" w14:textId="77777777" w:rsidR="00094243" w:rsidRPr="00D1205D" w:rsidRDefault="00094243" w:rsidP="00094243">
      <w:pPr>
        <w:pStyle w:val="NO"/>
      </w:pPr>
      <w:r>
        <w:t>NOTE </w:t>
      </w:r>
      <w:r w:rsidRPr="00D1205D">
        <w:t>1:</w:t>
      </w:r>
      <w:r w:rsidRPr="00D1205D">
        <w:tab/>
        <w:t>Providing an AMF service name allows the NF Service Producer to find the endpoint address</w:t>
      </w:r>
      <w:r>
        <w:t xml:space="preserve"> and callback URI prefix (if any)</w:t>
      </w:r>
      <w:r w:rsidRPr="00D1205D">
        <w:t xml:space="preserve">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 xml:space="preserve">A NF service producer may also use the </w:t>
      </w:r>
      <w:proofErr w:type="spellStart"/>
      <w:r w:rsidRPr="00D1205D">
        <w:t>Nnrf_NFDiscovery</w:t>
      </w:r>
      <w:proofErr w:type="spellEnd"/>
      <w:r w:rsidRPr="00D1205D">
        <w:t xml:space="preserve"> service to discover AMFs within an AMF set or backup AMF.</w:t>
      </w:r>
    </w:p>
    <w:p w14:paraId="78A561C9" w14:textId="77777777" w:rsidR="00094243" w:rsidRPr="00D1205D" w:rsidRDefault="00094243" w:rsidP="00094243">
      <w:pPr>
        <w:pStyle w:val="B1"/>
        <w:ind w:firstLine="0"/>
      </w:pPr>
      <w:bookmarkStart w:id="1428" w:name="_PERM_MCCTEMPBM_CRPT57490074___3"/>
      <w:r w:rsidRPr="00D1205D">
        <w:t xml:space="preserve">If the AMF provided the name of its service (see bullet 1), the NF Service Producer shall look up for the same AMF service from the AMFs within the AMF set or from backup AMF, and use endpoint addresses (i.e. IP addresses, transport and port information, or FQDN) </w:t>
      </w:r>
      <w:r>
        <w:t>and callback URI prefix (if any)</w:t>
      </w:r>
      <w:r w:rsidRPr="00D1205D">
        <w:t xml:space="preserve"> of that service to send notifications (see bullet 6). Otherwise, the notifications shall be sent to an endpoint address registered in the NF Profile of the AMF.</w:t>
      </w:r>
    </w:p>
    <w:bookmarkEnd w:id="1428"/>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 xml:space="preserve">An NF service producer may subscribe to GUAMI changes using the </w:t>
      </w:r>
      <w:proofErr w:type="spellStart"/>
      <w:r w:rsidRPr="00D1205D">
        <w:t>AMFStatusChange</w:t>
      </w:r>
      <w:proofErr w:type="spellEnd"/>
      <w:r w:rsidRPr="00D1205D">
        <w:t xml:space="preserve"> service operation of the </w:t>
      </w:r>
      <w:proofErr w:type="spellStart"/>
      <w:r w:rsidRPr="00D1205D">
        <w:t>Namf_Communication</w:t>
      </w:r>
      <w:proofErr w:type="spellEnd"/>
      <w:r w:rsidRPr="00D1205D">
        <w:t xml:space="preserve"> service.</w:t>
      </w:r>
    </w:p>
    <w:p w14:paraId="447E68AF" w14:textId="77777777" w:rsidR="00F90BFA" w:rsidRPr="00D1205D" w:rsidRDefault="00F90BFA" w:rsidP="00F90BFA">
      <w:pPr>
        <w:pStyle w:val="B1"/>
      </w:pPr>
      <w:r w:rsidRPr="00D1205D">
        <w:t>4.</w:t>
      </w:r>
      <w:r w:rsidRPr="00D1205D">
        <w:tab/>
        <w:t xml:space="preserve">An NF service producer may become aware of AMF changes (at the time of the AMF change or subsequently when sending signalling to the AMF) via </w:t>
      </w:r>
      <w:proofErr w:type="spellStart"/>
      <w:r w:rsidRPr="00D1205D">
        <w:t>Namf_Communication</w:t>
      </w:r>
      <w:proofErr w:type="spellEnd"/>
      <w:r w:rsidRPr="00D1205D">
        <w:t xml:space="preserve"> service </w:t>
      </w:r>
      <w:proofErr w:type="spellStart"/>
      <w:r w:rsidRPr="00D1205D">
        <w:t>AMFStatusChange</w:t>
      </w:r>
      <w:proofErr w:type="spellEnd"/>
      <w:r w:rsidRPr="00D1205D">
        <w:t xml:space="preserv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6DFF5303" w14:textId="77777777" w:rsidR="00583FE0" w:rsidRDefault="00583FE0" w:rsidP="00583FE0">
      <w:pPr>
        <w:pStyle w:val="B1"/>
      </w:pPr>
      <w:r w:rsidRPr="00D1205D">
        <w:t>6.</w:t>
      </w:r>
      <w:r w:rsidRPr="00D1205D">
        <w:tab/>
        <w:t>When becoming aware of an AMF change, the NF service producer shall</w:t>
      </w:r>
    </w:p>
    <w:p w14:paraId="77209C63" w14:textId="425A6BAC"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w:t>
      </w:r>
      <w:r>
        <w:rPr>
          <w:lang w:val="en-US"/>
        </w:rPr>
        <w:t>AMF</w:t>
      </w:r>
      <w:r w:rsidRPr="00FE5369">
        <w:rPr>
          <w:lang w:val="en-US"/>
        </w:rPr>
        <w:t xml:space="preserve">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391C7D5F" w14:textId="1D21AD44" w:rsidR="00583FE0" w:rsidRDefault="00583FE0" w:rsidP="00583FE0">
      <w:pPr>
        <w:pStyle w:val="B2"/>
      </w:pPr>
      <w:r>
        <w:t>-</w:t>
      </w:r>
      <w:r>
        <w:tab/>
        <w:t>replace</w:t>
      </w:r>
      <w:r w:rsidRPr="00D1205D">
        <w:t xml:space="preserve"> the authority part</w:t>
      </w:r>
      <w:r>
        <w:t xml:space="preserve"> and callback URI prefix (if any)</w:t>
      </w:r>
      <w:r w:rsidRPr="00D1205D">
        <w:t xml:space="preserve"> of the Notification URI with new AMF information</w:t>
      </w:r>
      <w:r>
        <w:t xml:space="preserve">; </w:t>
      </w:r>
      <w:r>
        <w:rPr>
          <w:lang w:val="en-US"/>
        </w:rPr>
        <w:t>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w:t>
      </w:r>
      <w:r>
        <w:rPr>
          <w:lang w:val="en-US"/>
        </w:rPr>
        <w:t>AMF</w:t>
      </w:r>
      <w:r w:rsidRPr="00FE5369">
        <w:rPr>
          <w:lang w:val="en-US"/>
        </w:rPr>
        <w:t xml:space="preserve">, e.g. when the NF instance level information of the new </w:t>
      </w:r>
      <w:r>
        <w:rPr>
          <w:lang w:val="en-US"/>
        </w:rPr>
        <w:t xml:space="preserve">AMF </w:t>
      </w:r>
      <w:r w:rsidRPr="00FE5369">
        <w:rPr>
          <w:lang w:val="en-US"/>
        </w:rPr>
        <w:t xml:space="preserve">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150285A6" w14:textId="77777777" w:rsidR="00583FE0" w:rsidRPr="00D1205D" w:rsidRDefault="00583FE0" w:rsidP="00583FE0">
      <w:pPr>
        <w:pStyle w:val="B1"/>
      </w:pPr>
      <w:r>
        <w:tab/>
        <w:t>T</w:t>
      </w:r>
      <w:r w:rsidRPr="00D1205D">
        <w:t>he NF service producer shall</w:t>
      </w:r>
      <w:r>
        <w:t xml:space="preserve"> then</w:t>
      </w:r>
      <w:r w:rsidRPr="00D1205D">
        <w:t xml:space="preserve"> use that URI in subsequent communication.</w:t>
      </w:r>
    </w:p>
    <w:p w14:paraId="3045979F" w14:textId="77777777" w:rsidR="00094243" w:rsidRPr="00D1205D" w:rsidRDefault="00094243" w:rsidP="00094243">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t xml:space="preserve"> and callback URI prefix (if any)</w:t>
      </w:r>
      <w:r w:rsidRPr="00D1205D">
        <w: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429" w:name="_CR6_5_2_3"/>
      <w:bookmarkStart w:id="1430" w:name="_Toc19708981"/>
      <w:bookmarkStart w:id="1431" w:name="_Toc27745059"/>
      <w:bookmarkStart w:id="1432" w:name="_Toc29803212"/>
      <w:bookmarkStart w:id="1433" w:name="_Toc35970001"/>
      <w:bookmarkStart w:id="1434" w:name="_Toc36050795"/>
      <w:bookmarkStart w:id="1435" w:name="_Toc44847513"/>
      <w:bookmarkStart w:id="1436" w:name="_Toc51845167"/>
      <w:bookmarkStart w:id="1437" w:name="_Toc51845498"/>
      <w:bookmarkStart w:id="1438" w:name="_Toc51847018"/>
      <w:bookmarkStart w:id="1439" w:name="_Toc57022649"/>
      <w:bookmarkStart w:id="1440" w:name="_Toc177643370"/>
      <w:bookmarkEnd w:id="1429"/>
      <w:r w:rsidRPr="00D1205D">
        <w:rPr>
          <w:lang w:eastAsia="zh-CN"/>
        </w:rPr>
        <w:t>6.5.2.3</w:t>
      </w:r>
      <w:r w:rsidRPr="00D1205D">
        <w:rPr>
          <w:lang w:eastAsia="zh-CN"/>
        </w:rPr>
        <w:tab/>
      </w:r>
      <w:r w:rsidRPr="00D1205D">
        <w:t>AMF as service producer</w:t>
      </w:r>
      <w:bookmarkEnd w:id="1430"/>
      <w:bookmarkEnd w:id="1431"/>
      <w:bookmarkEnd w:id="1432"/>
      <w:bookmarkEnd w:id="1433"/>
      <w:bookmarkEnd w:id="1434"/>
      <w:bookmarkEnd w:id="1435"/>
      <w:bookmarkEnd w:id="1436"/>
      <w:bookmarkEnd w:id="1437"/>
      <w:bookmarkEnd w:id="1438"/>
      <w:bookmarkEnd w:id="1439"/>
      <w:bookmarkEnd w:id="1440"/>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lastRenderedPageBreak/>
        <w:t>2.</w:t>
      </w:r>
      <w:r w:rsidRPr="00D1205D">
        <w:tab/>
        <w:t xml:space="preserve">NF service consumer may also use the </w:t>
      </w:r>
      <w:proofErr w:type="spellStart"/>
      <w:r w:rsidRPr="00D1205D">
        <w:t>Nnrf_NFDiscovery</w:t>
      </w:r>
      <w:proofErr w:type="spellEnd"/>
      <w:r w:rsidRPr="00D1205D">
        <w:t xml:space="preserve"> service to discover AMFs within an AMF set.</w:t>
      </w:r>
    </w:p>
    <w:p w14:paraId="4A62A44B" w14:textId="77777777" w:rsidR="00F90BFA" w:rsidRPr="00D1205D" w:rsidRDefault="00F90BFA" w:rsidP="00F90BFA">
      <w:pPr>
        <w:pStyle w:val="B1"/>
      </w:pPr>
      <w:r w:rsidRPr="00D1205D">
        <w:t>3.</w:t>
      </w:r>
      <w:r w:rsidRPr="00D1205D">
        <w:tab/>
        <w:t xml:space="preserve">An NF service consumer may subscribe to GUAMI changes using the </w:t>
      </w:r>
      <w:proofErr w:type="spellStart"/>
      <w:r w:rsidRPr="00D1205D">
        <w:t>AMFStatusChange</w:t>
      </w:r>
      <w:proofErr w:type="spellEnd"/>
      <w:r w:rsidRPr="00D1205D">
        <w:t xml:space="preserve"> service operation of the </w:t>
      </w:r>
      <w:proofErr w:type="spellStart"/>
      <w:r w:rsidRPr="00D1205D">
        <w:t>Namf_Communication</w:t>
      </w:r>
      <w:proofErr w:type="spellEnd"/>
      <w:r w:rsidRPr="00D1205D">
        <w:t xml:space="preserve"> service.</w:t>
      </w:r>
    </w:p>
    <w:p w14:paraId="4545C097" w14:textId="77777777" w:rsidR="00F90BFA" w:rsidRPr="00D1205D" w:rsidRDefault="00F90BFA" w:rsidP="00F90BFA">
      <w:pPr>
        <w:pStyle w:val="B1"/>
      </w:pPr>
      <w:r w:rsidRPr="00D1205D">
        <w:t>4.</w:t>
      </w:r>
      <w:r w:rsidRPr="00D1205D">
        <w:tab/>
        <w:t xml:space="preserve">An NF service consumer may become aware of AMF changes (at the time of the AMF change or subsequently when sending signalling to the AMF) via </w:t>
      </w:r>
      <w:proofErr w:type="spellStart"/>
      <w:r w:rsidRPr="00D1205D">
        <w:t>Namf_Communication</w:t>
      </w:r>
      <w:proofErr w:type="spellEnd"/>
      <w:r w:rsidRPr="00D1205D">
        <w:t xml:space="preserve"> service </w:t>
      </w:r>
      <w:proofErr w:type="spellStart"/>
      <w:r w:rsidRPr="00D1205D">
        <w:t>AMFStatusChange</w:t>
      </w:r>
      <w:proofErr w:type="spellEnd"/>
      <w:r w:rsidRPr="00D1205D">
        <w:t xml:space="preserv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 xml:space="preserve">When becoming aware of an AMF change, the NF service consumer shall exchange the </w:t>
      </w:r>
      <w:proofErr w:type="spellStart"/>
      <w:r w:rsidRPr="00D1205D">
        <w:t>apiRoot</w:t>
      </w:r>
      <w:proofErr w:type="spellEnd"/>
      <w:r w:rsidRPr="00D1205D">
        <w:t xml:space="preserve"> of resource URIs with new AMF's </w:t>
      </w:r>
      <w:proofErr w:type="spellStart"/>
      <w:r w:rsidRPr="00D1205D">
        <w:t>apiRoot</w:t>
      </w:r>
      <w:proofErr w:type="spellEnd"/>
      <w:r w:rsidRPr="00D1205D">
        <w:t xml:space="preserve"> and shall use that URI in subsequent communication.</w:t>
      </w:r>
    </w:p>
    <w:p w14:paraId="221C4890" w14:textId="77777777" w:rsidR="00F90BFA" w:rsidRPr="00D1205D" w:rsidRDefault="00F90BFA" w:rsidP="00F90BFA">
      <w:pPr>
        <w:pStyle w:val="B1"/>
      </w:pPr>
      <w:r w:rsidRPr="00D1205D">
        <w:t>7.</w:t>
      </w:r>
      <w:r w:rsidRPr="00D1205D">
        <w:tab/>
        <w:t xml:space="preserve">Each AMF within the AMF set shall be prepared to receive updates for resources from the NF service consumer, by either handling the updates to the resource URIs constructed according to step 6 with its </w:t>
      </w:r>
      <w:proofErr w:type="spellStart"/>
      <w:r w:rsidRPr="00D1205D">
        <w:t>ownapiRoot</w:t>
      </w:r>
      <w:proofErr w:type="spellEnd"/>
      <w:r w:rsidRPr="00D1205D">
        <w: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 xml:space="preserve">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w:t>
      </w:r>
      <w:proofErr w:type="spellStart"/>
      <w:r w:rsidRPr="00D1205D">
        <w:t>Namf_EventExposure</w:t>
      </w:r>
      <w:proofErr w:type="spellEnd"/>
      <w:r w:rsidRPr="00D1205D">
        <w:t xml:space="preserv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441" w:name="_CR6_5_3"/>
      <w:bookmarkStart w:id="1442" w:name="_Toc19708982"/>
      <w:bookmarkStart w:id="1443" w:name="_Toc27745060"/>
      <w:bookmarkStart w:id="1444" w:name="_Toc29803213"/>
      <w:bookmarkStart w:id="1445" w:name="_Toc35970002"/>
      <w:bookmarkStart w:id="1446" w:name="_Toc36050796"/>
      <w:bookmarkStart w:id="1447" w:name="_Toc44847514"/>
      <w:bookmarkStart w:id="1448" w:name="_Toc51845168"/>
      <w:bookmarkStart w:id="1449" w:name="_Toc51845499"/>
      <w:bookmarkStart w:id="1450" w:name="_Toc51847019"/>
      <w:bookmarkStart w:id="1451" w:name="_Toc57022650"/>
      <w:bookmarkStart w:id="1452" w:name="_Toc177643371"/>
      <w:bookmarkEnd w:id="1441"/>
      <w:r w:rsidRPr="00D1205D">
        <w:rPr>
          <w:lang w:eastAsia="zh-CN"/>
        </w:rPr>
        <w:t>6.5.3</w:t>
      </w:r>
      <w:r w:rsidRPr="00D1205D">
        <w:tab/>
      </w:r>
      <w:r w:rsidRPr="00D1205D">
        <w:rPr>
          <w:lang w:eastAsia="zh-CN"/>
        </w:rPr>
        <w:t>Stateless NFs (for any 5GC NF type)</w:t>
      </w:r>
      <w:bookmarkEnd w:id="1442"/>
      <w:bookmarkEnd w:id="1443"/>
      <w:bookmarkEnd w:id="1444"/>
      <w:bookmarkEnd w:id="1445"/>
      <w:bookmarkEnd w:id="1446"/>
      <w:bookmarkEnd w:id="1447"/>
      <w:bookmarkEnd w:id="1448"/>
      <w:bookmarkEnd w:id="1449"/>
      <w:bookmarkEnd w:id="1450"/>
      <w:bookmarkEnd w:id="1451"/>
      <w:bookmarkEnd w:id="1452"/>
    </w:p>
    <w:p w14:paraId="3C018D50" w14:textId="77777777" w:rsidR="00F90BFA" w:rsidRPr="00D1205D" w:rsidRDefault="00F90BFA" w:rsidP="002D7984">
      <w:pPr>
        <w:pStyle w:val="Heading4"/>
        <w:rPr>
          <w:lang w:eastAsia="zh-CN"/>
        </w:rPr>
      </w:pPr>
      <w:bookmarkStart w:id="1453" w:name="_CR6_5_3_1"/>
      <w:bookmarkStart w:id="1454" w:name="_Toc19708983"/>
      <w:bookmarkStart w:id="1455" w:name="_Toc27745061"/>
      <w:bookmarkStart w:id="1456" w:name="_Toc29803214"/>
      <w:bookmarkStart w:id="1457" w:name="_Toc35970003"/>
      <w:bookmarkStart w:id="1458" w:name="_Toc36050797"/>
      <w:bookmarkStart w:id="1459" w:name="_Toc44847515"/>
      <w:bookmarkStart w:id="1460" w:name="_Toc51845169"/>
      <w:bookmarkStart w:id="1461" w:name="_Toc51845500"/>
      <w:bookmarkStart w:id="1462" w:name="_Toc51847020"/>
      <w:bookmarkStart w:id="1463" w:name="_Toc57022651"/>
      <w:bookmarkStart w:id="1464" w:name="_Toc177643372"/>
      <w:bookmarkEnd w:id="1453"/>
      <w:r w:rsidRPr="00D1205D">
        <w:rPr>
          <w:lang w:eastAsia="zh-CN"/>
        </w:rPr>
        <w:t>6.5.3.1</w:t>
      </w:r>
      <w:r w:rsidRPr="00D1205D">
        <w:rPr>
          <w:lang w:eastAsia="zh-CN"/>
        </w:rPr>
        <w:tab/>
        <w:t>General</w:t>
      </w:r>
      <w:bookmarkEnd w:id="1454"/>
      <w:bookmarkEnd w:id="1455"/>
      <w:bookmarkEnd w:id="1456"/>
      <w:bookmarkEnd w:id="1457"/>
      <w:bookmarkEnd w:id="1458"/>
      <w:bookmarkEnd w:id="1459"/>
      <w:bookmarkEnd w:id="1460"/>
      <w:bookmarkEnd w:id="1461"/>
      <w:bookmarkEnd w:id="1462"/>
      <w:bookmarkEnd w:id="1463"/>
      <w:bookmarkEnd w:id="1464"/>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465" w:name="_CR6_5_3_2"/>
      <w:bookmarkStart w:id="1466" w:name="_Toc19708984"/>
      <w:bookmarkStart w:id="1467" w:name="_Toc27745062"/>
      <w:bookmarkStart w:id="1468" w:name="_Toc29803215"/>
      <w:bookmarkStart w:id="1469" w:name="_Toc35970004"/>
      <w:bookmarkStart w:id="1470" w:name="_Toc36050798"/>
      <w:bookmarkStart w:id="1471" w:name="_Toc44847516"/>
      <w:bookmarkStart w:id="1472" w:name="_Toc51845170"/>
      <w:bookmarkStart w:id="1473" w:name="_Toc51845501"/>
      <w:bookmarkStart w:id="1474" w:name="_Toc51847021"/>
      <w:bookmarkStart w:id="1475" w:name="_Toc57022652"/>
      <w:bookmarkStart w:id="1476" w:name="_Toc177643373"/>
      <w:bookmarkEnd w:id="1465"/>
      <w:r w:rsidRPr="00D1205D">
        <w:rPr>
          <w:lang w:eastAsia="zh-CN"/>
        </w:rPr>
        <w:t>6.5.3.2</w:t>
      </w:r>
      <w:r w:rsidRPr="00D1205D">
        <w:rPr>
          <w:lang w:eastAsia="zh-CN"/>
        </w:rPr>
        <w:tab/>
        <w:t xml:space="preserve">Stateless </w:t>
      </w:r>
      <w:r w:rsidRPr="00D1205D">
        <w:t>NF as service consumer</w:t>
      </w:r>
      <w:bookmarkEnd w:id="1466"/>
      <w:bookmarkEnd w:id="1467"/>
      <w:bookmarkEnd w:id="1468"/>
      <w:bookmarkEnd w:id="1469"/>
      <w:bookmarkEnd w:id="1470"/>
      <w:bookmarkEnd w:id="1471"/>
      <w:bookmarkEnd w:id="1472"/>
      <w:bookmarkEnd w:id="1473"/>
      <w:bookmarkEnd w:id="1474"/>
      <w:bookmarkEnd w:id="1475"/>
      <w:bookmarkEnd w:id="1476"/>
    </w:p>
    <w:p w14:paraId="03A7357E" w14:textId="77777777" w:rsidR="00820A1D" w:rsidRDefault="00820A1D" w:rsidP="00820A1D">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URI(s)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0BBE11D" w14:textId="77777777" w:rsidR="00820A1D" w:rsidRPr="008116EA" w:rsidRDefault="00820A1D" w:rsidP="00820A1D">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w:t>
      </w:r>
      <w:proofErr w:type="spellStart"/>
      <w:r w:rsidRPr="000B63FD">
        <w:rPr>
          <w:lang w:val="en-US"/>
        </w:rPr>
        <w:t>Nnrf_NFDiscovery</w:t>
      </w:r>
      <w:proofErr w:type="spellEnd"/>
      <w:r w:rsidRPr="000B63FD">
        <w:rPr>
          <w:lang w:val="en-US"/>
        </w:rPr>
        <w:t xml:space="preserve">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URI(s) was received in the </w:t>
      </w:r>
      <w:r w:rsidRPr="00A87E6A">
        <w:rPr>
          <w:lang w:val="en-US"/>
        </w:rPr>
        <w:t>3gpp-Sbi-Nrf-Uri-Callback</w:t>
      </w:r>
      <w:r>
        <w:rPr>
          <w:lang w:val="en-US"/>
        </w:rPr>
        <w:t xml:space="preserve"> header in bullet 1, the NRF </w:t>
      </w:r>
      <w:proofErr w:type="spellStart"/>
      <w:r>
        <w:rPr>
          <w:lang w:eastAsia="zh-CN"/>
        </w:rPr>
        <w:t>NFDiscovery</w:t>
      </w:r>
      <w:proofErr w:type="spellEnd"/>
      <w:r w:rsidRPr="00D1205D">
        <w:rPr>
          <w:lang w:eastAsia="zh-CN"/>
        </w:rPr>
        <w:t xml:space="preserve"> </w:t>
      </w:r>
      <w:r>
        <w:rPr>
          <w:lang w:val="en-US"/>
        </w:rPr>
        <w:t>API URI should be used for the reselection.</w:t>
      </w:r>
    </w:p>
    <w:p w14:paraId="73EA7B38" w14:textId="27E2E6A3" w:rsidR="00444EE6" w:rsidRDefault="00F90BFA" w:rsidP="00444EE6">
      <w:pPr>
        <w:pStyle w:val="B1"/>
      </w:pPr>
      <w:r w:rsidRPr="00D1205D">
        <w:lastRenderedPageBreak/>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Notification/Callback request message</w:t>
      </w:r>
      <w:r w:rsidR="000924AD" w:rsidRPr="00D77BEA">
        <w:t xml:space="preserve">; the NF service producer </w:t>
      </w:r>
      <w:r w:rsidR="000924AD">
        <w:t>is not expected</w:t>
      </w:r>
      <w:r w:rsidR="000924AD" w:rsidRPr="00D77BEA">
        <w:t xml:space="preserve"> to change Notification/Callback URI.</w:t>
      </w:r>
    </w:p>
    <w:p w14:paraId="6BDAB8C3" w14:textId="26F56861" w:rsidR="000924AD" w:rsidRPr="00D77BEA" w:rsidRDefault="006D6D09" w:rsidP="000924AD">
      <w:pPr>
        <w:pStyle w:val="NO"/>
      </w:pPr>
      <w:r>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536B97CA" w14:textId="77777777" w:rsidR="00583FE0" w:rsidRDefault="00583FE0" w:rsidP="00583FE0">
      <w:pPr>
        <w:pStyle w:val="B1"/>
        <w:rPr>
          <w:lang w:val="en-US"/>
        </w:rPr>
      </w:pPr>
      <w:bookmarkStart w:id="1477" w:name="_Toc19708985"/>
      <w:bookmarkStart w:id="1478" w:name="_Toc27745063"/>
      <w:bookmarkStart w:id="1479" w:name="_Toc29803216"/>
      <w:bookmarkStart w:id="1480" w:name="_Toc35970005"/>
      <w:bookmarkStart w:id="1481" w:name="_Toc36050799"/>
      <w:bookmarkStart w:id="1482" w:name="_Toc44847517"/>
      <w:bookmarkStart w:id="1483" w:name="_Toc51845171"/>
      <w:bookmarkStart w:id="1484" w:name="_Toc51845502"/>
      <w:bookmarkStart w:id="1485" w:name="_Toc51847022"/>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shall</w:t>
      </w:r>
    </w:p>
    <w:p w14:paraId="61AB04C9" w14:textId="604D663F"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NF service consumer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78E37C24" w14:textId="77AE902B" w:rsidR="00583FE0" w:rsidRDefault="00583FE0" w:rsidP="00583FE0">
      <w:pPr>
        <w:pStyle w:val="B2"/>
        <w:rPr>
          <w:lang w:val="en-US"/>
        </w:rPr>
      </w:pPr>
      <w:r>
        <w:rPr>
          <w:lang w:val="en-US"/>
        </w:rPr>
        <w:t>-</w:t>
      </w:r>
      <w:r>
        <w:rPr>
          <w:lang w:val="en-US"/>
        </w:rPr>
        <w:tab/>
        <w:t>replace</w:t>
      </w:r>
      <w:r w:rsidRPr="000B63FD">
        <w:rPr>
          <w:lang w:val="en-US"/>
        </w:rPr>
        <w:t xml:space="preserve"> the authority </w:t>
      </w:r>
      <w:r>
        <w:rPr>
          <w:lang w:val="en-US"/>
        </w:rPr>
        <w:t xml:space="preserve">and </w:t>
      </w:r>
      <w:r>
        <w:t xml:space="preserve">callback URI </w:t>
      </w:r>
      <w:r>
        <w:rPr>
          <w:lang w:val="en-US"/>
        </w:rPr>
        <w:t xml:space="preserve">Prefix (if any) </w:t>
      </w:r>
      <w:r w:rsidRPr="000B63FD">
        <w:rPr>
          <w:lang w:val="en-US"/>
        </w:rPr>
        <w:t>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w:t>
      </w:r>
      <w:r>
        <w:rPr>
          <w:lang w:val="en-US"/>
        </w:rPr>
        <w:t>; 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NF service consumer, e.g. when the NF instance level information of the new NF service consumer 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4A1E6B36" w14:textId="77777777" w:rsidR="00583FE0" w:rsidRDefault="00583FE0" w:rsidP="00583FE0">
      <w:pPr>
        <w:pStyle w:val="B1"/>
        <w:rPr>
          <w:lang w:val="en-US"/>
        </w:rPr>
      </w:pPr>
      <w:r>
        <w:rPr>
          <w:lang w:val="en-US"/>
        </w:rPr>
        <w:tab/>
      </w:r>
      <w:r w:rsidRPr="002D30F7">
        <w:rPr>
          <w:lang w:val="en-US"/>
        </w:rPr>
        <w:t xml:space="preserve">The NF service producer or SCP </w:t>
      </w:r>
      <w:r w:rsidRPr="000B63FD">
        <w:rPr>
          <w:lang w:val="en-US"/>
        </w:rPr>
        <w:t xml:space="preserve">shall </w:t>
      </w:r>
      <w:r>
        <w:rPr>
          <w:lang w:val="en-US"/>
        </w:rPr>
        <w:t xml:space="preserve">then </w:t>
      </w:r>
      <w:r w:rsidRPr="000B63FD">
        <w:rPr>
          <w:lang w:val="en-US"/>
        </w:rPr>
        <w:t>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bookmarkStart w:id="1486" w:name="_Hlk151038155"/>
    </w:p>
    <w:bookmarkEnd w:id="1486"/>
    <w:p w14:paraId="78A2EF87" w14:textId="7DA40CB5" w:rsidR="008116EA" w:rsidRDefault="008116EA" w:rsidP="008116EA">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23B4DF9" w14:textId="77777777" w:rsidR="004528FB" w:rsidRPr="000B63FD" w:rsidRDefault="008116EA" w:rsidP="004528FB">
      <w:pPr>
        <w:pStyle w:val="B1"/>
        <w:rPr>
          <w:lang w:val="en-US"/>
        </w:rPr>
      </w:pPr>
      <w:r>
        <w:rPr>
          <w:lang w:val="en-US"/>
        </w:rPr>
        <w:t>8</w:t>
      </w:r>
      <w:r w:rsidRPr="000B63FD">
        <w:rPr>
          <w:lang w:val="en-US"/>
        </w:rPr>
        <w:t>.</w:t>
      </w:r>
      <w:r w:rsidRPr="000B63FD">
        <w:rPr>
          <w:lang w:val="en-US"/>
        </w:rPr>
        <w:tab/>
      </w:r>
      <w:r w:rsidR="004528FB" w:rsidRPr="000B63FD">
        <w:rPr>
          <w:lang w:val="en-US"/>
        </w:rPr>
        <w:t xml:space="preserve">Each </w:t>
      </w:r>
      <w:r w:rsidR="004528FB">
        <w:rPr>
          <w:lang w:val="en-US"/>
        </w:rPr>
        <w:t xml:space="preserve">NF service consumer </w:t>
      </w:r>
      <w:r w:rsidR="004528FB" w:rsidRPr="000B63FD">
        <w:rPr>
          <w:lang w:val="en-US"/>
        </w:rPr>
        <w:t xml:space="preserve">within the </w:t>
      </w:r>
      <w:r w:rsidR="004528FB">
        <w:rPr>
          <w:lang w:val="en-US"/>
        </w:rPr>
        <w:t>NF (service)</w:t>
      </w:r>
      <w:r w:rsidR="004528FB" w:rsidRPr="000B63FD">
        <w:rPr>
          <w:lang w:val="en-US"/>
        </w:rPr>
        <w:t xml:space="preserve"> set shall be prepared to receive notifications from the NF service producer, </w:t>
      </w:r>
      <w:r w:rsidR="004528FB">
        <w:rPr>
          <w:lang w:val="en-US"/>
        </w:rPr>
        <w:t xml:space="preserve">either </w:t>
      </w:r>
      <w:r w:rsidR="004528FB" w:rsidRPr="000B63FD">
        <w:rPr>
          <w:lang w:val="en-US"/>
        </w:rPr>
        <w:t>by handling the notification</w:t>
      </w:r>
      <w:r w:rsidR="004528FB">
        <w:rPr>
          <w:lang w:val="en-US"/>
        </w:rPr>
        <w:t>s</w:t>
      </w:r>
      <w:r w:rsidR="004528FB" w:rsidRPr="000B63FD">
        <w:rPr>
          <w:lang w:val="en-US"/>
        </w:rPr>
        <w:t xml:space="preserve"> to the Notification URI constructed according to </w:t>
      </w:r>
      <w:r w:rsidR="004528FB">
        <w:rPr>
          <w:lang w:val="en-US"/>
        </w:rPr>
        <w:t xml:space="preserve">the above </w:t>
      </w:r>
      <w:r w:rsidR="004528FB" w:rsidRPr="000B63FD">
        <w:rPr>
          <w:lang w:val="en-US"/>
        </w:rPr>
        <w:t xml:space="preserve">bullet </w:t>
      </w:r>
      <w:r w:rsidR="004528FB">
        <w:rPr>
          <w:lang w:val="en-US"/>
        </w:rPr>
        <w:t>5</w:t>
      </w:r>
      <w:r w:rsidR="004528FB" w:rsidRPr="000B63FD">
        <w:rPr>
          <w:lang w:val="en-US"/>
        </w:rPr>
        <w:t xml:space="preserve"> with </w:t>
      </w:r>
      <w:r w:rsidR="004528FB">
        <w:rPr>
          <w:lang w:val="en-US"/>
        </w:rPr>
        <w:t>its</w:t>
      </w:r>
      <w:r w:rsidR="004528FB" w:rsidRPr="000B63FD">
        <w:rPr>
          <w:lang w:val="en-US"/>
        </w:rPr>
        <w:t xml:space="preserve"> own address as authority part</w:t>
      </w:r>
      <w:r w:rsidR="004528FB">
        <w:rPr>
          <w:lang w:val="en-US"/>
        </w:rPr>
        <w:t xml:space="preserve"> and </w:t>
      </w:r>
      <w:r w:rsidR="004528FB">
        <w:t xml:space="preserve">callback URI </w:t>
      </w:r>
      <w:r w:rsidR="004528FB">
        <w:rPr>
          <w:lang w:val="en-US"/>
        </w:rPr>
        <w:t>Prefix (if any)</w:t>
      </w:r>
      <w:r w:rsidR="004528FB" w:rsidRPr="000B63FD">
        <w:rPr>
          <w:lang w:val="en-US"/>
        </w:rPr>
        <w:t>,</w:t>
      </w:r>
      <w:r w:rsidR="004528FB">
        <w:rPr>
          <w:lang w:val="en-US"/>
        </w:rPr>
        <w:t xml:space="preserve"> by handling the notifications to the </w:t>
      </w:r>
      <w:r w:rsidR="004528FB" w:rsidRPr="000B63FD">
        <w:rPr>
          <w:lang w:val="en-US"/>
        </w:rPr>
        <w:t>Notification URI</w:t>
      </w:r>
      <w:r w:rsidR="004528FB">
        <w:rPr>
          <w:lang w:val="en-US"/>
        </w:rPr>
        <w:t xml:space="preserve"> notified in the above bullet 6,</w:t>
      </w:r>
      <w:r w:rsidR="004528FB" w:rsidRPr="000B63FD">
        <w:rPr>
          <w:lang w:val="en-US"/>
        </w:rPr>
        <w:t xml:space="preserve"> or by replying with an HTTP 3xx redirect pointing to a new </w:t>
      </w:r>
      <w:r w:rsidR="004528FB">
        <w:rPr>
          <w:lang w:val="en-US"/>
        </w:rPr>
        <w:t>NF</w:t>
      </w:r>
      <w:r w:rsidR="004528FB" w:rsidRPr="00D20A99">
        <w:rPr>
          <w:lang w:val="en-US"/>
        </w:rPr>
        <w:t xml:space="preserve"> </w:t>
      </w:r>
      <w:r w:rsidR="004528FB">
        <w:rPr>
          <w:lang w:val="en-US"/>
        </w:rPr>
        <w:t>service consumer</w:t>
      </w:r>
      <w:r w:rsidR="004528FB" w:rsidRPr="000B63FD">
        <w:rPr>
          <w:lang w:val="en-US"/>
        </w:rPr>
        <w:t xml:space="preserve"> or with another HTTP error.</w:t>
      </w:r>
    </w:p>
    <w:p w14:paraId="6F123684" w14:textId="582B01F4"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487"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488" w:name="_CR6_5_3_3"/>
      <w:bookmarkStart w:id="1489" w:name="_Toc177643374"/>
      <w:bookmarkEnd w:id="1488"/>
      <w:r w:rsidRPr="00D1205D">
        <w:rPr>
          <w:lang w:eastAsia="zh-CN"/>
        </w:rPr>
        <w:lastRenderedPageBreak/>
        <w:t>6.5.3.3</w:t>
      </w:r>
      <w:r w:rsidRPr="00D1205D">
        <w:rPr>
          <w:lang w:eastAsia="zh-CN"/>
        </w:rPr>
        <w:tab/>
        <w:t xml:space="preserve">Stateless NF </w:t>
      </w:r>
      <w:r w:rsidRPr="00D1205D">
        <w:t>as service producer</w:t>
      </w:r>
      <w:bookmarkEnd w:id="1477"/>
      <w:bookmarkEnd w:id="1478"/>
      <w:bookmarkEnd w:id="1479"/>
      <w:bookmarkEnd w:id="1480"/>
      <w:bookmarkEnd w:id="1481"/>
      <w:bookmarkEnd w:id="1482"/>
      <w:bookmarkEnd w:id="1483"/>
      <w:bookmarkEnd w:id="1484"/>
      <w:bookmarkEnd w:id="1485"/>
      <w:bookmarkEnd w:id="1487"/>
      <w:bookmarkEnd w:id="1489"/>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w:t>
      </w:r>
      <w:proofErr w:type="spellStart"/>
      <w:r w:rsidRPr="000B63FD">
        <w:rPr>
          <w:lang w:val="en-US"/>
        </w:rPr>
        <w:t>Nnrf_NFDiscovery</w:t>
      </w:r>
      <w:proofErr w:type="spellEnd"/>
      <w:r w:rsidRPr="000B63FD">
        <w:rPr>
          <w:lang w:val="en-US"/>
        </w:rPr>
        <w:t xml:space="preserve">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490" w:name="_Toc19708986"/>
      <w:bookmarkStart w:id="1491" w:name="_Toc27745064"/>
      <w:bookmarkStart w:id="1492" w:name="_Toc29803217"/>
      <w:bookmarkStart w:id="1493" w:name="_Toc35970006"/>
      <w:bookmarkStart w:id="1494" w:name="_Toc36050800"/>
      <w:bookmarkStart w:id="1495" w:name="_Toc44847518"/>
      <w:bookmarkStart w:id="1496" w:name="_Toc51845172"/>
      <w:bookmarkStart w:id="1497" w:name="_Toc51845503"/>
      <w:bookmarkStart w:id="1498"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i.e. more or less service instances are able to handle the 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proofErr w:type="spellStart"/>
      <w:r>
        <w:rPr>
          <w:lang w:val="en-US"/>
        </w:rPr>
        <w:t>apiRoot</w:t>
      </w:r>
      <w:proofErr w:type="spellEnd"/>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proofErr w:type="spellStart"/>
      <w:r>
        <w:rPr>
          <w:lang w:val="en-US"/>
        </w:rPr>
        <w:t>apiRoot</w:t>
      </w:r>
      <w:proofErr w:type="spellEnd"/>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proofErr w:type="spellStart"/>
      <w:r>
        <w:rPr>
          <w:lang w:val="en-US"/>
        </w:rPr>
        <w:t>apiRoot</w:t>
      </w:r>
      <w:proofErr w:type="spellEnd"/>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499" w:name="_CR6_6"/>
      <w:bookmarkStart w:id="1500" w:name="_Toc57022654"/>
      <w:bookmarkStart w:id="1501" w:name="_Toc177643375"/>
      <w:bookmarkEnd w:id="1499"/>
      <w:r w:rsidRPr="00D1205D">
        <w:rPr>
          <w:lang w:eastAsia="zh-CN"/>
        </w:rPr>
        <w:lastRenderedPageBreak/>
        <w:t>6</w:t>
      </w:r>
      <w:r w:rsidRPr="00D1205D">
        <w:t>.</w:t>
      </w:r>
      <w:r w:rsidRPr="00D1205D">
        <w:rPr>
          <w:lang w:eastAsia="zh-CN"/>
        </w:rPr>
        <w:t>6</w:t>
      </w:r>
      <w:r w:rsidRPr="00D1205D">
        <w:rPr>
          <w:lang w:eastAsia="zh-CN"/>
        </w:rPr>
        <w:tab/>
        <w:t>Extensibility Mechanisms</w:t>
      </w:r>
      <w:bookmarkEnd w:id="1490"/>
      <w:bookmarkEnd w:id="1491"/>
      <w:bookmarkEnd w:id="1492"/>
      <w:bookmarkEnd w:id="1493"/>
      <w:bookmarkEnd w:id="1494"/>
      <w:bookmarkEnd w:id="1495"/>
      <w:bookmarkEnd w:id="1496"/>
      <w:bookmarkEnd w:id="1497"/>
      <w:bookmarkEnd w:id="1498"/>
      <w:bookmarkEnd w:id="1500"/>
      <w:bookmarkEnd w:id="1501"/>
    </w:p>
    <w:p w14:paraId="4371E52A" w14:textId="77777777" w:rsidR="00F90BFA" w:rsidRPr="00D1205D" w:rsidRDefault="00F90BFA" w:rsidP="002D7984">
      <w:pPr>
        <w:pStyle w:val="Heading3"/>
        <w:rPr>
          <w:lang w:eastAsia="zh-CN"/>
        </w:rPr>
      </w:pPr>
      <w:bookmarkStart w:id="1502" w:name="_CR6_6_1"/>
      <w:bookmarkStart w:id="1503" w:name="_Toc19708987"/>
      <w:bookmarkStart w:id="1504" w:name="_Toc27745065"/>
      <w:bookmarkStart w:id="1505" w:name="_Toc29803218"/>
      <w:bookmarkStart w:id="1506" w:name="_Toc35970007"/>
      <w:bookmarkStart w:id="1507" w:name="_Toc36050801"/>
      <w:bookmarkStart w:id="1508" w:name="_Toc44847519"/>
      <w:bookmarkStart w:id="1509" w:name="_Toc51845173"/>
      <w:bookmarkStart w:id="1510" w:name="_Toc51845504"/>
      <w:bookmarkStart w:id="1511" w:name="_Toc51847024"/>
      <w:bookmarkStart w:id="1512" w:name="_Toc57022655"/>
      <w:bookmarkStart w:id="1513" w:name="_Toc177643376"/>
      <w:bookmarkEnd w:id="1502"/>
      <w:r w:rsidRPr="00D1205D">
        <w:rPr>
          <w:lang w:eastAsia="zh-CN"/>
        </w:rPr>
        <w:t>6.6.1</w:t>
      </w:r>
      <w:r w:rsidRPr="00D1205D">
        <w:rPr>
          <w:lang w:eastAsia="zh-CN"/>
        </w:rPr>
        <w:tab/>
        <w:t>General</w:t>
      </w:r>
      <w:bookmarkEnd w:id="1503"/>
      <w:bookmarkEnd w:id="1504"/>
      <w:bookmarkEnd w:id="1505"/>
      <w:bookmarkEnd w:id="1506"/>
      <w:bookmarkEnd w:id="1507"/>
      <w:bookmarkEnd w:id="1508"/>
      <w:bookmarkEnd w:id="1509"/>
      <w:bookmarkEnd w:id="1510"/>
      <w:bookmarkEnd w:id="1511"/>
      <w:bookmarkEnd w:id="1512"/>
      <w:bookmarkEnd w:id="1513"/>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514" w:name="_CR6_6_2"/>
      <w:bookmarkStart w:id="1515" w:name="_Toc19708988"/>
      <w:bookmarkStart w:id="1516" w:name="_Toc27745066"/>
      <w:bookmarkStart w:id="1517" w:name="_Toc29803219"/>
      <w:bookmarkStart w:id="1518" w:name="_Toc35970008"/>
      <w:bookmarkStart w:id="1519" w:name="_Toc36050802"/>
      <w:bookmarkStart w:id="1520" w:name="_Toc44847520"/>
      <w:bookmarkStart w:id="1521" w:name="_Toc51845174"/>
      <w:bookmarkStart w:id="1522" w:name="_Toc51845505"/>
      <w:bookmarkStart w:id="1523" w:name="_Toc51847025"/>
      <w:bookmarkStart w:id="1524" w:name="_Toc57022656"/>
      <w:bookmarkStart w:id="1525" w:name="_Toc177643377"/>
      <w:bookmarkEnd w:id="1514"/>
      <w:r w:rsidRPr="00D1205D">
        <w:rPr>
          <w:lang w:eastAsia="zh-CN"/>
        </w:rPr>
        <w:t>6.6.2</w:t>
      </w:r>
      <w:r w:rsidRPr="00D1205D">
        <w:rPr>
          <w:lang w:eastAsia="zh-CN"/>
        </w:rPr>
        <w:tab/>
        <w:t>Feature negotiation</w:t>
      </w:r>
      <w:bookmarkEnd w:id="1515"/>
      <w:bookmarkEnd w:id="1516"/>
      <w:bookmarkEnd w:id="1517"/>
      <w:bookmarkEnd w:id="1518"/>
      <w:bookmarkEnd w:id="1519"/>
      <w:bookmarkEnd w:id="1520"/>
      <w:bookmarkEnd w:id="1521"/>
      <w:bookmarkEnd w:id="1522"/>
      <w:bookmarkEnd w:id="1523"/>
      <w:bookmarkEnd w:id="1524"/>
      <w:bookmarkEnd w:id="1525"/>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w:t>
      </w:r>
      <w:proofErr w:type="spellStart"/>
      <w:r w:rsidRPr="00D1205D">
        <w:rPr>
          <w:lang w:eastAsia="zh-CN"/>
        </w:rPr>
        <w:t>supportedFeatures</w:t>
      </w:r>
      <w:proofErr w:type="spellEnd"/>
      <w:r w:rsidRPr="00D1205D">
        <w:rPr>
          <w:lang w:eastAsia="zh-CN"/>
        </w:rPr>
        <w:t xml:space="preserve">") of the </w:t>
      </w:r>
      <w:proofErr w:type="spellStart"/>
      <w:r w:rsidRPr="00D1205D">
        <w:rPr>
          <w:lang w:eastAsia="zh-CN"/>
        </w:rPr>
        <w:t>SupportedFeatures</w:t>
      </w:r>
      <w:proofErr w:type="spellEnd"/>
      <w:r w:rsidRPr="00D1205D">
        <w:rPr>
          <w:lang w:eastAsia="zh-CN"/>
        </w:rPr>
        <w:t xml:space="preserve">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w:t>
      </w:r>
      <w:proofErr w:type="spellStart"/>
      <w:r w:rsidRPr="00D1205D">
        <w:rPr>
          <w:lang w:eastAsia="zh-CN"/>
        </w:rPr>
        <w:t>SupportedFeatures</w:t>
      </w:r>
      <w:proofErr w:type="spellEnd"/>
      <w:r w:rsidRPr="00D1205D">
        <w:rPr>
          <w:lang w:eastAsia="zh-CN"/>
        </w:rPr>
        <w:t xml:space="preserve">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w:t>
      </w:r>
      <w:proofErr w:type="spellStart"/>
      <w:r w:rsidRPr="00D1205D">
        <w:rPr>
          <w:lang w:eastAsia="zh-CN"/>
        </w:rPr>
        <w:t>SupportedFeatures</w:t>
      </w:r>
      <w:proofErr w:type="spellEnd"/>
      <w:r w:rsidRPr="00D1205D">
        <w:rPr>
          <w:lang w:eastAsia="zh-CN"/>
        </w:rPr>
        <w:t xml:space="preserve">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 xml:space="preserve">The HTTP client acting as NF service consumer may include a query parameter (e.g. "supported-features") of the </w:t>
      </w:r>
      <w:proofErr w:type="spellStart"/>
      <w:r w:rsidRPr="00D1205D">
        <w:rPr>
          <w:lang w:eastAsia="zh-CN"/>
        </w:rPr>
        <w:t>SupportedFeatures</w:t>
      </w:r>
      <w:proofErr w:type="spellEnd"/>
      <w:r w:rsidRPr="00D1205D">
        <w:rPr>
          <w:lang w:eastAsia="zh-CN"/>
        </w:rPr>
        <w:t xml:space="preserve">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 xml:space="preserve">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w:t>
      </w:r>
      <w:proofErr w:type="spellStart"/>
      <w:r w:rsidRPr="00D1205D">
        <w:rPr>
          <w:lang w:eastAsia="zh-CN"/>
        </w:rPr>
        <w:t>SupportedFeatures</w:t>
      </w:r>
      <w:proofErr w:type="spellEnd"/>
      <w:r w:rsidRPr="00D1205D">
        <w:rPr>
          <w:lang w:eastAsia="zh-CN"/>
        </w:rPr>
        <w:t xml:space="preserve"> data type defined in 3GPP TS 29.571 [13] indicating those features in the HTTP GET response, if supported by the API definition.</w:t>
      </w:r>
    </w:p>
    <w:p w14:paraId="703A9BD6" w14:textId="77777777" w:rsidR="00384F71" w:rsidRDefault="00E8091F" w:rsidP="00384F7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3794380" w14:textId="0D890D3F" w:rsidR="00384F71" w:rsidRDefault="00384F71" w:rsidP="00384F7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optional features it supports for the corresponding NF service producer's service by including the 3gpp-Sbi-Consumer-Info header in its request as described in clauses </w:t>
      </w:r>
      <w:r>
        <w:t xml:space="preserve">5.2.3.3.7 and 6.2.2. When required by a given API, the NF service producer may then indicate the features supported by both the NF service consumer and NF service producer for the subscription and its notifications by including an attribute of the </w:t>
      </w:r>
      <w:proofErr w:type="spellStart"/>
      <w:r>
        <w:t>SupportedFeatures</w:t>
      </w:r>
      <w:proofErr w:type="spellEnd"/>
      <w:r>
        <w:t xml:space="preserve">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lastRenderedPageBreak/>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w:t>
      </w:r>
      <w:proofErr w:type="spellStart"/>
      <w:r w:rsidRPr="00D1205D">
        <w:rPr>
          <w:lang w:eastAsia="zh-CN"/>
        </w:rPr>
        <w:t>SupportedFeatures</w:t>
      </w:r>
      <w:proofErr w:type="spellEnd"/>
      <w:r w:rsidRPr="00D1205D">
        <w:rPr>
          <w:lang w:eastAsia="zh-CN"/>
        </w:rPr>
        <w:t xml:space="preserve"> data type defined in 3GPP TS 29.571 [13] is included. The client invoking that custom operation or notification shall </w:t>
      </w:r>
      <w:r w:rsidRPr="00D1205D">
        <w:t xml:space="preserve">indicate its supported features for that API within </w:t>
      </w:r>
      <w:r w:rsidRPr="00D1205D">
        <w:rPr>
          <w:lang w:eastAsia="zh-CN"/>
        </w:rPr>
        <w:t xml:space="preserve">the corresponding HTTP request. The data structures to be included in the HTTP request as defined for that API, shall include the attribute of the </w:t>
      </w:r>
      <w:proofErr w:type="spellStart"/>
      <w:r w:rsidRPr="00D1205D">
        <w:rPr>
          <w:lang w:eastAsia="zh-CN"/>
        </w:rPr>
        <w:t>SupportedFeatures</w:t>
      </w:r>
      <w:proofErr w:type="spellEnd"/>
      <w:r w:rsidRPr="00D1205D">
        <w:rPr>
          <w:lang w:eastAsia="zh-CN"/>
        </w:rPr>
        <w:t xml:space="preserve">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w:t>
      </w:r>
      <w:proofErr w:type="spellStart"/>
      <w:r w:rsidRPr="00D1205D">
        <w:rPr>
          <w:lang w:eastAsia="zh-CN"/>
        </w:rPr>
        <w:t>SupportedFeatures</w:t>
      </w:r>
      <w:proofErr w:type="spellEnd"/>
      <w:r w:rsidRPr="00D1205D">
        <w:rPr>
          <w:lang w:eastAsia="zh-CN"/>
        </w:rPr>
        <w:t xml:space="preserve"> data type defined in 3GPP TS 29.571 [13] indicating those features in the successful response to the custom operation or notification. The data structures to be included in the HTTP response as defined for that API, shall include the attribute of the </w:t>
      </w:r>
      <w:proofErr w:type="spellStart"/>
      <w:r w:rsidRPr="00D1205D">
        <w:rPr>
          <w:lang w:eastAsia="zh-CN"/>
        </w:rPr>
        <w:t>SupportedFeatures</w:t>
      </w:r>
      <w:proofErr w:type="spellEnd"/>
      <w:r w:rsidRPr="00D1205D">
        <w:rPr>
          <w:lang w:eastAsia="zh-CN"/>
        </w:rPr>
        <w:t xml:space="preserve">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526" w:name="_CR6_6_3"/>
      <w:bookmarkStart w:id="1527" w:name="_Toc19708989"/>
      <w:bookmarkStart w:id="1528" w:name="_Toc27745067"/>
      <w:bookmarkStart w:id="1529" w:name="_Toc29803220"/>
      <w:bookmarkStart w:id="1530" w:name="_Toc35970009"/>
      <w:bookmarkStart w:id="1531" w:name="_Toc36050803"/>
      <w:bookmarkStart w:id="1532" w:name="_Toc44847521"/>
      <w:bookmarkStart w:id="1533" w:name="_Toc51845175"/>
      <w:bookmarkStart w:id="1534" w:name="_Toc51845506"/>
      <w:bookmarkStart w:id="1535" w:name="_Toc51847026"/>
      <w:bookmarkStart w:id="1536" w:name="_Toc57022657"/>
      <w:bookmarkStart w:id="1537" w:name="_Toc177643378"/>
      <w:bookmarkEnd w:id="1526"/>
      <w:r w:rsidRPr="00D1205D">
        <w:t>6.6.3</w:t>
      </w:r>
      <w:r w:rsidRPr="00D1205D">
        <w:tab/>
        <w:t>Vendor-specific extensions</w:t>
      </w:r>
      <w:bookmarkEnd w:id="1527"/>
      <w:bookmarkEnd w:id="1528"/>
      <w:bookmarkEnd w:id="1529"/>
      <w:bookmarkEnd w:id="1530"/>
      <w:bookmarkEnd w:id="1531"/>
      <w:bookmarkEnd w:id="1532"/>
      <w:bookmarkEnd w:id="1533"/>
      <w:bookmarkEnd w:id="1534"/>
      <w:bookmarkEnd w:id="1535"/>
      <w:bookmarkEnd w:id="1536"/>
      <w:bookmarkEnd w:id="1537"/>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w:t>
      </w:r>
      <w:proofErr w:type="spellStart"/>
      <w:r w:rsidRPr="00D1205D">
        <w:t>additionalProperties</w:t>
      </w:r>
      <w:proofErr w:type="spellEnd"/>
      <w:r w:rsidRPr="00D1205D">
        <w:t>"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w:t>
      </w:r>
      <w:proofErr w:type="spellStart"/>
      <w:r w:rsidRPr="00D1205D">
        <w:t>vendorSpecific-nnnnnn</w:t>
      </w:r>
      <w:proofErr w:type="spellEnd"/>
      <w:r w:rsidRPr="00D1205D">
        <w:t>": {</w:t>
      </w:r>
    </w:p>
    <w:p w14:paraId="17700313" w14:textId="77777777" w:rsidR="00F90BFA" w:rsidRPr="00D1205D" w:rsidRDefault="00F90BFA" w:rsidP="00F90BFA">
      <w:pPr>
        <w:pStyle w:val="PL"/>
      </w:pPr>
      <w:r w:rsidRPr="00D1205D">
        <w:lastRenderedPageBreak/>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w:t>
      </w:r>
      <w:proofErr w:type="spellStart"/>
      <w:r w:rsidRPr="00D1205D">
        <w:t>nnnnnn</w:t>
      </w:r>
      <w:proofErr w:type="spellEnd"/>
      <w:r w:rsidRPr="00D1205D">
        <w:t>"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538"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539" w:name="_CR6_6_4"/>
      <w:bookmarkStart w:id="1540" w:name="_Toc19708990"/>
      <w:bookmarkStart w:id="1541" w:name="_Toc27745068"/>
      <w:bookmarkStart w:id="1542" w:name="_Toc29803221"/>
      <w:bookmarkStart w:id="1543" w:name="_Toc35970010"/>
      <w:bookmarkStart w:id="1544" w:name="_Toc36050804"/>
      <w:bookmarkStart w:id="1545" w:name="_Toc44847522"/>
      <w:bookmarkStart w:id="1546" w:name="_Toc51845176"/>
      <w:bookmarkStart w:id="1547" w:name="_Toc51845507"/>
      <w:bookmarkStart w:id="1548" w:name="_Toc51847027"/>
      <w:bookmarkStart w:id="1549" w:name="_Toc57022658"/>
      <w:bookmarkStart w:id="1550" w:name="_Toc177643379"/>
      <w:bookmarkEnd w:id="1538"/>
      <w:bookmarkEnd w:id="1539"/>
      <w:r w:rsidRPr="00D1205D">
        <w:t>6.6.4</w:t>
      </w:r>
      <w:r w:rsidRPr="00D1205D">
        <w:tab/>
        <w:t>Extensibility for Query parameters</w:t>
      </w:r>
      <w:bookmarkEnd w:id="1540"/>
      <w:bookmarkEnd w:id="1541"/>
      <w:bookmarkEnd w:id="1542"/>
      <w:bookmarkEnd w:id="1543"/>
      <w:bookmarkEnd w:id="1544"/>
      <w:bookmarkEnd w:id="1545"/>
      <w:bookmarkEnd w:id="1546"/>
      <w:bookmarkEnd w:id="1547"/>
      <w:bookmarkEnd w:id="1548"/>
      <w:bookmarkEnd w:id="1549"/>
      <w:bookmarkEnd w:id="1550"/>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 xml:space="preserve">of the </w:t>
      </w:r>
      <w:proofErr w:type="spellStart"/>
      <w:r w:rsidRPr="00D1205D">
        <w:rPr>
          <w:lang w:eastAsia="zh-CN"/>
        </w:rPr>
        <w:t>SupportedFeatures</w:t>
      </w:r>
      <w:proofErr w:type="spellEnd"/>
      <w:r w:rsidRPr="00D1205D">
        <w:rPr>
          <w:lang w:eastAsia="zh-CN"/>
        </w:rPr>
        <w:t xml:space="preserve"> data type defined in 3GPP TS 29.571 [13] in an HTTP GET request (see clause 6.6.2), the NF Service Producer shall include the attribute (e.g. "</w:t>
      </w:r>
      <w:proofErr w:type="spellStart"/>
      <w:r w:rsidRPr="00D1205D">
        <w:rPr>
          <w:lang w:eastAsia="zh-CN"/>
        </w:rPr>
        <w:t>supportedFeatures</w:t>
      </w:r>
      <w:proofErr w:type="spellEnd"/>
      <w:r w:rsidRPr="00D1205D">
        <w:rPr>
          <w:lang w:eastAsia="zh-CN"/>
        </w:rPr>
        <w:t xml:space="preserve">") of the </w:t>
      </w:r>
      <w:proofErr w:type="spellStart"/>
      <w:r w:rsidRPr="00D1205D">
        <w:rPr>
          <w:lang w:eastAsia="zh-CN"/>
        </w:rPr>
        <w:t>SupportedFeatures</w:t>
      </w:r>
      <w:proofErr w:type="spellEnd"/>
      <w:r w:rsidRPr="00D1205D">
        <w:rPr>
          <w:lang w:eastAsia="zh-CN"/>
        </w:rPr>
        <w:t xml:space="preserve"> data type defined in 3GPP TS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0054DB7B"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w:t>
      </w:r>
      <w:proofErr w:type="spellStart"/>
      <w:r w:rsidR="00F90BFA" w:rsidRPr="00D1205D">
        <w:rPr>
          <w:lang w:eastAsia="zh-CN"/>
        </w:rPr>
        <w:t>SupportedFeatures</w:t>
      </w:r>
      <w:proofErr w:type="spellEnd"/>
      <w:r w:rsidR="00F90BFA" w:rsidRPr="00D1205D">
        <w:rPr>
          <w:lang w:eastAsia="zh-CN"/>
        </w:rPr>
        <w:t xml:space="preserve"> data type defined in 3GPP TS 29.571 [13] </w:t>
      </w:r>
      <w:r w:rsidR="00F90BFA" w:rsidRPr="00D1205D">
        <w:t xml:space="preserve">in the HTTP GET response, regardless of whether the query parameter </w:t>
      </w:r>
      <w:r w:rsidR="00F90BFA" w:rsidRPr="00D1205D">
        <w:rPr>
          <w:lang w:eastAsia="zh-CN"/>
        </w:rPr>
        <w:t xml:space="preserve">of the </w:t>
      </w:r>
      <w:proofErr w:type="spellStart"/>
      <w:r w:rsidR="00F90BFA" w:rsidRPr="00D1205D">
        <w:rPr>
          <w:lang w:eastAsia="zh-CN"/>
        </w:rPr>
        <w:t>SupportedFeatures</w:t>
      </w:r>
      <w:proofErr w:type="spellEnd"/>
      <w:r w:rsidR="00F90BFA" w:rsidRPr="00D1205D">
        <w:rPr>
          <w:lang w:eastAsia="zh-CN"/>
        </w:rPr>
        <w:t xml:space="preserve"> data type defined in 3GPP TS 29.571 [13]</w:t>
      </w:r>
      <w:r w:rsidR="00F90BFA"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 xml:space="preserve">of the </w:t>
      </w:r>
      <w:proofErr w:type="spellStart"/>
      <w:r w:rsidRPr="00D1205D">
        <w:rPr>
          <w:lang w:eastAsia="zh-CN"/>
        </w:rPr>
        <w:t>SupportedFeatures</w:t>
      </w:r>
      <w:proofErr w:type="spellEnd"/>
      <w:r w:rsidRPr="00D1205D">
        <w:rPr>
          <w:lang w:eastAsia="zh-CN"/>
        </w:rPr>
        <w:t xml:space="preserve">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551" w:name="_CR6_7"/>
      <w:bookmarkStart w:id="1552" w:name="_Toc19708991"/>
      <w:bookmarkStart w:id="1553" w:name="_Toc27745069"/>
      <w:bookmarkStart w:id="1554" w:name="_Toc29803222"/>
      <w:bookmarkStart w:id="1555" w:name="_Toc35970011"/>
      <w:bookmarkStart w:id="1556" w:name="_Toc36050805"/>
      <w:bookmarkStart w:id="1557" w:name="_Toc44847523"/>
      <w:bookmarkStart w:id="1558" w:name="_Toc51845177"/>
      <w:bookmarkStart w:id="1559" w:name="_Toc51845508"/>
      <w:bookmarkStart w:id="1560" w:name="_Toc51847028"/>
      <w:bookmarkStart w:id="1561" w:name="_Toc57022659"/>
      <w:bookmarkStart w:id="1562" w:name="_Toc177643380"/>
      <w:bookmarkEnd w:id="1551"/>
      <w:r w:rsidRPr="00D1205D">
        <w:rPr>
          <w:lang w:eastAsia="zh-CN"/>
        </w:rPr>
        <w:lastRenderedPageBreak/>
        <w:t>6</w:t>
      </w:r>
      <w:r w:rsidRPr="00D1205D">
        <w:t>.</w:t>
      </w:r>
      <w:r w:rsidRPr="00D1205D">
        <w:rPr>
          <w:lang w:eastAsia="zh-CN"/>
        </w:rPr>
        <w:t>7</w:t>
      </w:r>
      <w:r w:rsidRPr="00D1205D">
        <w:rPr>
          <w:lang w:eastAsia="zh-CN"/>
        </w:rPr>
        <w:tab/>
        <w:t>Security Mechanisms</w:t>
      </w:r>
      <w:bookmarkEnd w:id="1552"/>
      <w:bookmarkEnd w:id="1553"/>
      <w:bookmarkEnd w:id="1554"/>
      <w:bookmarkEnd w:id="1555"/>
      <w:bookmarkEnd w:id="1556"/>
      <w:bookmarkEnd w:id="1557"/>
      <w:bookmarkEnd w:id="1558"/>
      <w:bookmarkEnd w:id="1559"/>
      <w:bookmarkEnd w:id="1560"/>
      <w:bookmarkEnd w:id="1561"/>
      <w:bookmarkEnd w:id="1562"/>
    </w:p>
    <w:p w14:paraId="30E9ACB3" w14:textId="77777777" w:rsidR="00F90BFA" w:rsidRPr="00D1205D" w:rsidRDefault="00F90BFA" w:rsidP="002D7984">
      <w:pPr>
        <w:pStyle w:val="Heading3"/>
        <w:rPr>
          <w:lang w:eastAsia="zh-CN"/>
        </w:rPr>
      </w:pPr>
      <w:bookmarkStart w:id="1563" w:name="_CR6_7_1"/>
      <w:bookmarkStart w:id="1564" w:name="_Toc19708992"/>
      <w:bookmarkStart w:id="1565" w:name="_Toc27745070"/>
      <w:bookmarkStart w:id="1566" w:name="_Toc29803223"/>
      <w:bookmarkStart w:id="1567" w:name="_Toc35970012"/>
      <w:bookmarkStart w:id="1568" w:name="_Toc36050806"/>
      <w:bookmarkStart w:id="1569" w:name="_Toc44847524"/>
      <w:bookmarkStart w:id="1570" w:name="_Toc51845178"/>
      <w:bookmarkStart w:id="1571" w:name="_Toc51845509"/>
      <w:bookmarkStart w:id="1572" w:name="_Toc51847029"/>
      <w:bookmarkStart w:id="1573" w:name="_Toc57022660"/>
      <w:bookmarkStart w:id="1574" w:name="_Toc177643381"/>
      <w:bookmarkEnd w:id="1563"/>
      <w:r w:rsidRPr="00D1205D">
        <w:rPr>
          <w:lang w:eastAsia="zh-CN"/>
        </w:rPr>
        <w:t>6.7.1</w:t>
      </w:r>
      <w:r w:rsidRPr="00D1205D">
        <w:rPr>
          <w:lang w:eastAsia="zh-CN"/>
        </w:rPr>
        <w:tab/>
        <w:t>General</w:t>
      </w:r>
      <w:bookmarkEnd w:id="1564"/>
      <w:bookmarkEnd w:id="1565"/>
      <w:bookmarkEnd w:id="1566"/>
      <w:bookmarkEnd w:id="1567"/>
      <w:bookmarkEnd w:id="1568"/>
      <w:bookmarkEnd w:id="1569"/>
      <w:bookmarkEnd w:id="1570"/>
      <w:bookmarkEnd w:id="1571"/>
      <w:bookmarkEnd w:id="1572"/>
      <w:bookmarkEnd w:id="1573"/>
      <w:bookmarkEnd w:id="1574"/>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 xml:space="preserve">Security Protection Edge Proxy (SEPP), as specified in 3GPP TS 33.501 [17], shall be used between service based interfaces across PLMNs. The NFs in a PLMN shall use the SEPP as a HTTP/2 proxy for the HTTP/2 messages that carry ":authority" pseudo header with a </w:t>
      </w:r>
      <w:proofErr w:type="spellStart"/>
      <w:r w:rsidRPr="00D1205D">
        <w:rPr>
          <w:lang w:eastAsia="zh-CN"/>
        </w:rPr>
        <w:t>uri</w:t>
      </w:r>
      <w:proofErr w:type="spellEnd"/>
      <w:r w:rsidRPr="00D1205D">
        <w:rPr>
          <w:lang w:eastAsia="zh-CN"/>
        </w:rPr>
        <w:t>-host formatted as specified in clause 6.1.4.3.</w:t>
      </w:r>
    </w:p>
    <w:p w14:paraId="7BFC69D6" w14:textId="77777777" w:rsidR="00F90BFA" w:rsidRPr="00D1205D" w:rsidRDefault="00F90BFA" w:rsidP="002D7984">
      <w:pPr>
        <w:pStyle w:val="Heading3"/>
        <w:rPr>
          <w:lang w:eastAsia="zh-CN"/>
        </w:rPr>
      </w:pPr>
      <w:bookmarkStart w:id="1575" w:name="_CR6_7_2"/>
      <w:bookmarkStart w:id="1576" w:name="_Toc19708993"/>
      <w:bookmarkStart w:id="1577" w:name="_Toc27745071"/>
      <w:bookmarkStart w:id="1578" w:name="_Toc29803224"/>
      <w:bookmarkStart w:id="1579" w:name="_Toc35970013"/>
      <w:bookmarkStart w:id="1580" w:name="_Toc36050807"/>
      <w:bookmarkStart w:id="1581" w:name="_Toc44847525"/>
      <w:bookmarkStart w:id="1582" w:name="_Toc51845179"/>
      <w:bookmarkStart w:id="1583" w:name="_Toc51845510"/>
      <w:bookmarkStart w:id="1584" w:name="_Toc51847030"/>
      <w:bookmarkStart w:id="1585" w:name="_Toc57022661"/>
      <w:bookmarkStart w:id="1586" w:name="_Toc177643382"/>
      <w:bookmarkEnd w:id="1575"/>
      <w:r w:rsidRPr="00D1205D">
        <w:rPr>
          <w:lang w:eastAsia="zh-CN"/>
        </w:rPr>
        <w:t>6.7.2</w:t>
      </w:r>
      <w:r w:rsidRPr="00D1205D">
        <w:rPr>
          <w:lang w:eastAsia="zh-CN"/>
        </w:rPr>
        <w:tab/>
        <w:t>Transport layer security protection of messages</w:t>
      </w:r>
      <w:bookmarkEnd w:id="1576"/>
      <w:bookmarkEnd w:id="1577"/>
      <w:bookmarkEnd w:id="1578"/>
      <w:bookmarkEnd w:id="1579"/>
      <w:bookmarkEnd w:id="1580"/>
      <w:bookmarkEnd w:id="1581"/>
      <w:bookmarkEnd w:id="1582"/>
      <w:bookmarkEnd w:id="1583"/>
      <w:bookmarkEnd w:id="1584"/>
      <w:bookmarkEnd w:id="1585"/>
      <w:bookmarkEnd w:id="1586"/>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587" w:name="_CR6_7_3"/>
      <w:bookmarkStart w:id="1588" w:name="_Toc19708994"/>
      <w:bookmarkStart w:id="1589" w:name="_Toc27745072"/>
      <w:bookmarkStart w:id="1590" w:name="_Toc29803225"/>
      <w:bookmarkStart w:id="1591" w:name="_Toc35970014"/>
      <w:bookmarkStart w:id="1592" w:name="_Toc36050808"/>
      <w:bookmarkStart w:id="1593" w:name="_Toc44847526"/>
      <w:bookmarkStart w:id="1594" w:name="_Toc51845180"/>
      <w:bookmarkStart w:id="1595" w:name="_Toc51845511"/>
      <w:bookmarkStart w:id="1596" w:name="_Toc51847031"/>
      <w:bookmarkStart w:id="1597" w:name="_Toc57022662"/>
      <w:bookmarkStart w:id="1598" w:name="_Toc177643383"/>
      <w:bookmarkEnd w:id="1587"/>
      <w:r w:rsidRPr="00D1205D">
        <w:rPr>
          <w:lang w:eastAsia="zh-CN"/>
        </w:rPr>
        <w:t>6.7.3</w:t>
      </w:r>
      <w:r w:rsidRPr="00D1205D">
        <w:rPr>
          <w:lang w:eastAsia="zh-CN"/>
        </w:rPr>
        <w:tab/>
        <w:t>Authorization of NF service access</w:t>
      </w:r>
      <w:bookmarkEnd w:id="1588"/>
      <w:bookmarkEnd w:id="1589"/>
      <w:bookmarkEnd w:id="1590"/>
      <w:bookmarkEnd w:id="1591"/>
      <w:bookmarkEnd w:id="1592"/>
      <w:bookmarkEnd w:id="1593"/>
      <w:bookmarkEnd w:id="1594"/>
      <w:bookmarkEnd w:id="1595"/>
      <w:bookmarkEnd w:id="1596"/>
      <w:bookmarkEnd w:id="1597"/>
      <w:bookmarkEnd w:id="1598"/>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28577337" w14:textId="7FB67354" w:rsidR="00BD74C3" w:rsidRPr="00D1205D" w:rsidRDefault="00BD74C3" w:rsidP="00BD74C3">
      <w:pPr>
        <w:rPr>
          <w:lang w:eastAsia="zh-CN"/>
        </w:rPr>
      </w:pPr>
      <w:bookmarkStart w:id="1599" w:name="_Toc19708995"/>
      <w:bookmarkStart w:id="1600" w:name="_Toc27745073"/>
      <w:bookmarkStart w:id="1601" w:name="_Toc29803226"/>
      <w:bookmarkStart w:id="1602" w:name="_Toc35970015"/>
      <w:bookmarkStart w:id="1603" w:name="_Toc36050809"/>
      <w:r w:rsidRPr="00D1205D">
        <w:rPr>
          <w:lang w:eastAsia="zh-CN"/>
        </w:rPr>
        <w:lastRenderedPageBreak/>
        <w:t>If an NF service producer rejects an API request without the OAuth2.0 access token or an API request with an invalid OAuth2.0 access token, it shall return the HTTP "401 Unauthorized" status code together with the "WWW-Authenticate" header as specified in IETF RFC </w:t>
      </w:r>
      <w:r>
        <w:rPr>
          <w:lang w:eastAsia="zh-CN"/>
        </w:rPr>
        <w:t>9110 [11]</w:t>
      </w:r>
      <w:r w:rsidRPr="00D1205D">
        <w:rPr>
          <w:lang w:eastAsia="zh-CN"/>
        </w:rPr>
        <w:t>,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704FAD1A" w14:textId="77777777" w:rsidR="00387E16" w:rsidRDefault="00F90BFA" w:rsidP="00387E16">
      <w:pPr>
        <w:pStyle w:val="B1"/>
        <w:rPr>
          <w:lang w:eastAsia="zh-CN"/>
        </w:rPr>
      </w:pPr>
      <w:r w:rsidRPr="00D1205D">
        <w:rPr>
          <w:lang w:eastAsia="zh-CN"/>
        </w:rPr>
        <w:t>-</w:t>
      </w:r>
      <w:r w:rsidRPr="00D1205D">
        <w:rPr>
          <w:lang w:eastAsia="zh-CN"/>
        </w:rPr>
        <w:tab/>
        <w:t>the "error" attribute shall be set to "</w:t>
      </w:r>
      <w:proofErr w:type="spellStart"/>
      <w:r w:rsidRPr="00D1205D">
        <w:rPr>
          <w:lang w:eastAsia="zh-CN"/>
        </w:rPr>
        <w:t>invalid_token</w:t>
      </w:r>
      <w:proofErr w:type="spellEnd"/>
      <w:r w:rsidRPr="00D1205D">
        <w:rPr>
          <w:lang w:eastAsia="zh-CN"/>
        </w:rPr>
        <w:t>", as described in IETF RFC 6750 [23], if the request contained a token which was deemed as invalid by the NF service producer (e.g. it is expired, malformed...); if the request did not contain a token, the "error" attribute shall not be included.</w:t>
      </w:r>
    </w:p>
    <w:p w14:paraId="22A26F9E" w14:textId="3BB0A818" w:rsidR="00F90BFA" w:rsidRPr="00D1205D" w:rsidRDefault="00387E16" w:rsidP="0089730F">
      <w:pPr>
        <w:rPr>
          <w:lang w:eastAsia="zh-CN"/>
        </w:rPr>
      </w:pPr>
      <w:r>
        <w:rPr>
          <w:lang w:eastAsia="zh-CN"/>
        </w:rPr>
        <w:t xml:space="preserve">If the request contains an invalid OAuth2.0 access token due to missing claims, the NF service producer may additionally include a </w:t>
      </w:r>
      <w:proofErr w:type="spellStart"/>
      <w:r>
        <w:rPr>
          <w:lang w:eastAsia="zh-CN"/>
        </w:rPr>
        <w:t>ProblemDetails</w:t>
      </w:r>
      <w:proofErr w:type="spellEnd"/>
      <w:r>
        <w:rPr>
          <w:lang w:eastAsia="zh-CN"/>
        </w:rPr>
        <w:t xml:space="preserve"> object in the 401 Unauthorized response with the cause attribute set to "ACCESS_TOKEN_CLAIM_MISSING" and with the </w:t>
      </w:r>
      <w:proofErr w:type="spellStart"/>
      <w:r w:rsidRPr="00D1205D">
        <w:t>invalidParams</w:t>
      </w:r>
      <w:proofErr w:type="spellEnd"/>
      <w:r>
        <w:t xml:space="preserve"> </w:t>
      </w:r>
      <w:r>
        <w:rPr>
          <w:lang w:eastAsia="zh-CN"/>
        </w:rPr>
        <w:t xml:space="preserve">attribute indicating the missing claim name(s) necessary to access the protected resource (the </w:t>
      </w:r>
      <w:proofErr w:type="spellStart"/>
      <w:r w:rsidRPr="00D1205D">
        <w:t>invalidParams</w:t>
      </w:r>
      <w:proofErr w:type="spellEnd"/>
      <w:r>
        <w:t xml:space="preserve"> </w:t>
      </w:r>
      <w:r>
        <w:rPr>
          <w:lang w:eastAsia="zh-CN"/>
        </w:rPr>
        <w:t>attribute may additionally indicate the "WWW-Authenticate" header as erroneous).</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w:t>
      </w:r>
      <w:proofErr w:type="spellStart"/>
      <w:r w:rsidRPr="00D1205D">
        <w:rPr>
          <w:lang w:eastAsia="zh-CN"/>
        </w:rPr>
        <w:t>i.e</w:t>
      </w:r>
      <w:proofErr w:type="spellEnd"/>
      <w:r w:rsidRPr="00D1205D">
        <w:rPr>
          <w:lang w:eastAsia="zh-CN"/>
        </w:rPr>
        <w:t xml:space="preserv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w:t>
      </w:r>
      <w:proofErr w:type="spellStart"/>
      <w:r w:rsidRPr="00D1205D">
        <w:rPr>
          <w:lang w:eastAsia="zh-CN"/>
        </w:rPr>
        <w:t>insufficient_scope</w:t>
      </w:r>
      <w:proofErr w:type="spellEnd"/>
      <w:r w:rsidRPr="00D1205D">
        <w:rPr>
          <w:lang w:eastAsia="zh-CN"/>
        </w:rPr>
        <w:t>"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604" w:name="_CR6_7_4"/>
      <w:bookmarkStart w:id="1605" w:name="_Toc44847527"/>
      <w:bookmarkStart w:id="1606" w:name="_Toc51845181"/>
      <w:bookmarkStart w:id="1607" w:name="_Toc51845512"/>
      <w:bookmarkStart w:id="1608" w:name="_Toc51847032"/>
      <w:bookmarkStart w:id="1609" w:name="_Toc57022663"/>
      <w:bookmarkStart w:id="1610" w:name="_Toc177643384"/>
      <w:bookmarkEnd w:id="1604"/>
      <w:r w:rsidRPr="00D1205D">
        <w:rPr>
          <w:lang w:eastAsia="zh-CN"/>
        </w:rPr>
        <w:t>6.7.4</w:t>
      </w:r>
      <w:r w:rsidRPr="00D1205D">
        <w:rPr>
          <w:lang w:eastAsia="zh-CN"/>
        </w:rPr>
        <w:tab/>
        <w:t>Application layer security across PLMN</w:t>
      </w:r>
      <w:bookmarkEnd w:id="1599"/>
      <w:bookmarkEnd w:id="1600"/>
      <w:bookmarkEnd w:id="1601"/>
      <w:bookmarkEnd w:id="1602"/>
      <w:bookmarkEnd w:id="1603"/>
      <w:bookmarkEnd w:id="1605"/>
      <w:bookmarkEnd w:id="1606"/>
      <w:bookmarkEnd w:id="1607"/>
      <w:bookmarkEnd w:id="1608"/>
      <w:bookmarkEnd w:id="1609"/>
      <w:bookmarkEnd w:id="1610"/>
    </w:p>
    <w:p w14:paraId="2F334E56" w14:textId="77777777" w:rsidR="00F90BFA" w:rsidRPr="00D1205D" w:rsidRDefault="00F90BFA" w:rsidP="002D7984">
      <w:pPr>
        <w:pStyle w:val="Heading4"/>
      </w:pPr>
      <w:bookmarkStart w:id="1611" w:name="_CR6_7_4_1"/>
      <w:bookmarkStart w:id="1612" w:name="_Toc19708996"/>
      <w:bookmarkStart w:id="1613" w:name="_Toc27745074"/>
      <w:bookmarkStart w:id="1614" w:name="_Toc29803227"/>
      <w:bookmarkStart w:id="1615" w:name="_Toc35970016"/>
      <w:bookmarkStart w:id="1616" w:name="_Toc36050810"/>
      <w:bookmarkStart w:id="1617" w:name="_Toc44847528"/>
      <w:bookmarkStart w:id="1618" w:name="_Toc51845182"/>
      <w:bookmarkStart w:id="1619" w:name="_Toc51845513"/>
      <w:bookmarkStart w:id="1620" w:name="_Toc51847033"/>
      <w:bookmarkStart w:id="1621" w:name="_Toc57022664"/>
      <w:bookmarkStart w:id="1622" w:name="_Toc177643385"/>
      <w:bookmarkEnd w:id="1611"/>
      <w:r w:rsidRPr="00D1205D">
        <w:t>6.7.4.1</w:t>
      </w:r>
      <w:r w:rsidRPr="00D1205D">
        <w:tab/>
        <w:t>General</w:t>
      </w:r>
      <w:bookmarkEnd w:id="1612"/>
      <w:bookmarkEnd w:id="1613"/>
      <w:bookmarkEnd w:id="1614"/>
      <w:bookmarkEnd w:id="1615"/>
      <w:bookmarkEnd w:id="1616"/>
      <w:bookmarkEnd w:id="1617"/>
      <w:bookmarkEnd w:id="1618"/>
      <w:bookmarkEnd w:id="1619"/>
      <w:bookmarkEnd w:id="1620"/>
      <w:bookmarkEnd w:id="1621"/>
      <w:bookmarkEnd w:id="1622"/>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623" w:name="_CR6_7_4_2"/>
      <w:bookmarkStart w:id="1624" w:name="_Toc19708997"/>
      <w:bookmarkStart w:id="1625" w:name="_Toc27745075"/>
      <w:bookmarkStart w:id="1626" w:name="_Toc29803228"/>
      <w:bookmarkStart w:id="1627" w:name="_Toc35970017"/>
      <w:bookmarkStart w:id="1628" w:name="_Toc36050811"/>
      <w:bookmarkStart w:id="1629" w:name="_Toc44847529"/>
      <w:bookmarkStart w:id="1630" w:name="_Toc51845183"/>
      <w:bookmarkStart w:id="1631" w:name="_Toc51845514"/>
      <w:bookmarkStart w:id="1632" w:name="_Toc51847034"/>
      <w:bookmarkStart w:id="1633" w:name="_Toc57022665"/>
      <w:bookmarkStart w:id="1634" w:name="_Toc177643386"/>
      <w:bookmarkEnd w:id="1623"/>
      <w:r w:rsidRPr="00D1205D">
        <w:t>6.7.4.2</w:t>
      </w:r>
      <w:r w:rsidRPr="00D1205D">
        <w:tab/>
        <w:t>N32 Procedures</w:t>
      </w:r>
      <w:bookmarkEnd w:id="1624"/>
      <w:bookmarkEnd w:id="1625"/>
      <w:bookmarkEnd w:id="1626"/>
      <w:bookmarkEnd w:id="1627"/>
      <w:bookmarkEnd w:id="1628"/>
      <w:bookmarkEnd w:id="1629"/>
      <w:bookmarkEnd w:id="1630"/>
      <w:bookmarkEnd w:id="1631"/>
      <w:bookmarkEnd w:id="1632"/>
      <w:bookmarkEnd w:id="1633"/>
      <w:bookmarkEnd w:id="1634"/>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lastRenderedPageBreak/>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635" w:name="_CR6_7_5"/>
      <w:bookmarkStart w:id="1636" w:name="_Toc44847530"/>
      <w:bookmarkStart w:id="1637" w:name="_Toc51845184"/>
      <w:bookmarkStart w:id="1638" w:name="_Toc51845515"/>
      <w:bookmarkStart w:id="1639" w:name="_Toc51847035"/>
      <w:bookmarkStart w:id="1640" w:name="_Toc57022666"/>
      <w:bookmarkStart w:id="1641" w:name="_Toc177643387"/>
      <w:bookmarkEnd w:id="1635"/>
      <w:r w:rsidRPr="00D1205D">
        <w:rPr>
          <w:lang w:eastAsia="zh-CN"/>
        </w:rPr>
        <w:t>6.7.5</w:t>
      </w:r>
      <w:r w:rsidRPr="00D1205D">
        <w:rPr>
          <w:lang w:eastAsia="zh-CN"/>
        </w:rPr>
        <w:tab/>
        <w:t>Client credentials assertion and authentication</w:t>
      </w:r>
      <w:bookmarkEnd w:id="1636"/>
      <w:bookmarkEnd w:id="1637"/>
      <w:bookmarkEnd w:id="1638"/>
      <w:bookmarkEnd w:id="1639"/>
      <w:bookmarkEnd w:id="1640"/>
      <w:bookmarkEnd w:id="1641"/>
    </w:p>
    <w:p w14:paraId="022005BE" w14:textId="77777777" w:rsidR="008D1BC2" w:rsidRDefault="008D1BC2" w:rsidP="008D1BC2">
      <w:pPr>
        <w:pStyle w:val="Heading4"/>
        <w:rPr>
          <w:lang w:eastAsia="zh-CN"/>
        </w:rPr>
      </w:pPr>
      <w:bookmarkStart w:id="1642" w:name="_CR6_7_5_1"/>
      <w:bookmarkStart w:id="1643" w:name="_Toc19708998"/>
      <w:bookmarkStart w:id="1644" w:name="_Toc27745076"/>
      <w:bookmarkStart w:id="1645" w:name="_Toc29803229"/>
      <w:bookmarkStart w:id="1646" w:name="_Toc35970018"/>
      <w:bookmarkStart w:id="1647" w:name="_Toc36050812"/>
      <w:bookmarkStart w:id="1648" w:name="_Toc44847531"/>
      <w:bookmarkStart w:id="1649" w:name="_Toc51845185"/>
      <w:bookmarkStart w:id="1650" w:name="_Toc51845516"/>
      <w:bookmarkStart w:id="1651" w:name="_Toc51847036"/>
      <w:bookmarkStart w:id="1652" w:name="_Toc57022667"/>
      <w:bookmarkStart w:id="1653" w:name="_Toc177643388"/>
      <w:bookmarkEnd w:id="1642"/>
      <w:r>
        <w:rPr>
          <w:lang w:eastAsia="zh-CN"/>
        </w:rPr>
        <w:t>6.7.5.1</w:t>
      </w:r>
      <w:r>
        <w:rPr>
          <w:lang w:eastAsia="zh-CN"/>
        </w:rPr>
        <w:tab/>
        <w:t>General</w:t>
      </w:r>
      <w:bookmarkEnd w:id="1653"/>
    </w:p>
    <w:p w14:paraId="6521E91E" w14:textId="18500390"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450A8F57" w14:textId="77777777" w:rsidR="00C809F8" w:rsidRDefault="00C809F8" w:rsidP="00C809F8">
      <w:pPr>
        <w:pStyle w:val="Heading4"/>
        <w:rPr>
          <w:lang w:eastAsia="zh-CN"/>
        </w:rPr>
      </w:pPr>
      <w:bookmarkStart w:id="1654" w:name="_CR6_7_5_2"/>
      <w:bookmarkStart w:id="1655" w:name="_Toc177643389"/>
      <w:bookmarkEnd w:id="1654"/>
      <w:r>
        <w:rPr>
          <w:lang w:eastAsia="zh-CN"/>
        </w:rPr>
        <w:t>6.7.5.2</w:t>
      </w:r>
      <w:r>
        <w:rPr>
          <w:lang w:eastAsia="zh-CN"/>
        </w:rPr>
        <w:tab/>
        <w:t>Authorization of NF Service Consumers for data access via DCCF</w:t>
      </w:r>
      <w:bookmarkEnd w:id="1655"/>
    </w:p>
    <w:p w14:paraId="4129E5BB" w14:textId="77777777" w:rsidR="00C809F8" w:rsidRDefault="00C809F8" w:rsidP="00C809F8">
      <w:pPr>
        <w:rPr>
          <w:lang w:eastAsia="zh-CN"/>
        </w:rPr>
      </w:pPr>
      <w:r>
        <w:rPr>
          <w:lang w:eastAsia="zh-CN"/>
        </w:rPr>
        <w:t>Requirements for authentication and authorization of NF Service Consumers for data access via DCCF are specified in clause X.2 of 3GPP TS 33.501 [17].</w:t>
      </w:r>
    </w:p>
    <w:p w14:paraId="7F5F0AB3" w14:textId="77777777" w:rsidR="00C809F8" w:rsidRDefault="00C809F8" w:rsidP="00C809F8">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7C2A7813" w14:textId="7EDDB35C" w:rsidR="00C809F8" w:rsidRDefault="00C809F8" w:rsidP="00C809F8">
      <w:pPr>
        <w:rPr>
          <w:lang w:eastAsia="zh-CN"/>
        </w:rPr>
      </w:pPr>
      <w:r>
        <w:rPr>
          <w:lang w:eastAsia="zh-CN"/>
        </w:rPr>
        <w:t>The following requirements shall apply when the source NF Instance and/or the DCCF need to signal their own respective CCAs towards the NF Service Producer:</w:t>
      </w:r>
    </w:p>
    <w:p w14:paraId="044D6545" w14:textId="77777777" w:rsidR="00C809F8" w:rsidRDefault="00C809F8" w:rsidP="00C809F8">
      <w:pPr>
        <w:pStyle w:val="B1"/>
        <w:rPr>
          <w:lang w:eastAsia="zh-CN"/>
        </w:rPr>
      </w:pPr>
      <w:r>
        <w:rPr>
          <w:lang w:eastAsia="zh-CN"/>
        </w:rPr>
        <w:t>-</w:t>
      </w:r>
      <w:r>
        <w:rPr>
          <w:lang w:eastAsia="zh-CN"/>
        </w:rPr>
        <w:tab/>
        <w:t>In the service request from the source NF instance to the DCCF:</w:t>
      </w:r>
    </w:p>
    <w:p w14:paraId="2832BEFE" w14:textId="1A36C670" w:rsidR="00C809F8" w:rsidRDefault="00C809F8" w:rsidP="00C809F8">
      <w:pPr>
        <w:pStyle w:val="B2"/>
        <w:rPr>
          <w:lang w:eastAsia="zh-CN"/>
        </w:rPr>
      </w:pPr>
      <w:r>
        <w:rPr>
          <w:lang w:eastAsia="zh-CN"/>
        </w:rPr>
        <w:t>-</w:t>
      </w:r>
      <w:r>
        <w:rPr>
          <w:lang w:eastAsia="zh-CN"/>
        </w:rPr>
        <w:tab/>
        <w:t>the 3gpp-Sbi-Client-Credentials shall convey the client credentials assertion of the source NF Instance.</w:t>
      </w:r>
    </w:p>
    <w:p w14:paraId="3DD5CF38" w14:textId="77777777" w:rsidR="00C809F8" w:rsidRDefault="00C809F8" w:rsidP="00C809F8">
      <w:pPr>
        <w:pStyle w:val="B1"/>
        <w:rPr>
          <w:lang w:eastAsia="zh-CN"/>
        </w:rPr>
      </w:pPr>
      <w:r>
        <w:rPr>
          <w:lang w:eastAsia="zh-CN"/>
        </w:rPr>
        <w:t>-</w:t>
      </w:r>
      <w:r>
        <w:rPr>
          <w:lang w:eastAsia="zh-CN"/>
        </w:rPr>
        <w:tab/>
        <w:t>In the service request from the DCCF to the NF Service Producer:</w:t>
      </w:r>
    </w:p>
    <w:p w14:paraId="4E7B72FB" w14:textId="77777777" w:rsidR="00C809F8" w:rsidRDefault="00C809F8" w:rsidP="00C809F8">
      <w:pPr>
        <w:pStyle w:val="B2"/>
        <w:rPr>
          <w:lang w:eastAsia="zh-CN"/>
        </w:rPr>
      </w:pPr>
      <w:r>
        <w:rPr>
          <w:lang w:eastAsia="zh-CN"/>
        </w:rPr>
        <w:t>-</w:t>
      </w:r>
      <w:r>
        <w:rPr>
          <w:lang w:eastAsia="zh-CN"/>
        </w:rPr>
        <w:tab/>
        <w:t>the 3gpp-Sbi-Client-Credentials shall convey the client credentials assertion of the DCCF; and</w:t>
      </w:r>
    </w:p>
    <w:p w14:paraId="70F6E6A4" w14:textId="77777777" w:rsidR="00C809F8" w:rsidRDefault="00C809F8" w:rsidP="00C809F8">
      <w:pPr>
        <w:pStyle w:val="B2"/>
        <w:rPr>
          <w:lang w:eastAsia="zh-CN"/>
        </w:rPr>
      </w:pPr>
      <w:r>
        <w:rPr>
          <w:lang w:eastAsia="zh-CN"/>
        </w:rPr>
        <w:t>-</w:t>
      </w:r>
      <w:r>
        <w:rPr>
          <w:lang w:eastAsia="zh-CN"/>
        </w:rPr>
        <w:tab/>
        <w:t>the 3gpp-Sbi-Source-NF-Client-Credentials shall convey the client credentials assertion of the source NF Instance.</w:t>
      </w:r>
    </w:p>
    <w:p w14:paraId="4AFB0B27" w14:textId="77777777" w:rsidR="00C809F8" w:rsidRDefault="00C809F8" w:rsidP="00C809F8">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1BE7AE76" w14:textId="77777777" w:rsidR="00C809F8" w:rsidRDefault="00C809F8" w:rsidP="00C809F8">
      <w:pPr>
        <w:rPr>
          <w:lang w:eastAsia="zh-CN"/>
        </w:rPr>
      </w:pPr>
      <w:r>
        <w:rPr>
          <w:lang w:eastAsia="zh-CN"/>
        </w:rPr>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221CAFCC" w14:textId="77777777" w:rsidR="00C809F8" w:rsidRDefault="00C809F8" w:rsidP="00C809F8">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 TOKEN</w:t>
      </w:r>
      <w:r>
        <w:rPr>
          <w:lang w:eastAsia="zh-CN"/>
        </w:rPr>
        <w:t>_CCA</w:t>
      </w:r>
      <w:r>
        <w:t>_MISMATCH"</w:t>
      </w:r>
      <w:r>
        <w:rPr>
          <w:lang w:eastAsia="zh-CN"/>
        </w:rPr>
        <w:t>.</w:t>
      </w:r>
    </w:p>
    <w:p w14:paraId="36E422CE" w14:textId="77777777" w:rsidR="007317AE" w:rsidRDefault="00C809F8" w:rsidP="007317AE">
      <w:pPr>
        <w:rPr>
          <w:lang w:eastAsia="zh-CN"/>
        </w:rPr>
      </w:pPr>
      <w:r>
        <w:rPr>
          <w:lang w:eastAsia="zh-CN"/>
        </w:rPr>
        <w:t xml:space="preserve">If the </w:t>
      </w:r>
      <w:proofErr w:type="spellStart"/>
      <w:r>
        <w:rPr>
          <w:rFonts w:eastAsia="DengXian"/>
          <w:lang w:eastAsia="zh-CN"/>
        </w:rPr>
        <w:t>sourceNfInstanceId</w:t>
      </w:r>
      <w:proofErr w:type="spellEnd"/>
      <w:r>
        <w:rPr>
          <w:rFonts w:eastAsia="DengXian"/>
          <w:lang w:eastAsia="zh-CN"/>
        </w:rPr>
        <w:t xml:space="preserve">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46B4B3B7" w14:textId="6917FB72" w:rsidR="00C809F8" w:rsidRPr="000B63FD" w:rsidRDefault="007317AE" w:rsidP="007317AE">
      <w:pPr>
        <w:rPr>
          <w:lang w:eastAsia="zh-CN"/>
        </w:rPr>
      </w:pPr>
      <w:r>
        <w:rPr>
          <w:lang w:eastAsia="zh-CN"/>
        </w:rPr>
        <w:t xml:space="preserve">If a source NF Instance requests the DCCF to access data for which the DCCF already created a subscription to the NF Service Producer, the DCCF shall proceed as defined in </w:t>
      </w:r>
      <w:r w:rsidRPr="00E85842">
        <w:rPr>
          <w:lang w:eastAsia="zh-CN"/>
        </w:rPr>
        <w:t>Figure</w:t>
      </w:r>
      <w:r>
        <w:rPr>
          <w:lang w:eastAsia="zh-CN"/>
        </w:rPr>
        <w:t> </w:t>
      </w:r>
      <w:r w:rsidRPr="00E85842">
        <w:rPr>
          <w:lang w:eastAsia="zh-CN"/>
        </w:rPr>
        <w:t xml:space="preserve">X.2-1 of </w:t>
      </w:r>
      <w:r>
        <w:rPr>
          <w:lang w:eastAsia="zh-CN"/>
        </w:rPr>
        <w:t xml:space="preserve">3GPP TS 33.501 [17], where the NF Service </w:t>
      </w:r>
      <w:r>
        <w:rPr>
          <w:lang w:eastAsia="zh-CN"/>
        </w:rPr>
        <w:lastRenderedPageBreak/>
        <w:t>Request in step 10 shall be a PATCH or PUT request (as supported by the corresponding NF service) targeting the existing subscription, including the 3gpp-Sbi-Client-Credentials and the 3gpp-Sbi-Source-NF-Client-Credentials as described above. The PATCH or PUT request may modify the subscription to satisfy the requirements of the new Source NF Instance; if the current subscription already satisfies the requirements of the new Source NF Instance, the PATCH or PUT request may extend the expiry time of the subscription (see clause 4.6.2.2 of 3GPP TS 29.501 [5]), or may request to patch an attribute of the subscription to its current value (for a PATCH request), or may provide the same subscription information (for a PUT request). The DCCF shall consider that the source NF Instance is authorized to access the data if the request is accepted.</w:t>
      </w:r>
    </w:p>
    <w:p w14:paraId="7F177BBB" w14:textId="54402F82" w:rsidR="004C6315" w:rsidRDefault="004C6315" w:rsidP="004C6315">
      <w:pPr>
        <w:pStyle w:val="Heading4"/>
        <w:rPr>
          <w:lang w:eastAsia="zh-CN"/>
        </w:rPr>
      </w:pPr>
      <w:bookmarkStart w:id="1656" w:name="_CR6_8"/>
      <w:bookmarkStart w:id="1657" w:name="_Toc177643390"/>
      <w:bookmarkEnd w:id="1656"/>
      <w:r>
        <w:rPr>
          <w:lang w:eastAsia="zh-CN"/>
        </w:rPr>
        <w:t>6.7.5.</w:t>
      </w:r>
      <w:r>
        <w:rPr>
          <w:lang w:eastAsia="zh-CN"/>
        </w:rPr>
        <w:t>3</w:t>
      </w:r>
      <w:r>
        <w:rPr>
          <w:lang w:eastAsia="zh-CN"/>
        </w:rPr>
        <w:tab/>
        <w:t xml:space="preserve">Authorization of </w:t>
      </w:r>
      <w:r>
        <w:t>requesting ML models on behalf of another ML model consumer</w:t>
      </w:r>
      <w:bookmarkEnd w:id="1657"/>
      <w:r>
        <w:rPr>
          <w:rFonts w:eastAsia="DengXian"/>
        </w:rPr>
        <w:t xml:space="preserve"> </w:t>
      </w:r>
    </w:p>
    <w:p w14:paraId="42F2B7C2" w14:textId="77777777" w:rsidR="004C6315" w:rsidRDefault="004C6315" w:rsidP="004C6315">
      <w:pPr>
        <w:rPr>
          <w:lang w:eastAsia="zh-CN"/>
        </w:rPr>
      </w:pPr>
      <w:r>
        <w:rPr>
          <w:lang w:eastAsia="zh-CN"/>
        </w:rPr>
        <w:t xml:space="preserve">The requirements for </w:t>
      </w:r>
      <w:r>
        <w:rPr>
          <w:rFonts w:eastAsia="DengXian"/>
        </w:rPr>
        <w:t>security for AI/ML model storage and sharing</w:t>
      </w:r>
      <w:r>
        <w:rPr>
          <w:szCs w:val="21"/>
          <w:lang w:eastAsia="zh-CN"/>
        </w:rPr>
        <w:t xml:space="preserve"> are specified in clause </w:t>
      </w:r>
      <w:r>
        <w:rPr>
          <w:lang w:eastAsia="zh-CN"/>
        </w:rPr>
        <w:t xml:space="preserve">X.10 of 3GPP TS 33.501 [17]. </w:t>
      </w:r>
    </w:p>
    <w:p w14:paraId="74806D02" w14:textId="77777777" w:rsidR="004C6315" w:rsidRDefault="004C6315" w:rsidP="004C6315">
      <w:pPr>
        <w:rPr>
          <w:lang w:eastAsia="zh-CN"/>
        </w:rPr>
      </w:pPr>
      <w:r>
        <w:rPr>
          <w:lang w:eastAsia="zh-CN"/>
        </w:rPr>
        <w:t xml:space="preserve">From the perspective of the NF Service Producer, the ML model consumer (e.g. NWDAF containing </w:t>
      </w:r>
      <w:proofErr w:type="spellStart"/>
      <w:r>
        <w:rPr>
          <w:lang w:eastAsia="zh-CN"/>
        </w:rPr>
        <w:t>AnLF</w:t>
      </w:r>
      <w:proofErr w:type="spellEnd"/>
      <w:r>
        <w:rPr>
          <w:lang w:eastAsia="zh-CN"/>
        </w:rPr>
        <w:t>) defined in clause X.10 of 3GPP TS 33.501 [17] correspond to the Source NF Instance, and the NWDAF containing MTLF, or in short MTLF, corresponds to the NF Service Consumer, defined in 3GPP TS 29.510 [8] and in this specification.</w:t>
      </w:r>
    </w:p>
    <w:p w14:paraId="7DE2D644" w14:textId="77777777" w:rsidR="004C6315" w:rsidRDefault="004C6315" w:rsidP="004C6315">
      <w:pPr>
        <w:rPr>
          <w:lang w:eastAsia="zh-CN"/>
        </w:rPr>
      </w:pPr>
      <w:r>
        <w:rPr>
          <w:lang w:eastAsia="zh-CN"/>
        </w:rPr>
        <w:t>The following requirements apply when the source NF Instance and/or the MTLF need to signal their own respective CCAs towards the NF Service Producer:</w:t>
      </w:r>
    </w:p>
    <w:p w14:paraId="0242E851" w14:textId="77777777" w:rsidR="004C6315" w:rsidRDefault="004C6315" w:rsidP="004C6315">
      <w:pPr>
        <w:pStyle w:val="B1"/>
        <w:rPr>
          <w:lang w:eastAsia="zh-CN"/>
        </w:rPr>
      </w:pPr>
      <w:r>
        <w:rPr>
          <w:lang w:eastAsia="zh-CN"/>
        </w:rPr>
        <w:t>-</w:t>
      </w:r>
      <w:r>
        <w:rPr>
          <w:lang w:eastAsia="zh-CN"/>
        </w:rPr>
        <w:tab/>
        <w:t>In the service request from the source NF instance to the MTLF:</w:t>
      </w:r>
    </w:p>
    <w:p w14:paraId="5BD71768" w14:textId="77777777" w:rsidR="004C6315" w:rsidRDefault="004C6315" w:rsidP="004C6315">
      <w:pPr>
        <w:pStyle w:val="B2"/>
        <w:rPr>
          <w:lang w:eastAsia="zh-CN"/>
        </w:rPr>
      </w:pPr>
      <w:r>
        <w:rPr>
          <w:lang w:eastAsia="zh-CN"/>
        </w:rPr>
        <w:t>-</w:t>
      </w:r>
      <w:r>
        <w:rPr>
          <w:lang w:eastAsia="zh-CN"/>
        </w:rPr>
        <w:tab/>
        <w:t>the 3gpp-Sbi-Client-Credentials conveys the client credentials assertion of the source NF Instance.</w:t>
      </w:r>
    </w:p>
    <w:p w14:paraId="65A9E286" w14:textId="77777777" w:rsidR="004C6315" w:rsidRDefault="004C6315" w:rsidP="004C6315">
      <w:pPr>
        <w:pStyle w:val="B1"/>
        <w:rPr>
          <w:lang w:eastAsia="zh-CN"/>
        </w:rPr>
      </w:pPr>
      <w:r>
        <w:rPr>
          <w:lang w:eastAsia="zh-CN"/>
        </w:rPr>
        <w:t>-</w:t>
      </w:r>
      <w:r>
        <w:rPr>
          <w:lang w:eastAsia="zh-CN"/>
        </w:rPr>
        <w:tab/>
        <w:t>In the service request from the MTLF to the NF Service Producer:</w:t>
      </w:r>
    </w:p>
    <w:p w14:paraId="4164152F" w14:textId="77777777" w:rsidR="004C6315" w:rsidRDefault="004C6315" w:rsidP="004C6315">
      <w:pPr>
        <w:pStyle w:val="B2"/>
        <w:rPr>
          <w:lang w:eastAsia="zh-CN"/>
        </w:rPr>
      </w:pPr>
      <w:r>
        <w:rPr>
          <w:lang w:eastAsia="zh-CN"/>
        </w:rPr>
        <w:t>-</w:t>
      </w:r>
      <w:r>
        <w:rPr>
          <w:lang w:eastAsia="zh-CN"/>
        </w:rPr>
        <w:tab/>
        <w:t>the 3gpp-Sbi-Client-Credentials shall convey the client credentials assertion of the MTLF; and</w:t>
      </w:r>
    </w:p>
    <w:p w14:paraId="378D7222" w14:textId="77777777" w:rsidR="004C6315" w:rsidRDefault="004C6315" w:rsidP="004C6315">
      <w:pPr>
        <w:pStyle w:val="B2"/>
        <w:rPr>
          <w:lang w:eastAsia="zh-CN"/>
        </w:rPr>
      </w:pPr>
      <w:r>
        <w:rPr>
          <w:lang w:eastAsia="zh-CN"/>
        </w:rPr>
        <w:t>-</w:t>
      </w:r>
      <w:r>
        <w:rPr>
          <w:lang w:eastAsia="zh-CN"/>
        </w:rPr>
        <w:tab/>
        <w:t>if received from the source instance NF, the 3gpp-Sbi-Source-NF-Client-Credentials shall convey the client credentials assertion of the source NF Instance.</w:t>
      </w:r>
    </w:p>
    <w:p w14:paraId="486055D2" w14:textId="77777777" w:rsidR="004C6315" w:rsidRDefault="004C6315" w:rsidP="004C6315">
      <w:r>
        <w:rPr>
          <w:lang w:eastAsia="zh-CN"/>
        </w:rPr>
        <w:t xml:space="preserve">The </w:t>
      </w:r>
      <w:r>
        <w:t>"</w:t>
      </w:r>
      <w:r>
        <w:rPr>
          <w:lang w:eastAsia="zh-CN"/>
        </w:rPr>
        <w:t>403 Forbidden</w:t>
      </w:r>
      <w:r>
        <w:t>" response with the cause attribute values described in clause 6.7.5.2 is applicable.</w:t>
      </w:r>
    </w:p>
    <w:p w14:paraId="1D629234" w14:textId="77777777" w:rsidR="00F90BFA" w:rsidRPr="00D1205D" w:rsidRDefault="00F90BFA" w:rsidP="002D7984">
      <w:pPr>
        <w:pStyle w:val="Heading2"/>
        <w:rPr>
          <w:lang w:eastAsia="zh-CN"/>
        </w:rPr>
      </w:pPr>
      <w:bookmarkStart w:id="1658" w:name="_Toc177643391"/>
      <w:r w:rsidRPr="00D1205D">
        <w:rPr>
          <w:lang w:eastAsia="zh-CN"/>
        </w:rPr>
        <w:t>6</w:t>
      </w:r>
      <w:r w:rsidRPr="00D1205D">
        <w:t>.</w:t>
      </w:r>
      <w:r w:rsidRPr="00D1205D">
        <w:rPr>
          <w:lang w:eastAsia="zh-CN"/>
        </w:rPr>
        <w:t>8</w:t>
      </w:r>
      <w:r w:rsidRPr="00D1205D">
        <w:rPr>
          <w:lang w:eastAsia="zh-CN"/>
        </w:rPr>
        <w:tab/>
        <w:t>SBI Message Priority Mechanism</w:t>
      </w:r>
      <w:bookmarkEnd w:id="1643"/>
      <w:bookmarkEnd w:id="1644"/>
      <w:bookmarkEnd w:id="1645"/>
      <w:bookmarkEnd w:id="1646"/>
      <w:bookmarkEnd w:id="1647"/>
      <w:bookmarkEnd w:id="1648"/>
      <w:bookmarkEnd w:id="1649"/>
      <w:bookmarkEnd w:id="1650"/>
      <w:bookmarkEnd w:id="1651"/>
      <w:bookmarkEnd w:id="1652"/>
      <w:bookmarkEnd w:id="1658"/>
    </w:p>
    <w:p w14:paraId="698F9C25" w14:textId="77777777" w:rsidR="00F90BFA" w:rsidRPr="00D1205D" w:rsidRDefault="00F90BFA" w:rsidP="002D7984">
      <w:pPr>
        <w:pStyle w:val="Heading3"/>
        <w:rPr>
          <w:lang w:eastAsia="zh-CN"/>
        </w:rPr>
      </w:pPr>
      <w:bookmarkStart w:id="1659" w:name="_CR6_8_1"/>
      <w:bookmarkStart w:id="1660" w:name="_Toc19708999"/>
      <w:bookmarkStart w:id="1661" w:name="_Toc27745077"/>
      <w:bookmarkStart w:id="1662" w:name="_Toc29803230"/>
      <w:bookmarkStart w:id="1663" w:name="_Toc35970019"/>
      <w:bookmarkStart w:id="1664" w:name="_Toc36050813"/>
      <w:bookmarkStart w:id="1665" w:name="_Toc44847532"/>
      <w:bookmarkStart w:id="1666" w:name="_Toc51845186"/>
      <w:bookmarkStart w:id="1667" w:name="_Toc51845517"/>
      <w:bookmarkStart w:id="1668" w:name="_Toc51847037"/>
      <w:bookmarkStart w:id="1669" w:name="_Toc57022668"/>
      <w:bookmarkStart w:id="1670" w:name="_Toc177643392"/>
      <w:bookmarkEnd w:id="1659"/>
      <w:r w:rsidRPr="00D1205D">
        <w:rPr>
          <w:lang w:eastAsia="zh-CN"/>
        </w:rPr>
        <w:t>6.8.1</w:t>
      </w:r>
      <w:r w:rsidRPr="00D1205D">
        <w:rPr>
          <w:lang w:eastAsia="zh-CN"/>
        </w:rPr>
        <w:tab/>
        <w:t>General</w:t>
      </w:r>
      <w:bookmarkEnd w:id="1660"/>
      <w:bookmarkEnd w:id="1661"/>
      <w:bookmarkEnd w:id="1662"/>
      <w:bookmarkEnd w:id="1663"/>
      <w:bookmarkEnd w:id="1664"/>
      <w:bookmarkEnd w:id="1665"/>
      <w:bookmarkEnd w:id="1666"/>
      <w:bookmarkEnd w:id="1667"/>
      <w:bookmarkEnd w:id="1668"/>
      <w:bookmarkEnd w:id="1669"/>
      <w:bookmarkEnd w:id="1670"/>
    </w:p>
    <w:p w14:paraId="1FAF2DF9" w14:textId="77777777" w:rsidR="00BD74C3" w:rsidRPr="00D1205D" w:rsidRDefault="00BD74C3" w:rsidP="00BD74C3">
      <w:pPr>
        <w:rPr>
          <w:lang w:eastAsia="zh-CN"/>
        </w:rPr>
      </w:pPr>
      <w:bookmarkStart w:id="1671" w:name="_Toc19709000"/>
      <w:bookmarkStart w:id="1672" w:name="_Toc27745078"/>
      <w:bookmarkStart w:id="1673" w:name="_Toc29803231"/>
      <w:bookmarkStart w:id="1674" w:name="_Toc35970020"/>
      <w:bookmarkStart w:id="1675" w:name="_Toc36050814"/>
      <w:bookmarkStart w:id="1676" w:name="_Toc44847533"/>
      <w:bookmarkStart w:id="1677" w:name="_Toc51845187"/>
      <w:bookmarkStart w:id="1678" w:name="_Toc51845518"/>
      <w:bookmarkStart w:id="1679" w:name="_Toc51847038"/>
      <w:bookmarkStart w:id="1680" w:name="_Toc57022669"/>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1E837CC8" w14:textId="77777777" w:rsidR="00BD74C3" w:rsidRPr="00D1205D" w:rsidRDefault="00BD74C3" w:rsidP="00BD74C3">
      <w:pPr>
        <w:rPr>
          <w:lang w:eastAsia="zh-CN"/>
        </w:rPr>
      </w:pPr>
      <w:r w:rsidRPr="00D1205D">
        <w:rPr>
          <w:lang w:eastAsia="zh-CN"/>
        </w:rPr>
        <w:t>The SMP mechanism defined in this clause uses the "3gpp-Sbi-Message-Priority" custom HTTP header defined in clause</w:t>
      </w:r>
      <w:r>
        <w:rPr>
          <w:lang w:eastAsia="zh-CN"/>
        </w:rPr>
        <w:t> </w:t>
      </w:r>
      <w:r w:rsidRPr="00D1205D">
        <w:rPr>
          <w:lang w:eastAsia="zh-CN"/>
        </w:rPr>
        <w:t>5.2.3.2.1 to set and carry the message priority between the client and the server.</w:t>
      </w:r>
    </w:p>
    <w:p w14:paraId="3556B789" w14:textId="27CE6504" w:rsidR="00BD74C3" w:rsidRPr="00D1205D" w:rsidRDefault="00BD74C3" w:rsidP="00BD74C3">
      <w:pPr>
        <w:pStyle w:val="NO"/>
        <w:rPr>
          <w:lang w:eastAsia="zh-CN"/>
        </w:rPr>
      </w:pPr>
      <w:r>
        <w:rPr>
          <w:lang w:eastAsia="zh-CN"/>
        </w:rPr>
        <w:t>NOTE</w:t>
      </w:r>
      <w:r w:rsidRPr="00D1205D">
        <w:rPr>
          <w:lang w:eastAsia="zh-CN"/>
        </w:rPr>
        <w:t>:</w:t>
      </w:r>
      <w:r w:rsidRPr="00D1205D">
        <w:rPr>
          <w:lang w:eastAsia="zh-CN"/>
        </w:rPr>
        <w:tab/>
        <w:t>The custom HTTP header enforces the message priority end to end between the client and the server through one or more proxies.</w:t>
      </w:r>
    </w:p>
    <w:p w14:paraId="5ACBC30F" w14:textId="42676D76" w:rsidR="00BD74C3" w:rsidRPr="00D1205D" w:rsidRDefault="00BD74C3" w:rsidP="00BD74C3">
      <w:pPr>
        <w:rPr>
          <w:lang w:eastAsia="zh-CN"/>
        </w:rPr>
      </w:pPr>
      <w:r w:rsidRPr="00D1205D">
        <w:rPr>
          <w:lang w:eastAsia="zh-CN"/>
        </w:rPr>
        <w:t xml:space="preserve">The SMP mechanism </w:t>
      </w:r>
      <w:r>
        <w:rPr>
          <w:lang w:eastAsia="zh-CN"/>
        </w:rPr>
        <w:t xml:space="preserve">should not </w:t>
      </w:r>
      <w:r w:rsidRPr="00D1205D">
        <w:rPr>
          <w:lang w:eastAsia="zh-CN"/>
        </w:rPr>
        <w:t>use the stream priority mechanism</w:t>
      </w:r>
      <w:r>
        <w:rPr>
          <w:lang w:eastAsia="zh-CN"/>
        </w:rPr>
        <w:t>,</w:t>
      </w:r>
      <w:r w:rsidRPr="00D1205D">
        <w:rPr>
          <w:lang w:eastAsia="zh-CN"/>
        </w:rPr>
        <w:t xml:space="preserve"> </w:t>
      </w:r>
      <w:r>
        <w:rPr>
          <w:lang w:eastAsia="zh-CN"/>
        </w:rPr>
        <w:t xml:space="preserve">because that is deprecated </w:t>
      </w:r>
      <w:r w:rsidRPr="00D1205D">
        <w:rPr>
          <w:lang w:eastAsia="zh-CN"/>
        </w:rPr>
        <w:t>in IETF RFC </w:t>
      </w:r>
      <w:r>
        <w:rPr>
          <w:lang w:eastAsia="zh-CN"/>
        </w:rPr>
        <w:t>9113</w:t>
      </w:r>
      <w:r w:rsidRPr="00D1205D">
        <w:rPr>
          <w:lang w:eastAsia="zh-CN"/>
        </w:rPr>
        <w:t> [7] clause 5.3.</w:t>
      </w:r>
    </w:p>
    <w:p w14:paraId="625CE2A4" w14:textId="7B52F2F4" w:rsidR="00BD74C3" w:rsidRDefault="00BD74C3" w:rsidP="00BD74C3">
      <w:pPr>
        <w:rPr>
          <w:lang w:eastAsia="zh-CN"/>
        </w:rPr>
      </w:pPr>
      <w:r w:rsidRPr="00D1205D">
        <w:rPr>
          <w:lang w:eastAsia="zh-CN"/>
        </w:rPr>
        <w:t xml:space="preserve">HTTP/2 clients, servers and proxies implementing SBIs shall support the custom HTTP header and </w:t>
      </w:r>
      <w:r>
        <w:rPr>
          <w:lang w:eastAsia="zh-CN"/>
        </w:rPr>
        <w:t>may</w:t>
      </w:r>
      <w:r w:rsidRPr="00D1205D">
        <w:rPr>
          <w:lang w:eastAsia="zh-CN"/>
        </w:rPr>
        <w:t xml:space="preserve"> support the stream priority.</w:t>
      </w:r>
    </w:p>
    <w:p w14:paraId="72FB728E" w14:textId="77777777" w:rsidR="00F90BFA" w:rsidRPr="00D1205D" w:rsidRDefault="00F90BFA" w:rsidP="002D7984">
      <w:pPr>
        <w:pStyle w:val="Heading3"/>
        <w:rPr>
          <w:lang w:eastAsia="zh-CN"/>
        </w:rPr>
      </w:pPr>
      <w:bookmarkStart w:id="1681" w:name="_CR6_8_2"/>
      <w:bookmarkStart w:id="1682" w:name="_Toc177643393"/>
      <w:bookmarkEnd w:id="1681"/>
      <w:r w:rsidRPr="00D1205D">
        <w:rPr>
          <w:lang w:eastAsia="zh-CN"/>
        </w:rPr>
        <w:t>6.8.2</w:t>
      </w:r>
      <w:r w:rsidRPr="00D1205D">
        <w:rPr>
          <w:lang w:eastAsia="zh-CN"/>
        </w:rPr>
        <w:tab/>
        <w:t>Message level priority</w:t>
      </w:r>
      <w:bookmarkEnd w:id="1671"/>
      <w:bookmarkEnd w:id="1672"/>
      <w:bookmarkEnd w:id="1673"/>
      <w:bookmarkEnd w:id="1674"/>
      <w:bookmarkEnd w:id="1675"/>
      <w:bookmarkEnd w:id="1676"/>
      <w:bookmarkEnd w:id="1677"/>
      <w:bookmarkEnd w:id="1678"/>
      <w:bookmarkEnd w:id="1679"/>
      <w:bookmarkEnd w:id="1680"/>
      <w:bookmarkEnd w:id="1682"/>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lastRenderedPageBreak/>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683" w:name="_CR6_8_3"/>
      <w:bookmarkStart w:id="1684" w:name="_Toc19709001"/>
      <w:bookmarkStart w:id="1685" w:name="_Toc27745079"/>
      <w:bookmarkStart w:id="1686" w:name="_Toc29803232"/>
      <w:bookmarkStart w:id="1687" w:name="_Toc35970021"/>
      <w:bookmarkStart w:id="1688" w:name="_Toc36050815"/>
      <w:bookmarkStart w:id="1689" w:name="_Toc44847534"/>
      <w:bookmarkStart w:id="1690" w:name="_Toc51845188"/>
      <w:bookmarkStart w:id="1691" w:name="_Toc51845519"/>
      <w:bookmarkStart w:id="1692" w:name="_Toc51847039"/>
      <w:bookmarkStart w:id="1693" w:name="_Toc57022670"/>
      <w:bookmarkStart w:id="1694" w:name="_Toc177643394"/>
      <w:bookmarkEnd w:id="1683"/>
      <w:r w:rsidRPr="00D1205D">
        <w:rPr>
          <w:lang w:eastAsia="zh-CN"/>
        </w:rPr>
        <w:t>6.8.3</w:t>
      </w:r>
      <w:r w:rsidRPr="00D1205D">
        <w:rPr>
          <w:lang w:eastAsia="zh-CN"/>
        </w:rPr>
        <w:tab/>
        <w:t>Stream priority</w:t>
      </w:r>
      <w:bookmarkEnd w:id="1684"/>
      <w:bookmarkEnd w:id="1685"/>
      <w:bookmarkEnd w:id="1686"/>
      <w:bookmarkEnd w:id="1687"/>
      <w:bookmarkEnd w:id="1688"/>
      <w:bookmarkEnd w:id="1689"/>
      <w:bookmarkEnd w:id="1690"/>
      <w:bookmarkEnd w:id="1691"/>
      <w:bookmarkEnd w:id="1692"/>
      <w:bookmarkEnd w:id="1693"/>
      <w:bookmarkEnd w:id="1694"/>
    </w:p>
    <w:p w14:paraId="66BC507F" w14:textId="2B0F4F5E" w:rsidR="00BD74C3" w:rsidRDefault="00BD74C3" w:rsidP="00BD74C3">
      <w:pPr>
        <w:rPr>
          <w:lang w:eastAsia="zh-CN"/>
        </w:rPr>
      </w:pPr>
      <w:bookmarkStart w:id="1695" w:name="_Toc19709002"/>
      <w:bookmarkStart w:id="1696" w:name="_Toc27745080"/>
      <w:bookmarkStart w:id="1697" w:name="_Toc29803233"/>
      <w:bookmarkStart w:id="1698" w:name="_Toc35970022"/>
      <w:bookmarkStart w:id="1699" w:name="_Toc36050816"/>
      <w:bookmarkStart w:id="1700" w:name="_Toc44847535"/>
      <w:bookmarkStart w:id="1701" w:name="_Toc51845189"/>
      <w:bookmarkStart w:id="1702" w:name="_Toc51845520"/>
      <w:bookmarkStart w:id="1703" w:name="_Toc51847040"/>
      <w:bookmarkStart w:id="1704" w:name="_Toc57022671"/>
      <w:r w:rsidRPr="00D1205D">
        <w:rPr>
          <w:lang w:eastAsia="zh-CN"/>
        </w:rPr>
        <w:t xml:space="preserve">The purpose of HTTP/2 stream priority is to allow an endpoint to prioritize streams for transmitting frames when there is limited capacity for sending and to express how it would prefer its peer to allocate resources when managing concurrent streams. Setting the stream priority </w:t>
      </w:r>
      <w:r>
        <w:rPr>
          <w:lang w:eastAsia="zh-CN"/>
        </w:rPr>
        <w:t>indicates</w:t>
      </w:r>
      <w:r w:rsidRPr="00D1205D">
        <w:rPr>
          <w:lang w:eastAsia="zh-CN"/>
        </w:rPr>
        <w:t xml:space="preserve"> a priority treatment to a message between the two endpoints of an HTTP/2 connection.</w:t>
      </w:r>
    </w:p>
    <w:p w14:paraId="6168F99E" w14:textId="45E7CE91" w:rsidR="00BD74C3" w:rsidRDefault="00D93C0A" w:rsidP="00BD74C3">
      <w:pPr>
        <w:rPr>
          <w:lang w:eastAsia="zh-CN"/>
        </w:rPr>
      </w:pPr>
      <w:r>
        <w:rPr>
          <w:lang w:eastAsia="zh-CN"/>
        </w:rPr>
        <w:t>Clause 5</w:t>
      </w:r>
      <w:r w:rsidR="00BD74C3">
        <w:rPr>
          <w:lang w:eastAsia="zh-CN"/>
        </w:rPr>
        <w:t>.3 of the IETF RFC 9113</w:t>
      </w:r>
      <w:r>
        <w:rPr>
          <w:lang w:eastAsia="zh-CN"/>
        </w:rPr>
        <w:t> [</w:t>
      </w:r>
      <w:r w:rsidR="00BD74C3">
        <w:rPr>
          <w:lang w:eastAsia="zh-CN"/>
        </w:rPr>
        <w:t xml:space="preserve">7] </w:t>
      </w:r>
      <w:r w:rsidR="00BD74C3" w:rsidRPr="00E3759D">
        <w:rPr>
          <w:lang w:eastAsia="zh-CN"/>
        </w:rPr>
        <w:t xml:space="preserve">deprecates the HTTP/2 stream priority </w:t>
      </w:r>
      <w:proofErr w:type="spellStart"/>
      <w:r w:rsidR="00BD74C3" w:rsidRPr="00E3759D">
        <w:rPr>
          <w:lang w:eastAsia="zh-CN"/>
        </w:rPr>
        <w:t>signaling</w:t>
      </w:r>
      <w:proofErr w:type="spellEnd"/>
      <w:r w:rsidR="00BD74C3">
        <w:rPr>
          <w:lang w:eastAsia="zh-CN"/>
        </w:rPr>
        <w:t>.</w:t>
      </w:r>
    </w:p>
    <w:p w14:paraId="133D084E" w14:textId="14DF193E" w:rsidR="00BD74C3" w:rsidRDefault="00BD74C3" w:rsidP="00BD74C3">
      <w:pPr>
        <w:rPr>
          <w:lang w:eastAsia="zh-CN"/>
        </w:rPr>
      </w:pPr>
      <w:r>
        <w:rPr>
          <w:lang w:eastAsia="zh-CN"/>
        </w:rPr>
        <w:t xml:space="preserve">For </w:t>
      </w:r>
      <w:r w:rsidRPr="00E96851">
        <w:rPr>
          <w:lang w:eastAsia="zh-CN"/>
        </w:rPr>
        <w:t>interoperability with implementations complying with earlier releases</w:t>
      </w:r>
      <w:r>
        <w:rPr>
          <w:lang w:eastAsia="zh-CN"/>
        </w:rPr>
        <w:t xml:space="preserve">, </w:t>
      </w:r>
      <w:r w:rsidRPr="00553787">
        <w:rPr>
          <w:lang w:eastAsia="zh-CN"/>
        </w:rPr>
        <w:t xml:space="preserve">5GC </w:t>
      </w:r>
      <w:r>
        <w:rPr>
          <w:lang w:eastAsia="zh-CN"/>
        </w:rPr>
        <w:t>NFs shall</w:t>
      </w:r>
      <w:r w:rsidRPr="00E96851">
        <w:rPr>
          <w:lang w:eastAsia="zh-CN"/>
        </w:rPr>
        <w:t xml:space="preserve"> </w:t>
      </w:r>
      <w:r>
        <w:rPr>
          <w:lang w:eastAsia="zh-CN"/>
        </w:rPr>
        <w:t>support</w:t>
      </w:r>
      <w:r w:rsidRPr="00E96851">
        <w:rPr>
          <w:lang w:eastAsia="zh-CN"/>
        </w:rPr>
        <w:t xml:space="preserve"> </w:t>
      </w:r>
      <w:r>
        <w:rPr>
          <w:lang w:eastAsia="zh-CN"/>
        </w:rPr>
        <w:t xml:space="preserve">receiving </w:t>
      </w:r>
      <w:r w:rsidRPr="00E96851">
        <w:rPr>
          <w:lang w:eastAsia="zh-CN"/>
        </w:rPr>
        <w:t xml:space="preserve">priority info in HEADER or PRIORITY frames </w:t>
      </w:r>
      <w:r>
        <w:rPr>
          <w:lang w:eastAsia="zh-CN"/>
        </w:rPr>
        <w:t>to the extent that headers or frames containing stream priority information shall not be rejected, but processed as if they contained no stream priority information, i.e. the stream priority information is ignored.</w:t>
      </w:r>
    </w:p>
    <w:p w14:paraId="27744D03" w14:textId="4F51FD73" w:rsidR="00BD74C3" w:rsidRPr="00D1205D" w:rsidRDefault="00BD74C3" w:rsidP="00BD74C3">
      <w:pPr>
        <w:pStyle w:val="NO"/>
        <w:rPr>
          <w:lang w:eastAsia="zh-CN"/>
        </w:rPr>
      </w:pPr>
      <w:r>
        <w:rPr>
          <w:lang w:eastAsia="zh-CN"/>
        </w:rPr>
        <w:t>NOTE:</w:t>
      </w:r>
      <w:r>
        <w:rPr>
          <w:lang w:eastAsia="zh-CN"/>
        </w:rPr>
        <w:tab/>
        <w:t>Server implementations can alternatively use the stream priority information as</w:t>
      </w:r>
      <w:r w:rsidRPr="00E96851">
        <w:rPr>
          <w:lang w:eastAsia="zh-CN"/>
        </w:rPr>
        <w:t xml:space="preserve"> specified in </w:t>
      </w:r>
      <w:r>
        <w:rPr>
          <w:lang w:eastAsia="zh-CN"/>
        </w:rPr>
        <w:t xml:space="preserve">clause 5.3.2 of IETF </w:t>
      </w:r>
      <w:r w:rsidRPr="00E96851">
        <w:rPr>
          <w:lang w:eastAsia="zh-CN"/>
        </w:rPr>
        <w:t>RFC 9113</w:t>
      </w:r>
      <w:r w:rsidR="00D93C0A">
        <w:rPr>
          <w:lang w:eastAsia="zh-CN"/>
        </w:rPr>
        <w:t> [</w:t>
      </w:r>
      <w:r>
        <w:rPr>
          <w:lang w:eastAsia="zh-CN"/>
        </w:rPr>
        <w:t>7], but it is recommended to use the SBI Message Priorities instead</w:t>
      </w:r>
      <w:r w:rsidRPr="00E96851">
        <w:rPr>
          <w:lang w:eastAsia="zh-CN"/>
        </w:rPr>
        <w:t>.</w:t>
      </w:r>
    </w:p>
    <w:p w14:paraId="656C5814" w14:textId="77777777" w:rsidR="00F90BFA" w:rsidRPr="00D1205D" w:rsidRDefault="00F90BFA" w:rsidP="002D7984">
      <w:pPr>
        <w:pStyle w:val="Heading3"/>
        <w:rPr>
          <w:lang w:eastAsia="zh-CN"/>
        </w:rPr>
      </w:pPr>
      <w:bookmarkStart w:id="1705" w:name="_CR6_8_4"/>
      <w:bookmarkStart w:id="1706" w:name="_Toc177643395"/>
      <w:bookmarkEnd w:id="1705"/>
      <w:r w:rsidRPr="00D1205D">
        <w:rPr>
          <w:lang w:eastAsia="zh-CN"/>
        </w:rPr>
        <w:t>6.8.4</w:t>
      </w:r>
      <w:r w:rsidRPr="00D1205D">
        <w:rPr>
          <w:lang w:eastAsia="zh-CN"/>
        </w:rPr>
        <w:tab/>
        <w:t>Recommendations when defining SBI Message Priorities</w:t>
      </w:r>
      <w:bookmarkEnd w:id="1695"/>
      <w:bookmarkEnd w:id="1696"/>
      <w:bookmarkEnd w:id="1697"/>
      <w:bookmarkEnd w:id="1698"/>
      <w:bookmarkEnd w:id="1699"/>
      <w:bookmarkEnd w:id="1700"/>
      <w:bookmarkEnd w:id="1701"/>
      <w:bookmarkEnd w:id="1702"/>
      <w:bookmarkEnd w:id="1703"/>
      <w:bookmarkEnd w:id="1704"/>
      <w:bookmarkEnd w:id="1706"/>
    </w:p>
    <w:p w14:paraId="7E4C97FE" w14:textId="3B3F0C19" w:rsidR="00114046" w:rsidRPr="00D1205D" w:rsidRDefault="00114046" w:rsidP="00114046">
      <w:pPr>
        <w:rPr>
          <w:lang w:eastAsia="zh-CN"/>
        </w:rPr>
      </w:pPr>
      <w:bookmarkStart w:id="1707" w:name="_Toc19709003"/>
      <w:bookmarkStart w:id="1708" w:name="_Toc27745081"/>
      <w:bookmarkStart w:id="1709" w:name="_Toc29803234"/>
      <w:bookmarkStart w:id="1710" w:name="_Toc35970023"/>
      <w:bookmarkStart w:id="1711" w:name="_Toc36050817"/>
      <w:bookmarkStart w:id="1712" w:name="_Toc44847536"/>
      <w:bookmarkStart w:id="1713" w:name="_Toc51845190"/>
      <w:bookmarkStart w:id="1714" w:name="_Toc51845521"/>
      <w:bookmarkStart w:id="1715" w:name="_Toc51847041"/>
      <w:bookmarkStart w:id="1716"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proofErr w:type="spellStart"/>
      <w:r>
        <w:t>mps-P</w:t>
      </w:r>
      <w:r w:rsidRPr="005F7EB0">
        <w:t>riority</w:t>
      </w:r>
      <w:r>
        <w:t>A</w:t>
      </w:r>
      <w:r w:rsidRPr="005F7EB0">
        <w:t>ccess</w:t>
      </w:r>
      <w:proofErr w:type="spellEnd"/>
      <w:r>
        <w:t xml:space="preserve">, </w:t>
      </w:r>
      <w:proofErr w:type="spellStart"/>
      <w:r>
        <w:t>mcs-PriorityAccess</w:t>
      </w:r>
      <w:proofErr w:type="spellEnd"/>
      <w:r>
        <w:t xml:space="preserve">, or </w:t>
      </w:r>
      <w:proofErr w:type="spellStart"/>
      <w:r>
        <w:t>highPriorityAccess</w:t>
      </w:r>
      <w:proofErr w:type="spellEnd"/>
      <w:r>
        <w:t xml:space="preserve">)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lastRenderedPageBreak/>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717" w:name="_CR6_8_5"/>
      <w:bookmarkStart w:id="1718" w:name="_Toc177643396"/>
      <w:bookmarkEnd w:id="1717"/>
      <w:r w:rsidRPr="00D1205D">
        <w:rPr>
          <w:lang w:eastAsia="zh-CN"/>
        </w:rPr>
        <w:t>6.8.5</w:t>
      </w:r>
      <w:r w:rsidRPr="00D1205D">
        <w:rPr>
          <w:lang w:eastAsia="zh-CN"/>
        </w:rPr>
        <w:tab/>
        <w:t>HTTP/2 client behaviour</w:t>
      </w:r>
      <w:bookmarkEnd w:id="1707"/>
      <w:bookmarkEnd w:id="1708"/>
      <w:bookmarkEnd w:id="1709"/>
      <w:bookmarkEnd w:id="1710"/>
      <w:bookmarkEnd w:id="1711"/>
      <w:bookmarkEnd w:id="1712"/>
      <w:bookmarkEnd w:id="1713"/>
      <w:bookmarkEnd w:id="1714"/>
      <w:bookmarkEnd w:id="1715"/>
      <w:bookmarkEnd w:id="1716"/>
      <w:bookmarkEnd w:id="1718"/>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0CC66F2D" w14:textId="4DD81D0A" w:rsidR="00BD74C3" w:rsidRPr="00D1205D" w:rsidRDefault="00BD74C3" w:rsidP="00BD74C3">
      <w:pPr>
        <w:rPr>
          <w:lang w:eastAsia="zh-CN"/>
        </w:rPr>
      </w:pPr>
      <w:bookmarkStart w:id="1719" w:name="_Toc19709004"/>
      <w:bookmarkStart w:id="1720" w:name="_Toc27745082"/>
      <w:bookmarkStart w:id="1721" w:name="_Toc29803235"/>
      <w:bookmarkStart w:id="1722" w:name="_Toc35970024"/>
      <w:bookmarkStart w:id="1723" w:name="_Toc36050818"/>
      <w:bookmarkStart w:id="1724" w:name="_Toc44847537"/>
      <w:bookmarkStart w:id="1725" w:name="_Toc51845191"/>
      <w:bookmarkStart w:id="1726" w:name="_Toc51845522"/>
      <w:bookmarkStart w:id="1727" w:name="_Toc51847042"/>
      <w:bookmarkStart w:id="1728" w:name="_Toc57022673"/>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w:t>
      </w:r>
    </w:p>
    <w:p w14:paraId="65C20367" w14:textId="77777777" w:rsidR="00F90BFA" w:rsidRPr="00D1205D" w:rsidRDefault="00F90BFA" w:rsidP="002D7984">
      <w:pPr>
        <w:pStyle w:val="Heading3"/>
        <w:rPr>
          <w:lang w:eastAsia="zh-CN"/>
        </w:rPr>
      </w:pPr>
      <w:bookmarkStart w:id="1729" w:name="_CR6_8_6"/>
      <w:bookmarkStart w:id="1730" w:name="_Toc177643397"/>
      <w:bookmarkEnd w:id="1729"/>
      <w:r w:rsidRPr="00D1205D">
        <w:rPr>
          <w:lang w:eastAsia="zh-CN"/>
        </w:rPr>
        <w:t>6.8.6</w:t>
      </w:r>
      <w:r w:rsidRPr="00D1205D">
        <w:rPr>
          <w:lang w:eastAsia="zh-CN"/>
        </w:rPr>
        <w:tab/>
        <w:t>HTTP/2 server behaviour</w:t>
      </w:r>
      <w:bookmarkEnd w:id="1719"/>
      <w:bookmarkEnd w:id="1720"/>
      <w:bookmarkEnd w:id="1721"/>
      <w:bookmarkEnd w:id="1722"/>
      <w:bookmarkEnd w:id="1723"/>
      <w:bookmarkEnd w:id="1724"/>
      <w:bookmarkEnd w:id="1725"/>
      <w:bookmarkEnd w:id="1726"/>
      <w:bookmarkEnd w:id="1727"/>
      <w:bookmarkEnd w:id="1728"/>
      <w:bookmarkEnd w:id="1730"/>
    </w:p>
    <w:p w14:paraId="6363B387" w14:textId="05EBA112" w:rsidR="00BD74C3" w:rsidRPr="00D1205D" w:rsidRDefault="00BD74C3" w:rsidP="00BD74C3">
      <w:pPr>
        <w:rPr>
          <w:lang w:eastAsia="zh-CN"/>
        </w:rPr>
      </w:pPr>
      <w:bookmarkStart w:id="1731" w:name="_Toc19709005"/>
      <w:bookmarkStart w:id="1732" w:name="_Toc27745083"/>
      <w:bookmarkStart w:id="1733" w:name="_Toc29803236"/>
      <w:bookmarkStart w:id="1734" w:name="_Toc35970025"/>
      <w:bookmarkStart w:id="1735" w:name="_Toc36050819"/>
      <w:bookmarkStart w:id="1736" w:name="_Toc44847538"/>
      <w:bookmarkStart w:id="1737" w:name="_Toc51845192"/>
      <w:bookmarkStart w:id="1738" w:name="_Toc51845523"/>
      <w:bookmarkStart w:id="1739" w:name="_Toc51847043"/>
      <w:bookmarkStart w:id="1740" w:name="_Toc57022674"/>
      <w:r w:rsidRPr="00D1205D">
        <w:rPr>
          <w:lang w:eastAsia="zh-CN"/>
        </w:rPr>
        <w:t>The server should use the "3gpp-Sbi-Message-Priority" header (see clause</w:t>
      </w:r>
      <w:r>
        <w:rPr>
          <w:lang w:eastAsia="zh-CN"/>
        </w:rPr>
        <w:t> </w:t>
      </w:r>
      <w:r w:rsidRPr="00D1205D">
        <w:rPr>
          <w:lang w:eastAsia="zh-CN"/>
        </w:rPr>
        <w:t>5.2.3.2.1) to determine how to handle the request. This includes determining the order in which requests are handled and resources that are applied to the handling of the request.</w:t>
      </w:r>
    </w:p>
    <w:p w14:paraId="02EB2421" w14:textId="77777777" w:rsidR="00BD74C3" w:rsidRPr="00D1205D" w:rsidRDefault="00BD74C3" w:rsidP="00BD74C3">
      <w:pPr>
        <w:rPr>
          <w:lang w:eastAsia="zh-CN"/>
        </w:rPr>
      </w:pPr>
      <w:r w:rsidRPr="00D1205D">
        <w:rPr>
          <w:lang w:eastAsia="zh-CN"/>
        </w:rPr>
        <w:t>Servers should use "3gpp-Sbi-Message-Priority" value when making overload throttling decisions.</w:t>
      </w:r>
    </w:p>
    <w:p w14:paraId="11D5B08D" w14:textId="77777777" w:rsidR="00BD74C3" w:rsidRPr="00D1205D" w:rsidRDefault="00BD74C3" w:rsidP="00BD74C3">
      <w:pPr>
        <w:rPr>
          <w:lang w:eastAsia="zh-CN"/>
        </w:rPr>
      </w:pPr>
      <w:r w:rsidRPr="00D1205D">
        <w:rPr>
          <w:lang w:eastAsia="zh-CN"/>
        </w:rPr>
        <w:t xml:space="preserve">Servers should </w:t>
      </w:r>
      <w:r>
        <w:rPr>
          <w:lang w:eastAsia="zh-CN"/>
        </w:rPr>
        <w:t xml:space="preserve">not </w:t>
      </w:r>
      <w:r w:rsidRPr="00D1205D">
        <w:rPr>
          <w:lang w:eastAsia="zh-CN"/>
        </w:rPr>
        <w:t>use stream priority information when making overload throttling decisions at the connection level.</w:t>
      </w:r>
    </w:p>
    <w:p w14:paraId="4DE2CB4B" w14:textId="77777777" w:rsidR="00BD74C3" w:rsidRPr="00D1205D" w:rsidRDefault="00BD74C3" w:rsidP="00BD74C3">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109DE453" w14:textId="76DEE757" w:rsidR="00BD74C3" w:rsidRPr="00D1205D" w:rsidRDefault="00BD74C3" w:rsidP="00BD74C3">
      <w:pPr>
        <w:rPr>
          <w:lang w:eastAsia="zh-CN"/>
        </w:rPr>
      </w:pPr>
      <w:r>
        <w:rPr>
          <w:lang w:eastAsia="zh-CN"/>
        </w:rPr>
        <w:t>A</w:t>
      </w:r>
      <w:r w:rsidRPr="00D1205D">
        <w:rPr>
          <w:lang w:eastAsia="zh-CN"/>
        </w:rPr>
        <w:t xml:space="preserve"> server </w:t>
      </w:r>
      <w:r>
        <w:rPr>
          <w:lang w:eastAsia="zh-CN"/>
        </w:rPr>
        <w:t xml:space="preserve">should not </w:t>
      </w:r>
      <w:r w:rsidRPr="00D1205D">
        <w:rPr>
          <w:lang w:eastAsia="zh-CN"/>
        </w:rPr>
        <w:t>set the stream priority as described in IETF RFC </w:t>
      </w:r>
      <w:r>
        <w:rPr>
          <w:lang w:eastAsia="zh-CN"/>
        </w:rPr>
        <w:t>9113</w:t>
      </w:r>
      <w:r w:rsidRPr="00D1205D">
        <w:rPr>
          <w:lang w:eastAsia="zh-CN"/>
        </w:rPr>
        <w:t> [7], via priority information in the HEADERS frame or in a PRIORITY frame.</w:t>
      </w:r>
    </w:p>
    <w:p w14:paraId="788EE9F5" w14:textId="77777777" w:rsidR="00F90BFA" w:rsidRPr="00D1205D" w:rsidRDefault="00F90BFA" w:rsidP="002D7984">
      <w:pPr>
        <w:pStyle w:val="Heading3"/>
        <w:rPr>
          <w:lang w:eastAsia="zh-CN"/>
        </w:rPr>
      </w:pPr>
      <w:bookmarkStart w:id="1741" w:name="_CR6_8_7"/>
      <w:bookmarkStart w:id="1742" w:name="_Toc177643398"/>
      <w:bookmarkEnd w:id="1741"/>
      <w:r w:rsidRPr="00D1205D">
        <w:rPr>
          <w:lang w:eastAsia="zh-CN"/>
        </w:rPr>
        <w:t>6.8.7</w:t>
      </w:r>
      <w:r w:rsidRPr="00D1205D">
        <w:rPr>
          <w:lang w:eastAsia="zh-CN"/>
        </w:rPr>
        <w:tab/>
        <w:t>HTTP/2 proxy behaviour</w:t>
      </w:r>
      <w:bookmarkEnd w:id="1731"/>
      <w:bookmarkEnd w:id="1732"/>
      <w:bookmarkEnd w:id="1733"/>
      <w:bookmarkEnd w:id="1734"/>
      <w:bookmarkEnd w:id="1735"/>
      <w:bookmarkEnd w:id="1736"/>
      <w:bookmarkEnd w:id="1737"/>
      <w:bookmarkEnd w:id="1738"/>
      <w:bookmarkEnd w:id="1739"/>
      <w:bookmarkEnd w:id="1740"/>
      <w:bookmarkEnd w:id="1742"/>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lastRenderedPageBreak/>
        <w:t>While done only in exceptional circumstances, a proxy may modify priority information when relaying request and response by changing the "3gpp-Sbi-Message-Priority" value. For example, a SEPP may modify the priority set by a roaming partner.</w:t>
      </w:r>
    </w:p>
    <w:p w14:paraId="21229964" w14:textId="1132B1DD" w:rsidR="006D7E1D" w:rsidRPr="00D1205D" w:rsidRDefault="006D7E1D" w:rsidP="006D7E1D">
      <w:pPr>
        <w:rPr>
          <w:lang w:eastAsia="zh-CN"/>
        </w:rPr>
      </w:pPr>
      <w:bookmarkStart w:id="1743" w:name="_Toc19709006"/>
      <w:bookmarkStart w:id="1744" w:name="_Toc27745084"/>
      <w:bookmarkStart w:id="1745" w:name="_Toc29803237"/>
      <w:bookmarkStart w:id="1746" w:name="_Toc35970026"/>
      <w:bookmarkStart w:id="1747" w:name="_Toc36050820"/>
      <w:bookmarkStart w:id="1748" w:name="_Toc44847539"/>
      <w:bookmarkStart w:id="1749" w:name="_Toc51845193"/>
      <w:bookmarkStart w:id="1750" w:name="_Toc51845524"/>
      <w:bookmarkStart w:id="1751" w:name="_Toc51847044"/>
      <w:bookmarkStart w:id="1752" w:name="_Toc57022675"/>
      <w:r w:rsidRPr="00D1205D">
        <w:rPr>
          <w:lang w:eastAsia="zh-CN"/>
        </w:rPr>
        <w:t>Proxies should use the request priority information (respectively response priority information) according to the "3gpp-Sbi-Message-Priority" value</w:t>
      </w:r>
      <w:r>
        <w:rPr>
          <w:lang w:eastAsia="zh-CN"/>
        </w:rPr>
        <w:t xml:space="preserve"> </w:t>
      </w:r>
      <w:r w:rsidRPr="00D1205D">
        <w:rPr>
          <w:lang w:eastAsia="zh-CN"/>
        </w:rPr>
        <w:t>when making overload throttling decisions to a request (respectively a response).</w:t>
      </w:r>
    </w:p>
    <w:p w14:paraId="47636399" w14:textId="419BA872" w:rsidR="006D7E1D" w:rsidRPr="00D1205D" w:rsidRDefault="006D7E1D" w:rsidP="006D7E1D">
      <w:pPr>
        <w:rPr>
          <w:lang w:eastAsia="zh-CN"/>
        </w:rPr>
      </w:pPr>
      <w:r w:rsidRPr="00D1205D">
        <w:rPr>
          <w:lang w:eastAsia="zh-CN"/>
        </w:rPr>
        <w:t>Proxies may use the priority information according to the "3gpp-Sbi-Message-Priority"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753" w:name="_CR6_8_8"/>
      <w:bookmarkStart w:id="1754" w:name="_Toc177643399"/>
      <w:bookmarkEnd w:id="1753"/>
      <w:r w:rsidRPr="00D1205D">
        <w:rPr>
          <w:lang w:eastAsia="zh-CN"/>
        </w:rPr>
        <w:t>6.8.8</w:t>
      </w:r>
      <w:r w:rsidRPr="00D1205D">
        <w:rPr>
          <w:lang w:eastAsia="zh-CN"/>
        </w:rPr>
        <w:tab/>
        <w:t>DSCP marking of messages</w:t>
      </w:r>
      <w:bookmarkEnd w:id="1743"/>
      <w:bookmarkEnd w:id="1744"/>
      <w:bookmarkEnd w:id="1745"/>
      <w:bookmarkEnd w:id="1746"/>
      <w:bookmarkEnd w:id="1747"/>
      <w:bookmarkEnd w:id="1748"/>
      <w:bookmarkEnd w:id="1749"/>
      <w:bookmarkEnd w:id="1750"/>
      <w:bookmarkEnd w:id="1751"/>
      <w:bookmarkEnd w:id="1752"/>
      <w:bookmarkEnd w:id="1754"/>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755" w:name="_CR6_9"/>
      <w:bookmarkStart w:id="1756" w:name="_Toc27745085"/>
      <w:bookmarkStart w:id="1757" w:name="_Toc19709007"/>
      <w:bookmarkStart w:id="1758" w:name="_Toc35970027"/>
      <w:bookmarkStart w:id="1759" w:name="_Toc36050821"/>
      <w:bookmarkStart w:id="1760" w:name="_Toc44847540"/>
      <w:bookmarkStart w:id="1761" w:name="_Toc51845194"/>
      <w:bookmarkStart w:id="1762" w:name="_Toc51845525"/>
      <w:bookmarkStart w:id="1763" w:name="_Toc51847045"/>
      <w:bookmarkStart w:id="1764" w:name="_Toc57022676"/>
      <w:bookmarkStart w:id="1765" w:name="_Toc19709009"/>
      <w:bookmarkStart w:id="1766" w:name="_Toc27745087"/>
      <w:bookmarkStart w:id="1767" w:name="_Toc29803240"/>
      <w:bookmarkStart w:id="1768" w:name="_Toc177643400"/>
      <w:bookmarkEnd w:id="1755"/>
      <w:r w:rsidRPr="00D1205D">
        <w:rPr>
          <w:lang w:eastAsia="zh-CN"/>
        </w:rPr>
        <w:t>6</w:t>
      </w:r>
      <w:r w:rsidRPr="00D1205D">
        <w:t>.</w:t>
      </w:r>
      <w:r w:rsidRPr="00D1205D">
        <w:rPr>
          <w:lang w:eastAsia="zh-CN"/>
        </w:rPr>
        <w:t>9</w:t>
      </w:r>
      <w:r w:rsidRPr="00D1205D">
        <w:rPr>
          <w:lang w:eastAsia="zh-CN"/>
        </w:rPr>
        <w:tab/>
        <w:t>Discovering the supported communication options</w:t>
      </w:r>
      <w:bookmarkEnd w:id="1756"/>
      <w:bookmarkEnd w:id="1757"/>
      <w:bookmarkEnd w:id="1758"/>
      <w:bookmarkEnd w:id="1759"/>
      <w:bookmarkEnd w:id="1760"/>
      <w:bookmarkEnd w:id="1761"/>
      <w:bookmarkEnd w:id="1762"/>
      <w:bookmarkEnd w:id="1763"/>
      <w:bookmarkEnd w:id="1764"/>
      <w:bookmarkEnd w:id="1768"/>
    </w:p>
    <w:p w14:paraId="2646836F" w14:textId="77777777" w:rsidR="006D7E1D" w:rsidRPr="00D1205D" w:rsidRDefault="006D7E1D" w:rsidP="006D7E1D">
      <w:pPr>
        <w:pStyle w:val="Heading3"/>
        <w:rPr>
          <w:lang w:eastAsia="zh-CN"/>
        </w:rPr>
      </w:pPr>
      <w:bookmarkStart w:id="1769" w:name="_CR6_9_1"/>
      <w:bookmarkStart w:id="1770" w:name="_Toc27745086"/>
      <w:bookmarkStart w:id="1771" w:name="_Toc19709008"/>
      <w:bookmarkStart w:id="1772" w:name="_Toc35970028"/>
      <w:bookmarkStart w:id="1773" w:name="_Toc36050822"/>
      <w:bookmarkStart w:id="1774" w:name="_Toc44847541"/>
      <w:bookmarkStart w:id="1775" w:name="_Toc51845195"/>
      <w:bookmarkStart w:id="1776" w:name="_Toc51845526"/>
      <w:bookmarkStart w:id="1777" w:name="_Toc51847046"/>
      <w:bookmarkStart w:id="1778" w:name="_Toc57022677"/>
      <w:bookmarkStart w:id="1779" w:name="_Toc19709011"/>
      <w:bookmarkStart w:id="1780" w:name="_Toc27745089"/>
      <w:bookmarkStart w:id="1781" w:name="_Toc29803242"/>
      <w:bookmarkStart w:id="1782" w:name="_Toc35970032"/>
      <w:bookmarkStart w:id="1783" w:name="_Toc36050826"/>
      <w:bookmarkStart w:id="1784" w:name="_Toc44847545"/>
      <w:bookmarkStart w:id="1785" w:name="_Toc51845199"/>
      <w:bookmarkStart w:id="1786" w:name="_Toc51845530"/>
      <w:bookmarkStart w:id="1787" w:name="_Toc51847050"/>
      <w:bookmarkStart w:id="1788" w:name="_Toc57022681"/>
      <w:bookmarkStart w:id="1789" w:name="_Toc177643401"/>
      <w:bookmarkEnd w:id="1765"/>
      <w:bookmarkEnd w:id="1766"/>
      <w:bookmarkEnd w:id="1767"/>
      <w:bookmarkEnd w:id="1769"/>
      <w:r w:rsidRPr="00D1205D">
        <w:rPr>
          <w:lang w:eastAsia="zh-CN"/>
        </w:rPr>
        <w:t>6.9.1</w:t>
      </w:r>
      <w:r w:rsidRPr="00D1205D">
        <w:rPr>
          <w:lang w:eastAsia="zh-CN"/>
        </w:rPr>
        <w:tab/>
        <w:t>General</w:t>
      </w:r>
      <w:bookmarkEnd w:id="1770"/>
      <w:bookmarkEnd w:id="1771"/>
      <w:bookmarkEnd w:id="1772"/>
      <w:bookmarkEnd w:id="1773"/>
      <w:bookmarkEnd w:id="1774"/>
      <w:bookmarkEnd w:id="1775"/>
      <w:bookmarkEnd w:id="1776"/>
      <w:bookmarkEnd w:id="1777"/>
      <w:bookmarkEnd w:id="1778"/>
      <w:bookmarkEnd w:id="1789"/>
    </w:p>
    <w:p w14:paraId="7A2D0BBE" w14:textId="750CCF1A" w:rsidR="006D7E1D" w:rsidRPr="00D1205D" w:rsidRDefault="006D7E1D" w:rsidP="006D7E1D">
      <w:r w:rsidRPr="00D1205D">
        <w:t>The OPTIONS method, as described in clause</w:t>
      </w:r>
      <w:r>
        <w:t> 9</w:t>
      </w:r>
      <w:r w:rsidRPr="00D1205D">
        <w:t>.3.7 of IETF RFC </w:t>
      </w:r>
      <w:r>
        <w:t>9110</w:t>
      </w:r>
      <w:r w:rsidRPr="00D1205D">
        <w:t> [11], may be used by a NF Service Consumer to determine the communication options supported by a NF Service Producer for a target resource.</w:t>
      </w:r>
    </w:p>
    <w:p w14:paraId="2D2870BC" w14:textId="77777777" w:rsidR="006D7E1D" w:rsidRPr="00D1205D" w:rsidRDefault="006D7E1D" w:rsidP="006D7E1D">
      <w:r w:rsidRPr="00D1205D">
        <w:t>Clause</w:t>
      </w:r>
      <w:r>
        <w:t> </w:t>
      </w:r>
      <w:r w:rsidRPr="00D1205D">
        <w:t>6.9.2.1 describes example communication options that may be discovered using the OPTIONS method.</w:t>
      </w:r>
    </w:p>
    <w:p w14:paraId="0379A7C1" w14:textId="7AE5F3B3" w:rsidR="006D7E1D" w:rsidRPr="00D1205D" w:rsidRDefault="006D7E1D" w:rsidP="006D7E1D">
      <w:r w:rsidRPr="00D1205D">
        <w:t>The Accept-Encoding header, as described in clause</w:t>
      </w:r>
      <w:r>
        <w:t> 12.</w:t>
      </w:r>
      <w:r w:rsidRPr="00D1205D">
        <w:t xml:space="preserve">5.3 of IETF RFC </w:t>
      </w:r>
      <w:r>
        <w:t>9110 </w:t>
      </w:r>
      <w:r w:rsidRPr="00D1205D">
        <w:t>[11], may be used by a NF Service Producer to determine the communication options supported by a NF Service Consumer.</w:t>
      </w:r>
    </w:p>
    <w:p w14:paraId="6D254737" w14:textId="77777777" w:rsidR="006D7E1D" w:rsidRPr="00D1205D" w:rsidRDefault="006D7E1D" w:rsidP="006D7E1D">
      <w:r w:rsidRPr="00D1205D">
        <w:t>Clause</w:t>
      </w:r>
      <w:r>
        <w:t> </w:t>
      </w:r>
      <w:r w:rsidRPr="00D1205D">
        <w:t>6.9.2.2 describes example communication options that may be discovered using the Accept-Encoding header.</w:t>
      </w:r>
    </w:p>
    <w:p w14:paraId="4A29FA59" w14:textId="77777777" w:rsidR="006D7E1D" w:rsidRPr="00D1205D" w:rsidRDefault="006D7E1D" w:rsidP="006D7E1D">
      <w:pPr>
        <w:pStyle w:val="Heading3"/>
        <w:rPr>
          <w:lang w:eastAsia="zh-CN"/>
        </w:rPr>
      </w:pPr>
      <w:bookmarkStart w:id="1790" w:name="_CR6_9_2"/>
      <w:bookmarkStart w:id="1791" w:name="_Toc35970029"/>
      <w:bookmarkStart w:id="1792" w:name="_Toc36050823"/>
      <w:bookmarkStart w:id="1793" w:name="_Toc44847542"/>
      <w:bookmarkStart w:id="1794" w:name="_Toc51845196"/>
      <w:bookmarkStart w:id="1795" w:name="_Toc51845527"/>
      <w:bookmarkStart w:id="1796" w:name="_Toc51847047"/>
      <w:bookmarkStart w:id="1797" w:name="_Toc57022678"/>
      <w:bookmarkStart w:id="1798" w:name="_Toc177643402"/>
      <w:bookmarkEnd w:id="1790"/>
      <w:r w:rsidRPr="00D1205D">
        <w:rPr>
          <w:lang w:eastAsia="zh-CN"/>
        </w:rPr>
        <w:t>6.9.2</w:t>
      </w:r>
      <w:r w:rsidRPr="00D1205D">
        <w:rPr>
          <w:lang w:eastAsia="zh-CN"/>
        </w:rPr>
        <w:tab/>
        <w:t>Discoverable communication options</w:t>
      </w:r>
      <w:bookmarkEnd w:id="1791"/>
      <w:bookmarkEnd w:id="1792"/>
      <w:bookmarkEnd w:id="1793"/>
      <w:bookmarkEnd w:id="1794"/>
      <w:bookmarkEnd w:id="1795"/>
      <w:bookmarkEnd w:id="1796"/>
      <w:bookmarkEnd w:id="1797"/>
      <w:bookmarkEnd w:id="1798"/>
    </w:p>
    <w:p w14:paraId="4775FB6D" w14:textId="77777777" w:rsidR="006D7E1D" w:rsidRPr="00D1205D" w:rsidRDefault="006D7E1D" w:rsidP="006D7E1D">
      <w:pPr>
        <w:pStyle w:val="Heading4"/>
      </w:pPr>
      <w:bookmarkStart w:id="1799" w:name="_CR6_9_2_1"/>
      <w:bookmarkStart w:id="1800" w:name="_Toc19709010"/>
      <w:bookmarkStart w:id="1801" w:name="_Toc27745088"/>
      <w:bookmarkStart w:id="1802" w:name="_Toc29803241"/>
      <w:bookmarkStart w:id="1803" w:name="_Toc35970030"/>
      <w:bookmarkStart w:id="1804" w:name="_Toc36050824"/>
      <w:bookmarkStart w:id="1805" w:name="_Toc44847543"/>
      <w:bookmarkStart w:id="1806" w:name="_Toc51845197"/>
      <w:bookmarkStart w:id="1807" w:name="_Toc51845528"/>
      <w:bookmarkStart w:id="1808" w:name="_Toc51847048"/>
      <w:bookmarkStart w:id="1809" w:name="_Toc57022679"/>
      <w:bookmarkStart w:id="1810" w:name="_Toc177643403"/>
      <w:bookmarkEnd w:id="1799"/>
      <w:r w:rsidRPr="00D1205D">
        <w:t>6.9.2.1</w:t>
      </w:r>
      <w:r w:rsidRPr="00D1205D">
        <w:tab/>
        <w:t>Content-encodings supported in HTTP requests</w:t>
      </w:r>
      <w:bookmarkEnd w:id="1800"/>
      <w:bookmarkEnd w:id="1801"/>
      <w:bookmarkEnd w:id="1802"/>
      <w:bookmarkEnd w:id="1803"/>
      <w:bookmarkEnd w:id="1804"/>
      <w:bookmarkEnd w:id="1805"/>
      <w:bookmarkEnd w:id="1806"/>
      <w:bookmarkEnd w:id="1807"/>
      <w:bookmarkEnd w:id="1808"/>
      <w:bookmarkEnd w:id="1809"/>
      <w:bookmarkEnd w:id="1810"/>
    </w:p>
    <w:p w14:paraId="143B6F4C" w14:textId="04B77FC4" w:rsidR="006D7E1D" w:rsidRPr="00D1205D" w:rsidRDefault="006D7E1D" w:rsidP="006D7E1D">
      <w:r w:rsidRPr="00D1205D">
        <w:t xml:space="preserve">Certain service operations may result in large HTTP request </w:t>
      </w:r>
      <w:r>
        <w:t>content</w:t>
      </w:r>
      <w:r w:rsidRPr="00D1205D">
        <w:t xml:space="preserve">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xml:space="preserve">). </w:t>
      </w:r>
      <w:proofErr w:type="spellStart"/>
      <w:r w:rsidRPr="00D1205D">
        <w:t>Gzip</w:t>
      </w:r>
      <w:proofErr w:type="spellEnd"/>
      <w:r w:rsidRPr="00D1205D">
        <w:t xml:space="preserve"> coding (see IETF RFC 1952 [34]) may be supported to optimally reduce the </w:t>
      </w:r>
      <w:r>
        <w:t>content</w:t>
      </w:r>
      <w:r w:rsidRPr="00D1205D">
        <w:t xml:space="preserve"> size of HTTP requests in this case.</w:t>
      </w:r>
    </w:p>
    <w:p w14:paraId="47298343" w14:textId="77777777" w:rsidR="006D7E1D" w:rsidRPr="00D1205D" w:rsidRDefault="006D7E1D" w:rsidP="006D7E1D">
      <w:r w:rsidRPr="00D1205D">
        <w:t>A NF Service Consumer may determine the content-encodings supported by the NF Service Producer in HTTP requests targeting a particular resource by:</w:t>
      </w:r>
    </w:p>
    <w:p w14:paraId="1E9D7437" w14:textId="77777777" w:rsidR="006D7E1D" w:rsidRPr="00D1205D" w:rsidRDefault="006D7E1D" w:rsidP="006D7E1D">
      <w:pPr>
        <w:pStyle w:val="B1"/>
      </w:pPr>
      <w:r w:rsidRPr="00D1205D">
        <w:t>-</w:t>
      </w:r>
      <w:r w:rsidRPr="00D1205D">
        <w:tab/>
        <w:t>sending an HTTP OPTIONS request targeting the resource of the NF Service Producer; and/or</w:t>
      </w:r>
    </w:p>
    <w:p w14:paraId="1980116A" w14:textId="77777777" w:rsidR="006D7E1D" w:rsidRPr="00D1205D" w:rsidRDefault="006D7E1D" w:rsidP="006D7E1D">
      <w:pPr>
        <w:pStyle w:val="B1"/>
      </w:pPr>
      <w:r w:rsidRPr="00D1205D">
        <w:t>-</w:t>
      </w:r>
      <w:r w:rsidRPr="00D1205D">
        <w:tab/>
        <w:t>receiving an "Accept-Encoding" header in HTTP responses from the NF Service Producer for requests targeting the resource.</w:t>
      </w:r>
    </w:p>
    <w:p w14:paraId="6128C228" w14:textId="5389F4B1" w:rsidR="006D7E1D" w:rsidRPr="00D1205D" w:rsidRDefault="006D7E1D" w:rsidP="006D7E1D">
      <w:r w:rsidRPr="00D1205D">
        <w:t>A NF Service Producer that receives an HTTP OPTIONS request for a target resource shall include an "Accept-Encoding" header in the HTTP 200 OK response (see IETF RFC </w:t>
      </w:r>
      <w:r>
        <w:t>9110 [11]</w:t>
      </w:r>
      <w:r w:rsidRPr="00D1205D">
        <w:t xml:space="preserve">), if specific content-encodings, e.g. </w:t>
      </w:r>
      <w:proofErr w:type="spellStart"/>
      <w:r w:rsidRPr="00D1205D">
        <w:t>Gzip</w:t>
      </w:r>
      <w:proofErr w:type="spellEnd"/>
      <w:r w:rsidRPr="00D1205D">
        <w:t xml:space="preserve"> coding (e.g. see IETF RFC 1952 [34]) are supported in HTTP requests targeting the resource.</w:t>
      </w:r>
    </w:p>
    <w:p w14:paraId="73AD70A3" w14:textId="321B26DF" w:rsidR="006D7E1D" w:rsidRPr="00D1205D" w:rsidRDefault="006D7E1D" w:rsidP="006D7E1D">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w:t>
      </w:r>
      <w:r>
        <w:t>12.5.</w:t>
      </w:r>
      <w:r w:rsidRPr="00D1205D">
        <w:t>3 of IETF RFC </w:t>
      </w:r>
      <w:r>
        <w:t>9110 [11]</w:t>
      </w:r>
      <w:r w:rsidRPr="00D1205D">
        <w:t>.</w:t>
      </w:r>
    </w:p>
    <w:p w14:paraId="5FC723EF" w14:textId="4CFD584D" w:rsidR="006D7E1D" w:rsidRDefault="006D7E1D" w:rsidP="006D7E1D">
      <w:r w:rsidRPr="00D1205D">
        <w:t xml:space="preserve">A NF Service Producer may include an "Accept-Encoding" header in the HTTP 2xx response for requests other than HTTP OPTIONS if specific content-encodings, e.g. </w:t>
      </w:r>
      <w:proofErr w:type="spellStart"/>
      <w:r w:rsidRPr="00D1205D">
        <w:t>Gzip</w:t>
      </w:r>
      <w:proofErr w:type="spellEnd"/>
      <w:r w:rsidRPr="00D1205D">
        <w:t xml:space="preserve"> coding (e.g. see IETF RFC 1952 [34]), are supported in HTTP </w:t>
      </w:r>
      <w:r w:rsidRPr="00D1205D">
        <w:lastRenderedPageBreak/>
        <w:t xml:space="preserve">requests targeting the resource, to optimize future interactions, e.g. when the request </w:t>
      </w:r>
      <w:r>
        <w:t>content</w:t>
      </w:r>
      <w:r w:rsidRPr="00D1205D">
        <w:t xml:space="preserve"> was big enough to justify use of a compression coding but the client did not do so.</w:t>
      </w:r>
    </w:p>
    <w:p w14:paraId="75BA7870" w14:textId="77777777" w:rsidR="006D7E1D" w:rsidRPr="00D1205D" w:rsidRDefault="006D7E1D" w:rsidP="006D7E1D">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proofErr w:type="spellStart"/>
      <w:r w:rsidRPr="004B06BD">
        <w:rPr>
          <w:lang w:val="en-US" w:eastAsia="zh-CN"/>
        </w:rPr>
        <w:t>Notif</w:t>
      </w:r>
      <w:proofErr w:type="spellEnd"/>
      <w:r w:rsidRPr="004B06BD">
        <w:rPr>
          <w:lang w:val="en-US" w:eastAsia="zh-CN"/>
        </w:rPr>
        <w:t>-</w:t>
      </w:r>
      <w:r>
        <w:rPr>
          <w:lang w:val="en-US" w:eastAsia="zh-CN"/>
        </w:rPr>
        <w:t>Accepted</w:t>
      </w:r>
      <w:r w:rsidRPr="004B06BD">
        <w:rPr>
          <w:lang w:val="en-US" w:eastAsia="zh-CN"/>
        </w:rPr>
        <w:t>-Encoding</w:t>
      </w:r>
      <w:r>
        <w:rPr>
          <w:lang w:val="en-US" w:eastAsia="zh-CN"/>
        </w:rPr>
        <w:t xml:space="preserve"> HTTP header, defined in clause 5.2.3.3.6,</w:t>
      </w:r>
      <w:r w:rsidRPr="00F37ED9">
        <w:t xml:space="preserve"> included in the received subscription request.</w:t>
      </w:r>
    </w:p>
    <w:p w14:paraId="0DAB611E" w14:textId="77777777" w:rsidR="006D7E1D" w:rsidRPr="00D1205D" w:rsidRDefault="006D7E1D" w:rsidP="006D7E1D">
      <w:pPr>
        <w:pStyle w:val="Heading4"/>
      </w:pPr>
      <w:bookmarkStart w:id="1811" w:name="_CR6_9_2_2"/>
      <w:bookmarkStart w:id="1812" w:name="_Toc35970031"/>
      <w:bookmarkStart w:id="1813" w:name="_Toc36050825"/>
      <w:bookmarkStart w:id="1814" w:name="_Toc44847544"/>
      <w:bookmarkStart w:id="1815" w:name="_Toc51845198"/>
      <w:bookmarkStart w:id="1816" w:name="_Toc51845529"/>
      <w:bookmarkStart w:id="1817" w:name="_Toc51847049"/>
      <w:bookmarkStart w:id="1818" w:name="_Toc57022680"/>
      <w:bookmarkStart w:id="1819" w:name="_Toc177643404"/>
      <w:bookmarkEnd w:id="1811"/>
      <w:r w:rsidRPr="00D1205D">
        <w:t>6.9.2.2</w:t>
      </w:r>
      <w:r w:rsidRPr="00D1205D">
        <w:tab/>
        <w:t>Content-encodings supported in HTTP responses</w:t>
      </w:r>
      <w:bookmarkEnd w:id="1812"/>
      <w:bookmarkEnd w:id="1813"/>
      <w:bookmarkEnd w:id="1814"/>
      <w:bookmarkEnd w:id="1815"/>
      <w:bookmarkEnd w:id="1816"/>
      <w:bookmarkEnd w:id="1817"/>
      <w:bookmarkEnd w:id="1818"/>
      <w:bookmarkEnd w:id="1819"/>
    </w:p>
    <w:p w14:paraId="02B97C44" w14:textId="7304EC54" w:rsidR="006D7E1D" w:rsidRPr="00D1205D" w:rsidRDefault="006D7E1D" w:rsidP="006D7E1D">
      <w:r w:rsidRPr="00D1205D">
        <w:t xml:space="preserve">Certain service operations may result in large HTTP response </w:t>
      </w:r>
      <w:r>
        <w:t>content</w:t>
      </w:r>
      <w:r w:rsidRPr="00D1205D">
        <w:t xml:space="preserve">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xml:space="preserve">). </w:t>
      </w:r>
      <w:proofErr w:type="spellStart"/>
      <w:r w:rsidRPr="00D1205D">
        <w:t>Gzip</w:t>
      </w:r>
      <w:proofErr w:type="spellEnd"/>
      <w:r w:rsidRPr="00D1205D">
        <w:t xml:space="preserve"> coding (see IETF RFC 1952 [34]) may be supported to optimally reduce the </w:t>
      </w:r>
      <w:r>
        <w:t>content</w:t>
      </w:r>
      <w:r w:rsidRPr="00D1205D">
        <w:t xml:space="preserve"> size of HTTP responses in this case (see "Content-Encoding" header in Table 5.2.2.2-2).</w:t>
      </w:r>
    </w:p>
    <w:p w14:paraId="20E0F14E" w14:textId="76B1987F" w:rsidR="006D7E1D" w:rsidRPr="00D1205D" w:rsidRDefault="006D7E1D" w:rsidP="006D7E1D">
      <w:r w:rsidRPr="00D1205D">
        <w:t xml:space="preserve">A NF Service Consumer may include an "Accept-Encoding" header in HTTP requests to indicate the content-encodings, e.g. </w:t>
      </w:r>
      <w:proofErr w:type="spellStart"/>
      <w:r w:rsidRPr="00D1205D">
        <w:t>Gzip</w:t>
      </w:r>
      <w:proofErr w:type="spellEnd"/>
      <w:r w:rsidRPr="00D1205D">
        <w:t xml:space="preserve"> coding (e.g. see IETF RFC 1952 [34]), that are supported for the associated HTTP responses, as specified in Table 5.2.2.2-1 and in clause</w:t>
      </w:r>
      <w:r>
        <w:t> 12.</w:t>
      </w:r>
      <w:r w:rsidRPr="00D1205D">
        <w:t xml:space="preserve">5.3 of IETF RFC </w:t>
      </w:r>
      <w:r>
        <w:t>9110 </w:t>
      </w:r>
      <w:r w:rsidRPr="00D1205D">
        <w:t>[11].</w:t>
      </w:r>
    </w:p>
    <w:p w14:paraId="70960471" w14:textId="77777777" w:rsidR="006D7E1D" w:rsidRPr="00D1205D" w:rsidRDefault="006D7E1D" w:rsidP="006D7E1D">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820" w:name="_CR6_10"/>
      <w:bookmarkStart w:id="1821" w:name="_Toc177643405"/>
      <w:bookmarkEnd w:id="1820"/>
      <w:r w:rsidRPr="00D1205D">
        <w:rPr>
          <w:lang w:eastAsia="zh-CN"/>
        </w:rPr>
        <w:t>6</w:t>
      </w:r>
      <w:r w:rsidRPr="00D1205D">
        <w:t>.</w:t>
      </w:r>
      <w:r w:rsidRPr="00D1205D">
        <w:rPr>
          <w:lang w:eastAsia="zh-CN"/>
        </w:rPr>
        <w:t>10</w:t>
      </w:r>
      <w:r w:rsidRPr="00D1205D">
        <w:rPr>
          <w:lang w:eastAsia="zh-CN"/>
        </w:rPr>
        <w:tab/>
        <w:t>Support of Indirect Communication</w:t>
      </w:r>
      <w:bookmarkEnd w:id="1779"/>
      <w:bookmarkEnd w:id="1780"/>
      <w:bookmarkEnd w:id="1781"/>
      <w:bookmarkEnd w:id="1782"/>
      <w:bookmarkEnd w:id="1783"/>
      <w:bookmarkEnd w:id="1784"/>
      <w:bookmarkEnd w:id="1785"/>
      <w:bookmarkEnd w:id="1786"/>
      <w:bookmarkEnd w:id="1787"/>
      <w:bookmarkEnd w:id="1788"/>
      <w:bookmarkEnd w:id="1821"/>
    </w:p>
    <w:p w14:paraId="2CCA993E" w14:textId="77777777" w:rsidR="00F90BFA" w:rsidRPr="00D1205D" w:rsidRDefault="00F90BFA" w:rsidP="002D7984">
      <w:pPr>
        <w:pStyle w:val="Heading3"/>
        <w:rPr>
          <w:lang w:eastAsia="zh-CN"/>
        </w:rPr>
      </w:pPr>
      <w:bookmarkStart w:id="1822" w:name="_CR6_10_1"/>
      <w:bookmarkStart w:id="1823" w:name="_Toc19709012"/>
      <w:bookmarkStart w:id="1824" w:name="_Toc27745090"/>
      <w:bookmarkStart w:id="1825" w:name="_Toc29803243"/>
      <w:bookmarkStart w:id="1826" w:name="_Toc35970033"/>
      <w:bookmarkStart w:id="1827" w:name="_Toc36050827"/>
      <w:bookmarkStart w:id="1828" w:name="_Toc44847546"/>
      <w:bookmarkStart w:id="1829" w:name="_Toc51845200"/>
      <w:bookmarkStart w:id="1830" w:name="_Toc51845531"/>
      <w:bookmarkStart w:id="1831" w:name="_Toc51847051"/>
      <w:bookmarkStart w:id="1832" w:name="_Toc57022682"/>
      <w:bookmarkStart w:id="1833" w:name="_Toc177643406"/>
      <w:bookmarkEnd w:id="1822"/>
      <w:r w:rsidRPr="00D1205D">
        <w:rPr>
          <w:lang w:eastAsia="zh-CN"/>
        </w:rPr>
        <w:t>6.10.1</w:t>
      </w:r>
      <w:r w:rsidRPr="00D1205D">
        <w:rPr>
          <w:lang w:eastAsia="zh-CN"/>
        </w:rPr>
        <w:tab/>
        <w:t>General</w:t>
      </w:r>
      <w:bookmarkEnd w:id="1823"/>
      <w:bookmarkEnd w:id="1824"/>
      <w:bookmarkEnd w:id="1825"/>
      <w:bookmarkEnd w:id="1826"/>
      <w:bookmarkEnd w:id="1827"/>
      <w:bookmarkEnd w:id="1828"/>
      <w:bookmarkEnd w:id="1829"/>
      <w:bookmarkEnd w:id="1830"/>
      <w:bookmarkEnd w:id="1831"/>
      <w:bookmarkEnd w:id="1832"/>
      <w:bookmarkEnd w:id="1833"/>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834" w:name="_Toc19709013"/>
      <w:bookmarkStart w:id="1835" w:name="_Toc27745091"/>
      <w:bookmarkStart w:id="1836" w:name="_Toc29803244"/>
      <w:bookmarkStart w:id="1837" w:name="_Toc35970034"/>
      <w:bookmarkStart w:id="1838"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839" w:name="_CR6_10_2"/>
      <w:bookmarkStart w:id="1840" w:name="_Toc44847547"/>
      <w:bookmarkStart w:id="1841" w:name="_Toc51845201"/>
      <w:bookmarkStart w:id="1842" w:name="_Toc51845532"/>
      <w:bookmarkStart w:id="1843" w:name="_Toc51847052"/>
      <w:bookmarkStart w:id="1844" w:name="_Toc57022683"/>
      <w:bookmarkStart w:id="1845" w:name="_Toc177643407"/>
      <w:bookmarkEnd w:id="1839"/>
      <w:r w:rsidRPr="00D1205D">
        <w:rPr>
          <w:lang w:eastAsia="zh-CN"/>
        </w:rPr>
        <w:t>6.10.2</w:t>
      </w:r>
      <w:r w:rsidRPr="00D1205D">
        <w:rPr>
          <w:lang w:eastAsia="zh-CN"/>
        </w:rPr>
        <w:tab/>
      </w:r>
      <w:bookmarkEnd w:id="1834"/>
      <w:bookmarkEnd w:id="1835"/>
      <w:bookmarkEnd w:id="1836"/>
      <w:r w:rsidRPr="00D1205D">
        <w:rPr>
          <w:lang w:eastAsia="zh-CN"/>
        </w:rPr>
        <w:t>Routing Mechanisms with SCP Known to the NF</w:t>
      </w:r>
      <w:bookmarkEnd w:id="1837"/>
      <w:bookmarkEnd w:id="1838"/>
      <w:bookmarkEnd w:id="1840"/>
      <w:bookmarkEnd w:id="1841"/>
      <w:bookmarkEnd w:id="1842"/>
      <w:bookmarkEnd w:id="1843"/>
      <w:bookmarkEnd w:id="1844"/>
      <w:bookmarkEnd w:id="1845"/>
    </w:p>
    <w:p w14:paraId="527B52DB" w14:textId="77777777" w:rsidR="00F90BFA" w:rsidRPr="00D1205D" w:rsidRDefault="00F90BFA" w:rsidP="002D7984">
      <w:pPr>
        <w:pStyle w:val="Heading4"/>
        <w:rPr>
          <w:lang w:eastAsia="zh-CN"/>
        </w:rPr>
      </w:pPr>
      <w:bookmarkStart w:id="1846" w:name="_CR6_10_2_1"/>
      <w:bookmarkStart w:id="1847" w:name="_Toc19709014"/>
      <w:bookmarkStart w:id="1848" w:name="_Toc27745092"/>
      <w:bookmarkStart w:id="1849" w:name="_Toc29803245"/>
      <w:bookmarkStart w:id="1850" w:name="_Toc35970035"/>
      <w:bookmarkStart w:id="1851" w:name="_Toc36050829"/>
      <w:bookmarkStart w:id="1852" w:name="_Toc44847548"/>
      <w:bookmarkStart w:id="1853" w:name="_Toc51845202"/>
      <w:bookmarkStart w:id="1854" w:name="_Toc51845533"/>
      <w:bookmarkStart w:id="1855" w:name="_Toc51847053"/>
      <w:bookmarkStart w:id="1856" w:name="_Toc57022684"/>
      <w:bookmarkStart w:id="1857" w:name="_Toc19709016"/>
      <w:bookmarkStart w:id="1858" w:name="_Toc27745094"/>
      <w:bookmarkStart w:id="1859" w:name="_Toc29803247"/>
      <w:bookmarkStart w:id="1860" w:name="_Toc177643408"/>
      <w:bookmarkEnd w:id="1846"/>
      <w:r w:rsidRPr="00D1205D">
        <w:rPr>
          <w:lang w:eastAsia="zh-CN"/>
        </w:rPr>
        <w:t>6.10.2.1</w:t>
      </w:r>
      <w:r w:rsidRPr="00D1205D">
        <w:rPr>
          <w:lang w:eastAsia="zh-CN"/>
        </w:rPr>
        <w:tab/>
        <w:t>General</w:t>
      </w:r>
      <w:bookmarkEnd w:id="1847"/>
      <w:bookmarkEnd w:id="1848"/>
      <w:bookmarkEnd w:id="1849"/>
      <w:bookmarkEnd w:id="1850"/>
      <w:bookmarkEnd w:id="1851"/>
      <w:bookmarkEnd w:id="1852"/>
      <w:bookmarkEnd w:id="1853"/>
      <w:bookmarkEnd w:id="1854"/>
      <w:bookmarkEnd w:id="1855"/>
      <w:bookmarkEnd w:id="1856"/>
      <w:bookmarkEnd w:id="1860"/>
    </w:p>
    <w:p w14:paraId="602675EC" w14:textId="1CF21676" w:rsidR="00F90BFA" w:rsidRPr="00D1205D" w:rsidRDefault="00F90BFA" w:rsidP="00F90BFA">
      <w:pPr>
        <w:rPr>
          <w:lang w:eastAsia="zh-CN"/>
        </w:rPr>
      </w:pPr>
      <w:bookmarkStart w:id="1861" w:name="_Toc19709015"/>
      <w:bookmarkStart w:id="1862" w:name="_Toc27745093"/>
      <w:bookmarkStart w:id="1863" w:name="_Toc29803246"/>
      <w:bookmarkStart w:id="1864" w:name="_Toc35970036"/>
      <w:bookmarkStart w:id="1865"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866" w:name="_CR6_10_2_2"/>
      <w:bookmarkStart w:id="1867" w:name="_Toc44847549"/>
      <w:bookmarkStart w:id="1868" w:name="_Toc51845203"/>
      <w:bookmarkStart w:id="1869" w:name="_Toc51845534"/>
      <w:bookmarkStart w:id="1870" w:name="_Toc51847054"/>
      <w:bookmarkStart w:id="1871" w:name="_Toc57022685"/>
      <w:bookmarkStart w:id="1872" w:name="_Toc177643409"/>
      <w:bookmarkEnd w:id="1866"/>
      <w:r w:rsidRPr="00D1205D">
        <w:rPr>
          <w:lang w:eastAsia="zh-CN"/>
        </w:rPr>
        <w:lastRenderedPageBreak/>
        <w:t>6.10.2.2</w:t>
      </w:r>
      <w:r w:rsidRPr="00D1205D">
        <w:rPr>
          <w:lang w:eastAsia="zh-CN"/>
        </w:rPr>
        <w:tab/>
        <w:t>HTTP/2 connection management</w:t>
      </w:r>
      <w:bookmarkEnd w:id="1861"/>
      <w:bookmarkEnd w:id="1862"/>
      <w:bookmarkEnd w:id="1863"/>
      <w:bookmarkEnd w:id="1864"/>
      <w:bookmarkEnd w:id="1865"/>
      <w:bookmarkEnd w:id="1867"/>
      <w:bookmarkEnd w:id="1868"/>
      <w:bookmarkEnd w:id="1869"/>
      <w:bookmarkEnd w:id="1870"/>
      <w:bookmarkEnd w:id="1871"/>
      <w:bookmarkEnd w:id="1872"/>
    </w:p>
    <w:p w14:paraId="552C657E" w14:textId="77777777" w:rsidR="00F90BFA" w:rsidRPr="00D1205D" w:rsidRDefault="00F90BFA" w:rsidP="00F90BFA">
      <w:pPr>
        <w:rPr>
          <w:lang w:eastAsia="zh-CN"/>
        </w:rPr>
      </w:pPr>
      <w:bookmarkStart w:id="1873" w:name="_Toc35970037"/>
      <w:bookmarkStart w:id="1874"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875" w:name="_CR6_10_2_3"/>
      <w:bookmarkStart w:id="1876" w:name="_Toc44847550"/>
      <w:bookmarkStart w:id="1877" w:name="_Toc51845204"/>
      <w:bookmarkStart w:id="1878" w:name="_Toc51845535"/>
      <w:bookmarkStart w:id="1879" w:name="_Toc51847055"/>
      <w:bookmarkStart w:id="1880" w:name="_Toc57022686"/>
      <w:bookmarkStart w:id="1881" w:name="_Toc177643410"/>
      <w:bookmarkEnd w:id="1875"/>
      <w:r w:rsidRPr="00D1205D">
        <w:rPr>
          <w:lang w:eastAsia="zh-CN"/>
        </w:rPr>
        <w:t>6.10.2.3</w:t>
      </w:r>
      <w:r w:rsidRPr="00D1205D">
        <w:rPr>
          <w:lang w:eastAsia="zh-CN"/>
        </w:rPr>
        <w:tab/>
        <w:t>Connecting inbound</w:t>
      </w:r>
      <w:bookmarkEnd w:id="1857"/>
      <w:bookmarkEnd w:id="1858"/>
      <w:bookmarkEnd w:id="1859"/>
      <w:bookmarkEnd w:id="1873"/>
      <w:bookmarkEnd w:id="1874"/>
      <w:bookmarkEnd w:id="1876"/>
      <w:bookmarkEnd w:id="1877"/>
      <w:bookmarkEnd w:id="1878"/>
      <w:bookmarkEnd w:id="1879"/>
      <w:bookmarkEnd w:id="1880"/>
      <w:bookmarkEnd w:id="1881"/>
    </w:p>
    <w:p w14:paraId="34111B24" w14:textId="435B8711" w:rsidR="006D7E1D" w:rsidRPr="00D1205D" w:rsidRDefault="006D7E1D" w:rsidP="006D7E1D">
      <w:bookmarkStart w:id="1882" w:name="_Toc19709017"/>
      <w:bookmarkStart w:id="1883" w:name="_Toc27745095"/>
      <w:bookmarkStart w:id="1884"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w:t>
      </w:r>
      <w:r>
        <w:t>7.3</w:t>
      </w:r>
      <w:r w:rsidRPr="00D1205D">
        <w:t>.2 of IETF RFC </w:t>
      </w:r>
      <w:r>
        <w:t>9110 [11]</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885" w:name="_CR6_10_2_4"/>
      <w:bookmarkStart w:id="1886" w:name="_Toc35970038"/>
      <w:bookmarkStart w:id="1887" w:name="_Toc36050832"/>
      <w:bookmarkStart w:id="1888" w:name="_Toc44847551"/>
      <w:bookmarkStart w:id="1889" w:name="_Toc51845205"/>
      <w:bookmarkStart w:id="1890" w:name="_Toc51845536"/>
      <w:bookmarkStart w:id="1891" w:name="_Toc51847056"/>
      <w:bookmarkStart w:id="1892" w:name="_Toc57022687"/>
      <w:bookmarkStart w:id="1893" w:name="_Toc177643411"/>
      <w:bookmarkEnd w:id="1885"/>
      <w:r w:rsidRPr="00D1205D">
        <w:rPr>
          <w:lang w:eastAsia="zh-CN"/>
        </w:rPr>
        <w:t>6.10.2.4</w:t>
      </w:r>
      <w:r w:rsidRPr="00D1205D">
        <w:rPr>
          <w:lang w:eastAsia="zh-CN"/>
        </w:rPr>
        <w:tab/>
      </w:r>
      <w:r w:rsidRPr="00D1205D">
        <w:t>Pseudo-header setting</w:t>
      </w:r>
      <w:bookmarkEnd w:id="1882"/>
      <w:bookmarkEnd w:id="1883"/>
      <w:bookmarkEnd w:id="1884"/>
      <w:bookmarkEnd w:id="1886"/>
      <w:bookmarkEnd w:id="1887"/>
      <w:bookmarkEnd w:id="1888"/>
      <w:bookmarkEnd w:id="1889"/>
      <w:bookmarkEnd w:id="1890"/>
      <w:bookmarkEnd w:id="1891"/>
      <w:bookmarkEnd w:id="1892"/>
      <w:bookmarkEnd w:id="1893"/>
    </w:p>
    <w:p w14:paraId="76E662BD" w14:textId="77777777" w:rsidR="00F90BFA" w:rsidRPr="00D1205D" w:rsidRDefault="00F90BFA" w:rsidP="00F90BFA">
      <w:pPr>
        <w:rPr>
          <w:lang w:eastAsia="zh-CN"/>
        </w:rPr>
      </w:pPr>
      <w:bookmarkStart w:id="1894" w:name="_Toc27745097"/>
      <w:bookmarkStart w:id="1895" w:name="_Toc29803249"/>
      <w:bookmarkStart w:id="1896"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w:t>
      </w:r>
      <w:proofErr w:type="spellStart"/>
      <w:r w:rsidRPr="00D1205D">
        <w:t>scheme"</w:t>
      </w:r>
      <w:r w:rsidRPr="00D1205D">
        <w:rPr>
          <w:lang w:eastAsia="zh-CN"/>
        </w:rPr>
        <w:t>set</w:t>
      </w:r>
      <w:proofErr w:type="spellEnd"/>
      <w:r w:rsidRPr="00D1205D">
        <w:rPr>
          <w:lang w:eastAsia="zh-CN"/>
        </w:rPr>
        <w:t xml:space="preserve">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8641798" w14:textId="27AC79D5" w:rsidR="004528FB" w:rsidRDefault="004528FB" w:rsidP="004528FB">
      <w:pPr>
        <w:rPr>
          <w:lang w:eastAsia="zh-CN"/>
        </w:rPr>
      </w:pPr>
      <w:r w:rsidRPr="00D1205D">
        <w:rPr>
          <w:lang w:eastAsia="zh-CN"/>
        </w:rPr>
        <w:t xml:space="preserve">An HTTP client </w:t>
      </w:r>
      <w:r>
        <w:rPr>
          <w:lang w:eastAsia="zh-CN"/>
        </w:rPr>
        <w:t xml:space="preserve">which has not received information </w:t>
      </w:r>
      <w:r w:rsidRPr="00D1205D">
        <w:rPr>
          <w:lang w:eastAsia="zh-CN"/>
        </w:rPr>
        <w:t xml:space="preserve">whether the callback URI contains any deployment specific string or not shall behave assuming that there is no deployment specific string in the callback (i.e. target) URI. </w:t>
      </w:r>
      <w:r>
        <w:rPr>
          <w:lang w:eastAsia="zh-CN"/>
        </w:rPr>
        <w:t>If the HTTP client has previously received the prefix of the callback URI it shall</w:t>
      </w:r>
      <w:r w:rsidRPr="007B4B6C">
        <w:rPr>
          <w:lang w:eastAsia="zh-CN"/>
        </w:rPr>
        <w:t xml:space="preserve"> includ</w:t>
      </w:r>
      <w:r>
        <w:rPr>
          <w:lang w:eastAsia="zh-CN"/>
        </w:rPr>
        <w:t>e it</w:t>
      </w:r>
      <w:r w:rsidRPr="007B4B6C">
        <w:rPr>
          <w:lang w:eastAsia="zh-CN"/>
        </w:rPr>
        <w:t xml:space="preserve">, if available, in the 3gpp-Sbi-Target-apiRoot header (see </w:t>
      </w:r>
      <w:r w:rsidR="00D93C0A" w:rsidRPr="007B4B6C">
        <w:rPr>
          <w:lang w:eastAsia="zh-CN"/>
        </w:rPr>
        <w:t>clause</w:t>
      </w:r>
      <w:r w:rsidR="00D93C0A">
        <w:rPr>
          <w:lang w:eastAsia="zh-CN"/>
        </w:rPr>
        <w:t> </w:t>
      </w:r>
      <w:r w:rsidR="00D93C0A" w:rsidRPr="007B4B6C">
        <w:rPr>
          <w:lang w:eastAsia="zh-CN"/>
        </w:rPr>
        <w:t>6</w:t>
      </w:r>
      <w:r w:rsidRPr="007B4B6C">
        <w:rPr>
          <w:lang w:eastAsia="zh-CN"/>
        </w:rPr>
        <w:t>.10. 2.5).</w:t>
      </w:r>
    </w:p>
    <w:p w14:paraId="02E9E535" w14:textId="77777777" w:rsidR="004528FB" w:rsidRPr="00D1205D" w:rsidRDefault="004528FB" w:rsidP="004528FB">
      <w:pPr>
        <w:rPr>
          <w:lang w:eastAsia="zh-CN"/>
        </w:rPr>
      </w:pPr>
      <w:r w:rsidRPr="00D1205D">
        <w:rPr>
          <w:lang w:eastAsia="zh-CN"/>
        </w:rPr>
        <w:t>When an HTTP client sending a notification request corresponding to default notification subscription where the target URI is unknown (e.g. for Indirect Communication with Delegated Discovery, as specified in clause</w:t>
      </w:r>
      <w:r>
        <w:rPr>
          <w:lang w:eastAsia="zh-CN"/>
        </w:rPr>
        <w:t> </w:t>
      </w:r>
      <w:r w:rsidRPr="00D1205D">
        <w:rPr>
          <w:lang w:eastAsia="zh-CN"/>
        </w:rPr>
        <w:t>6.10.3.3),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w:t>
      </w:r>
      <w:proofErr w:type="spellStart"/>
      <w:r w:rsidRPr="00D75E58">
        <w:rPr>
          <w:lang w:eastAsia="zh-CN"/>
        </w:rPr>
        <w:t>scp</w:t>
      </w:r>
      <w:proofErr w:type="spellEnd"/>
      <w:r w:rsidRPr="00D75E58">
        <w:rPr>
          <w:lang w:eastAsia="zh-CN"/>
        </w:rPr>
        <w:t>-</w:t>
      </w:r>
      <w:r w:rsidRPr="00D75E58">
        <w:t>default-sub-notify-</w:t>
      </w:r>
      <w:proofErr w:type="spellStart"/>
      <w:r w:rsidRPr="00D75E58">
        <w:t>uri</w:t>
      </w:r>
      <w:proofErr w:type="spellEnd"/>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w:t>
      </w:r>
      <w:proofErr w:type="spellStart"/>
      <w:r w:rsidRPr="00D1205D">
        <w:rPr>
          <w:lang w:eastAsia="zh-CN"/>
        </w:rPr>
        <w:t>apiRoot</w:t>
      </w:r>
      <w:proofErr w:type="spellEnd"/>
      <w:r w:rsidRPr="00D1205D">
        <w:rPr>
          <w:lang w:eastAsia="zh-CN"/>
        </w:rPr>
        <w:t xml:space="preserve"> of the SCP received in the request URI of the incoming request by the </w:t>
      </w:r>
      <w:proofErr w:type="spellStart"/>
      <w:r w:rsidRPr="00D1205D">
        <w:rPr>
          <w:lang w:eastAsia="zh-CN"/>
        </w:rPr>
        <w:t>apiRoot</w:t>
      </w:r>
      <w:proofErr w:type="spellEnd"/>
      <w:r w:rsidRPr="00D1205D">
        <w:rPr>
          <w:lang w:eastAsia="zh-CN"/>
        </w:rPr>
        <w:t xml:space="preserve"> of the next hop SCP. The SCP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r>
      <w:r w:rsidRPr="00D1205D">
        <w:t xml:space="preserve">if the pseudo target URI for default subscription </w:t>
      </w:r>
      <w:r w:rsidRPr="00DA7149">
        <w:t>("</w:t>
      </w:r>
      <w:r w:rsidRPr="00D75E58">
        <w:t>/</w:t>
      </w:r>
      <w:proofErr w:type="spellStart"/>
      <w:r w:rsidRPr="00D75E58">
        <w:rPr>
          <w:lang w:eastAsia="zh-CN"/>
        </w:rPr>
        <w:t>scp</w:t>
      </w:r>
      <w:proofErr w:type="spellEnd"/>
      <w:r w:rsidRPr="00D75E58">
        <w:rPr>
          <w:lang w:eastAsia="zh-CN"/>
        </w:rPr>
        <w:t>-</w:t>
      </w:r>
      <w:r w:rsidRPr="00D75E58">
        <w:t>default-sub-notify-</w:t>
      </w:r>
      <w:proofErr w:type="spellStart"/>
      <w:r w:rsidRPr="00D75E58">
        <w:t>uri</w:t>
      </w:r>
      <w:proofErr w:type="spellEnd"/>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 xml:space="preserve">When forwarding a request to the HTTP server, the SCP shall replace the </w:t>
      </w:r>
      <w:proofErr w:type="spellStart"/>
      <w:r w:rsidRPr="00D1205D">
        <w:rPr>
          <w:lang w:eastAsia="zh-CN"/>
        </w:rPr>
        <w:t>apiRoot</w:t>
      </w:r>
      <w:proofErr w:type="spellEnd"/>
      <w:r w:rsidRPr="00D1205D">
        <w:rPr>
          <w:lang w:eastAsia="zh-CN"/>
        </w:rPr>
        <w:t xml:space="preserve"> of the SCP received in the request URI of the incoming request by the </w:t>
      </w:r>
      <w:proofErr w:type="spellStart"/>
      <w:r w:rsidRPr="00D1205D">
        <w:rPr>
          <w:lang w:eastAsia="zh-CN"/>
        </w:rPr>
        <w:t>apiRoot</w:t>
      </w:r>
      <w:proofErr w:type="spellEnd"/>
      <w:r w:rsidRPr="00D1205D">
        <w:rPr>
          <w:lang w:eastAsia="zh-CN"/>
        </w:rPr>
        <w:t xml:space="preserve"> of the target NF service instance. If the 3gpp-Sbi-Target-apiRoot header was received in the request, the SCP shall use it as the </w:t>
      </w:r>
      <w:proofErr w:type="spellStart"/>
      <w:r w:rsidRPr="00D1205D">
        <w:rPr>
          <w:lang w:eastAsia="zh-CN"/>
        </w:rPr>
        <w:t>apiRoot</w:t>
      </w:r>
      <w:proofErr w:type="spellEnd"/>
      <w:r w:rsidRPr="00D1205D">
        <w:rPr>
          <w:lang w:eastAsia="zh-CN"/>
        </w:rPr>
        <w:t xml:space="preserve">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proofErr w:type="spellStart"/>
      <w:r w:rsidRPr="00D75E58">
        <w:rPr>
          <w:lang w:eastAsia="zh-CN"/>
        </w:rPr>
        <w:t>scp</w:t>
      </w:r>
      <w:proofErr w:type="spellEnd"/>
      <w:r w:rsidRPr="00D75E58">
        <w:rPr>
          <w:lang w:eastAsia="zh-CN"/>
        </w:rPr>
        <w:t>-</w:t>
      </w:r>
      <w:r w:rsidRPr="00D75E58">
        <w:t>default-sub-notify-</w:t>
      </w:r>
      <w:proofErr w:type="spellStart"/>
      <w:r w:rsidRPr="00D75E58">
        <w:t>uri</w:t>
      </w:r>
      <w:proofErr w:type="spellEnd"/>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897" w:name="_Toc35970039"/>
      <w:bookmarkStart w:id="1898" w:name="_Toc36050833"/>
      <w:bookmarkStart w:id="1899" w:name="_Toc44847552"/>
      <w:bookmarkStart w:id="1900" w:name="_Toc51845206"/>
      <w:bookmarkStart w:id="1901" w:name="_Toc51845537"/>
      <w:bookmarkStart w:id="1902" w:name="_Toc51847057"/>
      <w:bookmarkStart w:id="1903" w:name="_Toc57022688"/>
      <w:r>
        <w:rPr>
          <w:lang w:eastAsia="zh-CN"/>
        </w:rPr>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proofErr w:type="spellStart"/>
      <w:r w:rsidR="0024054A" w:rsidRPr="00D1205D">
        <w:t>apiPrefix</w:t>
      </w:r>
      <w:proofErr w:type="spellEnd"/>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w:t>
      </w:r>
      <w:proofErr w:type="spellStart"/>
      <w:r w:rsidRPr="00D1205D">
        <w:t>apiPrefix</w:t>
      </w:r>
      <w:proofErr w:type="spellEnd"/>
      <w:r w:rsidRPr="00D1205D">
        <w:t>"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to the NF Service Consumer (represented by the FQDN "example.com", i.e. the host part of the callback URI</w:t>
      </w:r>
      <w:r w:rsidR="0024054A"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w:t>
      </w:r>
      <w:proofErr w:type="spellStart"/>
      <w:r w:rsidRPr="00D1205D">
        <w:t>apiPrefix</w:t>
      </w:r>
      <w:proofErr w:type="spellEnd"/>
      <w:r w:rsidRPr="00D1205D">
        <w:t>"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w:t>
      </w:r>
      <w:proofErr w:type="spellStart"/>
      <w:r w:rsidRPr="00D1205D">
        <w:t>apiPrefix</w:t>
      </w:r>
      <w:proofErr w:type="spellEnd"/>
      <w:r w:rsidRPr="00D1205D">
        <w:t>" of the SCP).</w:t>
      </w:r>
    </w:p>
    <w:p w14:paraId="677B0733" w14:textId="77777777" w:rsidR="0024054A" w:rsidRDefault="0024054A" w:rsidP="0024054A">
      <w:pPr>
        <w:pStyle w:val="B2"/>
      </w:pPr>
      <w:r w:rsidRPr="00D1205D">
        <w:t>-</w:t>
      </w:r>
      <w:r w:rsidRPr="00D1205D">
        <w:tab/>
        <w:t>the SCP shall send the request "POST https://example.com/a/b/c/notification" to the selected NF Service Consumer.</w:t>
      </w:r>
    </w:p>
    <w:p w14:paraId="7E32CE01" w14:textId="77777777" w:rsidR="004528FB" w:rsidRPr="00D1205D" w:rsidRDefault="004528FB" w:rsidP="004528FB">
      <w:pPr>
        <w:pStyle w:val="EX"/>
      </w:pPr>
      <w:r>
        <w:rPr>
          <w:lang w:eastAsia="zh-CN"/>
        </w:rPr>
        <w:t>EXAMPLE 4</w:t>
      </w:r>
      <w:r w:rsidRPr="00D1205D">
        <w:rPr>
          <w:lang w:eastAsia="zh-CN"/>
        </w:rPr>
        <w:t>:</w:t>
      </w:r>
      <w:r w:rsidRPr="00D1205D">
        <w:rPr>
          <w:lang w:eastAsia="zh-CN"/>
        </w:rPr>
        <w:tab/>
        <w:t>For indirect communication, if the NF Service Producer needs to send a notification request "</w:t>
      </w:r>
      <w:r w:rsidRPr="00D1205D">
        <w:t>POST https://example.com</w:t>
      </w:r>
      <w:r>
        <w:t>/prefix123</w:t>
      </w:r>
      <w:r w:rsidRPr="00D1205D">
        <w:t xml:space="preserve">/a/b/c/notification" </w:t>
      </w:r>
      <w:r w:rsidRPr="00D1205D">
        <w:rPr>
          <w:lang w:eastAsia="zh-CN"/>
        </w:rPr>
        <w:t xml:space="preserve">to the NF Service Consumer </w:t>
      </w:r>
      <w:r>
        <w:rPr>
          <w:lang w:eastAsia="zh-CN"/>
        </w:rPr>
        <w:t>with a</w:t>
      </w:r>
      <w:r w:rsidRPr="004461B8">
        <w:t xml:space="preserve"> </w:t>
      </w:r>
      <w:r>
        <w:t>callback URI</w:t>
      </w:r>
      <w:r>
        <w:rPr>
          <w:lang w:eastAsia="zh-CN"/>
        </w:rPr>
        <w:t xml:space="preserve"> Prefix "/prefix123"</w:t>
      </w:r>
      <w:r w:rsidRPr="00D1205D">
        <w:t>:</w:t>
      </w:r>
    </w:p>
    <w:p w14:paraId="7E16069A" w14:textId="77777777" w:rsidR="004528FB" w:rsidRPr="00D1205D" w:rsidRDefault="004528FB" w:rsidP="004528FB">
      <w:pPr>
        <w:pStyle w:val="B2"/>
      </w:pPr>
      <w:r w:rsidRPr="00D1205D">
        <w:t>-</w:t>
      </w:r>
      <w:r w:rsidRPr="00D1205D">
        <w:tab/>
        <w:t>the NF service producer shall send the request "POST https://scp.com/1/2/3/a/b/c/notification" to the SCP (where "</w:t>
      </w:r>
      <w:r>
        <w:t>/</w:t>
      </w:r>
      <w:r w:rsidRPr="00D1205D">
        <w:t>1/2/3" is the Prefix of the SCP), with the "3gpp-sbi-target-apiRoot" header set to "https://example.com</w:t>
      </w:r>
      <w:r>
        <w:t>/prefix123</w:t>
      </w:r>
      <w:r w:rsidRPr="00D1205D">
        <w:t>".</w:t>
      </w:r>
    </w:p>
    <w:p w14:paraId="427B3A0D" w14:textId="4E7409A0" w:rsidR="004528FB" w:rsidRPr="00D1205D" w:rsidRDefault="004528FB" w:rsidP="0024054A">
      <w:pPr>
        <w:pStyle w:val="B2"/>
      </w:pPr>
      <w:r w:rsidRPr="00D1205D">
        <w:t>-</w:t>
      </w:r>
      <w:r w:rsidRPr="00D1205D">
        <w:tab/>
        <w:t>the SCP shall send the request "POST https://example.com</w:t>
      </w:r>
      <w:r>
        <w:t>/prefix123</w:t>
      </w:r>
      <w:r w:rsidRPr="00D1205D">
        <w:t>/a/b/c/notification" to the NF Service Consumer, without any "3gpp-sbi-target-apiRoot" header.</w:t>
      </w:r>
    </w:p>
    <w:p w14:paraId="5C8C9590" w14:textId="77777777" w:rsidR="00F90BFA" w:rsidRPr="00D1205D" w:rsidRDefault="00F90BFA" w:rsidP="002D7984">
      <w:pPr>
        <w:pStyle w:val="Heading4"/>
        <w:rPr>
          <w:lang w:eastAsia="zh-CN"/>
        </w:rPr>
      </w:pPr>
      <w:bookmarkStart w:id="1904" w:name="_CR6_10_2_5"/>
      <w:bookmarkStart w:id="1905" w:name="_Toc177643412"/>
      <w:bookmarkEnd w:id="1904"/>
      <w:r w:rsidRPr="00D1205D">
        <w:rPr>
          <w:lang w:eastAsia="zh-CN"/>
        </w:rPr>
        <w:lastRenderedPageBreak/>
        <w:t>6.10.2.5</w:t>
      </w:r>
      <w:r w:rsidRPr="00D1205D">
        <w:rPr>
          <w:lang w:eastAsia="zh-CN"/>
        </w:rPr>
        <w:tab/>
      </w:r>
      <w:r w:rsidRPr="00D1205D">
        <w:t>3gpp-Sbi-Target-apiRoot header setting</w:t>
      </w:r>
      <w:bookmarkEnd w:id="1894"/>
      <w:bookmarkEnd w:id="1895"/>
      <w:bookmarkEnd w:id="1897"/>
      <w:bookmarkEnd w:id="1898"/>
      <w:bookmarkEnd w:id="1899"/>
      <w:bookmarkEnd w:id="1900"/>
      <w:bookmarkEnd w:id="1901"/>
      <w:bookmarkEnd w:id="1902"/>
      <w:bookmarkEnd w:id="1903"/>
      <w:bookmarkEnd w:id="1905"/>
    </w:p>
    <w:p w14:paraId="185298D2" w14:textId="77777777" w:rsidR="00F90BFA" w:rsidRPr="00D1205D" w:rsidRDefault="00F90BFA" w:rsidP="00F90BFA">
      <w:bookmarkStart w:id="1906" w:name="_Toc27745098"/>
      <w:bookmarkStart w:id="1907" w:name="_Toc29803250"/>
      <w:r w:rsidRPr="00D1205D">
        <w:rPr>
          <w:lang w:eastAsia="zh-CN"/>
        </w:rPr>
        <w:t xml:space="preserve">For Indirect Communications with or without delegated discovery, the HTTP client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 xml:space="preserve">for Indirect Communication without Delegated Discovery, a service request sent to the SCP to create a resource shall include a 3gpp-Sbi-Target-apiRoot header set to the </w:t>
      </w:r>
      <w:proofErr w:type="spellStart"/>
      <w:r w:rsidRPr="00D1205D">
        <w:rPr>
          <w:lang w:eastAsia="zh-CN"/>
        </w:rPr>
        <w:t>apiRoot</w:t>
      </w:r>
      <w:proofErr w:type="spellEnd"/>
      <w:r w:rsidRPr="00D1205D">
        <w:rPr>
          <w:lang w:eastAsia="zh-CN"/>
        </w:rPr>
        <w:t xml:space="preserve">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 xml:space="preserve">after a resource has been created, subsequent service requests sent to the SCP and targeting the resource shall include a 3gpp-Sbi-Target-apiRoot header set to the </w:t>
      </w:r>
      <w:proofErr w:type="spellStart"/>
      <w:r w:rsidRPr="00D1205D">
        <w:rPr>
          <w:lang w:eastAsia="zh-CN"/>
        </w:rPr>
        <w:t>apiRoot</w:t>
      </w:r>
      <w:proofErr w:type="spellEnd"/>
      <w:r w:rsidRPr="00D1205D">
        <w:rPr>
          <w:lang w:eastAsia="zh-CN"/>
        </w:rPr>
        <w:t xml:space="preserve"> received earlier in Location header of service responses from the NF Service Producer;</w:t>
      </w:r>
    </w:p>
    <w:p w14:paraId="4A39E985" w14:textId="347CA709" w:rsidR="00F90BFA" w:rsidRPr="00D1205D" w:rsidRDefault="00F90BFA" w:rsidP="00F90BFA">
      <w:pPr>
        <w:pStyle w:val="B1"/>
        <w:rPr>
          <w:lang w:eastAsia="zh-CN"/>
        </w:rPr>
      </w:pPr>
      <w:r w:rsidRPr="00D1205D">
        <w:rPr>
          <w:lang w:eastAsia="zh-CN"/>
        </w:rPr>
        <w:t>-</w:t>
      </w:r>
      <w:r w:rsidRPr="00D1205D">
        <w:rPr>
          <w:lang w:eastAsia="zh-CN"/>
        </w:rPr>
        <w:tab/>
      </w:r>
      <w:r w:rsidR="004528FB" w:rsidRPr="00D1205D">
        <w:rPr>
          <w:lang w:eastAsia="zh-CN"/>
        </w:rPr>
        <w:t xml:space="preserve">notifications or callbacks sent via the SCP shall include a 3gpp-Sbi-Target-apiRoot header set to the </w:t>
      </w:r>
      <w:proofErr w:type="spellStart"/>
      <w:r w:rsidR="004528FB" w:rsidRPr="00D1205D">
        <w:rPr>
          <w:lang w:eastAsia="zh-CN"/>
        </w:rPr>
        <w:t>apiRoot</w:t>
      </w:r>
      <w:proofErr w:type="spellEnd"/>
      <w:r w:rsidR="004528FB" w:rsidRPr="00D1205D">
        <w:rPr>
          <w:lang w:eastAsia="zh-CN"/>
        </w:rPr>
        <w:t xml:space="preserve"> of the notification or callback URI (i.e. "http" or "https" scheme</w:t>
      </w:r>
      <w:r w:rsidR="004528FB" w:rsidRPr="00D1205D">
        <w:t>,</w:t>
      </w:r>
      <w:r w:rsidR="004528FB" w:rsidRPr="00D1205D">
        <w:rPr>
          <w:lang w:eastAsia="zh-CN"/>
        </w:rPr>
        <w:t xml:space="preserve"> </w:t>
      </w:r>
      <w:r w:rsidR="004528FB" w:rsidRPr="00D1205D">
        <w:t>the fixed string "://" and authority (host and optional port) as defined in IETF RFC 3986 [14]</w:t>
      </w:r>
      <w:r w:rsidR="004528FB">
        <w:t xml:space="preserve"> followed by the Callback URI </w:t>
      </w:r>
      <w:r w:rsidR="004528FB">
        <w:rPr>
          <w:lang w:eastAsia="zh-CN"/>
        </w:rPr>
        <w:t>prefix when available</w:t>
      </w:r>
      <w:r w:rsidR="004528FB" w:rsidRPr="00D1205D">
        <w:t>)</w:t>
      </w:r>
      <w:r w:rsidR="004528FB"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does not include a 3gpp-Sbi-Target-apiRoot header containing the </w:t>
      </w:r>
      <w:proofErr w:type="spellStart"/>
      <w:r w:rsidRPr="00D1205D">
        <w:rPr>
          <w:lang w:eastAsia="zh-CN"/>
        </w:rPr>
        <w:t>apiRoot</w:t>
      </w:r>
      <w:proofErr w:type="spellEnd"/>
      <w:r w:rsidRPr="00D1205D">
        <w:rPr>
          <w:lang w:eastAsia="zh-CN"/>
        </w:rPr>
        <w:t xml:space="preserve">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w:t>
      </w:r>
      <w:proofErr w:type="spellStart"/>
      <w:r w:rsidRPr="00D1205D">
        <w:rPr>
          <w:lang w:eastAsia="zh-CN"/>
        </w:rPr>
        <w:t>apiRoot</w:t>
      </w:r>
      <w:proofErr w:type="spellEnd"/>
      <w:r w:rsidRPr="00D1205D">
        <w:rPr>
          <w:lang w:eastAsia="zh-CN"/>
        </w:rPr>
        <w:t xml:space="preserve">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proofErr w:type="spellStart"/>
      <w:r w:rsidRPr="00D1205D">
        <w:t>apiRoot</w:t>
      </w:r>
      <w:proofErr w:type="spellEnd"/>
      <w:r w:rsidRPr="00D1205D">
        <w:t xml:space="preserve"> of a selected NF service instance, but the SCP needs to reselect a different NF service instance, the SCP shall modify and set the </w:t>
      </w:r>
      <w:r w:rsidRPr="00D1205D">
        <w:rPr>
          <w:lang w:eastAsia="zh-CN"/>
        </w:rPr>
        <w:t xml:space="preserve">3gpp-Sbi-Target-apiRoot header to the </w:t>
      </w:r>
      <w:proofErr w:type="spellStart"/>
      <w:r w:rsidRPr="00D1205D">
        <w:rPr>
          <w:lang w:eastAsia="zh-CN"/>
        </w:rPr>
        <w:t>apiRoot</w:t>
      </w:r>
      <w:proofErr w:type="spellEnd"/>
      <w:r w:rsidRPr="00D1205D">
        <w:rPr>
          <w:lang w:eastAsia="zh-CN"/>
        </w:rPr>
        <w:t xml:space="preserve">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proofErr w:type="spellStart"/>
      <w:r w:rsidRPr="00D1205D">
        <w:t>apiRoot</w:t>
      </w:r>
      <w:proofErr w:type="spellEnd"/>
      <w:r w:rsidRPr="00D1205D">
        <w:t xml:space="preserve">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908" w:name="_CR6_10_2_6"/>
      <w:bookmarkStart w:id="1909" w:name="_Toc35970040"/>
      <w:bookmarkStart w:id="1910" w:name="_Toc36050834"/>
      <w:bookmarkStart w:id="1911" w:name="_Toc44847553"/>
      <w:bookmarkStart w:id="1912" w:name="_Toc51845207"/>
      <w:bookmarkStart w:id="1913" w:name="_Toc51845538"/>
      <w:bookmarkStart w:id="1914" w:name="_Toc51847058"/>
      <w:bookmarkStart w:id="1915" w:name="_Toc57022689"/>
      <w:bookmarkStart w:id="1916" w:name="_Toc177643413"/>
      <w:bookmarkEnd w:id="1908"/>
      <w:r w:rsidRPr="00D1205D">
        <w:rPr>
          <w:lang w:eastAsia="zh-CN"/>
        </w:rPr>
        <w:t>6.10.2.6</w:t>
      </w:r>
      <w:r w:rsidRPr="00D1205D">
        <w:rPr>
          <w:lang w:eastAsia="zh-CN"/>
        </w:rPr>
        <w:tab/>
      </w:r>
      <w:r w:rsidRPr="00D1205D">
        <w:t>Cache key (ck) query parameter</w:t>
      </w:r>
      <w:bookmarkEnd w:id="1906"/>
      <w:bookmarkEnd w:id="1907"/>
      <w:bookmarkEnd w:id="1909"/>
      <w:bookmarkEnd w:id="1910"/>
      <w:bookmarkEnd w:id="1911"/>
      <w:bookmarkEnd w:id="1912"/>
      <w:bookmarkEnd w:id="1913"/>
      <w:bookmarkEnd w:id="1914"/>
      <w:bookmarkEnd w:id="1915"/>
      <w:bookmarkEnd w:id="1916"/>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w:t>
      </w:r>
      <w:proofErr w:type="spellStart"/>
      <w:r w:rsidRPr="00D1205D">
        <w:rPr>
          <w:lang w:eastAsia="zh-CN"/>
        </w:rPr>
        <w:t>apiRoot</w:t>
      </w:r>
      <w:proofErr w:type="spellEnd"/>
      <w:r w:rsidRPr="00D1205D">
        <w:rPr>
          <w:lang w:eastAsia="zh-CN"/>
        </w:rPr>
        <w:t xml:space="preserve"> of the target NF, i.e. </w:t>
      </w:r>
      <w:r w:rsidRPr="00D1205D">
        <w:t xml:space="preserve">the same </w:t>
      </w:r>
      <w:proofErr w:type="spellStart"/>
      <w:r w:rsidRPr="00D1205D">
        <w:t>apiRoot</w:t>
      </w:r>
      <w:proofErr w:type="spellEnd"/>
      <w:r w:rsidRPr="00D1205D">
        <w:t xml:space="preserve"> shall always produce the same value for the content of the ck parameter. </w:t>
      </w:r>
      <w:r w:rsidRPr="00D1205D">
        <w:rPr>
          <w:lang w:eastAsia="zh-CN"/>
        </w:rPr>
        <w:t xml:space="preserve">The ck parameter may contain e.g. a short compact hash value of the whole </w:t>
      </w:r>
      <w:proofErr w:type="spellStart"/>
      <w:r w:rsidRPr="00D1205D">
        <w:rPr>
          <w:lang w:eastAsia="zh-CN"/>
        </w:rPr>
        <w:t>apiRoot</w:t>
      </w:r>
      <w:proofErr w:type="spellEnd"/>
      <w:r w:rsidRPr="00D1205D">
        <w:rPr>
          <w:lang w:eastAsia="zh-CN"/>
        </w:rPr>
        <w:t xml:space="preserve">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917" w:name="_CR6_10_2A"/>
      <w:bookmarkStart w:id="1918" w:name="_Toc27745099"/>
      <w:bookmarkStart w:id="1919" w:name="_Toc29803251"/>
      <w:bookmarkStart w:id="1920" w:name="_Toc35970041"/>
      <w:bookmarkStart w:id="1921" w:name="_Toc36050835"/>
      <w:bookmarkStart w:id="1922" w:name="_Toc44847554"/>
      <w:bookmarkStart w:id="1923" w:name="_Toc51845208"/>
      <w:bookmarkStart w:id="1924" w:name="_Toc51845539"/>
      <w:bookmarkStart w:id="1925" w:name="_Toc51847059"/>
      <w:bookmarkStart w:id="1926" w:name="_Toc57022690"/>
      <w:bookmarkStart w:id="1927" w:name="_Toc177643414"/>
      <w:bookmarkEnd w:id="1917"/>
      <w:r w:rsidRPr="00D1205D">
        <w:rPr>
          <w:lang w:eastAsia="zh-CN"/>
        </w:rPr>
        <w:lastRenderedPageBreak/>
        <w:t>6.10.2A</w:t>
      </w:r>
      <w:r w:rsidRPr="00D1205D">
        <w:rPr>
          <w:lang w:eastAsia="zh-CN"/>
        </w:rPr>
        <w:tab/>
      </w:r>
      <w:bookmarkStart w:id="1928" w:name="_Toc27745101"/>
      <w:bookmarkStart w:id="1929" w:name="_Toc29803253"/>
      <w:bookmarkEnd w:id="1918"/>
      <w:bookmarkEnd w:id="1919"/>
      <w:r w:rsidRPr="00D1205D">
        <w:rPr>
          <w:lang w:eastAsia="zh-CN"/>
        </w:rPr>
        <w:t>Routing Mechanism with SCP</w:t>
      </w:r>
      <w:r w:rsidRPr="00D1205D">
        <w:rPr>
          <w:lang w:eastAsia="ja-JP"/>
        </w:rPr>
        <w:t xml:space="preserve"> Unknown to the NF</w:t>
      </w:r>
      <w:bookmarkEnd w:id="1920"/>
      <w:bookmarkEnd w:id="1921"/>
      <w:bookmarkEnd w:id="1922"/>
      <w:bookmarkEnd w:id="1923"/>
      <w:bookmarkEnd w:id="1924"/>
      <w:bookmarkEnd w:id="1925"/>
      <w:bookmarkEnd w:id="1926"/>
      <w:bookmarkEnd w:id="1927"/>
    </w:p>
    <w:p w14:paraId="7F07CC1A" w14:textId="77777777" w:rsidR="00F90BFA" w:rsidRPr="00D1205D" w:rsidRDefault="00F90BFA" w:rsidP="002D7984">
      <w:pPr>
        <w:pStyle w:val="Heading4"/>
        <w:rPr>
          <w:lang w:eastAsia="zh-CN"/>
        </w:rPr>
      </w:pPr>
      <w:bookmarkStart w:id="1930" w:name="_CR6_10_2A_1"/>
      <w:bookmarkStart w:id="1931" w:name="_Toc27745100"/>
      <w:bookmarkStart w:id="1932" w:name="_Toc29803252"/>
      <w:bookmarkStart w:id="1933" w:name="_Toc35970042"/>
      <w:bookmarkStart w:id="1934" w:name="_Toc36050836"/>
      <w:bookmarkStart w:id="1935" w:name="_Toc44847555"/>
      <w:bookmarkStart w:id="1936" w:name="_Toc51845209"/>
      <w:bookmarkStart w:id="1937" w:name="_Toc51845540"/>
      <w:bookmarkStart w:id="1938" w:name="_Toc51847060"/>
      <w:bookmarkStart w:id="1939" w:name="_Toc57022691"/>
      <w:bookmarkStart w:id="1940" w:name="_Toc177643415"/>
      <w:bookmarkEnd w:id="1930"/>
      <w:r w:rsidRPr="00D1205D">
        <w:rPr>
          <w:lang w:eastAsia="zh-CN"/>
        </w:rPr>
        <w:t>6.10.2A.1</w:t>
      </w:r>
      <w:r w:rsidRPr="00D1205D">
        <w:rPr>
          <w:lang w:eastAsia="zh-CN"/>
        </w:rPr>
        <w:tab/>
        <w:t>Connecting inbound</w:t>
      </w:r>
      <w:bookmarkEnd w:id="1931"/>
      <w:bookmarkEnd w:id="1932"/>
      <w:bookmarkEnd w:id="1933"/>
      <w:bookmarkEnd w:id="1934"/>
      <w:bookmarkEnd w:id="1935"/>
      <w:bookmarkEnd w:id="1936"/>
      <w:bookmarkEnd w:id="1937"/>
      <w:bookmarkEnd w:id="1938"/>
      <w:bookmarkEnd w:id="1939"/>
      <w:bookmarkEnd w:id="1940"/>
    </w:p>
    <w:p w14:paraId="6F1C1B58" w14:textId="6E86A718" w:rsidR="006D7E1D" w:rsidRPr="00D1205D" w:rsidRDefault="006D7E1D" w:rsidP="006D7E1D">
      <w:pPr>
        <w:rPr>
          <w:lang w:eastAsia="zh-CN"/>
        </w:rPr>
      </w:pPr>
      <w:bookmarkStart w:id="1941" w:name="_Toc35970043"/>
      <w:bookmarkStart w:id="1942" w:name="_Toc36050837"/>
      <w:bookmarkStart w:id="1943" w:name="_Toc44847556"/>
      <w:bookmarkStart w:id="1944" w:name="_Toc51845210"/>
      <w:bookmarkStart w:id="1945" w:name="_Toc51845541"/>
      <w:bookmarkStart w:id="1946" w:name="_Toc51847061"/>
      <w:bookmarkStart w:id="1947" w:name="_Toc57022692"/>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3</w:t>
      </w:r>
      <w:r>
        <w:rPr>
          <w:lang w:eastAsia="ja-JP"/>
        </w:rPr>
        <w:t>.7</w:t>
      </w:r>
      <w:r w:rsidRPr="00D1205D">
        <w:t xml:space="preserve"> of IETF RFC </w:t>
      </w:r>
      <w:r>
        <w:t>9110 [11]</w:t>
      </w:r>
      <w:r w:rsidRPr="00D1205D">
        <w:t>.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948" w:name="_CR6_10_2A_2"/>
      <w:bookmarkStart w:id="1949" w:name="_Toc177643416"/>
      <w:bookmarkEnd w:id="1948"/>
      <w:r w:rsidRPr="00D1205D">
        <w:rPr>
          <w:lang w:eastAsia="zh-CN"/>
        </w:rPr>
        <w:t>6.10.2A.2</w:t>
      </w:r>
      <w:r w:rsidRPr="00D1205D">
        <w:rPr>
          <w:lang w:eastAsia="zh-CN"/>
        </w:rPr>
        <w:tab/>
        <w:t>HTTP/2 connection management</w:t>
      </w:r>
      <w:bookmarkEnd w:id="1928"/>
      <w:bookmarkEnd w:id="1929"/>
      <w:bookmarkEnd w:id="1941"/>
      <w:bookmarkEnd w:id="1942"/>
      <w:bookmarkEnd w:id="1943"/>
      <w:bookmarkEnd w:id="1944"/>
      <w:bookmarkEnd w:id="1945"/>
      <w:bookmarkEnd w:id="1946"/>
      <w:bookmarkEnd w:id="1947"/>
      <w:bookmarkEnd w:id="1949"/>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950" w:name="_CR6_10_2A_3"/>
      <w:bookmarkStart w:id="1951" w:name="_Toc27745102"/>
      <w:bookmarkStart w:id="1952" w:name="_Toc29803254"/>
      <w:bookmarkStart w:id="1953" w:name="_Toc35970044"/>
      <w:bookmarkStart w:id="1954" w:name="_Toc36050838"/>
      <w:bookmarkStart w:id="1955" w:name="_Toc44847557"/>
      <w:bookmarkStart w:id="1956" w:name="_Toc51845211"/>
      <w:bookmarkStart w:id="1957" w:name="_Toc51845542"/>
      <w:bookmarkStart w:id="1958" w:name="_Toc51847062"/>
      <w:bookmarkStart w:id="1959" w:name="_Toc57022693"/>
      <w:bookmarkStart w:id="1960" w:name="_Toc177643417"/>
      <w:bookmarkEnd w:id="1950"/>
      <w:r w:rsidRPr="00D1205D">
        <w:rPr>
          <w:lang w:eastAsia="zh-CN"/>
        </w:rPr>
        <w:t>6.10.2A.3</w:t>
      </w:r>
      <w:r w:rsidRPr="00D1205D">
        <w:rPr>
          <w:lang w:eastAsia="zh-CN"/>
        </w:rPr>
        <w:tab/>
      </w:r>
      <w:r w:rsidRPr="00D1205D">
        <w:t>Pseudo-header setting</w:t>
      </w:r>
      <w:bookmarkEnd w:id="1951"/>
      <w:bookmarkEnd w:id="1952"/>
      <w:bookmarkEnd w:id="1953"/>
      <w:bookmarkEnd w:id="1954"/>
      <w:bookmarkEnd w:id="1955"/>
      <w:bookmarkEnd w:id="1956"/>
      <w:bookmarkEnd w:id="1957"/>
      <w:bookmarkEnd w:id="1958"/>
      <w:bookmarkEnd w:id="1959"/>
      <w:bookmarkEnd w:id="1960"/>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961" w:name="_CR6_10_3"/>
      <w:bookmarkStart w:id="1962" w:name="_Toc27745103"/>
      <w:bookmarkStart w:id="1963" w:name="_Toc29803255"/>
      <w:bookmarkStart w:id="1964" w:name="_Toc35970045"/>
      <w:bookmarkStart w:id="1965" w:name="_Toc36050839"/>
      <w:bookmarkStart w:id="1966" w:name="_Toc44847558"/>
      <w:bookmarkStart w:id="1967" w:name="_Toc51845212"/>
      <w:bookmarkStart w:id="1968" w:name="_Toc51845543"/>
      <w:bookmarkStart w:id="1969" w:name="_Toc51847063"/>
      <w:bookmarkStart w:id="1970" w:name="_Toc57022694"/>
      <w:bookmarkStart w:id="1971" w:name="_Toc19709021"/>
      <w:bookmarkStart w:id="1972" w:name="_Toc177643418"/>
      <w:bookmarkEnd w:id="1896"/>
      <w:bookmarkEnd w:id="1961"/>
      <w:r w:rsidRPr="00D1205D">
        <w:rPr>
          <w:lang w:eastAsia="zh-CN"/>
        </w:rPr>
        <w:t>6.10.3</w:t>
      </w:r>
      <w:r w:rsidRPr="00D1205D">
        <w:rPr>
          <w:lang w:eastAsia="zh-CN"/>
        </w:rPr>
        <w:tab/>
        <w:t>NF Discovery and Selection for indirect communication with Delegated Discovery</w:t>
      </w:r>
      <w:bookmarkEnd w:id="1962"/>
      <w:bookmarkEnd w:id="1963"/>
      <w:bookmarkEnd w:id="1964"/>
      <w:bookmarkEnd w:id="1965"/>
      <w:bookmarkEnd w:id="1966"/>
      <w:bookmarkEnd w:id="1967"/>
      <w:bookmarkEnd w:id="1968"/>
      <w:bookmarkEnd w:id="1969"/>
      <w:bookmarkEnd w:id="1970"/>
      <w:bookmarkEnd w:id="1972"/>
    </w:p>
    <w:p w14:paraId="483C26E0" w14:textId="77777777" w:rsidR="00F90BFA" w:rsidRPr="00D1205D" w:rsidRDefault="00F90BFA" w:rsidP="002D7984">
      <w:pPr>
        <w:pStyle w:val="Heading4"/>
        <w:rPr>
          <w:lang w:eastAsia="zh-CN"/>
        </w:rPr>
      </w:pPr>
      <w:bookmarkStart w:id="1973" w:name="_CR6_10_3_1"/>
      <w:bookmarkStart w:id="1974" w:name="_Toc19709020"/>
      <w:bookmarkStart w:id="1975" w:name="_Toc27745104"/>
      <w:bookmarkStart w:id="1976" w:name="_Toc29803256"/>
      <w:bookmarkStart w:id="1977" w:name="_Toc35970046"/>
      <w:bookmarkStart w:id="1978" w:name="_Toc36050840"/>
      <w:bookmarkStart w:id="1979" w:name="_Toc44847559"/>
      <w:bookmarkStart w:id="1980" w:name="_Toc51845213"/>
      <w:bookmarkStart w:id="1981" w:name="_Toc51845544"/>
      <w:bookmarkStart w:id="1982" w:name="_Toc51847064"/>
      <w:bookmarkStart w:id="1983" w:name="_Toc57022695"/>
      <w:bookmarkStart w:id="1984" w:name="_Toc177643419"/>
      <w:bookmarkEnd w:id="1973"/>
      <w:r w:rsidRPr="00D1205D">
        <w:rPr>
          <w:lang w:eastAsia="zh-CN"/>
        </w:rPr>
        <w:t>6.10.3.1</w:t>
      </w:r>
      <w:r w:rsidRPr="00D1205D">
        <w:rPr>
          <w:lang w:eastAsia="zh-CN"/>
        </w:rPr>
        <w:tab/>
        <w:t>General</w:t>
      </w:r>
      <w:bookmarkEnd w:id="1974"/>
      <w:bookmarkEnd w:id="1975"/>
      <w:bookmarkEnd w:id="1976"/>
      <w:bookmarkEnd w:id="1977"/>
      <w:bookmarkEnd w:id="1978"/>
      <w:bookmarkEnd w:id="1979"/>
      <w:bookmarkEnd w:id="1980"/>
      <w:bookmarkEnd w:id="1981"/>
      <w:bookmarkEnd w:id="1982"/>
      <w:bookmarkEnd w:id="1983"/>
      <w:bookmarkEnd w:id="1984"/>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985" w:name="_CR6_10_3_2"/>
      <w:bookmarkStart w:id="1986" w:name="_Toc27745105"/>
      <w:bookmarkStart w:id="1987" w:name="_Toc29803257"/>
      <w:bookmarkStart w:id="1988" w:name="_Toc35970047"/>
      <w:bookmarkStart w:id="1989" w:name="_Toc36050841"/>
      <w:bookmarkStart w:id="1990" w:name="_Toc44847560"/>
      <w:bookmarkStart w:id="1991" w:name="_Toc51845214"/>
      <w:bookmarkStart w:id="1992" w:name="_Toc51845545"/>
      <w:bookmarkStart w:id="1993" w:name="_Toc51847065"/>
      <w:bookmarkStart w:id="1994" w:name="_Toc57022696"/>
      <w:bookmarkStart w:id="1995" w:name="_Toc177643420"/>
      <w:bookmarkEnd w:id="1985"/>
      <w:r w:rsidRPr="00D1205D">
        <w:rPr>
          <w:lang w:eastAsia="zh-CN"/>
        </w:rPr>
        <w:t>6.10.3.2</w:t>
      </w:r>
      <w:r w:rsidRPr="00D1205D">
        <w:rPr>
          <w:lang w:eastAsia="zh-CN"/>
        </w:rPr>
        <w:tab/>
        <w:t>Conveyance of NF Discovery Factors</w:t>
      </w:r>
      <w:bookmarkEnd w:id="1971"/>
      <w:bookmarkEnd w:id="1986"/>
      <w:bookmarkEnd w:id="1987"/>
      <w:bookmarkEnd w:id="1988"/>
      <w:bookmarkEnd w:id="1989"/>
      <w:bookmarkEnd w:id="1990"/>
      <w:bookmarkEnd w:id="1991"/>
      <w:bookmarkEnd w:id="1992"/>
      <w:bookmarkEnd w:id="1993"/>
      <w:bookmarkEnd w:id="1994"/>
      <w:bookmarkEnd w:id="1995"/>
    </w:p>
    <w:p w14:paraId="3244A530" w14:textId="77777777" w:rsidR="00BE274F" w:rsidRPr="00D1205D" w:rsidRDefault="00BE274F" w:rsidP="00BE274F">
      <w:pPr>
        <w:rPr>
          <w:lang w:eastAsia="zh-CN"/>
        </w:rPr>
      </w:pPr>
      <w:bookmarkStart w:id="1996"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w:t>
      </w:r>
      <w:r w:rsidRPr="00D1205D">
        <w:rPr>
          <w:lang w:eastAsia="zh-CN"/>
        </w:rPr>
        <w:lastRenderedPageBreak/>
        <w:t xml:space="preserve">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50D4BED5"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3GPP TS 29.510 [8]</w:t>
      </w:r>
      <w:r w:rsidR="00BE274F">
        <w:rPr>
          <w:lang w:eastAsia="zh-CN"/>
        </w:rPr>
        <w:t>).</w:t>
      </w:r>
    </w:p>
    <w:p w14:paraId="11209324" w14:textId="77310C96"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w:t>
      </w:r>
      <w:proofErr w:type="spellStart"/>
      <w:r w:rsidR="00BE274F">
        <w:rPr>
          <w:lang w:eastAsia="zh-CN"/>
        </w:rPr>
        <w:t>indicaton</w:t>
      </w:r>
      <w:proofErr w:type="spellEnd"/>
      <w:r w:rsidR="00BE274F">
        <w:rPr>
          <w:lang w:eastAsia="zh-CN"/>
        </w:rPr>
        <w:t xml:space="preserve">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02767A6F"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the SCP may indicate in the problem details the MAJOR API version(s) known to be supported by NF service producers for the corresponding service</w:t>
      </w:r>
      <w:r>
        <w:rPr>
          <w:lang w:eastAsia="zh-CN"/>
        </w:rPr>
        <w:t>.</w:t>
      </w:r>
    </w:p>
    <w:p w14:paraId="5C1B8A90" w14:textId="77777777" w:rsidR="00C403B9" w:rsidRDefault="00C403B9" w:rsidP="002D7984">
      <w:pPr>
        <w:pStyle w:val="Heading4"/>
        <w:rPr>
          <w:lang w:val="en-US" w:eastAsia="zh-CN"/>
        </w:rPr>
      </w:pPr>
      <w:bookmarkStart w:id="1997" w:name="_CR6_10_3_3"/>
      <w:bookmarkStart w:id="1998" w:name="_Toc57022697"/>
      <w:bookmarkStart w:id="1999" w:name="_Toc27745107"/>
      <w:bookmarkStart w:id="2000" w:name="_Toc29803259"/>
      <w:bookmarkStart w:id="2001" w:name="_Toc35970049"/>
      <w:bookmarkStart w:id="2002" w:name="_Toc36050843"/>
      <w:bookmarkStart w:id="2003" w:name="_Toc44847562"/>
      <w:bookmarkStart w:id="2004" w:name="_Toc51845216"/>
      <w:bookmarkStart w:id="2005" w:name="_Toc51845547"/>
      <w:bookmarkStart w:id="2006" w:name="_Toc51847067"/>
      <w:bookmarkStart w:id="2007" w:name="_Toc177643421"/>
      <w:bookmarkEnd w:id="1997"/>
      <w:r>
        <w:rPr>
          <w:rFonts w:hint="eastAsia"/>
          <w:lang w:val="en-US" w:eastAsia="zh-CN"/>
        </w:rPr>
        <w:lastRenderedPageBreak/>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998"/>
      <w:bookmarkEnd w:id="2007"/>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2008" w:name="_CR6_10_3_4"/>
      <w:bookmarkStart w:id="2009" w:name="_Toc57022698"/>
      <w:bookmarkStart w:id="2010" w:name="_Toc57017616"/>
      <w:bookmarkStart w:id="2011" w:name="_Toc57024366"/>
      <w:bookmarkStart w:id="2012" w:name="_Toc27745108"/>
      <w:bookmarkStart w:id="2013" w:name="_Toc29803260"/>
      <w:bookmarkStart w:id="2014" w:name="_Toc35970050"/>
      <w:bookmarkStart w:id="2015" w:name="_Toc36050844"/>
      <w:bookmarkStart w:id="2016" w:name="_Toc177643422"/>
      <w:bookmarkEnd w:id="1999"/>
      <w:bookmarkEnd w:id="2000"/>
      <w:bookmarkEnd w:id="2001"/>
      <w:bookmarkEnd w:id="2002"/>
      <w:bookmarkEnd w:id="2003"/>
      <w:bookmarkEnd w:id="2004"/>
      <w:bookmarkEnd w:id="2005"/>
      <w:bookmarkEnd w:id="2006"/>
      <w:bookmarkEnd w:id="2008"/>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2009"/>
      <w:bookmarkEnd w:id="2016"/>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2017"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2017"/>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lastRenderedPageBreak/>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6F59ACD8"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58DF7542" w14:textId="5DCDEBAC" w:rsidR="00CD64AC" w:rsidRDefault="006D6D09" w:rsidP="00BE1178">
      <w:pPr>
        <w:pStyle w:val="NO"/>
        <w:rPr>
          <w:lang w:eastAsia="zh-CN"/>
        </w:rPr>
      </w:pPr>
      <w:r>
        <w:rPr>
          <w:lang w:eastAsia="zh-CN"/>
        </w:rPr>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by including corresponding instructions in the 3gpp-Sbi-Selection-Info (see clause 5.2.3.3.10).</w:t>
      </w:r>
    </w:p>
    <w:p w14:paraId="2538D52A" w14:textId="4424D6F3" w:rsidR="00E56ECE" w:rsidRDefault="00E56ECE" w:rsidP="002D7984">
      <w:pPr>
        <w:pStyle w:val="Heading4"/>
        <w:rPr>
          <w:lang w:val="en-US" w:eastAsia="zh-CN"/>
        </w:rPr>
      </w:pPr>
      <w:bookmarkStart w:id="2018" w:name="_CR6_10_3_5"/>
      <w:bookmarkStart w:id="2019" w:name="_Toc177643423"/>
      <w:bookmarkEnd w:id="2018"/>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2010"/>
      <w:bookmarkEnd w:id="2011"/>
      <w:bookmarkEnd w:id="2019"/>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 xml:space="preserve">3gpp-Sbi-Target-apiRoot header. This leads the SCP to route the request towards the secondary CHF instance, and the SCP includes in the response the 3gpp-Sbi-Target-apiRoot header set to the </w:t>
      </w:r>
      <w:proofErr w:type="spellStart"/>
      <w:r w:rsidR="00E56ECE">
        <w:rPr>
          <w:lang w:val="en-US"/>
        </w:rPr>
        <w:t>apiRoot</w:t>
      </w:r>
      <w:proofErr w:type="spellEnd"/>
      <w:r w:rsidR="00E56ECE">
        <w:rPr>
          <w:lang w:val="en-US"/>
        </w:rPr>
        <w:t xml:space="preserve"> of the alternate CHF instance as specified in clause 6.10.4.</w:t>
      </w:r>
    </w:p>
    <w:p w14:paraId="3BF45B2F" w14:textId="3F7DFA2A" w:rsidR="00AD4CCA" w:rsidRPr="00E56ECE" w:rsidRDefault="006D6D09" w:rsidP="00F90BFA">
      <w:pPr>
        <w:pStyle w:val="NO"/>
        <w:rPr>
          <w:lang w:val="en-US"/>
        </w:rPr>
      </w:pPr>
      <w:r>
        <w:rPr>
          <w:lang w:val="en-US"/>
        </w:rPr>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2020" w:name="_Toc51845217"/>
      <w:bookmarkStart w:id="2021" w:name="_Toc51845548"/>
      <w:bookmarkStart w:id="2022" w:name="_Toc51847068"/>
      <w:bookmarkStart w:id="2023" w:name="_Toc57022699"/>
    </w:p>
    <w:p w14:paraId="2B4C6ECB" w14:textId="285AFF74" w:rsidR="00F90BFA" w:rsidRPr="00D1205D" w:rsidRDefault="00F90BFA" w:rsidP="002D7984">
      <w:pPr>
        <w:pStyle w:val="Heading3"/>
        <w:rPr>
          <w:lang w:eastAsia="zh-CN"/>
        </w:rPr>
      </w:pPr>
      <w:bookmarkStart w:id="2024" w:name="_CR6_10_4"/>
      <w:bookmarkStart w:id="2025" w:name="_Toc177643424"/>
      <w:bookmarkEnd w:id="2024"/>
      <w:r w:rsidRPr="00D1205D">
        <w:rPr>
          <w:lang w:eastAsia="zh-CN"/>
        </w:rPr>
        <w:t>6.10.4</w:t>
      </w:r>
      <w:r w:rsidRPr="00D1205D">
        <w:rPr>
          <w:lang w:eastAsia="zh-CN"/>
        </w:rPr>
        <w:tab/>
      </w:r>
      <w:r w:rsidRPr="00D1205D">
        <w:t xml:space="preserve">Authority and/or deployment-specific string in </w:t>
      </w:r>
      <w:proofErr w:type="spellStart"/>
      <w:r w:rsidRPr="00D1205D">
        <w:t>apiRoot</w:t>
      </w:r>
      <w:proofErr w:type="spellEnd"/>
      <w:r w:rsidRPr="00D1205D">
        <w:t xml:space="preserve"> of resource URI</w:t>
      </w:r>
      <w:bookmarkEnd w:id="1996"/>
      <w:bookmarkEnd w:id="2012"/>
      <w:bookmarkEnd w:id="2013"/>
      <w:bookmarkEnd w:id="2014"/>
      <w:bookmarkEnd w:id="2015"/>
      <w:bookmarkEnd w:id="2020"/>
      <w:bookmarkEnd w:id="2021"/>
      <w:bookmarkEnd w:id="2022"/>
      <w:bookmarkEnd w:id="2023"/>
      <w:bookmarkEnd w:id="2025"/>
    </w:p>
    <w:p w14:paraId="2E4324A9" w14:textId="77777777" w:rsidR="00F90BFA" w:rsidRPr="00D1205D" w:rsidRDefault="00F90BFA" w:rsidP="00F90BFA">
      <w:bookmarkStart w:id="2026" w:name="_Toc19709023"/>
      <w:bookmarkStart w:id="2027" w:name="_Toc27745109"/>
      <w:bookmarkStart w:id="2028"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2029" w:name="_Toc35970051"/>
      <w:bookmarkStart w:id="2030" w:name="_Toc36050845"/>
      <w:bookmarkStart w:id="2031" w:name="_Toc44847563"/>
      <w:r w:rsidRPr="00D1205D">
        <w:lastRenderedPageBreak/>
        <w:t xml:space="preserve">Consequently, NF as HTTP client shall be capable to receive and process an authority and/or deployment-specific string in the </w:t>
      </w:r>
      <w:proofErr w:type="spellStart"/>
      <w:r w:rsidRPr="00D1205D">
        <w:t>apiRoot</w:t>
      </w:r>
      <w:proofErr w:type="spellEnd"/>
      <w:r w:rsidRPr="00D1205D">
        <w:t xml:space="preserve"> of the created or updated resource URI that differs from the authority and/or deployment-specific string of the </w:t>
      </w:r>
      <w:proofErr w:type="spellStart"/>
      <w:r w:rsidRPr="00D1205D">
        <w:t>apiRoot</w:t>
      </w:r>
      <w:proofErr w:type="spellEnd"/>
      <w:r w:rsidRPr="00D1205D">
        <w:t xml:space="preserve">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315813BC" w:rsidR="00F90BFA" w:rsidRPr="00D1205D" w:rsidRDefault="00F90BFA" w:rsidP="00F90BFA">
      <w:r w:rsidRPr="00D1205D">
        <w:t>If the SCP changed the target URI when forwarding the request from the HTTP client to HTTP server</w:t>
      </w:r>
      <w:r w:rsidR="007317AE">
        <w:t xml:space="preserve"> (including when the SCP does so to re-send the request upon receiving a 3xx redirect message, see clause 6.10.9.1)</w:t>
      </w:r>
      <w:r w:rsidRPr="00D1205D">
        <w:t xml:space="preserve">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w:t>
      </w:r>
      <w:proofErr w:type="spellStart"/>
      <w:r w:rsidRPr="00D1205D">
        <w:rPr>
          <w:lang w:eastAsia="zh-CN"/>
        </w:rPr>
        <w:t>apiRoot</w:t>
      </w:r>
      <w:proofErr w:type="spellEnd"/>
      <w:r w:rsidRPr="00D1205D">
        <w:rPr>
          <w:lang w:eastAsia="zh-CN"/>
        </w:rPr>
        <w:t xml:space="preserve">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 xml:space="preserve">To avoid further reselection of HTTP server by SCP, the NF as HTTP client updates the locally stored URI (e.g. resource URI or notification callback URI) used in the request with the target </w:t>
      </w:r>
      <w:proofErr w:type="spellStart"/>
      <w:r w:rsidR="00F90BFA" w:rsidRPr="00D1205D">
        <w:t>apiRoot</w:t>
      </w:r>
      <w:proofErr w:type="spellEnd"/>
      <w:r w:rsidR="00F90BFA" w:rsidRPr="00D1205D">
        <w:t xml:space="preserve">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2032" w:name="_CR6_10_5"/>
      <w:bookmarkStart w:id="2033" w:name="_Toc51845218"/>
      <w:bookmarkStart w:id="2034" w:name="_Toc51845549"/>
      <w:bookmarkStart w:id="2035" w:name="_Toc51847069"/>
      <w:bookmarkStart w:id="2036" w:name="_Toc57022700"/>
      <w:bookmarkStart w:id="2037" w:name="_Toc177643425"/>
      <w:bookmarkEnd w:id="2032"/>
      <w:r w:rsidRPr="00D1205D">
        <w:rPr>
          <w:lang w:eastAsia="zh-CN"/>
        </w:rPr>
        <w:t>6.10.5</w:t>
      </w:r>
      <w:r w:rsidRPr="00D1205D">
        <w:rPr>
          <w:lang w:eastAsia="zh-CN"/>
        </w:rPr>
        <w:tab/>
        <w:t>NF / NF service instance selection for Indirect Communication without Delegated Discovery</w:t>
      </w:r>
      <w:bookmarkEnd w:id="2026"/>
      <w:bookmarkEnd w:id="2027"/>
      <w:bookmarkEnd w:id="2028"/>
      <w:bookmarkEnd w:id="2029"/>
      <w:bookmarkEnd w:id="2030"/>
      <w:bookmarkEnd w:id="2031"/>
      <w:bookmarkEnd w:id="2033"/>
      <w:bookmarkEnd w:id="2034"/>
      <w:bookmarkEnd w:id="2035"/>
      <w:bookmarkEnd w:id="2036"/>
      <w:bookmarkEnd w:id="2037"/>
    </w:p>
    <w:p w14:paraId="06016FD5" w14:textId="77777777" w:rsidR="00F90BFA" w:rsidRPr="00D1205D" w:rsidRDefault="00F90BFA" w:rsidP="002D7984">
      <w:pPr>
        <w:pStyle w:val="Heading4"/>
        <w:rPr>
          <w:lang w:eastAsia="zh-CN"/>
        </w:rPr>
      </w:pPr>
      <w:bookmarkStart w:id="2038" w:name="_CR6_10_5_1"/>
      <w:bookmarkStart w:id="2039" w:name="_Toc19709024"/>
      <w:bookmarkStart w:id="2040" w:name="_Toc27745110"/>
      <w:bookmarkStart w:id="2041" w:name="_Toc29803262"/>
      <w:bookmarkStart w:id="2042" w:name="_Toc35970052"/>
      <w:bookmarkStart w:id="2043" w:name="_Toc36050846"/>
      <w:bookmarkStart w:id="2044" w:name="_Toc44847564"/>
      <w:bookmarkStart w:id="2045" w:name="_Toc51845219"/>
      <w:bookmarkStart w:id="2046" w:name="_Toc51845550"/>
      <w:bookmarkStart w:id="2047" w:name="_Toc51847070"/>
      <w:bookmarkStart w:id="2048" w:name="_Toc57022701"/>
      <w:bookmarkStart w:id="2049" w:name="_Toc177643426"/>
      <w:bookmarkEnd w:id="2038"/>
      <w:r w:rsidRPr="00D1205D">
        <w:rPr>
          <w:lang w:eastAsia="zh-CN"/>
        </w:rPr>
        <w:t>6.10.5.1</w:t>
      </w:r>
      <w:r w:rsidRPr="00D1205D">
        <w:rPr>
          <w:lang w:eastAsia="zh-CN"/>
        </w:rPr>
        <w:tab/>
        <w:t>General</w:t>
      </w:r>
      <w:bookmarkEnd w:id="2039"/>
      <w:bookmarkEnd w:id="2040"/>
      <w:bookmarkEnd w:id="2041"/>
      <w:bookmarkEnd w:id="2042"/>
      <w:bookmarkEnd w:id="2043"/>
      <w:bookmarkEnd w:id="2044"/>
      <w:bookmarkEnd w:id="2045"/>
      <w:bookmarkEnd w:id="2046"/>
      <w:bookmarkEnd w:id="2047"/>
      <w:bookmarkEnd w:id="2048"/>
      <w:bookmarkEnd w:id="2049"/>
    </w:p>
    <w:p w14:paraId="002BEAF7" w14:textId="77777777" w:rsidR="00F90BFA" w:rsidRPr="00D1205D" w:rsidRDefault="00F90BFA" w:rsidP="00F90BFA">
      <w:pPr>
        <w:rPr>
          <w:lang w:eastAsia="zh-CN"/>
        </w:rPr>
      </w:pPr>
      <w:bookmarkStart w:id="2050"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w:t>
      </w:r>
      <w:proofErr w:type="spellStart"/>
      <w:r w:rsidRPr="00D1205D">
        <w:t>apiRoot</w:t>
      </w:r>
      <w:proofErr w:type="spellEnd"/>
      <w:r w:rsidRPr="00D1205D">
        <w:t xml:space="preserve">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2051" w:name="_Toc27745111"/>
      <w:bookmarkStart w:id="2052"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2053" w:name="_Toc57022702"/>
      <w:bookmarkStart w:id="2054" w:name="_Toc35970053"/>
      <w:bookmarkStart w:id="2055" w:name="_Toc36050847"/>
      <w:bookmarkStart w:id="2056" w:name="_Toc44847565"/>
      <w:bookmarkStart w:id="2057" w:name="_Toc51845220"/>
      <w:bookmarkStart w:id="2058" w:name="_Toc51845551"/>
      <w:bookmarkStart w:id="2059"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w:t>
      </w:r>
      <w:proofErr w:type="spellStart"/>
      <w:r w:rsidR="00C60479">
        <w:t>plmn</w:t>
      </w:r>
      <w:proofErr w:type="spellEnd"/>
      <w:r w:rsidR="00C60479">
        <w:t>-list, requester-</w:t>
      </w:r>
      <w:proofErr w:type="spellStart"/>
      <w:r w:rsidR="00C60479">
        <w:t>plmn</w:t>
      </w:r>
      <w:proofErr w:type="spellEnd"/>
      <w:r w:rsidR="00C60479">
        <w:t>-list,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lastRenderedPageBreak/>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t>.</w:t>
      </w:r>
    </w:p>
    <w:p w14:paraId="0F619FE6" w14:textId="56B1C157" w:rsidR="00EF177C" w:rsidRDefault="006D6D09" w:rsidP="00EF177C">
      <w:pPr>
        <w:pStyle w:val="NO"/>
      </w:pPr>
      <w:r>
        <w:rPr>
          <w:lang w:val="en-US" w:eastAsia="zh-CN"/>
        </w:rPr>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w:t>
      </w:r>
      <w:proofErr w:type="spellStart"/>
      <w:r w:rsidR="00EF177C" w:rsidRPr="00690A26">
        <w:t>nf</w:t>
      </w:r>
      <w:proofErr w:type="spellEnd"/>
      <w:r w:rsidR="00EF177C" w:rsidRPr="00690A26">
        <w:t>-instance-id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E453941"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2060" w:name="_CR6_10_5_2"/>
      <w:bookmarkStart w:id="2061" w:name="_Toc177643427"/>
      <w:bookmarkEnd w:id="2060"/>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2053"/>
      <w:bookmarkEnd w:id="2061"/>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lastRenderedPageBreak/>
        <w:t>-</w:t>
      </w:r>
      <w:r>
        <w:rPr>
          <w:lang w:eastAsia="zh-CN"/>
        </w:rPr>
        <w:tab/>
        <w:t xml:space="preserve">the 3gpp-Sbi-Target-apiRoot which is set to the notification </w:t>
      </w:r>
      <w:proofErr w:type="spellStart"/>
      <w:r>
        <w:rPr>
          <w:lang w:eastAsia="zh-CN"/>
        </w:rPr>
        <w:t>uri</w:t>
      </w:r>
      <w:proofErr w:type="spellEnd"/>
      <w:r>
        <w:rPr>
          <w:lang w:eastAsia="zh-CN"/>
        </w:rPr>
        <w:t xml:space="preserve">, or the target URI is set to the notification </w:t>
      </w:r>
      <w:proofErr w:type="spellStart"/>
      <w:r>
        <w:rPr>
          <w:lang w:eastAsia="zh-CN"/>
        </w:rPr>
        <w:t>uri</w:t>
      </w:r>
      <w:proofErr w:type="spellEnd"/>
      <w:r>
        <w:rPr>
          <w:lang w:eastAsia="zh-CN"/>
        </w:rPr>
        <w:t xml:space="preserve">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22DAB1A3" w:rsidR="00C403B9" w:rsidRDefault="00C403B9" w:rsidP="00D77BEA">
      <w:pPr>
        <w:pStyle w:val="B1"/>
        <w:rPr>
          <w:lang w:eastAsia="zh-CN"/>
        </w:rPr>
      </w:pPr>
      <w:r w:rsidRPr="00D1205D">
        <w:rPr>
          <w:lang w:eastAsia="zh-CN"/>
        </w:rPr>
        <w:t>-</w:t>
      </w:r>
      <w:r w:rsidRPr="00D1205D">
        <w:rPr>
          <w:lang w:eastAsia="zh-CN"/>
        </w:rPr>
        <w:tab/>
      </w:r>
      <w:r w:rsidR="004528FB" w:rsidRPr="08CB9390">
        <w:rPr>
          <w:lang w:eastAsia="zh-CN"/>
        </w:rPr>
        <w:t>the 3gpp-Sbi-Routing-Binding header for the default notification based on the Binding Indication value in</w:t>
      </w:r>
      <w:r w:rsidR="004528FB" w:rsidRPr="08CB9390">
        <w:rPr>
          <w:lang w:val="en-US" w:eastAsia="zh-CN"/>
        </w:rPr>
        <w:t xml:space="preserve"> the NF profile of the NF Service Consumer if available (see also clause 6.12.4); or</w:t>
      </w:r>
      <w:r w:rsidR="004528FB"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 and the Callback URI Prefix (if any) included in the 3gpp-Sbi-Request-Info header.</w:t>
      </w:r>
    </w:p>
    <w:p w14:paraId="2221C4B1" w14:textId="77777777" w:rsidR="00583FE0" w:rsidRDefault="00583FE0" w:rsidP="00583FE0">
      <w:pPr>
        <w:rPr>
          <w:lang w:eastAsia="zh-CN"/>
        </w:rPr>
      </w:pPr>
      <w:bookmarkStart w:id="2062" w:name="_Toc57022703"/>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04837739" w14:textId="77777777" w:rsidR="00583FE0" w:rsidRDefault="00583FE0" w:rsidP="00583FE0">
      <w:pPr>
        <w:pStyle w:val="B1"/>
        <w:rPr>
          <w:lang w:eastAsia="zh-CN"/>
        </w:rPr>
      </w:pPr>
      <w:r>
        <w:rPr>
          <w:lang w:eastAsia="zh-CN"/>
        </w:rPr>
        <w:t>-</w:t>
      </w:r>
      <w:r>
        <w:rPr>
          <w:lang w:eastAsia="zh-CN"/>
        </w:rPr>
        <w:tab/>
        <w:t>the NF producer may use the Binding Information that is associated to the default notification;</w:t>
      </w:r>
    </w:p>
    <w:p w14:paraId="42816CAB" w14:textId="73454AB9" w:rsidR="00583FE0" w:rsidRPr="00D21BC7" w:rsidRDefault="00583FE0" w:rsidP="00583FE0">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and the 3gpp-Sbi-Request-Info headers to reselect an alternative NF Service Consumer.</w:t>
      </w:r>
    </w:p>
    <w:p w14:paraId="7A32C757" w14:textId="77777777" w:rsidR="00583FE0" w:rsidRPr="00DC5AC5" w:rsidRDefault="00583FE0" w:rsidP="00583FE0">
      <w:r>
        <w:rPr>
          <w:lang w:eastAsia="zh-CN"/>
        </w:rPr>
        <w:t xml:space="preserve">After reselection is performed, the NF producer or the SCP shall fetch the alternative notification endpoint from the corresponding default notification subscription registered by the alternative NF Service Consumer. The SCP shall use the </w:t>
      </w:r>
      <w:r w:rsidRPr="00D1205D">
        <w:rPr>
          <w:lang w:eastAsia="zh-CN"/>
        </w:rPr>
        <w:t>3gpp-Sbi-Discovery-notification-type</w:t>
      </w:r>
      <w:r>
        <w:rPr>
          <w:lang w:eastAsia="zh-CN"/>
        </w:rPr>
        <w:t xml:space="preserve"> header and additionally the </w:t>
      </w:r>
      <w:r w:rsidRPr="00D1205D">
        <w:rPr>
          <w:lang w:eastAsia="zh-CN"/>
        </w:rPr>
        <w:t>3gpp-Sbi-Discovery-n1-msg-class</w:t>
      </w:r>
      <w:r>
        <w:rPr>
          <w:lang w:eastAsia="zh-CN"/>
        </w:rPr>
        <w:t xml:space="preserve"> header (for "N1_MESSAGE" notification type) or the </w:t>
      </w:r>
      <w:r w:rsidRPr="00D1205D">
        <w:rPr>
          <w:lang w:eastAsia="zh-CN"/>
        </w:rPr>
        <w:t>3gpp-Sbi-Discovery-n2-info-class</w:t>
      </w:r>
      <w:r>
        <w:rPr>
          <w:lang w:eastAsia="zh-CN"/>
        </w:rPr>
        <w:t xml:space="preserve"> header (for "N2_INFORMATION" </w:t>
      </w:r>
      <w:r>
        <w:t>notification type) to locate the corresponding default notification subscription of the alternative NF Service Consumer.</w:t>
      </w:r>
    </w:p>
    <w:p w14:paraId="2F8E0982" w14:textId="77777777" w:rsidR="00F90BFA" w:rsidRPr="00D1205D" w:rsidRDefault="00F90BFA" w:rsidP="002D7984">
      <w:pPr>
        <w:pStyle w:val="Heading3"/>
        <w:rPr>
          <w:lang w:eastAsia="zh-CN"/>
        </w:rPr>
      </w:pPr>
      <w:bookmarkStart w:id="2063" w:name="_CR6_10_6"/>
      <w:bookmarkStart w:id="2064" w:name="_Toc177643428"/>
      <w:bookmarkEnd w:id="2063"/>
      <w:r w:rsidRPr="00D1205D">
        <w:rPr>
          <w:lang w:eastAsia="zh-CN"/>
        </w:rPr>
        <w:t>6.10.6</w:t>
      </w:r>
      <w:r w:rsidRPr="00D1205D">
        <w:rPr>
          <w:lang w:eastAsia="zh-CN"/>
        </w:rPr>
        <w:tab/>
        <w:t>Feature negotiation for Indirect Communication with Delegated Discovery</w:t>
      </w:r>
      <w:bookmarkEnd w:id="2050"/>
      <w:bookmarkEnd w:id="2051"/>
      <w:bookmarkEnd w:id="2052"/>
      <w:bookmarkEnd w:id="2054"/>
      <w:bookmarkEnd w:id="2055"/>
      <w:bookmarkEnd w:id="2056"/>
      <w:bookmarkEnd w:id="2057"/>
      <w:bookmarkEnd w:id="2058"/>
      <w:bookmarkEnd w:id="2059"/>
      <w:bookmarkEnd w:id="2062"/>
      <w:bookmarkEnd w:id="2064"/>
    </w:p>
    <w:p w14:paraId="770F9292" w14:textId="18F8A51E" w:rsidR="00F90BFA" w:rsidRPr="00D1205D" w:rsidRDefault="00F90BFA" w:rsidP="00F90BFA">
      <w:pPr>
        <w:rPr>
          <w:lang w:eastAsia="zh-CN"/>
        </w:rPr>
      </w:pPr>
      <w:bookmarkStart w:id="2065" w:name="_Toc19709030"/>
      <w:bookmarkStart w:id="2066" w:name="_Toc27745116"/>
      <w:bookmarkStart w:id="2067"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471F5598"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r w:rsidR="00387E16">
        <w:rPr>
          <w:lang w:eastAsia="zh-CN"/>
        </w:rPr>
        <w:t xml:space="preserve"> In such a case the SCP may also include a </w:t>
      </w:r>
      <w:proofErr w:type="spellStart"/>
      <w:r w:rsidR="00387E16">
        <w:rPr>
          <w:lang w:eastAsia="zh-CN"/>
        </w:rPr>
        <w:t>noProfileMatchInfo</w:t>
      </w:r>
      <w:proofErr w:type="spellEnd"/>
      <w:r w:rsidR="00387E16">
        <w:rPr>
          <w:lang w:eastAsia="zh-CN"/>
        </w:rPr>
        <w:t xml:space="preserve"> attribute in the </w:t>
      </w:r>
      <w:proofErr w:type="spellStart"/>
      <w:r w:rsidR="00387E16">
        <w:rPr>
          <w:lang w:eastAsia="zh-CN"/>
        </w:rPr>
        <w:t>ProblemDetails</w:t>
      </w:r>
      <w:proofErr w:type="spellEnd"/>
      <w:r w:rsidR="00387E16">
        <w:rPr>
          <w:lang w:eastAsia="zh-CN"/>
        </w:rPr>
        <w:t xml:space="preserve"> body in order to provide more information about the reason the discovery failed and allow the consumer to undertake appropriate action (e.g. downgrade API version, remove required features, etc).</w:t>
      </w:r>
    </w:p>
    <w:p w14:paraId="4366A075" w14:textId="77777777" w:rsidR="00F90BFA" w:rsidRPr="00D1205D" w:rsidRDefault="00F90BFA" w:rsidP="002D7984">
      <w:pPr>
        <w:pStyle w:val="Heading3"/>
        <w:rPr>
          <w:lang w:eastAsia="zh-CN"/>
        </w:rPr>
      </w:pPr>
      <w:bookmarkStart w:id="2068" w:name="_CR6_10_7"/>
      <w:bookmarkStart w:id="2069" w:name="_Toc35970054"/>
      <w:bookmarkStart w:id="2070" w:name="_Toc36050848"/>
      <w:bookmarkStart w:id="2071" w:name="_Toc44847566"/>
      <w:bookmarkStart w:id="2072" w:name="_Toc51845221"/>
      <w:bookmarkStart w:id="2073" w:name="_Toc51845552"/>
      <w:bookmarkStart w:id="2074" w:name="_Toc51847072"/>
      <w:bookmarkStart w:id="2075" w:name="_Toc57022704"/>
      <w:bookmarkStart w:id="2076" w:name="_Toc177643429"/>
      <w:bookmarkEnd w:id="2068"/>
      <w:r w:rsidRPr="00D1205D">
        <w:rPr>
          <w:lang w:eastAsia="zh-CN"/>
        </w:rPr>
        <w:t>6.10.7</w:t>
      </w:r>
      <w:r w:rsidRPr="00D1205D">
        <w:rPr>
          <w:lang w:eastAsia="zh-CN"/>
        </w:rPr>
        <w:tab/>
        <w:t>Notification and callback requests sent with Indirect Communication</w:t>
      </w:r>
      <w:bookmarkEnd w:id="2069"/>
      <w:bookmarkEnd w:id="2070"/>
      <w:bookmarkEnd w:id="2071"/>
      <w:bookmarkEnd w:id="2072"/>
      <w:bookmarkEnd w:id="2073"/>
      <w:bookmarkEnd w:id="2074"/>
      <w:bookmarkEnd w:id="2075"/>
      <w:bookmarkEnd w:id="2076"/>
    </w:p>
    <w:p w14:paraId="63E4BDA9" w14:textId="77777777" w:rsidR="00E8091F" w:rsidRPr="00532F96" w:rsidRDefault="00E8091F" w:rsidP="00E8091F">
      <w:pPr>
        <w:rPr>
          <w:lang w:eastAsia="zh-CN"/>
        </w:rPr>
      </w:pPr>
      <w:bookmarkStart w:id="2077" w:name="_Toc44847567"/>
      <w:bookmarkStart w:id="2078" w:name="_Toc51845222"/>
      <w:bookmarkStart w:id="2079" w:name="_Toc51845553"/>
      <w:bookmarkStart w:id="2080" w:name="_Toc51847073"/>
      <w:bookmarkStart w:id="2081"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EAFCF86" w14:textId="77777777" w:rsidR="00820A1D" w:rsidRPr="00D214A3" w:rsidRDefault="00820A1D" w:rsidP="00820A1D">
      <w:pPr>
        <w:rPr>
          <w:lang w:eastAsia="zh-CN"/>
        </w:rPr>
      </w:pPr>
      <w:r w:rsidRPr="00D214A3">
        <w:rPr>
          <w:lang w:eastAsia="zh-CN"/>
        </w:rPr>
        <w:lastRenderedPageBreak/>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w:t>
      </w:r>
      <w:r>
        <w:rPr>
          <w:lang w:eastAsia="zh-CN"/>
        </w:rPr>
        <w:t>(s)</w:t>
      </w:r>
      <w:r w:rsidRPr="00D214A3">
        <w:rPr>
          <w:lang w:eastAsia="zh-CN"/>
        </w:rPr>
        <w:t xml:space="preserve">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49AA6E90" w14:textId="3A5EDAB3" w:rsidR="00E8091F" w:rsidRPr="00D214A3" w:rsidRDefault="004528FB" w:rsidP="00E8091F">
      <w:pPr>
        <w:rPr>
          <w:lang w:eastAsia="zh-CN"/>
        </w:rPr>
      </w:pPr>
      <w:r>
        <w:rPr>
          <w:lang w:eastAsia="zh-CN"/>
        </w:rPr>
        <w:t xml:space="preserve">If the Callback URI included a prefix and binding procedures are not supported, the </w:t>
      </w:r>
      <w:r w:rsidRPr="00D214A3">
        <w:rPr>
          <w:lang w:eastAsia="zh-CN"/>
        </w:rPr>
        <w:t xml:space="preserve">NF </w:t>
      </w:r>
      <w:r>
        <w:rPr>
          <w:lang w:eastAsia="zh-CN"/>
        </w:rPr>
        <w:t xml:space="preserve">service </w:t>
      </w:r>
      <w:r w:rsidRPr="00D214A3">
        <w:rPr>
          <w:lang w:eastAsia="zh-CN"/>
        </w:rPr>
        <w:t xml:space="preserve">producer </w:t>
      </w:r>
      <w:r>
        <w:rPr>
          <w:lang w:eastAsia="zh-CN"/>
        </w:rPr>
        <w:t xml:space="preserve">should include the </w:t>
      </w:r>
      <w:r>
        <w:t xml:space="preserve">callback URI </w:t>
      </w:r>
      <w:r>
        <w:rPr>
          <w:lang w:eastAsia="zh-CN"/>
        </w:rPr>
        <w:t xml:space="preserve">Prefix in the </w:t>
      </w:r>
      <w:r w:rsidRPr="00352F95">
        <w:rPr>
          <w:lang w:eastAsia="zh-CN"/>
        </w:rPr>
        <w:t>3gpp-Sbi-Request-Info</w:t>
      </w:r>
      <w:r>
        <w:rPr>
          <w:lang w:eastAsia="zh-CN"/>
        </w:rPr>
        <w:t xml:space="preserve"> header.</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2082" w:name="_CR6_10_8"/>
      <w:bookmarkStart w:id="2083" w:name="_Toc177643430"/>
      <w:bookmarkEnd w:id="2082"/>
      <w:r w:rsidRPr="00D1205D">
        <w:rPr>
          <w:lang w:eastAsia="zh-CN"/>
        </w:rPr>
        <w:t>6.10.8</w:t>
      </w:r>
      <w:r w:rsidRPr="00D1205D">
        <w:rPr>
          <w:lang w:eastAsia="zh-CN"/>
        </w:rPr>
        <w:tab/>
        <w:t>Error Handling</w:t>
      </w:r>
      <w:bookmarkEnd w:id="2077"/>
      <w:bookmarkEnd w:id="2078"/>
      <w:bookmarkEnd w:id="2079"/>
      <w:bookmarkEnd w:id="2080"/>
      <w:bookmarkEnd w:id="2081"/>
      <w:bookmarkEnd w:id="2083"/>
    </w:p>
    <w:p w14:paraId="1CF5215C" w14:textId="77777777" w:rsidR="00F90BFA" w:rsidRPr="00D1205D" w:rsidRDefault="00F90BFA" w:rsidP="002D7984">
      <w:pPr>
        <w:pStyle w:val="Heading4"/>
        <w:rPr>
          <w:lang w:eastAsia="zh-CN"/>
        </w:rPr>
      </w:pPr>
      <w:bookmarkStart w:id="2084" w:name="_CR6_10_8_1"/>
      <w:bookmarkStart w:id="2085" w:name="_Toc44847568"/>
      <w:bookmarkStart w:id="2086" w:name="_Toc51845223"/>
      <w:bookmarkStart w:id="2087" w:name="_Toc51845554"/>
      <w:bookmarkStart w:id="2088" w:name="_Toc51847074"/>
      <w:bookmarkStart w:id="2089" w:name="_Toc57022706"/>
      <w:bookmarkStart w:id="2090" w:name="_Toc177643431"/>
      <w:bookmarkEnd w:id="2084"/>
      <w:r w:rsidRPr="00D1205D">
        <w:rPr>
          <w:lang w:eastAsia="zh-CN"/>
        </w:rPr>
        <w:t>6.10.8.1</w:t>
      </w:r>
      <w:r w:rsidRPr="00D1205D">
        <w:rPr>
          <w:lang w:eastAsia="zh-CN"/>
        </w:rPr>
        <w:tab/>
        <w:t>General</w:t>
      </w:r>
      <w:bookmarkEnd w:id="2085"/>
      <w:bookmarkEnd w:id="2086"/>
      <w:bookmarkEnd w:id="2087"/>
      <w:bookmarkEnd w:id="2088"/>
      <w:bookmarkEnd w:id="2089"/>
      <w:bookmarkEnd w:id="2090"/>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w:t>
      </w:r>
      <w:proofErr w:type="spellStart"/>
      <w:r>
        <w:t>the</w:t>
      </w:r>
      <w:proofErr w:type="spellEnd"/>
      <w:r>
        <w:t xml:space="preserv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w:t>
      </w:r>
      <w:proofErr w:type="spellStart"/>
      <w:r>
        <w:t>of</w:t>
      </w:r>
      <w:proofErr w:type="spellEnd"/>
      <w:r>
        <w:t xml:space="preserve">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t>NOTE </w:t>
      </w:r>
      <w:r w:rsidR="00A32A36">
        <w:t>1:</w:t>
      </w:r>
      <w:r w:rsidR="00A32A36">
        <w:tab/>
        <w:t>This can correspond to errors originated by the SCP or by an HTTP server.</w:t>
      </w:r>
    </w:p>
    <w:p w14:paraId="6F68834F" w14:textId="75437B9B" w:rsidR="00A32A36" w:rsidRPr="00D1205D" w:rsidRDefault="006D6D09" w:rsidP="00A32A36">
      <w:pPr>
        <w:pStyle w:val="NO"/>
      </w:pPr>
      <w:r>
        <w:t>NOTE </w:t>
      </w:r>
      <w:r w:rsidR="00A32A36">
        <w:t>2:</w:t>
      </w:r>
      <w:r w:rsidR="00A32A36">
        <w:tab/>
        <w:t xml:space="preserve">Rel-17 onwards compliant </w:t>
      </w:r>
      <w:r w:rsidR="00A32A36">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sidR="00A32A36">
        <w:rPr>
          <w:noProof/>
        </w:rPr>
        <w:t>3.527 [38].</w:t>
      </w:r>
    </w:p>
    <w:p w14:paraId="330B93EE" w14:textId="77777777" w:rsidR="00F90BFA" w:rsidRPr="00D1205D" w:rsidRDefault="00F90BFA" w:rsidP="002D7984">
      <w:pPr>
        <w:pStyle w:val="Heading4"/>
        <w:rPr>
          <w:lang w:eastAsia="zh-CN"/>
        </w:rPr>
      </w:pPr>
      <w:bookmarkStart w:id="2091" w:name="_CR6_10_8_2"/>
      <w:bookmarkStart w:id="2092" w:name="_Toc44847569"/>
      <w:bookmarkStart w:id="2093" w:name="_Toc51845224"/>
      <w:bookmarkStart w:id="2094" w:name="_Toc51845555"/>
      <w:bookmarkStart w:id="2095" w:name="_Toc51847075"/>
      <w:bookmarkStart w:id="2096" w:name="_Toc57022707"/>
      <w:bookmarkStart w:id="2097" w:name="_Toc177643432"/>
      <w:bookmarkEnd w:id="2091"/>
      <w:r w:rsidRPr="00D1205D">
        <w:rPr>
          <w:lang w:eastAsia="zh-CN"/>
        </w:rPr>
        <w:t>6.10.8.2</w:t>
      </w:r>
      <w:r w:rsidRPr="00D1205D">
        <w:rPr>
          <w:lang w:eastAsia="zh-CN"/>
        </w:rPr>
        <w:tab/>
        <w:t>Requirements for the originator of an HTTP error response</w:t>
      </w:r>
      <w:bookmarkEnd w:id="2092"/>
      <w:bookmarkEnd w:id="2093"/>
      <w:bookmarkEnd w:id="2094"/>
      <w:bookmarkEnd w:id="2095"/>
      <w:bookmarkEnd w:id="2096"/>
      <w:bookmarkEnd w:id="2097"/>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w:t>
      </w:r>
      <w:proofErr w:type="spellStart"/>
      <w:r w:rsidRPr="00D1205D">
        <w:t>NFType</w:t>
      </w:r>
      <w:proofErr w:type="spellEnd"/>
      <w:r w:rsidRPr="00D1205D">
        <w:t xml:space="preserv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lastRenderedPageBreak/>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Gateway Timeout response including the "</w:t>
      </w:r>
      <w:proofErr w:type="spellStart"/>
      <w:r>
        <w:t>problemDetails</w:t>
      </w:r>
      <w:proofErr w:type="spellEnd"/>
      <w:r>
        <w:t xml:space="preserve">"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w:t>
      </w:r>
      <w:proofErr w:type="spellStart"/>
      <w:r>
        <w:t>cSEPP</w:t>
      </w:r>
      <w:proofErr w:type="spellEnd"/>
      <w:r>
        <w:t xml:space="preserve"> receives the HTTP request from the NF with "</w:t>
      </w:r>
      <w:proofErr w:type="spellStart"/>
      <w:r>
        <w:t>encBlockIndex</w:t>
      </w:r>
      <w:proofErr w:type="spellEnd"/>
      <w:r>
        <w:t xml:space="preserve">" included as specified in </w:t>
      </w:r>
      <w:r w:rsidR="00C832FB">
        <w:t>clause 5</w:t>
      </w:r>
      <w:r>
        <w:t>.9.3</w:t>
      </w:r>
      <w:r w:rsidRPr="00264FEC">
        <w:t>.2</w:t>
      </w:r>
      <w:r>
        <w:t xml:space="preserve"> of 3GPP TS 33.501 [17], the </w:t>
      </w:r>
      <w:proofErr w:type="spellStart"/>
      <w:r>
        <w:t>cSEPP</w:t>
      </w:r>
      <w:proofErr w:type="spellEnd"/>
      <w:r>
        <w:t xml:space="preserve"> shall return a HTTP </w:t>
      </w:r>
      <w:r w:rsidRPr="00D1205D">
        <w:t>400 Bad Request</w:t>
      </w:r>
      <w:r>
        <w:t xml:space="preserve"> response including the "</w:t>
      </w:r>
      <w:proofErr w:type="spellStart"/>
      <w:r>
        <w:t>problemDetails</w:t>
      </w:r>
      <w:proofErr w:type="spellEnd"/>
      <w:r>
        <w:t>" with the "cause" attribute set to "</w:t>
      </w:r>
      <w:r w:rsidRPr="000B63FD">
        <w:t>MANDATORY_IE_INCORRECT</w:t>
      </w:r>
      <w:r>
        <w:t>" or "OPTIONAL</w:t>
      </w:r>
      <w:r w:rsidRPr="000B63FD">
        <w:t>_IE_INCORRECT</w:t>
      </w:r>
      <w:r>
        <w:t xml:space="preserve">" and the </w:t>
      </w:r>
      <w:r w:rsidRPr="00257DA8">
        <w:t>"</w:t>
      </w:r>
      <w:proofErr w:type="spellStart"/>
      <w:r w:rsidRPr="00257DA8">
        <w:t>invalidParams</w:t>
      </w:r>
      <w:proofErr w:type="spellEnd"/>
      <w:r w:rsidRPr="00257DA8">
        <w:t xml:space="preserve">" </w:t>
      </w:r>
      <w:r>
        <w:t xml:space="preserve">attribute </w:t>
      </w:r>
      <w:r w:rsidRPr="00257DA8">
        <w:t xml:space="preserve">indicates the incorrect IE. </w:t>
      </w:r>
      <w:r>
        <w:t xml:space="preserve">The Server header which is set to the FQDN of the </w:t>
      </w:r>
      <w:proofErr w:type="spellStart"/>
      <w:r>
        <w:t>cSEPP</w:t>
      </w:r>
      <w:proofErr w:type="spellEnd"/>
      <w:r>
        <w:t xml:space="preserve">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w:t>
      </w:r>
      <w:proofErr w:type="spellStart"/>
      <w:r>
        <w:t>problemDetails</w:t>
      </w:r>
      <w:proofErr w:type="spellEnd"/>
      <w:r>
        <w:t>"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w:t>
      </w:r>
      <w:proofErr w:type="spellStart"/>
      <w:r>
        <w:t>problemDetails</w:t>
      </w:r>
      <w:proofErr w:type="spellEnd"/>
      <w:r>
        <w:t>"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w:t>
      </w:r>
      <w:proofErr w:type="spellStart"/>
      <w:r>
        <w:t>problemDetails</w:t>
      </w:r>
      <w:proofErr w:type="spellEnd"/>
      <w:r>
        <w:t>"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2098" w:name="_CR6_10_8_3"/>
      <w:bookmarkStart w:id="2099" w:name="_Toc44847570"/>
      <w:bookmarkStart w:id="2100" w:name="_Toc51845225"/>
      <w:bookmarkStart w:id="2101" w:name="_Toc51845556"/>
      <w:bookmarkStart w:id="2102" w:name="_Toc51847076"/>
      <w:bookmarkStart w:id="2103" w:name="_Toc57022708"/>
      <w:bookmarkStart w:id="2104" w:name="_Toc177643433"/>
      <w:bookmarkEnd w:id="2098"/>
      <w:r w:rsidRPr="00D1205D">
        <w:rPr>
          <w:lang w:eastAsia="zh-CN"/>
        </w:rPr>
        <w:t>6.10.8.3</w:t>
      </w:r>
      <w:r w:rsidRPr="00D1205D">
        <w:rPr>
          <w:lang w:eastAsia="zh-CN"/>
        </w:rPr>
        <w:tab/>
        <w:t>Requirements for an SCP or SEPP relaying an HTTP error response</w:t>
      </w:r>
      <w:bookmarkEnd w:id="2099"/>
      <w:bookmarkEnd w:id="2100"/>
      <w:bookmarkEnd w:id="2101"/>
      <w:bookmarkEnd w:id="2102"/>
      <w:bookmarkEnd w:id="2103"/>
      <w:bookmarkEnd w:id="2104"/>
    </w:p>
    <w:p w14:paraId="739166FE" w14:textId="77777777" w:rsidR="006D7E1D" w:rsidRPr="00D1205D" w:rsidRDefault="006D7E1D" w:rsidP="006D7E1D">
      <w:bookmarkStart w:id="2105" w:name="_Toc44847571"/>
      <w:bookmarkStart w:id="2106" w:name="_Toc51845226"/>
      <w:bookmarkStart w:id="2107" w:name="_Toc51845557"/>
      <w:bookmarkStart w:id="2108" w:name="_Toc51847077"/>
      <w:bookmarkStart w:id="2109"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2C2916D6" w14:textId="154B7F91" w:rsidR="006D7E1D" w:rsidRDefault="006D7E1D" w:rsidP="006D7E1D">
      <w:pPr>
        <w:pStyle w:val="B1"/>
      </w:pPr>
      <w:r>
        <w:t>-</w:t>
      </w:r>
      <w:r>
        <w:tab/>
        <w:t>the received-protocol portion of the Via header as defined in clause 7.6.3 of IETF RFC 9110 [11];</w:t>
      </w:r>
    </w:p>
    <w:p w14:paraId="3F5DCD42" w14:textId="77777777" w:rsidR="006D7E1D" w:rsidRPr="00D1205D" w:rsidRDefault="006D7E1D" w:rsidP="006D7E1D">
      <w:pPr>
        <w:pStyle w:val="B1"/>
        <w:rPr>
          <w:lang w:eastAsia="zh-CN"/>
        </w:rPr>
      </w:pPr>
      <w:r w:rsidRPr="00D1205D">
        <w:t>-</w:t>
      </w:r>
      <w:r w:rsidRPr="00D1205D">
        <w:tab/>
        <w:t xml:space="preserve">the type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t xml:space="preserve">set to the </w:t>
      </w:r>
      <w:proofErr w:type="spellStart"/>
      <w:r w:rsidRPr="00D1205D">
        <w:t>NFType</w:t>
      </w:r>
      <w:proofErr w:type="spellEnd"/>
      <w:r w:rsidRPr="00D1205D">
        <w:t xml:space="preserve"> value as defined in clause 6.1.6.3.3 of </w:t>
      </w:r>
      <w:r w:rsidRPr="00D1205D">
        <w:rPr>
          <w:lang w:eastAsia="zh-CN"/>
        </w:rPr>
        <w:t>3GPP TS 29.510 [8], i.e. "SCP" or "SEPP";</w:t>
      </w:r>
    </w:p>
    <w:p w14:paraId="0C983BB0" w14:textId="77777777" w:rsidR="006D7E1D" w:rsidRPr="00D1205D" w:rsidRDefault="006D7E1D" w:rsidP="006D7E1D">
      <w:pPr>
        <w:pStyle w:val="B1"/>
      </w:pPr>
      <w:r w:rsidRPr="00D1205D">
        <w:rPr>
          <w:lang w:eastAsia="zh-CN"/>
        </w:rPr>
        <w:t>-</w:t>
      </w:r>
      <w:r w:rsidRPr="00D1205D">
        <w:rPr>
          <w:lang w:eastAsia="zh-CN"/>
        </w:rPr>
        <w:tab/>
        <w:t xml:space="preserve">the identity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rPr>
          <w:lang w:eastAsia="zh-CN"/>
        </w:rPr>
        <w:t>set to the FQDN of the SCP or SEPP.</w:t>
      </w:r>
    </w:p>
    <w:p w14:paraId="47369931" w14:textId="77777777" w:rsidR="006D7E1D" w:rsidRPr="00D1205D" w:rsidRDefault="006D7E1D" w:rsidP="006D7E1D">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lastRenderedPageBreak/>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1EE959CC" w14:textId="77777777" w:rsidR="00DC4F8A" w:rsidRDefault="00DC4F8A" w:rsidP="00DC4F8A">
      <w:pPr>
        <w:pStyle w:val="NO"/>
        <w:rPr>
          <w:noProof/>
        </w:rPr>
      </w:pPr>
      <w:bookmarkStart w:id="2110" w:name="_CR6_10_9"/>
      <w:bookmarkEnd w:id="2110"/>
      <w:r>
        <w:t>NOTE:</w:t>
      </w:r>
      <w:r>
        <w:tab/>
        <w:t xml:space="preserve">When PRINS in N32-f communication is used, an error might also be received from </w:t>
      </w:r>
      <w:r>
        <w:rPr>
          <w:noProof/>
          <w:lang w:eastAsia="zh-CN"/>
        </w:rPr>
        <w:t xml:space="preserve">Roaming </w:t>
      </w:r>
      <w:r>
        <w:rPr>
          <w:noProof/>
        </w:rPr>
        <w:t>Intermediary</w:t>
      </w:r>
      <w:r>
        <w:t xml:space="preserve">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2111" w:name="_Toc177643434"/>
      <w:r w:rsidRPr="00D1205D">
        <w:rPr>
          <w:lang w:eastAsia="zh-CN"/>
        </w:rPr>
        <w:t>6.10.9</w:t>
      </w:r>
      <w:r w:rsidRPr="00D1205D">
        <w:rPr>
          <w:lang w:eastAsia="zh-CN"/>
        </w:rPr>
        <w:tab/>
        <w:t>HTTP redirection</w:t>
      </w:r>
      <w:bookmarkEnd w:id="2105"/>
      <w:bookmarkEnd w:id="2106"/>
      <w:bookmarkEnd w:id="2107"/>
      <w:bookmarkEnd w:id="2108"/>
      <w:bookmarkEnd w:id="2109"/>
      <w:bookmarkEnd w:id="2111"/>
    </w:p>
    <w:p w14:paraId="1E1F7435" w14:textId="77777777" w:rsidR="00F90BFA" w:rsidRPr="00D1205D" w:rsidRDefault="00F90BFA" w:rsidP="002D7984">
      <w:pPr>
        <w:pStyle w:val="Heading4"/>
        <w:rPr>
          <w:lang w:eastAsia="zh-CN"/>
        </w:rPr>
      </w:pPr>
      <w:bookmarkStart w:id="2112" w:name="_CR6_10_9_1"/>
      <w:bookmarkStart w:id="2113" w:name="_Toc44847572"/>
      <w:bookmarkStart w:id="2114" w:name="_Toc51845227"/>
      <w:bookmarkStart w:id="2115" w:name="_Toc51845558"/>
      <w:bookmarkStart w:id="2116" w:name="_Toc51847078"/>
      <w:bookmarkStart w:id="2117" w:name="_Toc57022710"/>
      <w:bookmarkStart w:id="2118" w:name="_Toc177643435"/>
      <w:bookmarkEnd w:id="2112"/>
      <w:r w:rsidRPr="00D1205D">
        <w:rPr>
          <w:lang w:eastAsia="zh-CN"/>
        </w:rPr>
        <w:t>6.10.9.1</w:t>
      </w:r>
      <w:r w:rsidRPr="00D1205D">
        <w:rPr>
          <w:lang w:eastAsia="zh-CN"/>
        </w:rPr>
        <w:tab/>
        <w:t>General</w:t>
      </w:r>
      <w:bookmarkEnd w:id="2113"/>
      <w:bookmarkEnd w:id="2114"/>
      <w:bookmarkEnd w:id="2115"/>
      <w:bookmarkEnd w:id="2116"/>
      <w:bookmarkEnd w:id="2117"/>
      <w:bookmarkEnd w:id="2118"/>
    </w:p>
    <w:p w14:paraId="7CB7D1EF" w14:textId="21BA7E86" w:rsidR="00C60479" w:rsidRPr="00D1205D" w:rsidRDefault="00C60479" w:rsidP="00C60479">
      <w:pPr>
        <w:rPr>
          <w:lang w:eastAsia="zh-CN"/>
        </w:rPr>
      </w:pPr>
      <w:bookmarkStart w:id="2119" w:name="_Toc57022711"/>
      <w:bookmarkStart w:id="2120" w:name="_Toc35970055"/>
      <w:bookmarkStart w:id="2121" w:name="_Toc36050849"/>
      <w:bookmarkStart w:id="2122" w:name="_Toc44847573"/>
      <w:bookmarkStart w:id="2123" w:name="_Toc51845228"/>
      <w:bookmarkStart w:id="2124" w:name="_Toc51845559"/>
      <w:bookmarkStart w:id="2125"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5AD19E18" w14:textId="1BDE68E9" w:rsidR="007317AE" w:rsidRDefault="00C60479" w:rsidP="007317AE">
      <w:pPr>
        <w:rPr>
          <w:color w:val="1F497D"/>
          <w:lang w:val="en-US"/>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p>
    <w:p w14:paraId="36AAEC1D" w14:textId="605DE539" w:rsidR="007317AE" w:rsidRDefault="007317AE" w:rsidP="007317AE">
      <w:pPr>
        <w:rPr>
          <w:lang w:eastAsia="zh-CN"/>
        </w:rPr>
      </w:pPr>
      <w:r>
        <w:rPr>
          <w:lang w:eastAsia="zh-CN"/>
        </w:rPr>
        <w:t>The SCP shall forward a 3xx redirect response towards the HTTP client, if the URI in the Location header of the 3xx redirect response contains a different URI path than the URI path that was sent in the request to the HTTP server. In other cases, b</w:t>
      </w:r>
      <w:r w:rsidRPr="004B3AD7">
        <w:rPr>
          <w:lang w:eastAsia="zh-CN"/>
        </w:rPr>
        <w:t xml:space="preserve">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 in such a case, the SCP shall include </w:t>
      </w:r>
      <w:r w:rsidRPr="00D1205D">
        <w:rPr>
          <w:lang w:eastAsia="zh-CN"/>
        </w:rPr>
        <w:t xml:space="preserve">the </w:t>
      </w:r>
      <w:r>
        <w:rPr>
          <w:lang w:eastAsia="zh-CN"/>
        </w:rPr>
        <w:t xml:space="preserve">3gpp-Sbi-Target-apiRoot header set to the </w:t>
      </w:r>
      <w:proofErr w:type="spellStart"/>
      <w:r w:rsidRPr="00D1205D">
        <w:rPr>
          <w:lang w:eastAsia="zh-CN"/>
        </w:rPr>
        <w:t>apiRoot</w:t>
      </w:r>
      <w:proofErr w:type="spellEnd"/>
      <w:r w:rsidRPr="00D1205D">
        <w:rPr>
          <w:lang w:eastAsia="zh-CN"/>
        </w:rPr>
        <w:t xml:space="preserve"> of the target UR</w:t>
      </w:r>
      <w:r>
        <w:rPr>
          <w:lang w:eastAsia="zh-CN"/>
        </w:rPr>
        <w:t>I in the response message sent to the HTTP client, if no Location header is included in the response received from the new target NF service instance, according to the requirements specified in clause 6.10.4.</w:t>
      </w:r>
    </w:p>
    <w:p w14:paraId="5630F5DE" w14:textId="0D2F95D9" w:rsidR="007317AE" w:rsidRDefault="007317AE" w:rsidP="007317AE">
      <w:pPr>
        <w:pStyle w:val="NO"/>
        <w:rPr>
          <w:lang w:eastAsia="zh-CN"/>
        </w:rPr>
      </w:pPr>
      <w:r>
        <w:rPr>
          <w:lang w:eastAsia="zh-CN"/>
        </w:rPr>
        <w:t>NOTE 1:</w:t>
      </w:r>
      <w:r>
        <w:rPr>
          <w:lang w:eastAsia="zh-CN"/>
        </w:rPr>
        <w:tab/>
        <w:t>As specified in step</w:t>
      </w:r>
      <w:r>
        <w:rPr>
          <w:lang w:val="en-US" w:eastAsia="zh-CN"/>
        </w:rPr>
        <w:t xml:space="preserve"> 6 of </w:t>
      </w:r>
      <w:r>
        <w:rPr>
          <w:lang w:eastAsia="zh-CN"/>
        </w:rPr>
        <w:t xml:space="preserve">clause 6.5.3.3, upon a change of NF service producer, the new NF service producer can redirect a service request from the NF service consumer with a 3xx redirect message including a new URI (including a different </w:t>
      </w:r>
      <w:proofErr w:type="spellStart"/>
      <w:r>
        <w:rPr>
          <w:lang w:eastAsia="zh-CN"/>
        </w:rPr>
        <w:t>apiRoot</w:t>
      </w:r>
      <w:proofErr w:type="spellEnd"/>
      <w:r>
        <w:rPr>
          <w:lang w:eastAsia="zh-CN"/>
        </w:rPr>
        <w:t xml:space="preserve"> and possibly URI path) for the existing resource. In scenarios with an SCP between the NF service consumer and the NF service producer, the SCP needs to pass the new URI of the existing resource to the NF service consumer.</w:t>
      </w:r>
    </w:p>
    <w:p w14:paraId="6D031ACB" w14:textId="2F551D9E" w:rsidR="00DB0483" w:rsidRDefault="00DB0483" w:rsidP="00DB0483">
      <w:pPr>
        <w:rPr>
          <w:lang w:eastAsia="zh-CN"/>
        </w:rPr>
      </w:pPr>
      <w:r>
        <w:rPr>
          <w:lang w:eastAsia="zh-CN"/>
        </w:rPr>
        <w:t xml:space="preserve">An SCP may redirect an HTTP request towards a different SCP by sending a 307 Temporary Redirect or 308 Permanent Redirect response to the HTTP client including a </w:t>
      </w:r>
      <w:proofErr w:type="spellStart"/>
      <w:r>
        <w:rPr>
          <w:lang w:eastAsia="zh-CN"/>
        </w:rPr>
        <w:t>RedirectResponse</w:t>
      </w:r>
      <w:proofErr w:type="spellEnd"/>
      <w:r>
        <w:rPr>
          <w:lang w:eastAsia="zh-CN"/>
        </w:rPr>
        <w:t xml:space="preserve"> data structure (see 3GPP TS 29.571 [13]) with the cause attribute set to "SCP_REDIRECTION" and with the </w:t>
      </w:r>
      <w:proofErr w:type="spellStart"/>
      <w:r>
        <w:rPr>
          <w:lang w:eastAsia="zh-CN"/>
        </w:rPr>
        <w:t>targetScp</w:t>
      </w:r>
      <w:proofErr w:type="spellEnd"/>
      <w:r>
        <w:rPr>
          <w:lang w:eastAsia="zh-CN"/>
        </w:rPr>
        <w:t xml:space="preserve"> attribute indicating the </w:t>
      </w:r>
      <w:proofErr w:type="spellStart"/>
      <w:r>
        <w:rPr>
          <w:lang w:eastAsia="zh-CN"/>
        </w:rPr>
        <w:t>apiRoot</w:t>
      </w:r>
      <w:proofErr w:type="spellEnd"/>
      <w:r>
        <w:rPr>
          <w:lang w:eastAsia="zh-CN"/>
        </w:rPr>
        <w:t xml:space="preserve">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proofErr w:type="spellStart"/>
      <w:r>
        <w:rPr>
          <w:lang w:eastAsia="zh-CN"/>
        </w:rPr>
        <w:t>apiRoot</w:t>
      </w:r>
      <w:proofErr w:type="spellEnd"/>
      <w:r>
        <w:rPr>
          <w:lang w:eastAsia="zh-CN"/>
        </w:rPr>
        <w:t xml:space="preserve"> included in </w:t>
      </w:r>
      <w:proofErr w:type="spellStart"/>
      <w:r w:rsidRPr="00AA5C00">
        <w:rPr>
          <w:lang w:eastAsia="zh-CN"/>
        </w:rPr>
        <w:t>targetScp</w:t>
      </w:r>
      <w:proofErr w:type="spellEnd"/>
      <w:r w:rsidRPr="00AA5C00">
        <w:rPr>
          <w:lang w:eastAsia="zh-CN"/>
        </w:rPr>
        <w:t xml:space="preserve"> </w:t>
      </w:r>
      <w:r>
        <w:rPr>
          <w:lang w:eastAsia="zh-CN"/>
        </w:rPr>
        <w:t>IE</w:t>
      </w:r>
      <w:r w:rsidRPr="00AA5C00">
        <w:rPr>
          <w:lang w:eastAsia="zh-CN"/>
        </w:rPr>
        <w:t xml:space="preserve"> </w:t>
      </w:r>
      <w:r>
        <w:rPr>
          <w:lang w:eastAsia="zh-CN"/>
        </w:rPr>
        <w:t xml:space="preserve">as the </w:t>
      </w:r>
      <w:proofErr w:type="spellStart"/>
      <w:r>
        <w:rPr>
          <w:lang w:eastAsia="zh-CN"/>
        </w:rPr>
        <w:t>apiRoot</w:t>
      </w:r>
      <w:proofErr w:type="spellEnd"/>
      <w:r>
        <w:rPr>
          <w:lang w:eastAsia="zh-CN"/>
        </w:rPr>
        <w:t xml:space="preserve">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2B27D14A" w14:textId="30EFD85D" w:rsidR="00DB0483" w:rsidRDefault="00DB0483" w:rsidP="00DB0483">
      <w:pPr>
        <w:pStyle w:val="NO"/>
      </w:pPr>
      <w:r>
        <w:rPr>
          <w:lang w:eastAsia="zh-CN"/>
        </w:rPr>
        <w:t>NOTE </w:t>
      </w:r>
      <w:r w:rsidR="007317AE">
        <w:rPr>
          <w:lang w:eastAsia="zh-CN"/>
        </w:rPr>
        <w:t>2</w:t>
      </w:r>
      <w:r>
        <w:rPr>
          <w:lang w:eastAsia="zh-CN"/>
        </w:rPr>
        <w:t>:</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194BAF5" w14:textId="2DCECF0C" w:rsidR="00DB0483" w:rsidRPr="00D1205D" w:rsidRDefault="00DB0483" w:rsidP="00DB0483">
      <w:pPr>
        <w:pStyle w:val="NO"/>
        <w:rPr>
          <w:lang w:eastAsia="zh-CN"/>
        </w:rPr>
      </w:pPr>
      <w:r>
        <w:t>NOTE</w:t>
      </w:r>
      <w:r w:rsidR="00AB3AEB">
        <w:t> </w:t>
      </w:r>
      <w:r w:rsidR="007317AE">
        <w:t>3</w:t>
      </w:r>
      <w:r>
        <w:t>:</w:t>
      </w:r>
      <w:r>
        <w:tab/>
      </w:r>
      <w:r>
        <w:rPr>
          <w:lang w:val="en-US"/>
        </w:rPr>
        <w:t>An SCP implementation can set the content of the Location header field</w:t>
      </w:r>
      <w:r>
        <w:rPr>
          <w:lang w:eastAsia="zh-CN"/>
        </w:rPr>
        <w:t xml:space="preserve"> e.g. to the request URI received in the service request but with the </w:t>
      </w:r>
      <w:proofErr w:type="spellStart"/>
      <w:r>
        <w:rPr>
          <w:lang w:eastAsia="zh-CN"/>
        </w:rPr>
        <w:t>apiRoot</w:t>
      </w:r>
      <w:proofErr w:type="spellEnd"/>
      <w:r>
        <w:rPr>
          <w:lang w:eastAsia="zh-CN"/>
        </w:rPr>
        <w:t xml:space="preserve"> of the SCP to which the request is redirected.</w:t>
      </w:r>
    </w:p>
    <w:p w14:paraId="5E3DDEEC" w14:textId="77777777" w:rsidR="00AB3AEB" w:rsidRDefault="00AB3AEB" w:rsidP="00AB3AEB">
      <w:pPr>
        <w:rPr>
          <w:lang w:eastAsia="zh-CN"/>
        </w:rPr>
      </w:pPr>
      <w:r w:rsidRPr="003A631E">
        <w:rPr>
          <w:lang w:eastAsia="zh-CN"/>
        </w:rPr>
        <w:lastRenderedPageBreak/>
        <w:t xml:space="preserve">A SEPP may redirect an HTTP request towards a different SEPP </w:t>
      </w:r>
      <w:r>
        <w:rPr>
          <w:lang w:eastAsia="zh-CN"/>
        </w:rPr>
        <w:t xml:space="preserve">over a non-N32 interface </w:t>
      </w:r>
      <w:r w:rsidRPr="003A631E">
        <w:rPr>
          <w:lang w:eastAsia="zh-CN"/>
        </w:rPr>
        <w:t xml:space="preserve">by sending a 307 Temporary Redirect or 308 Permanent Redirect response to the HTTP client including a </w:t>
      </w:r>
      <w:proofErr w:type="spellStart"/>
      <w:r w:rsidRPr="003A631E">
        <w:rPr>
          <w:lang w:eastAsia="zh-CN"/>
        </w:rPr>
        <w:t>RedirectResponse</w:t>
      </w:r>
      <w:proofErr w:type="spellEnd"/>
      <w:r w:rsidRPr="003A631E">
        <w:rPr>
          <w:lang w:eastAsia="zh-CN"/>
        </w:rPr>
        <w:t xml:space="preserve"> data structure (see 3GPP TS</w:t>
      </w:r>
      <w:r>
        <w:rPr>
          <w:lang w:eastAsia="zh-CN"/>
        </w:rPr>
        <w:t> </w:t>
      </w:r>
      <w:r w:rsidRPr="003A631E">
        <w:rPr>
          <w:lang w:eastAsia="zh-CN"/>
        </w:rPr>
        <w:t>29.571</w:t>
      </w:r>
      <w:r>
        <w:rPr>
          <w:lang w:eastAsia="zh-CN"/>
        </w:rPr>
        <w:t> </w:t>
      </w:r>
      <w:r w:rsidRPr="003A631E">
        <w:rPr>
          <w:lang w:eastAsia="zh-CN"/>
        </w:rPr>
        <w:t xml:space="preserve">[13]) with the cause attribute set to "SEPP_REDIRECTION" and with the </w:t>
      </w:r>
      <w:proofErr w:type="spellStart"/>
      <w:r w:rsidRPr="003A631E">
        <w:rPr>
          <w:lang w:eastAsia="zh-CN"/>
        </w:rPr>
        <w:t>targetS</w:t>
      </w:r>
      <w:r>
        <w:rPr>
          <w:lang w:eastAsia="zh-CN"/>
        </w:rPr>
        <w:t>epp</w:t>
      </w:r>
      <w:proofErr w:type="spellEnd"/>
      <w:r w:rsidRPr="003A631E">
        <w:rPr>
          <w:lang w:eastAsia="zh-CN"/>
        </w:rPr>
        <w:t xml:space="preserve"> attribute indicating the </w:t>
      </w:r>
      <w:proofErr w:type="spellStart"/>
      <w:r w:rsidRPr="003A631E">
        <w:rPr>
          <w:lang w:eastAsia="zh-CN"/>
        </w:rPr>
        <w:t>apiRoot</w:t>
      </w:r>
      <w:proofErr w:type="spellEnd"/>
      <w:r w:rsidRPr="003A631E">
        <w:rPr>
          <w:lang w:eastAsia="zh-CN"/>
        </w:rPr>
        <w:t xml:space="preserve">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The HTTP client should then send the HTTP request towards the target NF service instance using the SEPP indicated in the</w:t>
      </w:r>
      <w:r>
        <w:rPr>
          <w:lang w:eastAsia="zh-CN"/>
        </w:rPr>
        <w:t xml:space="preserve"> 307 or 308</w:t>
      </w:r>
      <w:r w:rsidRPr="003A631E">
        <w:rPr>
          <w:lang w:eastAsia="zh-CN"/>
        </w:rPr>
        <w:t xml:space="preserve"> response</w:t>
      </w:r>
      <w:r>
        <w:rPr>
          <w:lang w:eastAsia="zh-CN"/>
        </w:rPr>
        <w:t>;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C56277">
        <w:rPr>
          <w:lang w:eastAsia="zh-CN"/>
        </w:rPr>
        <w:t xml:space="preserve"> </w:t>
      </w:r>
      <w:r>
        <w:rPr>
          <w:lang w:eastAsia="zh-CN"/>
        </w:rPr>
        <w:t xml:space="preserve">and it shall </w:t>
      </w:r>
      <w:r w:rsidRPr="00AA5C00">
        <w:rPr>
          <w:lang w:eastAsia="zh-CN"/>
        </w:rPr>
        <w:t xml:space="preserve">use the </w:t>
      </w:r>
      <w:proofErr w:type="spellStart"/>
      <w:r>
        <w:rPr>
          <w:lang w:eastAsia="zh-CN"/>
        </w:rPr>
        <w:t>apiRoot</w:t>
      </w:r>
      <w:proofErr w:type="spellEnd"/>
      <w:r>
        <w:rPr>
          <w:lang w:eastAsia="zh-CN"/>
        </w:rPr>
        <w:t xml:space="preserve"> included in </w:t>
      </w:r>
      <w:proofErr w:type="spellStart"/>
      <w:r w:rsidRPr="00AA5C00">
        <w:rPr>
          <w:lang w:eastAsia="zh-CN"/>
        </w:rPr>
        <w:t>targetS</w:t>
      </w:r>
      <w:r>
        <w:rPr>
          <w:lang w:eastAsia="zh-CN"/>
        </w:rPr>
        <w:t>ep</w:t>
      </w:r>
      <w:r w:rsidRPr="00AA5C00">
        <w:rPr>
          <w:lang w:eastAsia="zh-CN"/>
        </w:rPr>
        <w:t>p</w:t>
      </w:r>
      <w:proofErr w:type="spellEnd"/>
      <w:r w:rsidRPr="00AA5C00">
        <w:rPr>
          <w:lang w:eastAsia="zh-CN"/>
        </w:rPr>
        <w:t xml:space="preserve"> </w:t>
      </w:r>
      <w:r>
        <w:rPr>
          <w:lang w:eastAsia="zh-CN"/>
        </w:rPr>
        <w:t>IE</w:t>
      </w:r>
      <w:r w:rsidRPr="00AA5C00">
        <w:rPr>
          <w:lang w:eastAsia="zh-CN"/>
        </w:rPr>
        <w:t xml:space="preserve"> </w:t>
      </w:r>
      <w:r>
        <w:rPr>
          <w:lang w:eastAsia="zh-CN"/>
        </w:rPr>
        <w:t xml:space="preserve">as the </w:t>
      </w:r>
      <w:proofErr w:type="spellStart"/>
      <w:r>
        <w:rPr>
          <w:lang w:eastAsia="zh-CN"/>
        </w:rPr>
        <w:t>apiRoot</w:t>
      </w:r>
      <w:proofErr w:type="spellEnd"/>
      <w:r>
        <w:rPr>
          <w:lang w:eastAsia="zh-CN"/>
        </w:rPr>
        <w:t xml:space="preserve">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069DE213" w14:textId="75946D03" w:rsidR="00AB3AEB" w:rsidRDefault="00AB3AEB" w:rsidP="00AB3AEB">
      <w:pPr>
        <w:pStyle w:val="NO"/>
        <w:rPr>
          <w:lang w:eastAsia="zh-CN"/>
        </w:rPr>
      </w:pPr>
      <w:r>
        <w:rPr>
          <w:lang w:eastAsia="zh-CN"/>
        </w:rPr>
        <w:t>NOTE </w:t>
      </w:r>
      <w:r w:rsidR="007317AE">
        <w:rPr>
          <w:lang w:eastAsia="zh-CN"/>
        </w:rPr>
        <w:t>4</w:t>
      </w:r>
      <w:r>
        <w:rPr>
          <w:lang w:eastAsia="zh-CN"/>
        </w:rPr>
        <w:t>:</w:t>
      </w:r>
      <w:r>
        <w:rPr>
          <w:lang w:eastAsia="zh-CN"/>
        </w:rPr>
        <w:tab/>
      </w:r>
      <w:r>
        <w:rPr>
          <w:lang w:val="en-US"/>
        </w:rPr>
        <w:t xml:space="preserve">A SEPP implementation can set the content of the Location header field </w:t>
      </w:r>
      <w:r>
        <w:rPr>
          <w:lang w:eastAsia="zh-CN"/>
        </w:rPr>
        <w:t xml:space="preserve">e.g. to the request URI received in the service request but with the </w:t>
      </w:r>
      <w:proofErr w:type="spellStart"/>
      <w:r>
        <w:rPr>
          <w:lang w:eastAsia="zh-CN"/>
        </w:rPr>
        <w:t>apiRoot</w:t>
      </w:r>
      <w:proofErr w:type="spellEnd"/>
      <w:r>
        <w:rPr>
          <w:lang w:eastAsia="zh-CN"/>
        </w:rPr>
        <w:t xml:space="preserve"> of the SEPP to which the request is redirected.</w:t>
      </w:r>
    </w:p>
    <w:p w14:paraId="71F69A50" w14:textId="5A26FB5B" w:rsidR="00AB3AEB" w:rsidRDefault="00AB3AEB" w:rsidP="00AB3AEB">
      <w:pPr>
        <w:pStyle w:val="NO"/>
        <w:rPr>
          <w:lang w:eastAsia="zh-CN"/>
        </w:rPr>
      </w:pPr>
      <w:r>
        <w:rPr>
          <w:lang w:eastAsia="zh-CN"/>
        </w:rPr>
        <w:t>NOTE </w:t>
      </w:r>
      <w:r w:rsidR="007317AE">
        <w:rPr>
          <w:lang w:eastAsia="zh-CN"/>
        </w:rPr>
        <w:t>5</w:t>
      </w:r>
      <w:r>
        <w:rPr>
          <w:lang w:eastAsia="zh-CN"/>
        </w:rPr>
        <w:t>:</w:t>
      </w:r>
      <w:r>
        <w:rPr>
          <w:lang w:eastAsia="zh-CN"/>
        </w:rPr>
        <w:tab/>
        <w:t xml:space="preserve">See </w:t>
      </w:r>
      <w:r>
        <w:rPr>
          <w:rFonts w:cs="Arial"/>
          <w:szCs w:val="18"/>
        </w:rPr>
        <w:t>clause 6.1.8 of 3GPP TS 29.573 [27] for the redirection of an N32 HTTP request from a SEPP to a different SEPP.</w:t>
      </w:r>
    </w:p>
    <w:p w14:paraId="7733157A" w14:textId="72FA81D4" w:rsidR="002F2589" w:rsidRPr="000B63FD" w:rsidRDefault="002F2589" w:rsidP="000D0853">
      <w:pPr>
        <w:pStyle w:val="Heading3"/>
        <w:rPr>
          <w:lang w:eastAsia="zh-CN"/>
        </w:rPr>
      </w:pPr>
      <w:bookmarkStart w:id="2126" w:name="_CR6_10_10"/>
      <w:bookmarkStart w:id="2127" w:name="_Toc177643436"/>
      <w:bookmarkEnd w:id="2126"/>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2119"/>
      <w:bookmarkEnd w:id="2127"/>
    </w:p>
    <w:p w14:paraId="0FA5D4C8" w14:textId="77777777" w:rsidR="00567AFA" w:rsidRPr="00D1205D" w:rsidRDefault="00567AFA" w:rsidP="002D7984">
      <w:pPr>
        <w:pStyle w:val="Heading4"/>
        <w:rPr>
          <w:lang w:eastAsia="zh-CN"/>
        </w:rPr>
      </w:pPr>
      <w:bookmarkStart w:id="2128" w:name="_CR6_10_10_1"/>
      <w:bookmarkStart w:id="2129" w:name="_Toc177643437"/>
      <w:bookmarkEnd w:id="2128"/>
      <w:r w:rsidRPr="00D1205D">
        <w:rPr>
          <w:lang w:eastAsia="zh-CN"/>
        </w:rPr>
        <w:t>6.10.</w:t>
      </w:r>
      <w:r>
        <w:rPr>
          <w:lang w:eastAsia="zh-CN"/>
        </w:rPr>
        <w:t>10</w:t>
      </w:r>
      <w:r w:rsidRPr="00D1205D">
        <w:rPr>
          <w:lang w:eastAsia="zh-CN"/>
        </w:rPr>
        <w:t>.1</w:t>
      </w:r>
      <w:r w:rsidRPr="00D1205D">
        <w:rPr>
          <w:lang w:eastAsia="zh-CN"/>
        </w:rPr>
        <w:tab/>
        <w:t>General</w:t>
      </w:r>
      <w:bookmarkEnd w:id="2129"/>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2130" w:name="_CR6_10_10_2"/>
      <w:bookmarkStart w:id="2131" w:name="_Toc177643438"/>
      <w:bookmarkEnd w:id="2130"/>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2131"/>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header with the node type "</w:t>
      </w:r>
      <w:proofErr w:type="spellStart"/>
      <w:r>
        <w:t>scp</w:t>
      </w:r>
      <w:proofErr w:type="spellEnd"/>
      <w:r>
        <w:t xml:space="preserve">"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header with node type "</w:t>
      </w:r>
      <w:proofErr w:type="spellStart"/>
      <w:r>
        <w:t>scp</w:t>
      </w:r>
      <w:proofErr w:type="spellEnd"/>
      <w:r>
        <w:t xml:space="preserve">"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w:t>
      </w:r>
      <w:proofErr w:type="spellStart"/>
      <w:r>
        <w:t>scp</w:t>
      </w:r>
      <w:proofErr w:type="spellEnd"/>
      <w:r>
        <w:t>"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w:t>
      </w:r>
      <w:proofErr w:type="spellStart"/>
      <w:r>
        <w:t>scp</w:t>
      </w:r>
      <w:proofErr w:type="spellEnd"/>
      <w:r>
        <w:t>" by 1 before forwarding the request.</w:t>
      </w:r>
    </w:p>
    <w:p w14:paraId="53AE7B35" w14:textId="77777777" w:rsidR="00567AFA" w:rsidRPr="00D1205D" w:rsidRDefault="00567AFA" w:rsidP="002D7984">
      <w:pPr>
        <w:pStyle w:val="Heading4"/>
        <w:rPr>
          <w:lang w:eastAsia="zh-CN"/>
        </w:rPr>
      </w:pPr>
      <w:bookmarkStart w:id="2132" w:name="_CR6_10_10_3"/>
      <w:bookmarkStart w:id="2133" w:name="_Toc177643439"/>
      <w:bookmarkEnd w:id="2132"/>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2133"/>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2134" w:name="_CR6_10_11"/>
      <w:bookmarkStart w:id="2135" w:name="_Toc177643440"/>
      <w:bookmarkEnd w:id="2134"/>
      <w:r w:rsidRPr="001A4C5F">
        <w:rPr>
          <w:lang w:val="en-US" w:eastAsia="zh-CN"/>
        </w:rPr>
        <w:lastRenderedPageBreak/>
        <w:t>6.10.</w:t>
      </w:r>
      <w:r>
        <w:rPr>
          <w:lang w:val="en-US" w:eastAsia="zh-CN"/>
        </w:rPr>
        <w:t>11</w:t>
      </w:r>
      <w:r w:rsidRPr="001A4C5F">
        <w:rPr>
          <w:lang w:val="en-US" w:eastAsia="zh-CN"/>
        </w:rPr>
        <w:tab/>
        <w:t>Authorization</w:t>
      </w:r>
      <w:r>
        <w:rPr>
          <w:lang w:val="en-US" w:eastAsia="zh-CN"/>
        </w:rPr>
        <w:t xml:space="preserve"> of NF service access</w:t>
      </w:r>
      <w:bookmarkEnd w:id="2135"/>
    </w:p>
    <w:p w14:paraId="08CF70B3" w14:textId="713DB9CA" w:rsidR="002100E6" w:rsidRDefault="002100E6" w:rsidP="002D7984">
      <w:pPr>
        <w:pStyle w:val="Heading4"/>
        <w:rPr>
          <w:noProof/>
          <w:lang w:val="en-US"/>
        </w:rPr>
      </w:pPr>
      <w:bookmarkStart w:id="2136" w:name="_CR6_10_11_1"/>
      <w:bookmarkStart w:id="2137" w:name="_Toc177643441"/>
      <w:bookmarkEnd w:id="2136"/>
      <w:r>
        <w:rPr>
          <w:noProof/>
          <w:lang w:val="en-US"/>
        </w:rPr>
        <w:t>6.10.1</w:t>
      </w:r>
      <w:r w:rsidR="009365AB">
        <w:rPr>
          <w:noProof/>
          <w:lang w:val="en-US"/>
        </w:rPr>
        <w:t>1</w:t>
      </w:r>
      <w:r>
        <w:rPr>
          <w:noProof/>
          <w:lang w:val="en-US"/>
        </w:rPr>
        <w:t>.1</w:t>
      </w:r>
      <w:r>
        <w:rPr>
          <w:noProof/>
          <w:lang w:val="en-US"/>
        </w:rPr>
        <w:tab/>
        <w:t>General</w:t>
      </w:r>
      <w:bookmarkEnd w:id="2137"/>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2138" w:name="_CR6_10_11_2"/>
      <w:bookmarkStart w:id="2139" w:name="_Toc177643442"/>
      <w:bookmarkEnd w:id="2138"/>
      <w:r>
        <w:rPr>
          <w:noProof/>
          <w:lang w:val="en-US"/>
        </w:rPr>
        <w:t>6.10.11.2</w:t>
      </w:r>
      <w:r>
        <w:rPr>
          <w:noProof/>
          <w:lang w:val="en-US"/>
        </w:rPr>
        <w:tab/>
        <w:t>Authorization for indirect communication with delegated discovery</w:t>
      </w:r>
      <w:bookmarkEnd w:id="2139"/>
    </w:p>
    <w:p w14:paraId="2705DD43" w14:textId="72C05265" w:rsidR="002100E6" w:rsidRDefault="002100E6" w:rsidP="002D7984">
      <w:pPr>
        <w:pStyle w:val="Heading5"/>
        <w:rPr>
          <w:noProof/>
          <w:lang w:val="en-US"/>
        </w:rPr>
      </w:pPr>
      <w:bookmarkStart w:id="2140" w:name="_CR6_10_11_2_1"/>
      <w:bookmarkStart w:id="2141" w:name="_Toc177643443"/>
      <w:bookmarkEnd w:id="2140"/>
      <w:r>
        <w:rPr>
          <w:noProof/>
          <w:lang w:val="en-US"/>
        </w:rPr>
        <w:t>6.10.11.2.1</w:t>
      </w:r>
      <w:r>
        <w:rPr>
          <w:noProof/>
          <w:lang w:val="en-US"/>
        </w:rPr>
        <w:tab/>
        <w:t>General</w:t>
      </w:r>
      <w:bookmarkEnd w:id="2141"/>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3FD711C2"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8D10503"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5CC2AD8D" w14:textId="77777777" w:rsidR="006D7E1D" w:rsidRDefault="006D7E1D" w:rsidP="006D7E1D">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3388DEA1" w14:textId="77777777" w:rsidR="006D7E1D" w:rsidRDefault="006D7E1D" w:rsidP="006D7E1D">
      <w:pPr>
        <w:pStyle w:val="NO"/>
      </w:pPr>
      <w:r>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75EC695F" w14:textId="77777777" w:rsidR="008956DC" w:rsidRDefault="008956DC" w:rsidP="008956DC">
      <w:r>
        <w:t>The NF service consumer may also include its Client Credentials Assertion as specified in clause 6.7.5.</w:t>
      </w:r>
    </w:p>
    <w:p w14:paraId="09936A56" w14:textId="00BFA79B" w:rsidR="008956DC" w:rsidRDefault="008956DC" w:rsidP="008956DC">
      <w:r>
        <w:t xml:space="preserve">The SCP should use the access scope information received in the 3gpp-Sbi-Access-Scope header to determine the access scope required for access authorization for an incoming service request. The SCP may also use the scopes </w:t>
      </w:r>
      <w:r>
        <w:lastRenderedPageBreak/>
        <w:t>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006D7E1D" w:rsidRPr="00BB0824">
        <w:t xml:space="preserve"> </w:t>
      </w:r>
      <w:r w:rsidR="006D7E1D">
        <w:t>If the 3gpp-Sbi-Other-Access-Scopes header is received in the incoming service request, the SCP may also include the other access scopes received in this header to the scopes requested to the NRF for the access token.</w:t>
      </w:r>
    </w:p>
    <w:p w14:paraId="77630C6D" w14:textId="45BA0D25"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6DC93F77" w:rsidR="008956DC" w:rsidRDefault="006D6D09" w:rsidP="008956DC">
      <w:pPr>
        <w:pStyle w:val="NO"/>
      </w:pPr>
      <w:r>
        <w:t>NOTE </w:t>
      </w:r>
      <w:r w:rsidR="006D7E1D">
        <w:t>4</w:t>
      </w:r>
      <w:r w:rsidR="008956DC">
        <w:t>:</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22F8065E" w:rsidR="008956DC" w:rsidRDefault="006D6D09" w:rsidP="008956DC">
      <w:pPr>
        <w:pStyle w:val="NO"/>
      </w:pPr>
      <w:r>
        <w:t>NOTE </w:t>
      </w:r>
      <w:r w:rsidR="006D7E1D">
        <w:t>5</w:t>
      </w:r>
      <w:r w:rsidR="008956DC">
        <w:t>:</w:t>
      </w:r>
      <w:r w:rsidR="008956DC">
        <w:tab/>
        <w:t xml:space="preserve">This allows the NRF to grant an access token for a service-level scope, in response to an access token request </w:t>
      </w:r>
      <w:r w:rsidR="008956DC">
        <w:rPr>
          <w:lang w:eastAsia="zh-CN"/>
        </w:rPr>
        <w:t>for a list of scopes including a service-level scope and a resource/operation-level scope, when the NF service producer's profile is not configured to require the resource/operation-level scope.</w:t>
      </w:r>
    </w:p>
    <w:p w14:paraId="7787F7EF" w14:textId="77777777" w:rsidR="00915F62" w:rsidRDefault="00915F62" w:rsidP="00915F62">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2142" w:name="_CR6_10_11_2_2"/>
      <w:bookmarkStart w:id="2143" w:name="_Toc177643444"/>
      <w:bookmarkEnd w:id="2142"/>
      <w:r>
        <w:rPr>
          <w:noProof/>
          <w:lang w:val="en-US"/>
        </w:rPr>
        <w:t>6.10.11.2.2</w:t>
      </w:r>
      <w:r>
        <w:rPr>
          <w:noProof/>
          <w:lang w:val="en-US"/>
        </w:rPr>
        <w:tab/>
        <w:t>Error handling when the SCP fails to obtain an access token</w:t>
      </w:r>
      <w:bookmarkEnd w:id="2143"/>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proofErr w:type="spellStart"/>
      <w:r w:rsidRPr="00D1205D">
        <w:rPr>
          <w:lang w:eastAsia="zh-CN"/>
        </w:rPr>
        <w:t>ProblemDetails</w:t>
      </w:r>
      <w:proofErr w:type="spellEnd"/>
      <w:r w:rsidRPr="00D1205D">
        <w:rPr>
          <w:lang w:eastAsia="zh-CN"/>
        </w:rPr>
        <w:t xml:space="preserve">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w:t>
      </w:r>
      <w:proofErr w:type="spellStart"/>
      <w:r w:rsidRPr="00D1205D">
        <w:rPr>
          <w:lang w:eastAsia="zh-CN"/>
        </w:rPr>
        <w:t>invalidParams</w:t>
      </w:r>
      <w:proofErr w:type="spellEnd"/>
      <w:r w:rsidRPr="00D1205D">
        <w:rPr>
          <w:lang w:eastAsia="zh-CN"/>
        </w:rPr>
        <w:t xml:space="preserve"> attribute indicating the </w:t>
      </w:r>
      <w:r>
        <w:rPr>
          <w:lang w:eastAsia="zh-CN"/>
        </w:rPr>
        <w:t>missing</w:t>
      </w:r>
      <w:r w:rsidRPr="00D1205D">
        <w:rPr>
          <w:lang w:eastAsia="zh-CN"/>
        </w:rPr>
        <w:t xml:space="preserve"> parameters</w:t>
      </w:r>
      <w:r>
        <w:rPr>
          <w:lang w:eastAsia="zh-CN"/>
        </w:rPr>
        <w:t xml:space="preserve"> (e.g. missing discovery header).</w:t>
      </w:r>
    </w:p>
    <w:p w14:paraId="3D80711C" w14:textId="77777777" w:rsidR="006D7E1D" w:rsidRDefault="006D7E1D" w:rsidP="006D7E1D">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proofErr w:type="spellStart"/>
      <w:r w:rsidRPr="00D1205D">
        <w:rPr>
          <w:lang w:eastAsia="zh-CN"/>
        </w:rPr>
        <w:t>ProblemDetails</w:t>
      </w:r>
      <w:proofErr w:type="spellEnd"/>
      <w:r w:rsidRPr="00D1205D">
        <w:rPr>
          <w:lang w:eastAsia="zh-CN"/>
        </w:rPr>
        <w:t xml:space="preserve">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proofErr w:type="spellStart"/>
      <w:r w:rsidRPr="00D1205D">
        <w:rPr>
          <w:lang w:eastAsia="zh-CN"/>
        </w:rPr>
        <w:t>ProblemDetails</w:t>
      </w:r>
      <w:proofErr w:type="spellEnd"/>
      <w:r w:rsidRPr="00D1205D">
        <w:rPr>
          <w:lang w:eastAsia="zh-CN"/>
        </w:rPr>
        <w:t xml:space="preserve"> IE</w:t>
      </w:r>
      <w:r>
        <w:rPr>
          <w:lang w:eastAsia="zh-CN"/>
        </w:rPr>
        <w:t xml:space="preserve"> should also contain:</w:t>
      </w:r>
    </w:p>
    <w:p w14:paraId="0380187E" w14:textId="260C90D9" w:rsidR="006D7E1D" w:rsidRDefault="006D7E1D" w:rsidP="006D7E1D">
      <w:pPr>
        <w:pStyle w:val="B1"/>
      </w:pPr>
      <w:r>
        <w:t>-</w:t>
      </w:r>
      <w:r>
        <w:tab/>
        <w:t xml:space="preserve">the </w:t>
      </w:r>
      <w:proofErr w:type="spellStart"/>
      <w:r>
        <w:t>accessTokenError</w:t>
      </w:r>
      <w:proofErr w:type="spellEnd"/>
      <w:r>
        <w:t xml:space="preserve"> attribute set to the </w:t>
      </w:r>
      <w:proofErr w:type="spellStart"/>
      <w:r>
        <w:t>accessTokenErr</w:t>
      </w:r>
      <w:proofErr w:type="spellEnd"/>
      <w:r>
        <w:t xml:space="preserve"> content received from the NRF;</w:t>
      </w:r>
    </w:p>
    <w:p w14:paraId="64383AAA" w14:textId="77777777" w:rsidR="006D7E1D" w:rsidRDefault="006D7E1D" w:rsidP="006D7E1D">
      <w:pPr>
        <w:rPr>
          <w:noProof/>
          <w:lang w:val="en-US"/>
        </w:rPr>
      </w:pPr>
      <w:r>
        <w:rPr>
          <w:noProof/>
          <w:lang w:val="en-US"/>
        </w:rPr>
        <w:t xml:space="preserve">and it may </w:t>
      </w:r>
      <w:r>
        <w:rPr>
          <w:lang w:eastAsia="zh-CN"/>
        </w:rPr>
        <w:t>contain:</w:t>
      </w:r>
    </w:p>
    <w:p w14:paraId="5C2F81FE" w14:textId="6F9901D2" w:rsidR="006D7E1D" w:rsidRDefault="006D7E1D" w:rsidP="006D7E1D">
      <w:pPr>
        <w:pStyle w:val="B1"/>
        <w:rPr>
          <w:lang w:eastAsia="zh-CN"/>
        </w:rPr>
      </w:pPr>
      <w:r>
        <w:rPr>
          <w:lang w:eastAsia="zh-CN"/>
        </w:rPr>
        <w:t>-</w:t>
      </w:r>
      <w:r>
        <w:rPr>
          <w:lang w:eastAsia="zh-CN"/>
        </w:rPr>
        <w:tab/>
        <w:t xml:space="preserve">the </w:t>
      </w:r>
      <w:proofErr w:type="spellStart"/>
      <w:r>
        <w:rPr>
          <w:lang w:eastAsia="zh-CN"/>
        </w:rPr>
        <w:t>accessTokenRequest</w:t>
      </w:r>
      <w:proofErr w:type="spellEnd"/>
      <w:r>
        <w:rPr>
          <w:lang w:eastAsia="zh-CN"/>
        </w:rPr>
        <w:t xml:space="preserve"> attribute set to the Access Token Request content sent to the NRF;</w:t>
      </w:r>
    </w:p>
    <w:p w14:paraId="259ADF3E" w14:textId="77777777" w:rsidR="006D7E1D" w:rsidRDefault="006D7E1D" w:rsidP="006D7E1D">
      <w:pPr>
        <w:pStyle w:val="B1"/>
        <w:rPr>
          <w:lang w:eastAsia="zh-CN"/>
        </w:rPr>
      </w:pPr>
      <w:r w:rsidRPr="00D1205D">
        <w:rPr>
          <w:lang w:eastAsia="zh-CN"/>
        </w:rPr>
        <w:t>-</w:t>
      </w:r>
      <w:r w:rsidRPr="00D1205D">
        <w:rPr>
          <w:lang w:eastAsia="zh-CN"/>
        </w:rPr>
        <w:tab/>
        <w:t xml:space="preserve">the </w:t>
      </w:r>
      <w:proofErr w:type="spellStart"/>
      <w:r>
        <w:rPr>
          <w:lang w:eastAsia="zh-CN"/>
        </w:rPr>
        <w:t>nrfId</w:t>
      </w:r>
      <w:proofErr w:type="spellEnd"/>
      <w:r>
        <w:rPr>
          <w:lang w:eastAsia="zh-CN"/>
        </w:rPr>
        <w:t xml:space="preserve"> attribute set to the FQDN of the NRF that rejected the access token request.</w:t>
      </w:r>
    </w:p>
    <w:p w14:paraId="41730B90" w14:textId="77777777" w:rsidR="006D7E1D" w:rsidRPr="000557EA" w:rsidRDefault="006D7E1D" w:rsidP="006D7E1D">
      <w:pPr>
        <w:rPr>
          <w:noProof/>
          <w:lang w:val="en-US"/>
        </w:rPr>
      </w:pPr>
      <w:r>
        <w:rPr>
          <w:noProof/>
          <w:lang w:val="en-US"/>
        </w:rPr>
        <w:t>In either case, the SCP shall include the Server header in the error response set with its own identity (i.e. SCP FQDN) as specified in clause 6.10.8.2.</w:t>
      </w:r>
    </w:p>
    <w:p w14:paraId="25386CB7" w14:textId="2485C839" w:rsidR="00915F62" w:rsidRDefault="00915F62" w:rsidP="00915F62">
      <w:pPr>
        <w:pStyle w:val="Heading5"/>
        <w:rPr>
          <w:noProof/>
          <w:lang w:val="en-US"/>
        </w:rPr>
      </w:pPr>
      <w:bookmarkStart w:id="2144" w:name="_CR6_10_11_2_2A"/>
      <w:bookmarkStart w:id="2145" w:name="_Toc177643445"/>
      <w:bookmarkEnd w:id="2144"/>
      <w:r>
        <w:rPr>
          <w:noProof/>
          <w:lang w:val="en-US"/>
        </w:rPr>
        <w:lastRenderedPageBreak/>
        <w:t>6.10.11.2.2A</w:t>
      </w:r>
      <w:r>
        <w:rPr>
          <w:noProof/>
          <w:lang w:val="en-US"/>
        </w:rPr>
        <w:tab/>
        <w:t>Error handling when the SCP obtains an access token without all the scopes</w:t>
      </w:r>
      <w:r w:rsidRPr="007777F7">
        <w:rPr>
          <w:lang w:eastAsia="zh-CN"/>
        </w:rPr>
        <w:t xml:space="preserve"> </w:t>
      </w:r>
      <w:r>
        <w:t>required for access authorization of the incoming service request</w:t>
      </w:r>
      <w:bookmarkEnd w:id="2145"/>
    </w:p>
    <w:p w14:paraId="00AF713D" w14:textId="77777777" w:rsidR="00915F62" w:rsidRDefault="00915F62" w:rsidP="00915F62">
      <w:pPr>
        <w:rPr>
          <w:noProof/>
          <w:lang w:val="en-US"/>
        </w:rPr>
      </w:pPr>
      <w:r>
        <w:rPr>
          <w:noProof/>
          <w:lang w:val="en-US"/>
        </w:rPr>
        <w:t xml:space="preserve">If the SCP issues an Access Token Request towards the NRF and the NRF returns an access token not granting authorization for all the scopes required for access authorization of the incoming service request, the SCP shall reject the service request towards the NF service consumer with a 403 Forbidden response including a </w:t>
      </w:r>
      <w:proofErr w:type="spellStart"/>
      <w:r>
        <w:rPr>
          <w:lang w:eastAsia="zh-CN"/>
        </w:rPr>
        <w:t>ProblemDetails</w:t>
      </w:r>
      <w:proofErr w:type="spellEnd"/>
      <w:r>
        <w:rPr>
          <w:lang w:eastAsia="zh-CN"/>
        </w:rPr>
        <w:t xml:space="preserve"> IE with the cause attribute set to </w:t>
      </w:r>
      <w:r>
        <w:t xml:space="preserve">ACCESS_TOKEN_DENIED. </w:t>
      </w:r>
      <w:r>
        <w:rPr>
          <w:noProof/>
          <w:lang w:val="en-US"/>
        </w:rPr>
        <w:t xml:space="preserve">The </w:t>
      </w:r>
      <w:proofErr w:type="spellStart"/>
      <w:r>
        <w:rPr>
          <w:lang w:eastAsia="zh-CN"/>
        </w:rPr>
        <w:t>ProblemDetails</w:t>
      </w:r>
      <w:proofErr w:type="spellEnd"/>
      <w:r>
        <w:rPr>
          <w:lang w:eastAsia="zh-CN"/>
        </w:rPr>
        <w:t xml:space="preserve"> IE may contain:</w:t>
      </w:r>
    </w:p>
    <w:p w14:paraId="6597F2F2" w14:textId="77777777" w:rsidR="00915F62" w:rsidRDefault="00915F62" w:rsidP="00915F62">
      <w:pPr>
        <w:pStyle w:val="B1"/>
        <w:rPr>
          <w:lang w:eastAsia="zh-CN"/>
        </w:rPr>
      </w:pPr>
      <w:r>
        <w:rPr>
          <w:lang w:eastAsia="zh-CN"/>
        </w:rPr>
        <w:t>-</w:t>
      </w:r>
      <w:r>
        <w:rPr>
          <w:lang w:eastAsia="zh-CN"/>
        </w:rPr>
        <w:tab/>
        <w:t xml:space="preserve">the </w:t>
      </w:r>
      <w:proofErr w:type="spellStart"/>
      <w:r>
        <w:rPr>
          <w:lang w:eastAsia="zh-CN"/>
        </w:rPr>
        <w:t>accessTokenRequest</w:t>
      </w:r>
      <w:proofErr w:type="spellEnd"/>
      <w:r>
        <w:rPr>
          <w:lang w:eastAsia="zh-CN"/>
        </w:rPr>
        <w:t xml:space="preserve"> attribute set to the Access Token Request payload sent to the NRF;</w:t>
      </w:r>
    </w:p>
    <w:p w14:paraId="11501A31" w14:textId="77777777" w:rsidR="00915F62" w:rsidRDefault="00915F62" w:rsidP="00915F62">
      <w:pPr>
        <w:pStyle w:val="B1"/>
        <w:rPr>
          <w:lang w:eastAsia="zh-CN"/>
        </w:rPr>
      </w:pPr>
      <w:r>
        <w:rPr>
          <w:lang w:eastAsia="zh-CN"/>
        </w:rPr>
        <w:t>-</w:t>
      </w:r>
      <w:r>
        <w:rPr>
          <w:lang w:eastAsia="zh-CN"/>
        </w:rPr>
        <w:tab/>
        <w:t xml:space="preserve">the </w:t>
      </w:r>
      <w:proofErr w:type="spellStart"/>
      <w:r>
        <w:rPr>
          <w:lang w:eastAsia="zh-CN"/>
        </w:rPr>
        <w:t>nrfId</w:t>
      </w:r>
      <w:proofErr w:type="spellEnd"/>
      <w:r>
        <w:rPr>
          <w:lang w:eastAsia="zh-CN"/>
        </w:rPr>
        <w:t xml:space="preserve"> attribute set to the FQDN of the NRF that rejected the access token request.</w:t>
      </w:r>
    </w:p>
    <w:p w14:paraId="4909746F" w14:textId="77777777" w:rsidR="00915F62" w:rsidRDefault="00915F62" w:rsidP="00915F62">
      <w:pPr>
        <w:rPr>
          <w:noProof/>
          <w:lang w:val="en-US"/>
        </w:rPr>
      </w:pPr>
      <w:r>
        <w:rPr>
          <w:noProof/>
          <w:lang w:val="en-US"/>
        </w:rPr>
        <w:t>The SCP shall include the Server header in the error response set with its own identity (i.e. SCP FQDN) as specified in clause 6.10.8.2.</w:t>
      </w:r>
    </w:p>
    <w:p w14:paraId="0AC4ADBB" w14:textId="77777777" w:rsidR="00915F62" w:rsidRDefault="00915F62" w:rsidP="00915F62">
      <w:pPr>
        <w:rPr>
          <w:noProof/>
          <w:lang w:val="en-US"/>
        </w:rPr>
      </w:pPr>
      <w:r>
        <w:t>The SCP may include the access token it has obtained from the NRF (e.g. granting authorization for the other access scopes indicated in the service request) 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36498586" w14:textId="3D857348" w:rsidR="00915F62" w:rsidRDefault="00915F62" w:rsidP="00915F62">
      <w:pPr>
        <w:pStyle w:val="NO"/>
        <w:rPr>
          <w:noProof/>
        </w:rPr>
      </w:pPr>
      <w:r>
        <w:rPr>
          <w:noProof/>
        </w:rPr>
        <w:t>NOTE 1:</w:t>
      </w:r>
      <w:r>
        <w:rPr>
          <w:noProof/>
        </w:rPr>
        <w:tab/>
        <w:t xml:space="preserve">This error scenario can happen e.g. when the incoming service request includes a first service name in the </w:t>
      </w:r>
      <w:r>
        <w:t>3gpp-Sbi-Access-</w:t>
      </w:r>
      <w:r w:rsidR="007317AE">
        <w:t xml:space="preserve">Scope </w:t>
      </w:r>
      <w:r>
        <w:t>header, a second service name in 3gpp-Sbi-Other-Access-Scopes header, and the NRF grants an access token with a scope of the second service name only.</w:t>
      </w:r>
    </w:p>
    <w:p w14:paraId="3D942E10" w14:textId="3B5EF758" w:rsidR="00915F62" w:rsidRDefault="00915F62" w:rsidP="00915F62">
      <w:pPr>
        <w:pStyle w:val="NO"/>
        <w:rPr>
          <w:noProof/>
        </w:rPr>
      </w:pPr>
      <w:r>
        <w:rPr>
          <w:noProof/>
        </w:rPr>
        <w:t>NOTE 2:</w:t>
      </w:r>
      <w:r>
        <w:rPr>
          <w:noProof/>
        </w:rPr>
        <w:tab/>
        <w:t xml:space="preserve">The SCP does not reject the service request (i.e. it is not an error) </w:t>
      </w:r>
      <w:r>
        <w:t xml:space="preserve">if the 3gpp-Sbi-Access-Scope header contains a service-level scope and a resource/operation-level scope, the access token granted by the NRF has a scope matching only the service-level scope and the NF service producer is not configured to require the resource/operation-specific scope. </w:t>
      </w:r>
      <w:r>
        <w:rPr>
          <w:noProof/>
        </w:rPr>
        <w:t>See NOTE 3 of clause </w:t>
      </w:r>
      <w:r>
        <w:rPr>
          <w:noProof/>
          <w:lang w:val="en-US"/>
        </w:rPr>
        <w:t>6.10.11.2.1.</w:t>
      </w:r>
    </w:p>
    <w:p w14:paraId="1BB01D85" w14:textId="77777777" w:rsidR="00AD4CCA" w:rsidRDefault="00160D12" w:rsidP="002D7984">
      <w:pPr>
        <w:pStyle w:val="Heading5"/>
        <w:rPr>
          <w:noProof/>
          <w:lang w:val="en-US"/>
        </w:rPr>
      </w:pPr>
      <w:bookmarkStart w:id="2146" w:name="_CR6_10_11_2_3"/>
      <w:bookmarkStart w:id="2147" w:name="_Toc177643446"/>
      <w:bookmarkEnd w:id="2146"/>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2147"/>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58E6D7DB" w14:textId="2DB3C556" w:rsidR="00387E16" w:rsidRDefault="00387E16" w:rsidP="0089730F">
      <w:pPr>
        <w:rPr>
          <w:lang w:eastAsia="zh-CN"/>
        </w:rPr>
      </w:pPr>
      <w:r>
        <w:rPr>
          <w:lang w:eastAsia="zh-CN"/>
        </w:rPr>
        <w:t>When requesting a new access token, the NF service consumer or the SCP should consider the error information received in the error response, e.g. to retrieve a new access token with the scopes or claims required by the NF service producer (see clause 6.7.3).</w:t>
      </w:r>
    </w:p>
    <w:p w14:paraId="797AF8FE" w14:textId="31F7309D" w:rsidR="00C16CA5" w:rsidRDefault="00C16CA5" w:rsidP="002D7984">
      <w:pPr>
        <w:pStyle w:val="Heading4"/>
        <w:rPr>
          <w:noProof/>
          <w:lang w:val="en-US"/>
        </w:rPr>
      </w:pPr>
      <w:bookmarkStart w:id="2148" w:name="_CR6_10_11_3"/>
      <w:bookmarkStart w:id="2149" w:name="_Toc177643447"/>
      <w:bookmarkEnd w:id="2148"/>
      <w:r>
        <w:rPr>
          <w:noProof/>
          <w:lang w:val="en-US"/>
        </w:rPr>
        <w:t>6.10.11.3</w:t>
      </w:r>
      <w:r>
        <w:rPr>
          <w:noProof/>
          <w:lang w:val="en-US"/>
        </w:rPr>
        <w:tab/>
        <w:t>Authorization for indirect communication without delegated discovery</w:t>
      </w:r>
      <w:bookmarkEnd w:id="2149"/>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2150" w:name="_CR6_11"/>
      <w:bookmarkStart w:id="2151" w:name="_Toc57022712"/>
      <w:bookmarkStart w:id="2152" w:name="_Toc177643448"/>
      <w:bookmarkEnd w:id="2150"/>
      <w:r w:rsidRPr="00D1205D">
        <w:rPr>
          <w:lang w:eastAsia="zh-CN"/>
        </w:rPr>
        <w:lastRenderedPageBreak/>
        <w:t>6</w:t>
      </w:r>
      <w:r w:rsidRPr="00D1205D">
        <w:t>.</w:t>
      </w:r>
      <w:r w:rsidRPr="00D1205D">
        <w:rPr>
          <w:lang w:eastAsia="zh-CN"/>
        </w:rPr>
        <w:t>11</w:t>
      </w:r>
      <w:r w:rsidRPr="00D1205D">
        <w:rPr>
          <w:lang w:eastAsia="zh-CN"/>
        </w:rPr>
        <w:tab/>
        <w:t>Detection and handling of late arriving requests</w:t>
      </w:r>
      <w:bookmarkEnd w:id="2065"/>
      <w:bookmarkEnd w:id="2066"/>
      <w:bookmarkEnd w:id="2067"/>
      <w:bookmarkEnd w:id="2120"/>
      <w:bookmarkEnd w:id="2121"/>
      <w:bookmarkEnd w:id="2122"/>
      <w:bookmarkEnd w:id="2123"/>
      <w:bookmarkEnd w:id="2124"/>
      <w:bookmarkEnd w:id="2125"/>
      <w:bookmarkEnd w:id="2151"/>
      <w:bookmarkEnd w:id="2152"/>
    </w:p>
    <w:p w14:paraId="5DC815D6" w14:textId="77777777" w:rsidR="00F90BFA" w:rsidRPr="00D1205D" w:rsidRDefault="00F90BFA" w:rsidP="002D7984">
      <w:pPr>
        <w:pStyle w:val="Heading3"/>
        <w:rPr>
          <w:lang w:eastAsia="zh-CN"/>
        </w:rPr>
      </w:pPr>
      <w:bookmarkStart w:id="2153" w:name="_CR6_11_1"/>
      <w:bookmarkStart w:id="2154" w:name="_Toc19709031"/>
      <w:bookmarkStart w:id="2155" w:name="_Toc27745117"/>
      <w:bookmarkStart w:id="2156" w:name="_Toc29803265"/>
      <w:bookmarkStart w:id="2157" w:name="_Toc35970056"/>
      <w:bookmarkStart w:id="2158" w:name="_Toc36050850"/>
      <w:bookmarkStart w:id="2159" w:name="_Toc44847574"/>
      <w:bookmarkStart w:id="2160" w:name="_Toc51845229"/>
      <w:bookmarkStart w:id="2161" w:name="_Toc51845560"/>
      <w:bookmarkStart w:id="2162" w:name="_Toc51847080"/>
      <w:bookmarkStart w:id="2163" w:name="_Toc57022713"/>
      <w:bookmarkStart w:id="2164" w:name="_Toc177643449"/>
      <w:bookmarkEnd w:id="2153"/>
      <w:r w:rsidRPr="00D1205D">
        <w:rPr>
          <w:lang w:eastAsia="zh-CN"/>
        </w:rPr>
        <w:t>6.11.1</w:t>
      </w:r>
      <w:r w:rsidRPr="00D1205D">
        <w:rPr>
          <w:lang w:eastAsia="zh-CN"/>
        </w:rPr>
        <w:tab/>
        <w:t>General</w:t>
      </w:r>
      <w:bookmarkEnd w:id="2154"/>
      <w:bookmarkEnd w:id="2155"/>
      <w:bookmarkEnd w:id="2156"/>
      <w:bookmarkEnd w:id="2157"/>
      <w:bookmarkEnd w:id="2158"/>
      <w:bookmarkEnd w:id="2159"/>
      <w:bookmarkEnd w:id="2160"/>
      <w:bookmarkEnd w:id="2161"/>
      <w:bookmarkEnd w:id="2162"/>
      <w:bookmarkEnd w:id="2163"/>
      <w:bookmarkEnd w:id="2164"/>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2165" w:name="_CR6_11_2"/>
      <w:bookmarkStart w:id="2166" w:name="_Toc19709032"/>
      <w:bookmarkStart w:id="2167" w:name="_Toc27745118"/>
      <w:bookmarkStart w:id="2168" w:name="_Toc29803266"/>
      <w:bookmarkStart w:id="2169" w:name="_Toc35970057"/>
      <w:bookmarkStart w:id="2170" w:name="_Toc36050851"/>
      <w:bookmarkStart w:id="2171" w:name="_Toc44847575"/>
      <w:bookmarkStart w:id="2172" w:name="_Toc51845230"/>
      <w:bookmarkStart w:id="2173" w:name="_Toc51845561"/>
      <w:bookmarkStart w:id="2174" w:name="_Toc51847081"/>
      <w:bookmarkStart w:id="2175" w:name="_Toc57022714"/>
      <w:bookmarkStart w:id="2176" w:name="_Toc177643450"/>
      <w:bookmarkEnd w:id="2165"/>
      <w:r w:rsidRPr="00D1205D">
        <w:rPr>
          <w:lang w:eastAsia="zh-CN"/>
        </w:rPr>
        <w:t>6.11.2</w:t>
      </w:r>
      <w:r w:rsidRPr="00D1205D">
        <w:rPr>
          <w:lang w:eastAsia="zh-CN"/>
        </w:rPr>
        <w:tab/>
      </w:r>
      <w:r w:rsidRPr="00D1205D">
        <w:t>Detection and handling of requests which have timed out at the HTTP client</w:t>
      </w:r>
      <w:bookmarkEnd w:id="2166"/>
      <w:bookmarkEnd w:id="2167"/>
      <w:bookmarkEnd w:id="2168"/>
      <w:bookmarkEnd w:id="2169"/>
      <w:bookmarkEnd w:id="2170"/>
      <w:bookmarkEnd w:id="2171"/>
      <w:bookmarkEnd w:id="2172"/>
      <w:bookmarkEnd w:id="2173"/>
      <w:bookmarkEnd w:id="2174"/>
      <w:bookmarkEnd w:id="2175"/>
      <w:bookmarkEnd w:id="2176"/>
    </w:p>
    <w:p w14:paraId="20328E59" w14:textId="77777777" w:rsidR="00F90BFA" w:rsidRPr="00D1205D" w:rsidRDefault="00F90BFA" w:rsidP="002D7984">
      <w:pPr>
        <w:pStyle w:val="Heading4"/>
      </w:pPr>
      <w:bookmarkStart w:id="2177" w:name="_CR6_11_2_1"/>
      <w:bookmarkStart w:id="2178" w:name="_Toc19709033"/>
      <w:bookmarkStart w:id="2179" w:name="_Toc27745119"/>
      <w:bookmarkStart w:id="2180" w:name="_Toc29803267"/>
      <w:bookmarkStart w:id="2181" w:name="_Toc35970058"/>
      <w:bookmarkStart w:id="2182" w:name="_Toc36050852"/>
      <w:bookmarkStart w:id="2183" w:name="_Toc44847576"/>
      <w:bookmarkStart w:id="2184" w:name="_Toc51845231"/>
      <w:bookmarkStart w:id="2185" w:name="_Toc51845562"/>
      <w:bookmarkStart w:id="2186" w:name="_Toc51847082"/>
      <w:bookmarkStart w:id="2187" w:name="_Toc57022715"/>
      <w:bookmarkStart w:id="2188" w:name="_Toc177643451"/>
      <w:bookmarkEnd w:id="2177"/>
      <w:r w:rsidRPr="00D1205D">
        <w:t>6.11.2.1</w:t>
      </w:r>
      <w:r w:rsidRPr="00D1205D">
        <w:tab/>
        <w:t>General</w:t>
      </w:r>
      <w:bookmarkEnd w:id="2178"/>
      <w:bookmarkEnd w:id="2179"/>
      <w:bookmarkEnd w:id="2180"/>
      <w:bookmarkEnd w:id="2181"/>
      <w:bookmarkEnd w:id="2182"/>
      <w:bookmarkEnd w:id="2183"/>
      <w:bookmarkEnd w:id="2184"/>
      <w:bookmarkEnd w:id="2185"/>
      <w:bookmarkEnd w:id="2186"/>
      <w:bookmarkEnd w:id="2187"/>
      <w:bookmarkEnd w:id="2188"/>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2189" w:name="_CR6_11_2_2"/>
      <w:bookmarkStart w:id="2190" w:name="_Toc19709034"/>
      <w:bookmarkStart w:id="2191" w:name="_Toc27745120"/>
      <w:bookmarkStart w:id="2192" w:name="_Toc29803268"/>
      <w:bookmarkStart w:id="2193" w:name="_Toc35970059"/>
      <w:bookmarkStart w:id="2194" w:name="_Toc36050853"/>
      <w:bookmarkStart w:id="2195" w:name="_Toc44847577"/>
      <w:bookmarkStart w:id="2196" w:name="_Toc51845232"/>
      <w:bookmarkStart w:id="2197" w:name="_Toc51845563"/>
      <w:bookmarkStart w:id="2198" w:name="_Toc51847083"/>
      <w:bookmarkStart w:id="2199" w:name="_Toc57022716"/>
      <w:bookmarkStart w:id="2200" w:name="_Toc177643452"/>
      <w:bookmarkEnd w:id="2189"/>
      <w:r w:rsidRPr="00D1205D">
        <w:t>6.11.2.2</w:t>
      </w:r>
      <w:r w:rsidRPr="00D1205D">
        <w:tab/>
        <w:t>Principles</w:t>
      </w:r>
      <w:bookmarkEnd w:id="2190"/>
      <w:bookmarkEnd w:id="2191"/>
      <w:bookmarkEnd w:id="2192"/>
      <w:bookmarkEnd w:id="2193"/>
      <w:bookmarkEnd w:id="2194"/>
      <w:bookmarkEnd w:id="2195"/>
      <w:bookmarkEnd w:id="2196"/>
      <w:bookmarkEnd w:id="2197"/>
      <w:bookmarkEnd w:id="2198"/>
      <w:bookmarkEnd w:id="2199"/>
      <w:bookmarkEnd w:id="2200"/>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2201" w:name="_CR6_12"/>
      <w:bookmarkStart w:id="2202" w:name="_Toc4121472"/>
      <w:bookmarkStart w:id="2203" w:name="_Toc27745121"/>
      <w:bookmarkStart w:id="2204" w:name="_Toc29803269"/>
      <w:bookmarkStart w:id="2205" w:name="_Toc35970060"/>
      <w:bookmarkStart w:id="2206" w:name="_Toc36050854"/>
      <w:bookmarkStart w:id="2207" w:name="_Toc44847578"/>
      <w:bookmarkStart w:id="2208" w:name="_Toc51845233"/>
      <w:bookmarkStart w:id="2209" w:name="_Toc51845564"/>
      <w:bookmarkStart w:id="2210" w:name="_Toc51847084"/>
      <w:bookmarkStart w:id="2211" w:name="_Toc57022717"/>
      <w:bookmarkStart w:id="2212" w:name="_Toc177643453"/>
      <w:bookmarkEnd w:id="2201"/>
      <w:r w:rsidRPr="00D1205D">
        <w:rPr>
          <w:lang w:eastAsia="zh-CN"/>
        </w:rPr>
        <w:t>6</w:t>
      </w:r>
      <w:r w:rsidRPr="00D1205D">
        <w:t>.</w:t>
      </w:r>
      <w:r w:rsidRPr="00D1205D">
        <w:rPr>
          <w:lang w:eastAsia="zh-CN"/>
        </w:rPr>
        <w:t>12</w:t>
      </w:r>
      <w:r w:rsidRPr="00D1205D">
        <w:rPr>
          <w:lang w:eastAsia="zh-CN"/>
        </w:rPr>
        <w:tab/>
      </w:r>
      <w:bookmarkEnd w:id="2202"/>
      <w:r w:rsidRPr="00D1205D">
        <w:rPr>
          <w:lang w:eastAsia="zh-CN"/>
        </w:rPr>
        <w:t>Binding between an NF Service Consumer and an NF Service Resource</w:t>
      </w:r>
      <w:bookmarkEnd w:id="2203"/>
      <w:bookmarkEnd w:id="2204"/>
      <w:bookmarkEnd w:id="2205"/>
      <w:bookmarkEnd w:id="2206"/>
      <w:bookmarkEnd w:id="2207"/>
      <w:bookmarkEnd w:id="2208"/>
      <w:bookmarkEnd w:id="2209"/>
      <w:bookmarkEnd w:id="2210"/>
      <w:bookmarkEnd w:id="2211"/>
      <w:bookmarkEnd w:id="2212"/>
    </w:p>
    <w:p w14:paraId="6A8A2A79" w14:textId="77777777" w:rsidR="00F90BFA" w:rsidRPr="00D1205D" w:rsidRDefault="00F90BFA" w:rsidP="002D7984">
      <w:pPr>
        <w:pStyle w:val="Heading3"/>
        <w:rPr>
          <w:lang w:eastAsia="zh-CN"/>
        </w:rPr>
      </w:pPr>
      <w:bookmarkStart w:id="2213" w:name="_CR6_12_1"/>
      <w:bookmarkStart w:id="2214" w:name="_Toc4121473"/>
      <w:bookmarkStart w:id="2215" w:name="_Toc27745122"/>
      <w:bookmarkStart w:id="2216" w:name="_Toc29803270"/>
      <w:bookmarkStart w:id="2217" w:name="_Toc35970061"/>
      <w:bookmarkStart w:id="2218" w:name="_Toc36050855"/>
      <w:bookmarkStart w:id="2219" w:name="_Toc44847579"/>
      <w:bookmarkStart w:id="2220" w:name="_Toc51845234"/>
      <w:bookmarkStart w:id="2221" w:name="_Toc51845565"/>
      <w:bookmarkStart w:id="2222" w:name="_Toc51847085"/>
      <w:bookmarkStart w:id="2223" w:name="_Toc57022718"/>
      <w:bookmarkStart w:id="2224" w:name="_Toc177643454"/>
      <w:bookmarkEnd w:id="2213"/>
      <w:r w:rsidRPr="00D1205D">
        <w:rPr>
          <w:lang w:eastAsia="zh-CN"/>
        </w:rPr>
        <w:t>6.12.1</w:t>
      </w:r>
      <w:r w:rsidRPr="00D1205D">
        <w:rPr>
          <w:lang w:eastAsia="zh-CN"/>
        </w:rPr>
        <w:tab/>
        <w:t>General</w:t>
      </w:r>
      <w:bookmarkEnd w:id="2214"/>
      <w:bookmarkEnd w:id="2215"/>
      <w:bookmarkEnd w:id="2216"/>
      <w:bookmarkEnd w:id="2217"/>
      <w:bookmarkEnd w:id="2218"/>
      <w:bookmarkEnd w:id="2219"/>
      <w:bookmarkEnd w:id="2220"/>
      <w:bookmarkEnd w:id="2221"/>
      <w:bookmarkEnd w:id="2222"/>
      <w:bookmarkEnd w:id="2223"/>
      <w:bookmarkEnd w:id="2224"/>
    </w:p>
    <w:p w14:paraId="518C45F6" w14:textId="3311E7DA" w:rsidR="00F90BFA" w:rsidRPr="00D1205D" w:rsidRDefault="00F90BFA" w:rsidP="00F90BFA">
      <w:pPr>
        <w:rPr>
          <w:lang w:eastAsia="zh-CN"/>
        </w:rPr>
      </w:pPr>
      <w:bookmarkStart w:id="2225" w:name="_Toc27745123"/>
      <w:bookmarkStart w:id="2226"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lastRenderedPageBreak/>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 xml:space="preserve">In scenarios with NF service consumer change (e.g. inter-AMF mobility), the NF service producer (e.g. SMF) shall delete any earlier binding indication received from the old NF service consumer (e.g. binding indication for callback </w:t>
      </w:r>
      <w:r>
        <w:rPr>
          <w:lang w:eastAsia="zh-CN"/>
        </w:rPr>
        <w:lastRenderedPageBreak/>
        <w:t>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 xml:space="preserve">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62A15B4D"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w:t>
      </w:r>
      <w:proofErr w:type="spellStart"/>
      <w:r w:rsidR="00F90BFA" w:rsidRPr="00D1205D">
        <w:t>ServiceName</w:t>
      </w:r>
      <w:proofErr w:type="spellEnd"/>
      <w:r w:rsidR="00F90BFA" w:rsidRPr="00D1205D">
        <w:t xml:space="preserve">, API version, and, if applicable, NF Service Set ID (see </w:t>
      </w:r>
      <w:r w:rsidR="00AD4CCA" w:rsidRPr="00D1205D">
        <w:t>clause</w:t>
      </w:r>
      <w:r w:rsidR="00AD4CCA">
        <w:t> </w:t>
      </w:r>
      <w:r w:rsidR="00AD4CCA" w:rsidRPr="00D1205D">
        <w:t>2</w:t>
      </w:r>
      <w:r w:rsidR="00F90BFA" w:rsidRPr="00D1205D">
        <w:t>8.13 of 3GPP TS 23.003 [15]).</w:t>
      </w:r>
    </w:p>
    <w:p w14:paraId="75D37836" w14:textId="41FDDAA6"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w:t>
      </w:r>
      <w:proofErr w:type="spellStart"/>
      <w:r>
        <w:rPr>
          <w:rFonts w:cs="Arial"/>
          <w:szCs w:val="18"/>
        </w:rPr>
        <w:t>SupportFeatures</w:t>
      </w:r>
      <w:proofErr w:type="spellEnd"/>
      <w:r>
        <w:rPr>
          <w:rFonts w:cs="Arial"/>
          <w:szCs w:val="18"/>
        </w:rPr>
        <w:t xml:space="preserve"> attribute for a specific API (see </w:t>
      </w:r>
      <w:r w:rsidR="00D93C0A">
        <w:rPr>
          <w:rFonts w:cs="Arial"/>
          <w:szCs w:val="18"/>
        </w:rPr>
        <w:t>clause 5</w:t>
      </w:r>
      <w:r>
        <w:rPr>
          <w:rFonts w:cs="Arial"/>
          <w:szCs w:val="18"/>
        </w:rPr>
        <w:t xml:space="preserve">.2.3.2.6).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lastRenderedPageBreak/>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2227" w:name="_Toc35970062"/>
      <w:bookmarkStart w:id="2228" w:name="_Toc36050856"/>
      <w:bookmarkStart w:id="2229" w:name="_Toc44847580"/>
      <w:bookmarkStart w:id="2230" w:name="_Toc51845235"/>
      <w:bookmarkStart w:id="2231" w:name="_Toc51845566"/>
      <w:bookmarkStart w:id="2232" w:name="_Toc51847086"/>
      <w:bookmarkStart w:id="2233" w:name="_Toc57022719"/>
      <w:r w:rsidRPr="00E0716E">
        <w:t>-</w:t>
      </w:r>
      <w:r w:rsidRPr="00E0716E">
        <w:tab/>
      </w:r>
      <w:r w:rsidR="00EA5926" w:rsidRPr="00E0716E">
        <w:t xml:space="preserve">the Binding Indication for a group of contexts may be updated towards each Resource URI with different </w:t>
      </w:r>
      <w:proofErr w:type="spellStart"/>
      <w:r w:rsidR="00EA5926" w:rsidRPr="00E0716E">
        <w:t>apiRoot</w:t>
      </w:r>
      <w:proofErr w:type="spellEnd"/>
      <w:r w:rsidR="00EA5926" w:rsidRPr="00E0716E">
        <w:t xml:space="preserve"> part (representing different peer NF (service) instances) or towards each Notification URI with different authority part, or with the same authority part but different callback-</w:t>
      </w:r>
      <w:proofErr w:type="spellStart"/>
      <w:r w:rsidR="00EA5926" w:rsidRPr="00E0716E">
        <w:t>uri</w:t>
      </w:r>
      <w:proofErr w:type="spellEnd"/>
      <w:r w:rsidR="00EA5926" w:rsidRPr="00E0716E">
        <w:t xml:space="preserve">-prefix (see </w:t>
      </w:r>
      <w:r w:rsidR="00C832FB" w:rsidRPr="00E0716E">
        <w:t>clause</w:t>
      </w:r>
      <w:r w:rsidR="00C832FB">
        <w:t> </w:t>
      </w:r>
      <w:r w:rsidR="00C832FB" w:rsidRPr="00E0716E">
        <w:t>5</w:t>
      </w:r>
      <w:r w:rsidR="00EA5926" w:rsidRPr="00E0716E">
        <w:t xml:space="preserve">.2.3.3.7) if it is provided in 3gpp-Sbi-Consumer-Info header when the NF service consumer provides the Callback URI, e.g. when the NF is changed, by including an </w:t>
      </w:r>
      <w:proofErr w:type="spellStart"/>
      <w:r w:rsidR="00EA5926" w:rsidRPr="00E0716E">
        <w:t>oldgroupid</w:t>
      </w:r>
      <w:proofErr w:type="spellEnd"/>
      <w:r w:rsidR="00EA5926">
        <w:t xml:space="preserve">, </w:t>
      </w:r>
      <w:proofErr w:type="spellStart"/>
      <w:r w:rsidR="00EA5926">
        <w:t>oldnfinst</w:t>
      </w:r>
      <w:proofErr w:type="spellEnd"/>
      <w:r w:rsidR="00EA5926">
        <w:t xml:space="preserve">, </w:t>
      </w:r>
      <w:proofErr w:type="spellStart"/>
      <w:r w:rsidR="00EA5926" w:rsidRPr="006C0FDB">
        <w:t>oldservset</w:t>
      </w:r>
      <w:proofErr w:type="spellEnd"/>
      <w:r w:rsidR="00EA5926">
        <w:t xml:space="preserve">, </w:t>
      </w:r>
      <w:proofErr w:type="spellStart"/>
      <w:r w:rsidR="00EA5926" w:rsidRPr="006C0FDB">
        <w:t>oldservinst</w:t>
      </w:r>
      <w:proofErr w:type="spellEnd"/>
      <w:r w:rsidR="00EA5926" w:rsidRPr="00E0716E">
        <w:t xml:space="preserve"> or </w:t>
      </w:r>
      <w:proofErr w:type="spellStart"/>
      <w:r w:rsidR="00EA5926" w:rsidRPr="00E0716E">
        <w:t>uribase</w:t>
      </w:r>
      <w:proofErr w:type="spellEnd"/>
      <w:r w:rsidR="00EA5926" w:rsidRPr="00E0716E">
        <w:t xml:space="preserve"> to address applicable contexts for the update of the Binding Indication</w:t>
      </w:r>
      <w:r w:rsidR="00EA5926">
        <w:t>.</w:t>
      </w:r>
      <w:r w:rsidR="00EA5926" w:rsidRPr="00E0716E">
        <w:t xml:space="preserve"> </w:t>
      </w:r>
      <w:r w:rsidR="00EA5926">
        <w:t>W</w:t>
      </w:r>
      <w:r w:rsidR="00EA5926" w:rsidRPr="00E0716E">
        <w:t xml:space="preserve">hen the </w:t>
      </w:r>
      <w:proofErr w:type="spellStart"/>
      <w:r w:rsidR="00EA5926" w:rsidRPr="00E0716E">
        <w:t>oldgroupid</w:t>
      </w:r>
      <w:proofErr w:type="spellEnd"/>
      <w:r w:rsidR="00EA5926" w:rsidRPr="00E0716E">
        <w:t xml:space="preserve"> is present, the </w:t>
      </w:r>
      <w:proofErr w:type="spellStart"/>
      <w:r w:rsidR="00EA5926" w:rsidRPr="00E0716E">
        <w:t>groupid</w:t>
      </w:r>
      <w:proofErr w:type="spellEnd"/>
      <w:r w:rsidR="00EA5926" w:rsidRPr="00E0716E">
        <w:t xml:space="preserve"> shall also be present to indicate the new group id which is newly allocated.</w:t>
      </w:r>
      <w:r w:rsidR="00EA5926">
        <w:t xml:space="preserve"> Additionally, the Binding Indication may be updated for a group of UE contexts by including the </w:t>
      </w:r>
      <w:proofErr w:type="spellStart"/>
      <w:r w:rsidR="00EA5926">
        <w:t>gumai</w:t>
      </w:r>
      <w:proofErr w:type="spellEnd"/>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2234" w:name="_CR6_12_2"/>
      <w:bookmarkStart w:id="2235" w:name="_Toc177643455"/>
      <w:bookmarkEnd w:id="2234"/>
      <w:r w:rsidRPr="00D1205D">
        <w:rPr>
          <w:lang w:eastAsia="zh-CN"/>
        </w:rPr>
        <w:t>6.12.2</w:t>
      </w:r>
      <w:r w:rsidRPr="00D1205D">
        <w:rPr>
          <w:lang w:eastAsia="zh-CN"/>
        </w:rPr>
        <w:tab/>
        <w:t>Binding created as part of a service response</w:t>
      </w:r>
      <w:bookmarkEnd w:id="2225"/>
      <w:bookmarkEnd w:id="2226"/>
      <w:bookmarkEnd w:id="2227"/>
      <w:bookmarkEnd w:id="2228"/>
      <w:bookmarkEnd w:id="2229"/>
      <w:bookmarkEnd w:id="2230"/>
      <w:bookmarkEnd w:id="2231"/>
      <w:bookmarkEnd w:id="2232"/>
      <w:bookmarkEnd w:id="2233"/>
      <w:bookmarkEnd w:id="2235"/>
    </w:p>
    <w:p w14:paraId="50089BF4" w14:textId="73B7F84E" w:rsidR="00F90BFA" w:rsidRPr="00D1205D" w:rsidRDefault="00F90BFA" w:rsidP="00F90BFA">
      <w:pPr>
        <w:rPr>
          <w:lang w:eastAsia="zh-CN"/>
        </w:rPr>
      </w:pPr>
      <w:bookmarkStart w:id="2236" w:name="_Toc27745124"/>
      <w:bookmarkStart w:id="2237"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w:t>
      </w:r>
      <w:proofErr w:type="spellStart"/>
      <w:r w:rsidR="008956DC" w:rsidRPr="00D1205D">
        <w:rPr>
          <w:lang w:eastAsia="zh-CN"/>
        </w:rPr>
        <w:t>nfservinst</w:t>
      </w:r>
      <w:proofErr w:type="spellEnd"/>
      <w:r w:rsidR="008956DC" w:rsidRPr="00D1205D">
        <w:rPr>
          <w:lang w:eastAsia="zh-CN"/>
        </w:rPr>
        <w:t>), NF Service Set (</w:t>
      </w:r>
      <w:proofErr w:type="spellStart"/>
      <w:r w:rsidR="008956DC" w:rsidRPr="00D1205D">
        <w:rPr>
          <w:lang w:eastAsia="zh-CN"/>
        </w:rPr>
        <w:t>nfserv</w:t>
      </w:r>
      <w:r w:rsidR="008956DC">
        <w:rPr>
          <w:lang w:eastAsia="zh-CN"/>
        </w:rPr>
        <w:t>ice</w:t>
      </w:r>
      <w:r w:rsidR="008956DC" w:rsidRPr="00D1205D">
        <w:rPr>
          <w:lang w:eastAsia="zh-CN"/>
        </w:rPr>
        <w:t>set</w:t>
      </w:r>
      <w:proofErr w:type="spellEnd"/>
      <w:r w:rsidR="008956DC" w:rsidRPr="00D1205D">
        <w:rPr>
          <w:lang w:eastAsia="zh-CN"/>
        </w:rPr>
        <w:t>), NF instance (</w:t>
      </w:r>
      <w:proofErr w:type="spellStart"/>
      <w:r w:rsidR="008956DC" w:rsidRPr="00D1205D">
        <w:rPr>
          <w:lang w:eastAsia="zh-CN"/>
        </w:rPr>
        <w:t>nfinst</w:t>
      </w:r>
      <w:proofErr w:type="spellEnd"/>
      <w:r w:rsidR="008956DC" w:rsidRPr="00D1205D">
        <w:rPr>
          <w:lang w:eastAsia="zh-CN"/>
        </w:rPr>
        <w:t>) and NF Set (</w:t>
      </w:r>
      <w:proofErr w:type="spellStart"/>
      <w:r w:rsidR="008956DC" w:rsidRPr="00D1205D">
        <w:rPr>
          <w:lang w:eastAsia="zh-CN"/>
        </w:rPr>
        <w:t>nfset</w:t>
      </w:r>
      <w:proofErr w:type="spellEnd"/>
      <w:r w:rsidR="008956DC" w:rsidRPr="00D1205D">
        <w:rPr>
          <w:lang w:eastAsia="zh-CN"/>
        </w:rPr>
        <w: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307F6F96" w14:textId="338FA53A" w:rsidR="006D7E1D" w:rsidRDefault="006D7E1D" w:rsidP="006D7E1D">
      <w:pPr>
        <w:pStyle w:val="NO"/>
        <w:rPr>
          <w:lang w:eastAsia="zh-CN"/>
        </w:rPr>
      </w:pPr>
      <w:bookmarkStart w:id="2238" w:name="_Toc35970063"/>
      <w:bookmarkStart w:id="2239" w:name="_Toc36050857"/>
      <w:bookmarkStart w:id="2240" w:name="_Toc44847581"/>
      <w:bookmarkStart w:id="2241" w:name="_Toc51845236"/>
      <w:bookmarkStart w:id="2242" w:name="_Toc51845567"/>
      <w:bookmarkStart w:id="2243" w:name="_Toc51847087"/>
      <w:bookmarkStart w:id="2244" w:name="_Toc57022720"/>
      <w:r w:rsidRPr="00D1205D">
        <w:rPr>
          <w:lang w:eastAsia="zh-CN"/>
        </w:rPr>
        <w:t>NOTE:</w:t>
      </w:r>
      <w:r w:rsidRPr="00D1205D">
        <w:rPr>
          <w:lang w:eastAsia="zh-CN"/>
        </w:rPr>
        <w:tab/>
        <w:t xml:space="preserve">The Binding Indication can be part of an HTTP response with or without </w:t>
      </w:r>
      <w:r>
        <w:rPr>
          <w:lang w:eastAsia="zh-CN"/>
        </w:rPr>
        <w:t>content</w:t>
      </w:r>
      <w:r w:rsidRPr="00D1205D">
        <w:rPr>
          <w:lang w:eastAsia="zh-CN"/>
        </w:rPr>
        <w:t xml:space="preserve">, e.g. in a 204 No Content. The Routing Binding Indication can be part of an HTTP request with or without </w:t>
      </w:r>
      <w:r>
        <w:rPr>
          <w:lang w:eastAsia="zh-CN"/>
        </w:rPr>
        <w:t>content</w:t>
      </w:r>
      <w:r w:rsidRPr="00D1205D">
        <w:rPr>
          <w:lang w:eastAsia="zh-CN"/>
        </w:rPr>
        <w:t>, e.g. in a DELETE request.</w:t>
      </w:r>
    </w:p>
    <w:p w14:paraId="5159399C" w14:textId="77777777" w:rsidR="00F90BFA" w:rsidRPr="00D1205D" w:rsidRDefault="00F90BFA" w:rsidP="002D7984">
      <w:pPr>
        <w:pStyle w:val="Heading3"/>
        <w:rPr>
          <w:lang w:eastAsia="zh-CN"/>
        </w:rPr>
      </w:pPr>
      <w:bookmarkStart w:id="2245" w:name="_CR6_12_3"/>
      <w:bookmarkStart w:id="2246" w:name="_Toc177643456"/>
      <w:bookmarkEnd w:id="2245"/>
      <w:r w:rsidRPr="00D1205D">
        <w:rPr>
          <w:lang w:eastAsia="zh-CN"/>
        </w:rPr>
        <w:t>6.12.3</w:t>
      </w:r>
      <w:r w:rsidRPr="00D1205D">
        <w:rPr>
          <w:lang w:eastAsia="zh-CN"/>
        </w:rPr>
        <w:tab/>
        <w:t>Binding created as part of a service request</w:t>
      </w:r>
      <w:bookmarkEnd w:id="2236"/>
      <w:bookmarkEnd w:id="2237"/>
      <w:bookmarkEnd w:id="2238"/>
      <w:bookmarkEnd w:id="2239"/>
      <w:bookmarkEnd w:id="2240"/>
      <w:bookmarkEnd w:id="2241"/>
      <w:bookmarkEnd w:id="2242"/>
      <w:bookmarkEnd w:id="2243"/>
      <w:bookmarkEnd w:id="2244"/>
      <w:bookmarkEnd w:id="2246"/>
    </w:p>
    <w:p w14:paraId="1BB7033A" w14:textId="77777777" w:rsidR="006D7E1D" w:rsidRDefault="006D7E1D" w:rsidP="006D7E1D">
      <w:pPr>
        <w:rPr>
          <w:lang w:val="en-US" w:eastAsia="zh-CN"/>
        </w:rPr>
      </w:pPr>
      <w:bookmarkStart w:id="2247" w:name="_Toc27745125"/>
      <w:bookmarkStart w:id="2248" w:name="_Toc29803273"/>
      <w:bookmarkStart w:id="2249" w:name="_Toc35970064"/>
      <w:bookmarkStart w:id="2250" w:name="_Toc36050858"/>
      <w:bookmarkStart w:id="2251" w:name="_Toc44847582"/>
      <w:bookmarkStart w:id="2252" w:name="_Toc51845237"/>
      <w:bookmarkStart w:id="2253" w:name="_Toc51845568"/>
      <w:bookmarkStart w:id="2254" w:name="_Toc51847088"/>
      <w:bookmarkStart w:id="2255" w:name="_Toc57022721"/>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an AMF as NF Service Consumer sends a service request to a PCF or an SMSF as NF Service Producer 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or when 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57039193" w14:textId="77777777" w:rsidR="006D7E1D" w:rsidRPr="00D1205D" w:rsidRDefault="006D7E1D" w:rsidP="006D7E1D">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EF49583" w14:textId="77777777" w:rsidR="006D7E1D" w:rsidRPr="00D1205D" w:rsidRDefault="006D7E1D" w:rsidP="006D7E1D">
      <w:pPr>
        <w:pStyle w:val="B1"/>
        <w:rPr>
          <w:lang w:eastAsia="zh-CN"/>
        </w:rPr>
      </w:pPr>
      <w:r w:rsidRPr="00D1205D">
        <w:rPr>
          <w:lang w:eastAsia="zh-CN"/>
        </w:rPr>
        <w:t>-</w:t>
      </w:r>
      <w:r w:rsidRPr="00D1205D">
        <w:rPr>
          <w:lang w:eastAsia="zh-CN"/>
        </w:rPr>
        <w:tab/>
        <w:t>at least one of the NF Service Instance (</w:t>
      </w:r>
      <w:proofErr w:type="spellStart"/>
      <w:r w:rsidRPr="00D1205D">
        <w:rPr>
          <w:lang w:eastAsia="zh-CN"/>
        </w:rPr>
        <w:t>nfservinst</w:t>
      </w:r>
      <w:proofErr w:type="spellEnd"/>
      <w:r w:rsidRPr="00D1205D">
        <w:rPr>
          <w:lang w:eastAsia="zh-CN"/>
        </w:rPr>
        <w:t>), NF Service Set (</w:t>
      </w:r>
      <w:proofErr w:type="spellStart"/>
      <w:r w:rsidRPr="00D1205D">
        <w:rPr>
          <w:lang w:eastAsia="zh-CN"/>
        </w:rPr>
        <w:t>nfserv</w:t>
      </w:r>
      <w:r>
        <w:rPr>
          <w:lang w:eastAsia="zh-CN"/>
        </w:rPr>
        <w:t>ice</w:t>
      </w:r>
      <w:r w:rsidRPr="00D1205D">
        <w:rPr>
          <w:lang w:eastAsia="zh-CN"/>
        </w:rPr>
        <w:t>set</w:t>
      </w:r>
      <w:proofErr w:type="spellEnd"/>
      <w:r w:rsidRPr="00D1205D">
        <w:rPr>
          <w:lang w:eastAsia="zh-CN"/>
        </w:rPr>
        <w:t>), NF instance (</w:t>
      </w:r>
      <w:proofErr w:type="spellStart"/>
      <w:r w:rsidRPr="00D1205D">
        <w:rPr>
          <w:lang w:eastAsia="zh-CN"/>
        </w:rPr>
        <w:t>nfinst</w:t>
      </w:r>
      <w:proofErr w:type="spellEnd"/>
      <w:r w:rsidRPr="00D1205D">
        <w:rPr>
          <w:lang w:eastAsia="zh-CN"/>
        </w:rPr>
        <w:t>) and NF Set (</w:t>
      </w:r>
      <w:proofErr w:type="spellStart"/>
      <w:r w:rsidRPr="00D1205D">
        <w:rPr>
          <w:lang w:eastAsia="zh-CN"/>
        </w:rPr>
        <w:t>nfset</w:t>
      </w:r>
      <w:proofErr w:type="spellEnd"/>
      <w:r w:rsidRPr="00D1205D">
        <w:rPr>
          <w:lang w:eastAsia="zh-CN"/>
        </w:rPr>
        <w:t>) parameters, set to a NF Service Instance ID, NF Service Set ID, NF Instance ID and NF Set ID respectively, as described in Table 6.3.1.0-1 of 3GPP TS 23.501 [3];</w:t>
      </w:r>
    </w:p>
    <w:p w14:paraId="481885A7" w14:textId="77777777" w:rsidR="006D7E1D" w:rsidRPr="00D1205D" w:rsidRDefault="006D7E1D" w:rsidP="006D7E1D">
      <w:pPr>
        <w:pStyle w:val="B1"/>
        <w:rPr>
          <w:lang w:eastAsia="zh-CN"/>
        </w:rPr>
      </w:pPr>
      <w:r w:rsidRPr="00D1205D">
        <w:rPr>
          <w:lang w:eastAsia="zh-CN"/>
        </w:rPr>
        <w:t>-</w:t>
      </w:r>
      <w:r w:rsidRPr="00D1205D">
        <w:rPr>
          <w:lang w:eastAsia="zh-CN"/>
        </w:rPr>
        <w:tab/>
        <w:t>the scope parameter indicating "other-service";</w:t>
      </w:r>
    </w:p>
    <w:p w14:paraId="6FCC20F2" w14:textId="77777777" w:rsidR="006D7E1D" w:rsidRPr="00D1205D" w:rsidRDefault="006D7E1D" w:rsidP="006D7E1D">
      <w:pPr>
        <w:pStyle w:val="B1"/>
        <w:rPr>
          <w:lang w:eastAsia="zh-CN"/>
        </w:rPr>
      </w:pPr>
      <w:r w:rsidRPr="00D1205D">
        <w:rPr>
          <w:lang w:eastAsia="zh-CN"/>
        </w:rPr>
        <w:lastRenderedPageBreak/>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0518D67C" w14:textId="77777777" w:rsidR="006D7E1D" w:rsidRDefault="006D7E1D" w:rsidP="006D7E1D">
      <w:r w:rsidRPr="00E0716E">
        <w:t>When receiving a service request from an NF Service Consumer with a Binding Indication with the scope set to "other-service", the V-SMF, the I-SMF</w:t>
      </w:r>
      <w:r>
        <w:t xml:space="preserve">, </w:t>
      </w:r>
      <w:r w:rsidRPr="00E0716E">
        <w:t>the (Home) SMF</w:t>
      </w:r>
      <w:r>
        <w:t>, the SMSF, the PCF</w:t>
      </w:r>
      <w:r w:rsidRPr="00E0716E">
        <w:t xml:space="preserve">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24E8FC2F" w14:textId="77777777" w:rsidR="006D7E1D" w:rsidRDefault="006D7E1D" w:rsidP="006D7E1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191F6634" w14:textId="722877EC" w:rsidR="006D7E1D" w:rsidRDefault="006D7E1D" w:rsidP="006D7E1D">
      <w:pPr>
        <w:pStyle w:val="B1"/>
        <w:rPr>
          <w:lang w:val="en-US"/>
        </w:rPr>
      </w:pPr>
      <w:r>
        <w:rPr>
          <w:lang w:val="en-US"/>
        </w:rPr>
        <w:t>-</w:t>
      </w:r>
      <w:r>
        <w:rPr>
          <w:lang w:val="en-US"/>
        </w:rPr>
        <w:tab/>
        <w:t>the UE for which the service request is received, when the other service corresponds to an AMF service, e.g. AMF event exposure service or AMF Communication Service.</w:t>
      </w:r>
    </w:p>
    <w:p w14:paraId="64A0852C" w14:textId="77777777" w:rsidR="006D7E1D" w:rsidRPr="00D1205D" w:rsidRDefault="006D7E1D" w:rsidP="006D7E1D">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2256" w:name="_CR6_12_4"/>
      <w:bookmarkStart w:id="2257" w:name="_Toc177643457"/>
      <w:bookmarkEnd w:id="2256"/>
      <w:r w:rsidRPr="00D1205D">
        <w:rPr>
          <w:lang w:eastAsia="zh-CN"/>
        </w:rPr>
        <w:t>6.12.4</w:t>
      </w:r>
      <w:r w:rsidRPr="00D1205D">
        <w:rPr>
          <w:lang w:eastAsia="zh-CN"/>
        </w:rPr>
        <w:tab/>
        <w:t>Binding for explicit or implicit subscription requests</w:t>
      </w:r>
      <w:bookmarkEnd w:id="2247"/>
      <w:bookmarkEnd w:id="2248"/>
      <w:bookmarkEnd w:id="2249"/>
      <w:bookmarkEnd w:id="2250"/>
      <w:bookmarkEnd w:id="2251"/>
      <w:bookmarkEnd w:id="2252"/>
      <w:bookmarkEnd w:id="2253"/>
      <w:bookmarkEnd w:id="2254"/>
      <w:bookmarkEnd w:id="2255"/>
      <w:bookmarkEnd w:id="2257"/>
    </w:p>
    <w:p w14:paraId="539BFB99" w14:textId="77777777" w:rsidR="00AD4CCA" w:rsidRDefault="00BE6CE8" w:rsidP="00BE6CE8">
      <w:pPr>
        <w:rPr>
          <w:lang w:eastAsia="zh-CN"/>
        </w:rPr>
      </w:pPr>
      <w:bookmarkStart w:id="2258" w:name="_Toc19709035"/>
      <w:bookmarkStart w:id="2259" w:name="_Toc27745126"/>
      <w:bookmarkStart w:id="2260"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w:t>
      </w:r>
      <w:proofErr w:type="spellStart"/>
      <w:r w:rsidR="008956DC" w:rsidRPr="00D1205D">
        <w:rPr>
          <w:lang w:eastAsia="zh-CN"/>
        </w:rPr>
        <w:t>nfservinst</w:t>
      </w:r>
      <w:proofErr w:type="spellEnd"/>
      <w:r w:rsidR="008956DC" w:rsidRPr="00D1205D">
        <w:rPr>
          <w:lang w:eastAsia="zh-CN"/>
        </w:rPr>
        <w:t>), NF Service Set (</w:t>
      </w:r>
      <w:proofErr w:type="spellStart"/>
      <w:r w:rsidR="008956DC" w:rsidRPr="00D1205D">
        <w:rPr>
          <w:lang w:eastAsia="zh-CN"/>
        </w:rPr>
        <w:t>nfserv</w:t>
      </w:r>
      <w:r w:rsidR="008956DC">
        <w:rPr>
          <w:lang w:eastAsia="zh-CN"/>
        </w:rPr>
        <w:t>ice</w:t>
      </w:r>
      <w:r w:rsidR="008956DC" w:rsidRPr="00D1205D">
        <w:rPr>
          <w:lang w:eastAsia="zh-CN"/>
        </w:rPr>
        <w:t>set</w:t>
      </w:r>
      <w:proofErr w:type="spellEnd"/>
      <w:r w:rsidR="008956DC" w:rsidRPr="00D1205D">
        <w:rPr>
          <w:lang w:eastAsia="zh-CN"/>
        </w:rPr>
        <w:t>), NF instance (</w:t>
      </w:r>
      <w:proofErr w:type="spellStart"/>
      <w:r w:rsidR="008956DC" w:rsidRPr="00D1205D">
        <w:rPr>
          <w:lang w:eastAsia="zh-CN"/>
        </w:rPr>
        <w:t>nfinst</w:t>
      </w:r>
      <w:proofErr w:type="spellEnd"/>
      <w:r w:rsidR="008956DC" w:rsidRPr="00D1205D">
        <w:rPr>
          <w:lang w:eastAsia="zh-CN"/>
        </w:rPr>
        <w:t>) and NF Set (</w:t>
      </w:r>
      <w:proofErr w:type="spellStart"/>
      <w:r w:rsidR="008956DC" w:rsidRPr="00D1205D">
        <w:rPr>
          <w:lang w:eastAsia="zh-CN"/>
        </w:rPr>
        <w:t>nfset</w:t>
      </w:r>
      <w:proofErr w:type="spellEnd"/>
      <w:r w:rsidR="008956DC" w:rsidRPr="00D1205D">
        <w:rPr>
          <w:lang w:eastAsia="zh-CN"/>
        </w:rPr>
        <w: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4668F67C" w14:textId="77777777" w:rsidR="004528FB" w:rsidRDefault="00F90BFA" w:rsidP="004528FB">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25A3DE17" w14:textId="3B6FA790" w:rsidR="00F90BFA" w:rsidRPr="00D1205D" w:rsidRDefault="004528FB" w:rsidP="00F90BFA">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9EA6D31" w:rsidR="00F90BFA" w:rsidRPr="00D1205D" w:rsidRDefault="006D6D09" w:rsidP="00F90BFA">
      <w:pPr>
        <w:pStyle w:val="NO"/>
        <w:rPr>
          <w:lang w:eastAsia="zh-CN"/>
        </w:rPr>
      </w:pPr>
      <w:r>
        <w:rPr>
          <w:lang w:eastAsia="zh-CN"/>
        </w:rPr>
        <w:lastRenderedPageBreak/>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20E706DE" w14:textId="5E8936C5" w:rsidR="00583FE0" w:rsidRPr="00D1205D" w:rsidRDefault="00583FE0" w:rsidP="00583FE0">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r>
        <w:t xml:space="preserve">derive the alternative notification URI (or callback URI) as described in clauses 6.5.2.2 and 6.5.3.2 </w:t>
      </w:r>
      <w:r w:rsidRPr="00D1205D">
        <w:t>and shall use that URI in subsequent notifications.</w:t>
      </w:r>
    </w:p>
    <w:p w14:paraId="0667F1C1" w14:textId="6F534BE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2261" w:name="_Toc35970065"/>
      <w:bookmarkStart w:id="2262" w:name="_Toc36050859"/>
      <w:bookmarkStart w:id="2263" w:name="_Toc44847583"/>
      <w:bookmarkStart w:id="2264" w:name="_Toc51845238"/>
      <w:bookmarkStart w:id="2265" w:name="_Toc51845569"/>
      <w:bookmarkStart w:id="2266"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w:t>
      </w:r>
      <w:proofErr w:type="spellStart"/>
      <w:r>
        <w:rPr>
          <w:lang w:val="en-US" w:eastAsia="zh-CN"/>
        </w:rPr>
        <w:t>nfset</w:t>
      </w:r>
      <w:proofErr w:type="spellEnd"/>
      <w:r>
        <w:rPr>
          <w:lang w:val="en-US" w:eastAsia="zh-CN"/>
        </w:rPr>
        <w: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lastRenderedPageBreak/>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0D6294BE" w:rsidR="00AD4CCA" w:rsidRDefault="006D6D09" w:rsidP="00BE6CE8">
      <w:pPr>
        <w:pStyle w:val="NO"/>
        <w:rPr>
          <w:lang w:val="en-US" w:eastAsia="zh-CN"/>
        </w:rPr>
      </w:pPr>
      <w:r>
        <w:rPr>
          <w:lang w:val="en-US" w:eastAsia="zh-CN"/>
        </w:rPr>
        <w:t>NOTE </w:t>
      </w:r>
      <w:r w:rsidR="00BE6CE8">
        <w:rPr>
          <w:lang w:val="en-US" w:eastAsia="zh-CN"/>
        </w:rPr>
        <w:t>3:</w:t>
      </w:r>
      <w:r w:rsidR="00BE6CE8">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00BE6CE8" w:rsidRPr="00C33B8B">
        <w:rPr>
          <w:lang w:val="en-US" w:eastAsia="zh-CN"/>
        </w:rPr>
        <w:t xml:space="preserve"> </w:t>
      </w:r>
      <w:r w:rsidR="00BE6CE8">
        <w:rPr>
          <w:lang w:val="en-US" w:eastAsia="zh-CN"/>
        </w:rPr>
        <w:t>for subscription change event notification in the notification response if the Binding Indication is updated.</w:t>
      </w:r>
    </w:p>
    <w:p w14:paraId="090209F7" w14:textId="23721381" w:rsidR="00AD4CCA" w:rsidRDefault="006D6D09" w:rsidP="00BE6CE8">
      <w:pPr>
        <w:pStyle w:val="NO"/>
        <w:rPr>
          <w:lang w:val="en-US" w:eastAsia="zh-CN"/>
        </w:rPr>
      </w:pPr>
      <w:r>
        <w:rPr>
          <w:lang w:val="en-US" w:eastAsia="zh-CN"/>
        </w:rPr>
        <w:t>NOTE </w:t>
      </w:r>
      <w:r w:rsidR="00BE6CE8">
        <w:rPr>
          <w:lang w:val="en-US" w:eastAsia="zh-CN"/>
        </w:rPr>
        <w:t>4:</w:t>
      </w:r>
      <w:r w:rsidR="00BE6CE8">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2267"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2268" w:name="_CR6_12_5"/>
      <w:bookmarkStart w:id="2269" w:name="_Toc177643458"/>
      <w:bookmarkEnd w:id="2268"/>
      <w:r w:rsidRPr="00D1205D">
        <w:rPr>
          <w:lang w:eastAsia="zh-CN"/>
        </w:rPr>
        <w:t>6.12.5</w:t>
      </w:r>
      <w:r w:rsidRPr="00D1205D">
        <w:rPr>
          <w:lang w:eastAsia="zh-CN"/>
        </w:rPr>
        <w:tab/>
        <w:t>Binding for service requests creating a callback resource</w:t>
      </w:r>
      <w:bookmarkEnd w:id="2261"/>
      <w:bookmarkEnd w:id="2262"/>
      <w:bookmarkEnd w:id="2263"/>
      <w:bookmarkEnd w:id="2264"/>
      <w:bookmarkEnd w:id="2265"/>
      <w:bookmarkEnd w:id="2266"/>
      <w:bookmarkEnd w:id="2267"/>
      <w:bookmarkEnd w:id="2269"/>
    </w:p>
    <w:p w14:paraId="3B65D60B" w14:textId="77777777" w:rsidR="004528FB" w:rsidRPr="00D1205D" w:rsidRDefault="004528FB" w:rsidP="004528FB">
      <w:pPr>
        <w:rPr>
          <w:lang w:eastAsia="zh-CN"/>
        </w:rPr>
      </w:pPr>
      <w:bookmarkStart w:id="2270" w:name="_Toc57022723"/>
      <w:r w:rsidRPr="00D1205D">
        <w:rPr>
          <w:lang w:eastAsia="zh-CN"/>
        </w:rPr>
        <w:t>A NF Service Consumer may provide a Binding Indication in a service request creating a callback (other than notification) resource (e.g. V-SMF or I-SMF callback URI sent to the H-SMF or SMF), by including a 3gpp-Sbi-Binding header (see clause</w:t>
      </w:r>
      <w:r>
        <w:rPr>
          <w:lang w:eastAsia="zh-CN"/>
        </w:rPr>
        <w:t> </w:t>
      </w:r>
      <w:r w:rsidRPr="00D1205D">
        <w:t>5.2.3.2.6</w:t>
      </w:r>
      <w:r w:rsidRPr="00D1205D">
        <w:rPr>
          <w:lang w:eastAsia="zh-CN"/>
        </w:rPr>
        <w:t>) in an HTTP request as specified in clause</w:t>
      </w:r>
      <w:r>
        <w:rPr>
          <w:lang w:eastAsia="zh-CN"/>
        </w:rPr>
        <w:t> </w:t>
      </w:r>
      <w:r w:rsidRPr="00D1205D">
        <w:rPr>
          <w:lang w:eastAsia="zh-CN"/>
        </w:rPr>
        <w:t>6.12.4, with the scope parameter being absent or indicating "callback".</w:t>
      </w:r>
    </w:p>
    <w:p w14:paraId="4CD12C00" w14:textId="77777777" w:rsidR="004528FB" w:rsidRPr="00D1205D" w:rsidRDefault="004528FB" w:rsidP="004528FB">
      <w:pPr>
        <w:rPr>
          <w:lang w:eastAsia="zh-CN"/>
        </w:rPr>
      </w:pPr>
      <w:r w:rsidRPr="00D1205D">
        <w:rPr>
          <w:lang w:eastAsia="zh-CN"/>
        </w:rPr>
        <w:t>The NF Service Producer shall behave as specified in clause</w:t>
      </w:r>
      <w:r>
        <w:rPr>
          <w:lang w:eastAsia="zh-CN"/>
        </w:rPr>
        <w:t> </w:t>
      </w:r>
      <w:r w:rsidRPr="00D1205D">
        <w:rPr>
          <w:lang w:eastAsia="zh-CN"/>
        </w:rPr>
        <w:t>6.12.4, with the "notification endpoint</w:t>
      </w:r>
      <w:r>
        <w:rPr>
          <w:lang w:eastAsia="zh-CN"/>
        </w:rPr>
        <w:t xml:space="preserve"> </w:t>
      </w:r>
      <w:r>
        <w:t xml:space="preserve">and callback URI prefix </w:t>
      </w:r>
      <w:r w:rsidRPr="00D1205D">
        <w:rPr>
          <w:lang w:eastAsia="zh-CN"/>
        </w:rPr>
        <w:t>" being replaced by the callback endpoint</w:t>
      </w:r>
      <w:r>
        <w:rPr>
          <w:lang w:eastAsia="zh-CN"/>
        </w:rPr>
        <w:t xml:space="preserve"> </w:t>
      </w:r>
      <w:r>
        <w:t>and callback URI prefix</w:t>
      </w:r>
      <w:r w:rsidRPr="00D1205D">
        <w:rPr>
          <w:lang w:eastAsia="zh-CN"/>
        </w:rPr>
        <w:t>.</w:t>
      </w:r>
    </w:p>
    <w:p w14:paraId="2A52BC37" w14:textId="77777777" w:rsidR="00BE6CE8" w:rsidRDefault="00BE6CE8" w:rsidP="00BE6CE8">
      <w:pPr>
        <w:rPr>
          <w:lang w:eastAsia="zh-CN"/>
        </w:rPr>
      </w:pPr>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271" w:name="_CR6_13"/>
      <w:bookmarkStart w:id="2272" w:name="_Toc177643459"/>
      <w:bookmarkEnd w:id="2271"/>
      <w:r>
        <w:t>6</w:t>
      </w:r>
      <w:r w:rsidRPr="00D1205D">
        <w:t>.</w:t>
      </w:r>
      <w:r>
        <w:t>13</w:t>
      </w:r>
      <w:r w:rsidRPr="00D1205D">
        <w:tab/>
      </w:r>
      <w:r>
        <w:t>SBI messages correlation for network troubleshooting</w:t>
      </w:r>
      <w:bookmarkEnd w:id="2270"/>
      <w:bookmarkEnd w:id="2272"/>
    </w:p>
    <w:p w14:paraId="0C265514" w14:textId="77777777" w:rsidR="002614D1" w:rsidRDefault="002614D1" w:rsidP="002D7984">
      <w:pPr>
        <w:pStyle w:val="Heading3"/>
        <w:rPr>
          <w:rFonts w:eastAsia="DengXian"/>
          <w:lang w:eastAsia="zh-CN"/>
        </w:rPr>
      </w:pPr>
      <w:bookmarkStart w:id="2273" w:name="_CR6_13_1"/>
      <w:bookmarkStart w:id="2274" w:name="_Toc57022724"/>
      <w:bookmarkStart w:id="2275" w:name="_Toc177643460"/>
      <w:bookmarkEnd w:id="2273"/>
      <w:r>
        <w:rPr>
          <w:rFonts w:eastAsia="DengXian"/>
          <w:lang w:eastAsia="zh-CN"/>
        </w:rPr>
        <w:t>6.13.1</w:t>
      </w:r>
      <w:r>
        <w:rPr>
          <w:rFonts w:eastAsia="DengXian"/>
          <w:lang w:eastAsia="zh-CN"/>
        </w:rPr>
        <w:tab/>
        <w:t>General</w:t>
      </w:r>
      <w:bookmarkEnd w:id="2274"/>
      <w:bookmarkEnd w:id="2275"/>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276" w:name="_CR6_13_2"/>
      <w:bookmarkStart w:id="2277" w:name="_Toc57022725"/>
      <w:bookmarkStart w:id="2278" w:name="_Toc177643461"/>
      <w:bookmarkEnd w:id="2276"/>
      <w:r>
        <w:rPr>
          <w:rFonts w:eastAsia="DengXian"/>
          <w:lang w:eastAsia="zh-CN"/>
        </w:rPr>
        <w:t>6.13.2</w:t>
      </w:r>
      <w:r>
        <w:rPr>
          <w:rFonts w:eastAsia="DengXian"/>
          <w:lang w:eastAsia="zh-CN"/>
        </w:rPr>
        <w:tab/>
        <w:t>SBI messages correlation using UE identifier</w:t>
      </w:r>
      <w:bookmarkEnd w:id="2277"/>
      <w:bookmarkEnd w:id="2278"/>
    </w:p>
    <w:p w14:paraId="027A284E" w14:textId="77777777" w:rsidR="002614D1" w:rsidRDefault="002614D1" w:rsidP="002D7984">
      <w:pPr>
        <w:pStyle w:val="Heading4"/>
        <w:rPr>
          <w:rFonts w:eastAsia="DengXian"/>
          <w:lang w:eastAsia="zh-CN"/>
        </w:rPr>
      </w:pPr>
      <w:bookmarkStart w:id="2279" w:name="_CR6_13_2_1"/>
      <w:bookmarkStart w:id="2280" w:name="_Toc57022726"/>
      <w:bookmarkStart w:id="2281" w:name="_Toc177643462"/>
      <w:bookmarkEnd w:id="2279"/>
      <w:r>
        <w:rPr>
          <w:rFonts w:eastAsia="DengXian"/>
          <w:lang w:eastAsia="zh-CN"/>
        </w:rPr>
        <w:t>6.13.2.1</w:t>
      </w:r>
      <w:r>
        <w:rPr>
          <w:rFonts w:eastAsia="DengXian"/>
          <w:lang w:eastAsia="zh-CN"/>
        </w:rPr>
        <w:tab/>
        <w:t>General</w:t>
      </w:r>
      <w:bookmarkEnd w:id="2280"/>
      <w:bookmarkEnd w:id="2281"/>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lastRenderedPageBreak/>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w:t>
      </w:r>
      <w:proofErr w:type="spellStart"/>
      <w:r w:rsidR="00B9097B" w:rsidRPr="00B9097B">
        <w:rPr>
          <w:rFonts w:eastAsia="DengXian"/>
          <w:lang w:eastAsia="zh-CN"/>
        </w:rPr>
        <w:t>ctype</w:t>
      </w:r>
      <w:proofErr w:type="spellEnd"/>
      <w:r w:rsidR="00B9097B" w:rsidRPr="00B9097B">
        <w:rPr>
          <w:rFonts w:eastAsia="DengXian"/>
          <w:lang w:eastAsia="zh-CN"/>
        </w:rPr>
        <w:t>)</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282" w:name="_CR6_13_2_2"/>
      <w:bookmarkStart w:id="2283" w:name="_Toc57022727"/>
      <w:bookmarkStart w:id="2284" w:name="_Toc177643463"/>
      <w:bookmarkEnd w:id="2282"/>
      <w:r>
        <w:rPr>
          <w:rFonts w:eastAsia="DengXian"/>
          <w:lang w:eastAsia="zh-CN"/>
        </w:rPr>
        <w:t>6.13.2.2</w:t>
      </w:r>
      <w:r>
        <w:rPr>
          <w:rFonts w:eastAsia="DengXian"/>
          <w:lang w:eastAsia="zh-CN"/>
        </w:rPr>
        <w:tab/>
        <w:t>Principles</w:t>
      </w:r>
      <w:bookmarkEnd w:id="2283"/>
      <w:bookmarkEnd w:id="2284"/>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285" w:name="_CR6_13_3"/>
      <w:bookmarkStart w:id="2286" w:name="_Toc74139030"/>
      <w:bookmarkStart w:id="2287" w:name="_Toc177643464"/>
      <w:bookmarkEnd w:id="2285"/>
      <w:r>
        <w:rPr>
          <w:rFonts w:eastAsia="DengXian"/>
          <w:lang w:eastAsia="zh-CN"/>
        </w:rPr>
        <w:t>6.13.3</w:t>
      </w:r>
      <w:r>
        <w:rPr>
          <w:rFonts w:eastAsia="DengXian"/>
          <w:lang w:eastAsia="zh-CN"/>
        </w:rPr>
        <w:tab/>
        <w:t xml:space="preserve">SBI messages correlation using </w:t>
      </w:r>
      <w:bookmarkEnd w:id="2286"/>
      <w:r>
        <w:rPr>
          <w:rFonts w:eastAsia="DengXian"/>
          <w:lang w:eastAsia="zh-CN"/>
        </w:rPr>
        <w:t>NF Peer Information</w:t>
      </w:r>
      <w:bookmarkEnd w:id="2287"/>
    </w:p>
    <w:p w14:paraId="5E0282E0" w14:textId="0E074BF8" w:rsidR="00172347" w:rsidRDefault="00172347" w:rsidP="002D7984">
      <w:pPr>
        <w:pStyle w:val="Heading4"/>
        <w:rPr>
          <w:rFonts w:eastAsia="DengXian"/>
          <w:lang w:eastAsia="zh-CN"/>
        </w:rPr>
      </w:pPr>
      <w:bookmarkStart w:id="2288" w:name="_CR6_13_3_1"/>
      <w:bookmarkStart w:id="2289" w:name="_Toc74139031"/>
      <w:bookmarkStart w:id="2290" w:name="_Toc177643465"/>
      <w:bookmarkEnd w:id="2288"/>
      <w:r>
        <w:rPr>
          <w:rFonts w:eastAsia="DengXian"/>
          <w:lang w:eastAsia="zh-CN"/>
        </w:rPr>
        <w:t>6.13.3.1</w:t>
      </w:r>
      <w:r>
        <w:rPr>
          <w:rFonts w:eastAsia="DengXian"/>
          <w:lang w:eastAsia="zh-CN"/>
        </w:rPr>
        <w:tab/>
        <w:t>General</w:t>
      </w:r>
      <w:bookmarkEnd w:id="2289"/>
      <w:bookmarkEnd w:id="2290"/>
    </w:p>
    <w:p w14:paraId="317D611A" w14:textId="1B4B2CCD" w:rsidR="00465E77" w:rsidRDefault="00465E77" w:rsidP="00465E77">
      <w:pPr>
        <w:rPr>
          <w:rFonts w:eastAsia="DengXian"/>
          <w:lang w:eastAsia="zh-CN"/>
        </w:rPr>
      </w:pPr>
      <w:bookmarkStart w:id="2291"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292" w:name="_CR6_13_3_2"/>
      <w:bookmarkStart w:id="2293" w:name="_Toc177643466"/>
      <w:bookmarkEnd w:id="2292"/>
      <w:r>
        <w:rPr>
          <w:rFonts w:eastAsia="DengXian"/>
          <w:lang w:eastAsia="zh-CN"/>
        </w:rPr>
        <w:t>6.13.3.2</w:t>
      </w:r>
      <w:r>
        <w:rPr>
          <w:rFonts w:eastAsia="DengXian"/>
          <w:lang w:eastAsia="zh-CN"/>
        </w:rPr>
        <w:tab/>
        <w:t>Principles</w:t>
      </w:r>
      <w:bookmarkEnd w:id="2291"/>
      <w:bookmarkEnd w:id="2293"/>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05B1B0BA"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lastRenderedPageBreak/>
        <w:t xml:space="preserve">When forwarding a request or response that includes the </w:t>
      </w:r>
      <w:r>
        <w:rPr>
          <w:lang w:eastAsia="zh-CN"/>
        </w:rPr>
        <w:t xml:space="preserve">3gpp-Sbi-NF-Peer-Info header, the SCP should forward this header and may update the destination peer info if the receiver NF is (re)selected; the SCP shall also update the </w:t>
      </w:r>
      <w:proofErr w:type="spellStart"/>
      <w:r>
        <w:rPr>
          <w:lang w:eastAsia="zh-CN"/>
        </w:rPr>
        <w:t>srcscp</w:t>
      </w:r>
      <w:proofErr w:type="spellEnd"/>
      <w:r>
        <w:rPr>
          <w:lang w:eastAsia="zh-CN"/>
        </w:rPr>
        <w:t>/</w:t>
      </w:r>
      <w:proofErr w:type="spellStart"/>
      <w:r>
        <w:rPr>
          <w:lang w:eastAsia="zh-CN"/>
        </w:rPr>
        <w:t>dstscp</w:t>
      </w:r>
      <w:proofErr w:type="spellEnd"/>
      <w:r>
        <w:rPr>
          <w:lang w:eastAsia="zh-CN"/>
        </w:rPr>
        <w:t xml:space="preserve">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w:t>
      </w:r>
      <w:proofErr w:type="spellStart"/>
      <w:r>
        <w:rPr>
          <w:lang w:eastAsia="zh-CN"/>
        </w:rPr>
        <w:t>dstscp</w:t>
      </w:r>
      <w:proofErr w:type="spellEnd"/>
      <w:r>
        <w:rPr>
          <w:lang w:eastAsia="zh-CN"/>
        </w:rPr>
        <w:t xml:space="preserve">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294" w:name="_CR6_14"/>
      <w:bookmarkStart w:id="2295" w:name="_Toc177643467"/>
      <w:bookmarkEnd w:id="2294"/>
      <w:r>
        <w:t>6</w:t>
      </w:r>
      <w:r w:rsidRPr="00D1205D">
        <w:t>.</w:t>
      </w:r>
      <w:r>
        <w:t>14</w:t>
      </w:r>
      <w:r w:rsidRPr="00D1205D">
        <w:tab/>
      </w:r>
      <w:r>
        <w:t xml:space="preserve">Indicating the purpose of Inter-PLMN </w:t>
      </w:r>
      <w:proofErr w:type="spellStart"/>
      <w:r>
        <w:t>signaling</w:t>
      </w:r>
      <w:bookmarkEnd w:id="2295"/>
      <w:proofErr w:type="spellEnd"/>
    </w:p>
    <w:p w14:paraId="181034CF" w14:textId="69510574" w:rsidR="00DA7149" w:rsidRDefault="00DA7149" w:rsidP="002D7984">
      <w:pPr>
        <w:pStyle w:val="Heading3"/>
        <w:rPr>
          <w:rFonts w:eastAsia="DengXian"/>
          <w:lang w:eastAsia="zh-CN"/>
        </w:rPr>
      </w:pPr>
      <w:bookmarkStart w:id="2296" w:name="_CR6_14_1"/>
      <w:bookmarkStart w:id="2297" w:name="_Toc177643468"/>
      <w:bookmarkEnd w:id="2296"/>
      <w:r>
        <w:rPr>
          <w:rFonts w:eastAsia="DengXian"/>
          <w:lang w:eastAsia="zh-CN"/>
        </w:rPr>
        <w:t>6.14.1</w:t>
      </w:r>
      <w:r>
        <w:rPr>
          <w:rFonts w:eastAsia="DengXian"/>
          <w:lang w:eastAsia="zh-CN"/>
        </w:rPr>
        <w:tab/>
        <w:t>General</w:t>
      </w:r>
      <w:bookmarkEnd w:id="2297"/>
    </w:p>
    <w:p w14:paraId="40C6A418" w14:textId="77777777" w:rsidR="00DA7149" w:rsidRDefault="00DA7149" w:rsidP="00DA7149">
      <w:pPr>
        <w:rPr>
          <w:rFonts w:eastAsia="DengXian"/>
          <w:lang w:eastAsia="zh-CN"/>
        </w:rPr>
      </w:pPr>
      <w:r>
        <w:rPr>
          <w:rFonts w:eastAsia="DengXian"/>
          <w:lang w:eastAsia="zh-CN"/>
        </w:rPr>
        <w:t xml:space="preserve">The procedures defined in this clause provide means for two PLMNs to send/receive the purpose of inter-PLMN </w:t>
      </w:r>
      <w:proofErr w:type="spellStart"/>
      <w:r>
        <w:rPr>
          <w:rFonts w:eastAsia="DengXian"/>
          <w:lang w:eastAsia="zh-CN"/>
        </w:rPr>
        <w:t>signaling</w:t>
      </w:r>
      <w:proofErr w:type="spellEnd"/>
      <w:r>
        <w:rPr>
          <w:rFonts w:eastAsia="DengXian"/>
          <w:lang w:eastAsia="zh-CN"/>
        </w:rPr>
        <w:t xml:space="preserve">. This can be used to help operators to avoid receiving any </w:t>
      </w:r>
      <w:proofErr w:type="spellStart"/>
      <w:r>
        <w:rPr>
          <w:rFonts w:eastAsia="DengXian"/>
          <w:lang w:eastAsia="zh-CN"/>
        </w:rPr>
        <w:t>signaling</w:t>
      </w:r>
      <w:proofErr w:type="spellEnd"/>
      <w:r>
        <w:rPr>
          <w:rFonts w:eastAsia="DengXian"/>
          <w:lang w:eastAsia="zh-CN"/>
        </w:rPr>
        <w:t xml:space="preserve">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298" w:name="_CR6_14_2"/>
      <w:bookmarkStart w:id="2299" w:name="_Toc177643469"/>
      <w:bookmarkEnd w:id="2298"/>
      <w:r>
        <w:rPr>
          <w:rFonts w:eastAsia="DengXian"/>
          <w:lang w:eastAsia="zh-CN"/>
        </w:rPr>
        <w:t>6.14.2</w:t>
      </w:r>
      <w:r>
        <w:rPr>
          <w:rFonts w:eastAsia="DengXian"/>
          <w:lang w:eastAsia="zh-CN"/>
        </w:rPr>
        <w:tab/>
        <w:t>Inclusion of the intended purpose</w:t>
      </w:r>
      <w:bookmarkEnd w:id="2299"/>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300" w:name="_CR6_14_3"/>
      <w:bookmarkStart w:id="2301" w:name="_Toc177643470"/>
      <w:bookmarkEnd w:id="2300"/>
      <w:r>
        <w:rPr>
          <w:rFonts w:eastAsia="DengXian"/>
          <w:lang w:eastAsia="zh-CN"/>
        </w:rPr>
        <w:t>6.14.3</w:t>
      </w:r>
      <w:r>
        <w:rPr>
          <w:rFonts w:eastAsia="DengXian"/>
          <w:lang w:eastAsia="zh-CN"/>
        </w:rPr>
        <w:tab/>
        <w:t>Evaluating the intended purpose</w:t>
      </w:r>
      <w:bookmarkEnd w:id="2301"/>
    </w:p>
    <w:p w14:paraId="7B73E822" w14:textId="77777777" w:rsidR="004C6315" w:rsidRDefault="004C6315" w:rsidP="004C6315">
      <w:pPr>
        <w:rPr>
          <w:lang w:eastAsia="ja-JP"/>
        </w:rPr>
      </w:pPr>
      <w:bookmarkStart w:id="2302" w:name="_Toc35970066"/>
      <w:bookmarkStart w:id="2303" w:name="_Toc36050860"/>
      <w:bookmarkStart w:id="2304" w:name="_Toc44847584"/>
      <w:bookmarkStart w:id="2305" w:name="_Toc51845239"/>
      <w:bookmarkStart w:id="2306" w:name="_Toc51845570"/>
      <w:bookmarkStart w:id="2307" w:name="_Toc51847090"/>
      <w:bookmarkStart w:id="2308" w:name="_Toc57022728"/>
      <w:r>
        <w:rPr>
          <w:lang w:eastAsia="ja-JP"/>
        </w:rPr>
        <w:t xml:space="preserve">When the SEPP receives request from NF consumer or SCP of the same network bound to another network (in case of </w:t>
      </w:r>
      <w:proofErr w:type="spellStart"/>
      <w:r>
        <w:rPr>
          <w:lang w:eastAsia="ja-JP"/>
        </w:rPr>
        <w:t>cSEPP</w:t>
      </w:r>
      <w:proofErr w:type="spellEnd"/>
      <w:r>
        <w:rPr>
          <w:lang w:eastAsia="ja-JP"/>
        </w:rPr>
        <w:t xml:space="preserve">), or from the peer SEPP (in case of </w:t>
      </w:r>
      <w:proofErr w:type="spellStart"/>
      <w:r>
        <w:rPr>
          <w:lang w:eastAsia="ja-JP"/>
        </w:rPr>
        <w:t>pSEPP</w:t>
      </w:r>
      <w:proofErr w:type="spellEnd"/>
      <w:r>
        <w:rPr>
          <w:lang w:eastAsia="ja-JP"/>
        </w:rPr>
        <w:t xml:space="preserve">), the SEPP shall evaluate the intended purpose of the </w:t>
      </w:r>
      <w:proofErr w:type="spellStart"/>
      <w:r>
        <w:rPr>
          <w:lang w:eastAsia="ja-JP"/>
        </w:rPr>
        <w:t>signaling</w:t>
      </w:r>
      <w:proofErr w:type="spellEnd"/>
      <w:r>
        <w:rPr>
          <w:lang w:eastAsia="ja-JP"/>
        </w:rPr>
        <w:t xml:space="preserve"> from the following information:</w:t>
      </w:r>
    </w:p>
    <w:p w14:paraId="289D5C6F" w14:textId="77777777" w:rsidR="004C6315" w:rsidRDefault="004C6315" w:rsidP="004C6315">
      <w:pPr>
        <w:pStyle w:val="B1"/>
        <w:rPr>
          <w:lang w:eastAsia="ja-JP"/>
        </w:rPr>
      </w:pPr>
      <w:r>
        <w:rPr>
          <w:rFonts w:hint="eastAsia"/>
          <w:lang w:eastAsia="ja-JP"/>
        </w:rPr>
        <w:t>-</w:t>
      </w:r>
      <w:r>
        <w:rPr>
          <w:lang w:eastAsia="ja-JP"/>
        </w:rPr>
        <w:tab/>
        <w:t>Source PLMN;</w:t>
      </w:r>
    </w:p>
    <w:p w14:paraId="37EFE05F" w14:textId="77777777" w:rsidR="004C6315" w:rsidRDefault="004C6315" w:rsidP="004C6315">
      <w:pPr>
        <w:pStyle w:val="B1"/>
        <w:rPr>
          <w:lang w:eastAsia="ja-JP"/>
        </w:rPr>
      </w:pPr>
      <w:r>
        <w:rPr>
          <w:rFonts w:hint="eastAsia"/>
          <w:lang w:eastAsia="ja-JP"/>
        </w:rPr>
        <w:t>-</w:t>
      </w:r>
      <w:r>
        <w:rPr>
          <w:lang w:eastAsia="ja-JP"/>
        </w:rPr>
        <w:tab/>
        <w:t>Target PLMN; and</w:t>
      </w:r>
    </w:p>
    <w:p w14:paraId="087F7262" w14:textId="77777777" w:rsidR="004C6315" w:rsidRDefault="004C6315" w:rsidP="004C6315">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1C53D339" w14:textId="77777777" w:rsidR="004C6315" w:rsidRDefault="004C6315" w:rsidP="004C6315">
      <w:pPr>
        <w:rPr>
          <w:lang w:eastAsia="ja-JP"/>
        </w:rPr>
      </w:pPr>
      <w:r>
        <w:rPr>
          <w:lang w:eastAsia="ja-JP"/>
        </w:rPr>
        <w:t xml:space="preserve">If the SEPP (i.e. </w:t>
      </w:r>
      <w:proofErr w:type="spellStart"/>
      <w:r>
        <w:rPr>
          <w:lang w:eastAsia="ja-JP"/>
        </w:rPr>
        <w:t>cSEPP</w:t>
      </w:r>
      <w:proofErr w:type="spellEnd"/>
      <w:r>
        <w:rPr>
          <w:lang w:eastAsia="ja-JP"/>
        </w:rPr>
        <w:t xml:space="preserve">)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preconfigured value of allowed intended purpose between the source and target PLMN.</w:t>
      </w:r>
    </w:p>
    <w:p w14:paraId="56DAFF55" w14:textId="77777777" w:rsidR="004C6315" w:rsidRDefault="004C6315" w:rsidP="004C6315">
      <w:pPr>
        <w:rPr>
          <w:lang w:eastAsia="ja-JP"/>
        </w:rPr>
      </w:pPr>
      <w:r>
        <w:rPr>
          <w:lang w:eastAsia="ja-JP"/>
        </w:rPr>
        <w:t xml:space="preserve">If the SEPP (i.e. </w:t>
      </w:r>
      <w:proofErr w:type="spellStart"/>
      <w:r>
        <w:rPr>
          <w:lang w:eastAsia="ja-JP"/>
        </w:rPr>
        <w:t>pSEPP</w:t>
      </w:r>
      <w:proofErr w:type="spellEnd"/>
      <w:r>
        <w:rPr>
          <w:lang w:eastAsia="ja-JP"/>
        </w:rPr>
        <w:t>)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2A82409D" w14:textId="77777777" w:rsidR="004C6315" w:rsidRDefault="004C6315" w:rsidP="004C6315">
      <w:pPr>
        <w:rPr>
          <w:lang w:eastAsia="ja-JP"/>
        </w:rPr>
      </w:pPr>
      <w:r>
        <w:rPr>
          <w:lang w:eastAsia="ja-JP"/>
        </w:rPr>
        <w:t>The receiving SEPP shall:</w:t>
      </w:r>
    </w:p>
    <w:p w14:paraId="61F58D9E" w14:textId="77777777" w:rsidR="004C6315" w:rsidRDefault="004C6315" w:rsidP="004C6315">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w:t>
      </w:r>
      <w:proofErr w:type="spellStart"/>
      <w:r>
        <w:rPr>
          <w:lang w:eastAsia="ja-JP"/>
        </w:rPr>
        <w:t>cSEPP</w:t>
      </w:r>
      <w:proofErr w:type="spellEnd"/>
      <w:r>
        <w:rPr>
          <w:lang w:eastAsia="ja-JP"/>
        </w:rPr>
        <w:t xml:space="preserve">) or pre-negotiated purposes (for </w:t>
      </w:r>
      <w:proofErr w:type="spellStart"/>
      <w:r>
        <w:rPr>
          <w:lang w:eastAsia="ja-JP"/>
        </w:rPr>
        <w:t>pSEPP</w:t>
      </w:r>
      <w:proofErr w:type="spellEnd"/>
      <w:r>
        <w:rPr>
          <w:lang w:eastAsia="ja-JP"/>
        </w:rPr>
        <w:t>) as allowed by the receiving SEPP, then the receiving SEPP shall continue processing the request.</w:t>
      </w:r>
    </w:p>
    <w:p w14:paraId="2446C449" w14:textId="77777777" w:rsidR="004C6315" w:rsidRDefault="004C6315" w:rsidP="004C6315">
      <w:pPr>
        <w:pStyle w:val="B1"/>
        <w:rPr>
          <w:lang w:eastAsia="ja-JP"/>
        </w:rPr>
      </w:pPr>
      <w:r>
        <w:rPr>
          <w:lang w:eastAsia="ja-JP"/>
        </w:rPr>
        <w:t>-</w:t>
      </w:r>
      <w:r>
        <w:rPr>
          <w:lang w:eastAsia="ja-JP"/>
        </w:rPr>
        <w:tab/>
        <w:t xml:space="preserve">Else, the receiving SEPP shall reject the message with 403 Forbidden with </w:t>
      </w:r>
      <w:proofErr w:type="spellStart"/>
      <w:r>
        <w:rPr>
          <w:lang w:eastAsia="ja-JP"/>
        </w:rPr>
        <w:t>ProblemDetails</w:t>
      </w:r>
      <w:proofErr w:type="spellEnd"/>
      <w:r>
        <w:rPr>
          <w:lang w:eastAsia="ja-JP"/>
        </w:rPr>
        <w:t xml:space="preserve">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49E4EED9" w14:textId="77777777" w:rsidR="004C6315" w:rsidRDefault="004C6315" w:rsidP="004C6315">
      <w:pPr>
        <w:pStyle w:val="EX"/>
        <w:rPr>
          <w:lang w:eastAsia="ja-JP"/>
        </w:rPr>
      </w:pPr>
      <w:r>
        <w:rPr>
          <w:lang w:eastAsia="ja-JP"/>
        </w:rPr>
        <w:t>EXAMPLE</w:t>
      </w:r>
      <w:r>
        <w:rPr>
          <w:lang w:eastAsia="ja-JP"/>
        </w:rPr>
        <w:tab/>
      </w:r>
      <w:r>
        <w:rPr>
          <w:rFonts w:hint="eastAsia"/>
          <w:lang w:eastAsia="ja-JP"/>
        </w:rPr>
        <w:t>T</w:t>
      </w:r>
      <w:r>
        <w:rPr>
          <w:lang w:eastAsia="ja-JP"/>
        </w:rPr>
        <w:t xml:space="preserve">he following example describes how </w:t>
      </w:r>
      <w:proofErr w:type="spellStart"/>
      <w:r>
        <w:rPr>
          <w:lang w:eastAsia="ja-JP"/>
        </w:rPr>
        <w:t>cSEPP</w:t>
      </w:r>
      <w:proofErr w:type="spellEnd"/>
      <w:r>
        <w:rPr>
          <w:lang w:eastAsia="ja-JP"/>
        </w:rPr>
        <w:t xml:space="preserve"> and </w:t>
      </w:r>
      <w:proofErr w:type="spellStart"/>
      <w:r>
        <w:rPr>
          <w:lang w:eastAsia="ja-JP"/>
        </w:rPr>
        <w:t>pSEPP</w:t>
      </w:r>
      <w:proofErr w:type="spellEnd"/>
      <w:r>
        <w:rPr>
          <w:lang w:eastAsia="ja-JP"/>
        </w:rPr>
        <w:t xml:space="preserve"> evaluates and process with regards to the intended purposes.</w:t>
      </w:r>
    </w:p>
    <w:p w14:paraId="6EABDBDD" w14:textId="77777777" w:rsidR="004C6315" w:rsidRDefault="004C6315" w:rsidP="004C6315">
      <w:pPr>
        <w:pStyle w:val="B1"/>
        <w:rPr>
          <w:lang w:eastAsia="ja-JP"/>
        </w:rPr>
      </w:pPr>
      <w:r>
        <w:rPr>
          <w:lang w:eastAsia="ja-JP"/>
        </w:rPr>
        <w:t>a)</w:t>
      </w:r>
      <w:r>
        <w:rPr>
          <w:lang w:eastAsia="ja-JP"/>
        </w:rPr>
        <w:tab/>
      </w:r>
      <w:proofErr w:type="spellStart"/>
      <w:r>
        <w:rPr>
          <w:lang w:eastAsia="ja-JP"/>
        </w:rPr>
        <w:t>cSEPP</w:t>
      </w:r>
      <w:proofErr w:type="spellEnd"/>
      <w:r>
        <w:rPr>
          <w:lang w:eastAsia="ja-JP"/>
        </w:rPr>
        <w:t xml:space="preserve"> and </w:t>
      </w:r>
      <w:proofErr w:type="spellStart"/>
      <w:r>
        <w:rPr>
          <w:lang w:eastAsia="ja-JP"/>
        </w:rPr>
        <w:t>pSEPP</w:t>
      </w:r>
      <w:proofErr w:type="spellEnd"/>
      <w:r>
        <w:rPr>
          <w:lang w:eastAsia="ja-JP"/>
        </w:rPr>
        <w:t xml:space="preserve"> are configured with the allowed purpose =X, Y</w:t>
      </w:r>
    </w:p>
    <w:p w14:paraId="521E8FBD" w14:textId="77777777" w:rsidR="004C6315" w:rsidRDefault="004C6315" w:rsidP="004C6315">
      <w:pPr>
        <w:pStyle w:val="B2"/>
        <w:rPr>
          <w:lang w:eastAsia="ja-JP"/>
        </w:rPr>
      </w:pPr>
      <w:r>
        <w:rPr>
          <w:lang w:eastAsia="ja-JP"/>
        </w:rPr>
        <w:lastRenderedPageBreak/>
        <w:t>-</w:t>
      </w:r>
      <w:r>
        <w:rPr>
          <w:lang w:eastAsia="ja-JP"/>
        </w:rPr>
        <w:tab/>
        <w:t>Case 1:</w:t>
      </w:r>
      <w:r>
        <w:rPr>
          <w:lang w:eastAsia="ja-JP"/>
        </w:rPr>
        <w:br/>
      </w:r>
      <w:proofErr w:type="spellStart"/>
      <w:r>
        <w:rPr>
          <w:lang w:eastAsia="ja-JP"/>
        </w:rPr>
        <w:t>NFc</w:t>
      </w:r>
      <w:proofErr w:type="spellEnd"/>
      <w:r>
        <w:rPr>
          <w:lang w:eastAsia="ja-JP"/>
        </w:rPr>
        <w:t xml:space="preserve">/SCP sends the first message to </w:t>
      </w:r>
      <w:proofErr w:type="spellStart"/>
      <w:r>
        <w:rPr>
          <w:lang w:eastAsia="ja-JP"/>
        </w:rPr>
        <w:t>cSEPP</w:t>
      </w:r>
      <w:proofErr w:type="spellEnd"/>
      <w:r>
        <w:rPr>
          <w:lang w:eastAsia="ja-JP"/>
        </w:rPr>
        <w:t xml:space="preserve"> with purpose = X. In this case, </w:t>
      </w:r>
      <w:proofErr w:type="spellStart"/>
      <w:r>
        <w:rPr>
          <w:lang w:eastAsia="ja-JP"/>
        </w:rPr>
        <w:t>cSEPP</w:t>
      </w:r>
      <w:proofErr w:type="spellEnd"/>
      <w:r>
        <w:rPr>
          <w:lang w:eastAsia="ja-JP"/>
        </w:rPr>
        <w:t xml:space="preserve"> validates the message against the configured purpose and allows it. Using the N32 connection established between </w:t>
      </w:r>
      <w:proofErr w:type="spellStart"/>
      <w:r>
        <w:rPr>
          <w:lang w:eastAsia="ja-JP"/>
        </w:rPr>
        <w:t>cSEPP</w:t>
      </w:r>
      <w:proofErr w:type="spellEnd"/>
      <w:r>
        <w:rPr>
          <w:lang w:eastAsia="ja-JP"/>
        </w:rPr>
        <w:t xml:space="preserve"> and </w:t>
      </w:r>
      <w:proofErr w:type="spellStart"/>
      <w:r>
        <w:rPr>
          <w:lang w:eastAsia="ja-JP"/>
        </w:rPr>
        <w:t>pSEPP</w:t>
      </w:r>
      <w:proofErr w:type="spellEnd"/>
      <w:r>
        <w:rPr>
          <w:lang w:eastAsia="ja-JP"/>
        </w:rPr>
        <w:t xml:space="preserve"> for purpose = X , </w:t>
      </w:r>
      <w:proofErr w:type="spellStart"/>
      <w:r>
        <w:rPr>
          <w:lang w:eastAsia="ja-JP"/>
        </w:rPr>
        <w:t>cSEPP</w:t>
      </w:r>
      <w:proofErr w:type="spellEnd"/>
      <w:r>
        <w:rPr>
          <w:lang w:eastAsia="ja-JP"/>
        </w:rPr>
        <w:t xml:space="preserve"> delivers the message to </w:t>
      </w:r>
      <w:proofErr w:type="spellStart"/>
      <w:r>
        <w:rPr>
          <w:lang w:eastAsia="ja-JP"/>
        </w:rPr>
        <w:t>pSEPP</w:t>
      </w:r>
      <w:proofErr w:type="spellEnd"/>
      <w:r>
        <w:rPr>
          <w:lang w:eastAsia="ja-JP"/>
        </w:rPr>
        <w:t xml:space="preserve">. Then only </w:t>
      </w:r>
      <w:proofErr w:type="spellStart"/>
      <w:r>
        <w:rPr>
          <w:lang w:eastAsia="ja-JP"/>
        </w:rPr>
        <w:t>pSEPP</w:t>
      </w:r>
      <w:proofErr w:type="spellEnd"/>
      <w:r>
        <w:rPr>
          <w:lang w:eastAsia="ja-JP"/>
        </w:rPr>
        <w:t xml:space="preserve"> checks the purpose=X over N32f with the pre-negotiated purpose.</w:t>
      </w:r>
    </w:p>
    <w:p w14:paraId="797D3992" w14:textId="77777777" w:rsidR="004C6315" w:rsidRDefault="004C6315" w:rsidP="004C6315">
      <w:pPr>
        <w:pStyle w:val="B2"/>
        <w:rPr>
          <w:lang w:eastAsia="ja-JP"/>
        </w:rPr>
      </w:pPr>
      <w:r>
        <w:rPr>
          <w:lang w:eastAsia="ja-JP"/>
        </w:rPr>
        <w:t>-</w:t>
      </w:r>
      <w:r>
        <w:rPr>
          <w:lang w:eastAsia="ja-JP"/>
        </w:rPr>
        <w:tab/>
        <w:t>Case 2:</w:t>
      </w:r>
      <w:r>
        <w:rPr>
          <w:lang w:eastAsia="ja-JP"/>
        </w:rPr>
        <w:br/>
      </w:r>
      <w:proofErr w:type="spellStart"/>
      <w:r>
        <w:rPr>
          <w:lang w:eastAsia="ja-JP"/>
        </w:rPr>
        <w:t>NFc</w:t>
      </w:r>
      <w:proofErr w:type="spellEnd"/>
      <w:r>
        <w:rPr>
          <w:lang w:eastAsia="ja-JP"/>
        </w:rPr>
        <w:t xml:space="preserve">/SCP sends a second message to </w:t>
      </w:r>
      <w:proofErr w:type="spellStart"/>
      <w:r>
        <w:rPr>
          <w:lang w:eastAsia="ja-JP"/>
        </w:rPr>
        <w:t>cSEPP</w:t>
      </w:r>
      <w:proofErr w:type="spellEnd"/>
      <w:r>
        <w:rPr>
          <w:lang w:eastAsia="ja-JP"/>
        </w:rPr>
        <w:t xml:space="preserve"> with the purpose=Z. Here, </w:t>
      </w:r>
      <w:proofErr w:type="spellStart"/>
      <w:r>
        <w:rPr>
          <w:lang w:eastAsia="ja-JP"/>
        </w:rPr>
        <w:t>cSEPP</w:t>
      </w:r>
      <w:proofErr w:type="spellEnd"/>
      <w:r>
        <w:rPr>
          <w:lang w:eastAsia="ja-JP"/>
        </w:rPr>
        <w:t xml:space="preserve"> rejects it on its own because it is not allowed purpose for </w:t>
      </w:r>
      <w:proofErr w:type="spellStart"/>
      <w:r>
        <w:rPr>
          <w:lang w:eastAsia="ja-JP"/>
        </w:rPr>
        <w:t>cSEPP</w:t>
      </w:r>
      <w:proofErr w:type="spellEnd"/>
      <w:r>
        <w:rPr>
          <w:lang w:eastAsia="ja-JP"/>
        </w:rPr>
        <w:t xml:space="preserve"> (configured).</w:t>
      </w:r>
    </w:p>
    <w:p w14:paraId="5416962A" w14:textId="77777777" w:rsidR="004C6315" w:rsidRDefault="004C6315" w:rsidP="004C6315">
      <w:pPr>
        <w:pStyle w:val="B1"/>
        <w:rPr>
          <w:lang w:eastAsia="ja-JP"/>
        </w:rPr>
      </w:pPr>
      <w:r>
        <w:rPr>
          <w:lang w:eastAsia="ja-JP"/>
        </w:rPr>
        <w:t>b)</w:t>
      </w:r>
      <w:r>
        <w:rPr>
          <w:lang w:eastAsia="ja-JP"/>
        </w:rPr>
        <w:tab/>
      </w:r>
      <w:proofErr w:type="spellStart"/>
      <w:r>
        <w:rPr>
          <w:lang w:eastAsia="ja-JP"/>
        </w:rPr>
        <w:t>cSEPP</w:t>
      </w:r>
      <w:proofErr w:type="spellEnd"/>
      <w:r>
        <w:rPr>
          <w:lang w:eastAsia="ja-JP"/>
        </w:rPr>
        <w:t xml:space="preserve"> is configured with allowed purpose X, Y and </w:t>
      </w:r>
      <w:proofErr w:type="spellStart"/>
      <w:r>
        <w:rPr>
          <w:lang w:eastAsia="ja-JP"/>
        </w:rPr>
        <w:t>pSEPP</w:t>
      </w:r>
      <w:proofErr w:type="spellEnd"/>
      <w:r>
        <w:rPr>
          <w:lang w:eastAsia="ja-JP"/>
        </w:rPr>
        <w:t xml:space="preserve"> is configured with X, K. The negotiated/allowed purpose between </w:t>
      </w:r>
      <w:proofErr w:type="spellStart"/>
      <w:r>
        <w:rPr>
          <w:lang w:eastAsia="ja-JP"/>
        </w:rPr>
        <w:t>cSEPP</w:t>
      </w:r>
      <w:proofErr w:type="spellEnd"/>
      <w:r>
        <w:rPr>
          <w:lang w:eastAsia="ja-JP"/>
        </w:rPr>
        <w:t xml:space="preserve"> and </w:t>
      </w:r>
      <w:proofErr w:type="spellStart"/>
      <w:r>
        <w:rPr>
          <w:lang w:eastAsia="ja-JP"/>
        </w:rPr>
        <w:t>pSEPP</w:t>
      </w:r>
      <w:proofErr w:type="spellEnd"/>
      <w:r>
        <w:rPr>
          <w:lang w:eastAsia="ja-JP"/>
        </w:rPr>
        <w:t xml:space="preserve"> is X.</w:t>
      </w:r>
    </w:p>
    <w:p w14:paraId="018BBA7B" w14:textId="6CD586AC" w:rsidR="004C6315" w:rsidRDefault="004C6315" w:rsidP="004C6315">
      <w:pPr>
        <w:pStyle w:val="B2"/>
        <w:rPr>
          <w:lang w:eastAsia="ja-JP"/>
        </w:rPr>
      </w:pPr>
      <w:r>
        <w:rPr>
          <w:lang w:eastAsia="ja-JP"/>
        </w:rPr>
        <w:t>-</w:t>
      </w:r>
      <w:r>
        <w:rPr>
          <w:lang w:eastAsia="ja-JP"/>
        </w:rPr>
        <w:tab/>
        <w:t>Case 3:</w:t>
      </w:r>
      <w:r>
        <w:rPr>
          <w:lang w:eastAsia="ja-JP"/>
        </w:rPr>
        <w:br/>
      </w:r>
      <w:proofErr w:type="spellStart"/>
      <w:r>
        <w:rPr>
          <w:lang w:eastAsia="ja-JP"/>
        </w:rPr>
        <w:t>NFc</w:t>
      </w:r>
      <w:proofErr w:type="spellEnd"/>
      <w:r>
        <w:rPr>
          <w:lang w:eastAsia="ja-JP"/>
        </w:rPr>
        <w:t xml:space="preserve">/SCP sends a message to </w:t>
      </w:r>
      <w:proofErr w:type="spellStart"/>
      <w:r>
        <w:rPr>
          <w:lang w:eastAsia="ja-JP"/>
        </w:rPr>
        <w:t>cSEPP</w:t>
      </w:r>
      <w:proofErr w:type="spellEnd"/>
      <w:r>
        <w:rPr>
          <w:lang w:eastAsia="ja-JP"/>
        </w:rPr>
        <w:t xml:space="preserve"> with purpose =Y. In this case, </w:t>
      </w:r>
      <w:proofErr w:type="spellStart"/>
      <w:r>
        <w:rPr>
          <w:lang w:eastAsia="ja-JP"/>
        </w:rPr>
        <w:t>cSEPP</w:t>
      </w:r>
      <w:proofErr w:type="spellEnd"/>
      <w:r>
        <w:rPr>
          <w:lang w:eastAsia="ja-JP"/>
        </w:rPr>
        <w:t xml:space="preserve"> autonomously rejects the message based on the negotiated purposes (i.e. purpose X) with </w:t>
      </w:r>
      <w:proofErr w:type="spellStart"/>
      <w:r>
        <w:rPr>
          <w:lang w:eastAsia="ja-JP"/>
        </w:rPr>
        <w:t>pSEPP</w:t>
      </w:r>
      <w:proofErr w:type="spellEnd"/>
      <w:r>
        <w:rPr>
          <w:lang w:eastAsia="ja-JP"/>
        </w:rPr>
        <w:t>.</w:t>
      </w:r>
    </w:p>
    <w:p w14:paraId="687D9F67" w14:textId="77777777" w:rsidR="004C6315" w:rsidRDefault="004C6315" w:rsidP="004C6315">
      <w:pPr>
        <w:rPr>
          <w:lang w:eastAsia="ja-JP"/>
        </w:rPr>
      </w:pPr>
      <w:bookmarkStart w:id="2309" w:name="_CRAnnexAinformative"/>
      <w:bookmarkEnd w:id="2309"/>
      <w:r>
        <w:rPr>
          <w:rFonts w:hint="eastAsia"/>
          <w:lang w:eastAsia="ja-JP"/>
        </w:rPr>
        <w:t>I</w:t>
      </w:r>
      <w:r>
        <w:rPr>
          <w:lang w:eastAsia="ja-JP"/>
        </w:rPr>
        <w:t xml:space="preserve">f the SEPP receives request from NF consumer or SCP of the same network bound to another network (in case of </w:t>
      </w:r>
      <w:proofErr w:type="spellStart"/>
      <w:r>
        <w:rPr>
          <w:lang w:eastAsia="ja-JP"/>
        </w:rPr>
        <w:t>cSEPP</w:t>
      </w:r>
      <w:proofErr w:type="spellEnd"/>
      <w:r>
        <w:rPr>
          <w:lang w:eastAsia="ja-JP"/>
        </w:rPr>
        <w:t xml:space="preserve">), or from the peer SEPP (in case of </w:t>
      </w:r>
      <w:proofErr w:type="spellStart"/>
      <w:r>
        <w:rPr>
          <w:lang w:eastAsia="ja-JP"/>
        </w:rPr>
        <w:t>pSEPP</w:t>
      </w:r>
      <w:proofErr w:type="spellEnd"/>
      <w:r>
        <w:rPr>
          <w:lang w:eastAsia="ja-JP"/>
        </w:rPr>
        <w:t xml:space="preserve">) that does not include the </w:t>
      </w:r>
      <w:r w:rsidRPr="00815AAD">
        <w:rPr>
          <w:lang w:eastAsia="ja-JP"/>
        </w:rPr>
        <w:t>3gpp-Sbi-Interplmn-Purpose</w:t>
      </w:r>
      <w:r>
        <w:rPr>
          <w:lang w:eastAsia="ja-JP"/>
        </w:rPr>
        <w:t xml:space="preserve"> header, the receiving SEPP shall by default consider this as roaming </w:t>
      </w:r>
      <w:r>
        <w:rPr>
          <w:rFonts w:eastAsia="Yu Mincho"/>
          <w:lang w:eastAsia="ja-JP"/>
        </w:rPr>
        <w:t>and inter-PLMN mobility</w:t>
      </w:r>
      <w:r>
        <w:rPr>
          <w:lang w:eastAsia="ja-JP"/>
        </w:rPr>
        <w:t xml:space="preserve"> in order to allow backward compatibility for NF consumers which do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310" w:name="_Toc177643471"/>
      <w:r w:rsidRPr="00D1205D">
        <w:t>Annex A (informative):</w:t>
      </w:r>
      <w:r w:rsidRPr="00D1205D">
        <w:br/>
        <w:t>Client-side Adaptive Throttling for Overload Control</w:t>
      </w:r>
      <w:bookmarkEnd w:id="2258"/>
      <w:bookmarkEnd w:id="2259"/>
      <w:bookmarkEnd w:id="2260"/>
      <w:bookmarkEnd w:id="2302"/>
      <w:bookmarkEnd w:id="2303"/>
      <w:bookmarkEnd w:id="2304"/>
      <w:bookmarkEnd w:id="2305"/>
      <w:bookmarkEnd w:id="2306"/>
      <w:bookmarkEnd w:id="2307"/>
      <w:bookmarkEnd w:id="2308"/>
      <w:bookmarkEnd w:id="2310"/>
    </w:p>
    <w:p w14:paraId="42AA4CDC" w14:textId="138CE122" w:rsidR="00F90BFA" w:rsidRPr="00D1205D" w:rsidRDefault="00F90BFA" w:rsidP="00F90BFA">
      <w:bookmarkStart w:id="2311"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21"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311"/>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5pt;height:52.45pt" o:ole="">
            <v:imagedata r:id="rId22" o:title=""/>
          </v:shape>
          <o:OLEObject Type="Embed" ProgID="Visio.Drawing.15" ShapeID="_x0000_i1027" DrawAspect="Content" ObjectID="_1788256231" r:id="rId23"/>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lastRenderedPageBreak/>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312" w:name="_CRAnnexBnormative"/>
      <w:bookmarkStart w:id="2313" w:name="_Toc19709036"/>
      <w:bookmarkStart w:id="2314" w:name="_Toc27745127"/>
      <w:bookmarkStart w:id="2315" w:name="_Toc29803275"/>
      <w:bookmarkStart w:id="2316" w:name="_Toc35970067"/>
      <w:bookmarkStart w:id="2317" w:name="_Toc36050861"/>
      <w:bookmarkStart w:id="2318" w:name="_Toc44847585"/>
      <w:bookmarkStart w:id="2319" w:name="_Toc51845240"/>
      <w:bookmarkStart w:id="2320" w:name="_Toc51845571"/>
      <w:bookmarkStart w:id="2321" w:name="_Toc51847091"/>
      <w:bookmarkStart w:id="2322" w:name="_Toc57022729"/>
      <w:bookmarkStart w:id="2323" w:name="_Toc177643472"/>
      <w:bookmarkEnd w:id="2312"/>
      <w:r w:rsidRPr="00D1205D">
        <w:t>Annex B (normative):</w:t>
      </w:r>
      <w:r w:rsidRPr="00D1205D">
        <w:br/>
        <w:t>3gpp-Sbi-Callback Types</w:t>
      </w:r>
      <w:bookmarkEnd w:id="2313"/>
      <w:bookmarkEnd w:id="2314"/>
      <w:bookmarkEnd w:id="2315"/>
      <w:bookmarkEnd w:id="2316"/>
      <w:bookmarkEnd w:id="2317"/>
      <w:bookmarkEnd w:id="2318"/>
      <w:bookmarkEnd w:id="2319"/>
      <w:bookmarkEnd w:id="2320"/>
      <w:bookmarkEnd w:id="2321"/>
      <w:bookmarkEnd w:id="2322"/>
      <w:bookmarkEnd w:id="2323"/>
    </w:p>
    <w:p w14:paraId="6CCA21F7" w14:textId="628610EA" w:rsidR="008956DC" w:rsidRDefault="008956DC" w:rsidP="008956DC">
      <w:bookmarkStart w:id="2324" w:name="_Toc9501083"/>
      <w:bookmarkStart w:id="2325" w:name="_Toc27745128"/>
      <w:bookmarkStart w:id="2326" w:name="_Toc29803276"/>
      <w:bookmarkStart w:id="2327" w:name="_Toc35970068"/>
      <w:bookmarkStart w:id="2328" w:name="_Toc36050862"/>
      <w:bookmarkStart w:id="2329" w:name="_Toc44847586"/>
      <w:bookmarkStart w:id="2330" w:name="_Toc51845241"/>
      <w:bookmarkStart w:id="2331" w:name="_Toc51845572"/>
      <w:bookmarkStart w:id="2332" w:name="_Toc51847092"/>
      <w:bookmarkStart w:id="2333" w:name="_Toc57022730"/>
      <w:bookmarkStart w:id="2334"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bookmarkStart w:id="2335" w:name="_CRTableB1"/>
      <w:r>
        <w:t xml:space="preserve">Table </w:t>
      </w:r>
      <w:bookmarkEnd w:id="2335"/>
      <w:r>
        <w:t>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w:t>
            </w:r>
            <w:proofErr w:type="spellStart"/>
            <w:r>
              <w:rPr>
                <w:lang w:eastAsia="zh-CN"/>
              </w:rPr>
              <w:t>Nsmf_PDUSession_Update</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w:t>
            </w:r>
            <w:proofErr w:type="spellStart"/>
            <w:r>
              <w:rPr>
                <w:lang w:eastAsia="zh-CN"/>
              </w:rPr>
              <w:t>Nsmf_PDUSession_StatusNotify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w:t>
            </w:r>
            <w:proofErr w:type="spellStart"/>
            <w:r>
              <w:rPr>
                <w:lang w:eastAsia="zh-CN"/>
              </w:rPr>
              <w:t>Nudm_SDM_Notification</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w:t>
            </w:r>
            <w:proofErr w:type="spellStart"/>
            <w:r>
              <w:rPr>
                <w:lang w:eastAsia="zh-CN"/>
              </w:rPr>
              <w:t>Nudm_UECM_DeregistrationNotification</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w:t>
            </w:r>
            <w:proofErr w:type="spellStart"/>
            <w:r>
              <w:rPr>
                <w:lang w:eastAsia="zh-CN"/>
              </w:rPr>
              <w:t>Nudm_UECM_PCSCFRestorationNotification</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w:t>
            </w:r>
            <w:proofErr w:type="spellStart"/>
            <w:r>
              <w:rPr>
                <w:lang w:eastAsia="zh-CN"/>
              </w:rPr>
              <w:t>Nnrf_NFManagement_NFStatusNotify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w:t>
            </w:r>
            <w:proofErr w:type="spellStart"/>
            <w:r>
              <w:rPr>
                <w:lang w:eastAsia="zh-CN"/>
              </w:rPr>
              <w:t>Namf_EventExposure_Notify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proofErr w:type="spellStart"/>
            <w:r>
              <w:t>Npcf_UEPolicyControl_UpdateNotify</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w:t>
            </w:r>
            <w:proofErr w:type="spellStart"/>
            <w:r>
              <w:rPr>
                <w:lang w:eastAsia="zh-CN"/>
              </w:rPr>
              <w:t>Nnssf_NSSAIAvailability_Notification</w:t>
            </w:r>
            <w:proofErr w:type="spellEnd"/>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proofErr w:type="spellStart"/>
            <w:r>
              <w:t>Namf_Communication_</w:t>
            </w:r>
            <w:r>
              <w:rPr>
                <w:rFonts w:eastAsia="MS Mincho"/>
              </w:rPr>
              <w:t>AMFStatusChangeNotify</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proofErr w:type="spellStart"/>
            <w:r>
              <w:t>N</w:t>
            </w:r>
            <w:r>
              <w:rPr>
                <w:lang w:eastAsia="zh-CN"/>
              </w:rPr>
              <w:t>gmlc</w:t>
            </w:r>
            <w:r>
              <w:t>_Location_</w:t>
            </w:r>
            <w:r>
              <w:rPr>
                <w:lang w:eastAsia="zh-CN"/>
              </w:rPr>
              <w:t>EventNot</w:t>
            </w:r>
            <w:r>
              <w:t>ify</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w:t>
            </w:r>
            <w:proofErr w:type="spellStart"/>
            <w:r>
              <w:rPr>
                <w:lang w:eastAsia="zh-CN"/>
              </w:rPr>
              <w:t>Nchf_ConvergedCharging_Notify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proofErr w:type="spellStart"/>
            <w:r>
              <w:t>Nn</w:t>
            </w:r>
            <w:r>
              <w:rPr>
                <w:lang w:eastAsia="zh-CN"/>
              </w:rPr>
              <w:t>ssaaf</w:t>
            </w:r>
            <w:r>
              <w:t>_NSSAA_</w:t>
            </w:r>
            <w:r>
              <w:rPr>
                <w:lang w:eastAsia="zh-CN"/>
              </w:rPr>
              <w:t>ReAuthentication</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proofErr w:type="spellStart"/>
            <w:r>
              <w:t>Nn</w:t>
            </w:r>
            <w:r>
              <w:rPr>
                <w:lang w:eastAsia="zh-CN"/>
              </w:rPr>
              <w:t>ssaaf</w:t>
            </w:r>
            <w:r>
              <w:t>_NSSAA_</w:t>
            </w:r>
            <w:r>
              <w:rPr>
                <w:lang w:eastAsia="zh-CN"/>
              </w:rPr>
              <w:t>Revocation</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w:t>
      </w:r>
      <w:proofErr w:type="spellStart"/>
      <w:r>
        <w:rPr>
          <w:lang w:eastAsia="zh-CN"/>
        </w:rPr>
        <w:t>A.x</w:t>
      </w:r>
      <w:proofErr w:type="spellEnd"/>
      <w:r>
        <w:rPr>
          <w:lang w:eastAsia="zh-CN"/>
        </w:rPr>
        <w:t xml:space="preserve">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r>
      <w:proofErr w:type="spellStart"/>
      <w:r>
        <w:rPr>
          <w:lang w:eastAsia="zh-CN"/>
        </w:rPr>
        <w:t>Nsmf_PDUSession_smContextStatusNotification</w:t>
      </w:r>
      <w:proofErr w:type="spellEnd"/>
      <w:r>
        <w:rPr>
          <w:lang w:eastAsia="zh-CN"/>
        </w:rPr>
        <w:t xml:space="preserve"> (for the Notify SM Context Status service operation)</w:t>
      </w:r>
    </w:p>
    <w:p w14:paraId="475B7AB6" w14:textId="77777777" w:rsidR="008956DC" w:rsidRDefault="008956DC" w:rsidP="008956DC">
      <w:pPr>
        <w:pStyle w:val="EX"/>
        <w:rPr>
          <w:lang w:eastAsia="zh-CN"/>
        </w:rPr>
      </w:pPr>
      <w:r>
        <w:rPr>
          <w:lang w:eastAsia="zh-CN"/>
        </w:rPr>
        <w:t>where the "</w:t>
      </w:r>
      <w:proofErr w:type="spellStart"/>
      <w:r>
        <w:rPr>
          <w:lang w:eastAsia="zh-CN"/>
        </w:rPr>
        <w:t>smContextStatusNotification</w:t>
      </w:r>
      <w:proofErr w:type="spellEnd"/>
      <w:r>
        <w:rPr>
          <w:lang w:eastAsia="zh-CN"/>
        </w:rPr>
        <w:t>"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lastRenderedPageBreak/>
        <w:t xml:space="preserve">        </w:t>
      </w:r>
      <w:proofErr w:type="spellStart"/>
      <w:r>
        <w:rPr>
          <w:lang w:val="en-US"/>
        </w:rPr>
        <w:t>smContextStatusNotification</w:t>
      </w:r>
      <w:proofErr w:type="spellEnd"/>
      <w:r>
        <w:rPr>
          <w:lang w:val="en-US"/>
        </w:rPr>
        <w:t>:</w:t>
      </w:r>
    </w:p>
    <w:p w14:paraId="2746B656" w14:textId="77777777" w:rsidR="008956DC" w:rsidRDefault="008956DC" w:rsidP="008956DC">
      <w:pPr>
        <w:pStyle w:val="PL"/>
        <w:rPr>
          <w:lang w:eastAsia="zh-CN"/>
        </w:rPr>
      </w:pPr>
      <w:r>
        <w:rPr>
          <w:lang w:val="en-US"/>
        </w:rPr>
        <w:t xml:space="preserve">          '{$</w:t>
      </w:r>
      <w:proofErr w:type="spellStart"/>
      <w:r>
        <w:rPr>
          <w:lang w:val="en-US"/>
        </w:rPr>
        <w:t>request.body</w:t>
      </w:r>
      <w:proofErr w:type="spellEnd"/>
      <w:r>
        <w:rPr>
          <w:lang w:val="en-US"/>
        </w:rPr>
        <w:t>#/smContextStatusUri}':</w:t>
      </w:r>
    </w:p>
    <w:p w14:paraId="5ECDD54F" w14:textId="77777777" w:rsidR="008956DC" w:rsidRDefault="008956DC" w:rsidP="008956DC">
      <w:bookmarkStart w:id="2336" w:name="_Toc11338784"/>
      <w:bookmarkStart w:id="2337" w:name="_Toc27585488"/>
      <w:bookmarkStart w:id="2338" w:name="_Toc36457494"/>
      <w:bookmarkStart w:id="2339" w:name="_Toc45028411"/>
      <w:bookmarkStart w:id="2340" w:name="_Toc45029246"/>
      <w:bookmarkStart w:id="2341" w:name="_Toc67682010"/>
      <w:bookmarkStart w:id="2342" w:name="_Toc90562473"/>
    </w:p>
    <w:p w14:paraId="197D3043" w14:textId="77777777" w:rsidR="008956DC"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3526CAC3" w14:textId="6C0DE829" w:rsidR="00387E16" w:rsidRPr="00CF5B8B" w:rsidRDefault="00387E16" w:rsidP="0089730F">
      <w:r>
        <w:t xml:space="preserve">Values for the </w:t>
      </w:r>
      <w:r w:rsidRPr="004E2122">
        <w:t>"3gpp-Sbi-Callback" Custom HTTP Header</w:t>
      </w:r>
      <w:r>
        <w:t xml:space="preserve"> shall be case-insensitive.</w:t>
      </w:r>
    </w:p>
    <w:p w14:paraId="27E12FA1" w14:textId="77777777" w:rsidR="00F90BFA" w:rsidRPr="00D1205D" w:rsidRDefault="00F90BFA" w:rsidP="002D7984">
      <w:pPr>
        <w:pStyle w:val="Heading8"/>
      </w:pPr>
      <w:bookmarkStart w:id="2343" w:name="_CRAnnexCinformative"/>
      <w:bookmarkStart w:id="2344" w:name="_Toc177643473"/>
      <w:bookmarkEnd w:id="2336"/>
      <w:bookmarkEnd w:id="2337"/>
      <w:bookmarkEnd w:id="2338"/>
      <w:bookmarkEnd w:id="2339"/>
      <w:bookmarkEnd w:id="2340"/>
      <w:bookmarkEnd w:id="2341"/>
      <w:bookmarkEnd w:id="2342"/>
      <w:bookmarkEnd w:id="2343"/>
      <w:r w:rsidRPr="00D1205D">
        <w:t>Annex C (informative):</w:t>
      </w:r>
      <w:r w:rsidRPr="00D1205D">
        <w:br/>
      </w:r>
      <w:bookmarkEnd w:id="2324"/>
      <w:r w:rsidRPr="00D1205D">
        <w:t>Internal NF Routing of HTTP Requests</w:t>
      </w:r>
      <w:bookmarkEnd w:id="2325"/>
      <w:bookmarkEnd w:id="2326"/>
      <w:bookmarkEnd w:id="2327"/>
      <w:bookmarkEnd w:id="2328"/>
      <w:bookmarkEnd w:id="2329"/>
      <w:bookmarkEnd w:id="2330"/>
      <w:bookmarkEnd w:id="2331"/>
      <w:bookmarkEnd w:id="2332"/>
      <w:bookmarkEnd w:id="2333"/>
      <w:bookmarkEnd w:id="2344"/>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2.1pt;height:218.5pt" o:ole="" o:preferrelative="f">
            <v:imagedata r:id="rId24" o:title=""/>
            <o:lock v:ext="edit" aspectratio="f"/>
          </v:shape>
          <o:OLEObject Type="Embed" ProgID="Visio.Drawing.15" ShapeID="_x0000_i1028" DrawAspect="Content" ObjectID="_1788256232" r:id="rId25"/>
        </w:object>
      </w:r>
    </w:p>
    <w:p w14:paraId="5562CACB" w14:textId="77777777" w:rsidR="00F90BFA" w:rsidRPr="00D1205D" w:rsidRDefault="00F90BFA" w:rsidP="00F90BFA">
      <w:pPr>
        <w:pStyle w:val="TF"/>
      </w:pPr>
      <w:bookmarkStart w:id="2345" w:name="_CRFigureC1"/>
      <w:r w:rsidRPr="00D1205D">
        <w:t xml:space="preserve">Figure </w:t>
      </w:r>
      <w:bookmarkEnd w:id="2345"/>
      <w:r w:rsidRPr="00D1205D">
        <w:t>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871DFBB" w:rsidR="00F90BFA" w:rsidRDefault="00F90BFA" w:rsidP="00F90BFA">
      <w:r w:rsidRPr="00D1205D">
        <w:t xml:space="preserve">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w:t>
      </w:r>
      <w:hyperlink r:id="rId26" w:anchor="path-templating" w:history="1">
        <w:r w:rsidR="00295171" w:rsidRPr="00543876">
          <w:rPr>
            <w:rStyle w:val="Hyperlink"/>
          </w:rPr>
          <w:t>https://github.com/OAI/OpenAPI-Specification/blob/master/versions/3.0.0.md#path-templating</w:t>
        </w:r>
      </w:hyperlink>
    </w:p>
    <w:p w14:paraId="0D9426B7" w14:textId="77777777" w:rsidR="00295171" w:rsidRDefault="00295171" w:rsidP="00295171">
      <w:pPr>
        <w:pStyle w:val="Heading8"/>
      </w:pPr>
      <w:bookmarkStart w:id="2346" w:name="_CRAnnexDNormative"/>
      <w:bookmarkStart w:id="2347" w:name="_Toc177643474"/>
      <w:bookmarkEnd w:id="2346"/>
      <w:r w:rsidRPr="00D1205D">
        <w:lastRenderedPageBreak/>
        <w:t xml:space="preserve">Annex </w:t>
      </w:r>
      <w:r>
        <w:t>D</w:t>
      </w:r>
      <w:r w:rsidRPr="00D1205D">
        <w:t xml:space="preserve"> (</w:t>
      </w:r>
      <w:r>
        <w:t>N</w:t>
      </w:r>
      <w:r w:rsidRPr="00D1205D">
        <w:t>ormative):</w:t>
      </w:r>
      <w:r w:rsidRPr="00D1205D">
        <w:br/>
      </w:r>
      <w:r>
        <w:t>ABNF grammar for 3GPP SBI HTTP custom headers</w:t>
      </w:r>
      <w:bookmarkEnd w:id="2347"/>
    </w:p>
    <w:p w14:paraId="079DEFD5" w14:textId="77777777" w:rsidR="00295171" w:rsidRDefault="00295171" w:rsidP="00295171">
      <w:pPr>
        <w:pStyle w:val="Heading1"/>
      </w:pPr>
      <w:bookmarkStart w:id="2348" w:name="_CRD_1"/>
      <w:bookmarkStart w:id="2349" w:name="_Toc177643475"/>
      <w:bookmarkEnd w:id="2348"/>
      <w:r>
        <w:t>D.1</w:t>
      </w:r>
      <w:r>
        <w:tab/>
        <w:t>General</w:t>
      </w:r>
      <w:bookmarkEnd w:id="2349"/>
    </w:p>
    <w:p w14:paraId="51067E71" w14:textId="77777777" w:rsidR="00295171" w:rsidRDefault="00295171" w:rsidP="00295171">
      <w:r>
        <w:t>This Annex contains a self-contained set of ABNF rules, comprising the re-used rules from IETF RFCs, and the rules defined by the 3GPP custom headers defined in this specification (see clause 5.2.3).</w:t>
      </w:r>
    </w:p>
    <w:p w14:paraId="012D9A82" w14:textId="77777777" w:rsidR="00295171" w:rsidRDefault="00295171" w:rsidP="00295171">
      <w:r>
        <w:t>This grammar may be used as input to existing tools to help implementations to parse 3GPP custom headers.</w:t>
      </w:r>
    </w:p>
    <w:p w14:paraId="4D8D1E74" w14:textId="77777777" w:rsidR="00295171" w:rsidRDefault="00295171" w:rsidP="00295171">
      <w:r>
        <w:t>Given that this Annex is included in relation to ABNF tooling, the following aspects should be observed:</w:t>
      </w:r>
    </w:p>
    <w:p w14:paraId="24325A23" w14:textId="5A7B5460" w:rsidR="006D7E1D" w:rsidRDefault="006D7E1D" w:rsidP="006D7E1D">
      <w:pPr>
        <w:pStyle w:val="B1"/>
      </w:pPr>
      <w:r>
        <w:t>-</w:t>
      </w:r>
      <w:r>
        <w:tab/>
        <w:t>The "list extension" rule defined in IETF RFC 9110 [11], section 5.6.1, is typically not supported by ABNF tooling, so rules included this syntax have been re-written with their equivalent syntax:</w:t>
      </w:r>
    </w:p>
    <w:p w14:paraId="68D3C0F2"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1#element</w:t>
      </w:r>
    </w:p>
    <w:p w14:paraId="1E9DE540" w14:textId="77777777" w:rsidR="00295171" w:rsidRPr="004B4850" w:rsidRDefault="00295171" w:rsidP="00295171">
      <w:pPr>
        <w:pStyle w:val="B1"/>
        <w:ind w:firstLine="284"/>
        <w:rPr>
          <w:rStyle w:val="PLChar"/>
        </w:rPr>
      </w:pPr>
      <w:r>
        <w:rPr>
          <w:rStyle w:val="PLChar"/>
        </w:rPr>
        <w:t xml:space="preserve">Rule2 = </w:t>
      </w:r>
      <w:r w:rsidRPr="003176A0">
        <w:rPr>
          <w:rStyle w:val="PLChar"/>
        </w:rPr>
        <w:t>#element</w:t>
      </w:r>
    </w:p>
    <w:p w14:paraId="2A7079DB" w14:textId="77777777" w:rsidR="00295171" w:rsidRDefault="00295171" w:rsidP="00295171">
      <w:pPr>
        <w:pStyle w:val="B1"/>
        <w:ind w:left="852"/>
      </w:pPr>
      <w:r>
        <w:t>is re-written as:</w:t>
      </w:r>
    </w:p>
    <w:p w14:paraId="37FF837A"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element *( OWS "," OWS element )</w:t>
      </w:r>
    </w:p>
    <w:p w14:paraId="6063ACA5" w14:textId="77777777" w:rsidR="00295171" w:rsidRPr="004B4850" w:rsidRDefault="00295171" w:rsidP="00295171">
      <w:pPr>
        <w:pStyle w:val="B1"/>
        <w:ind w:firstLine="284"/>
        <w:rPr>
          <w:rStyle w:val="PLChar"/>
        </w:rPr>
      </w:pPr>
      <w:r>
        <w:rPr>
          <w:rStyle w:val="PLChar"/>
        </w:rPr>
        <w:t xml:space="preserve">Rule2 = </w:t>
      </w:r>
      <w:r w:rsidRPr="003176A0">
        <w:rPr>
          <w:rStyle w:val="PLChar"/>
        </w:rPr>
        <w:t xml:space="preserve">[ </w:t>
      </w:r>
      <w:r w:rsidRPr="004B4850">
        <w:rPr>
          <w:rStyle w:val="PLChar"/>
        </w:rPr>
        <w:t>element *( OWS "," OWS element )</w:t>
      </w:r>
      <w:r w:rsidRPr="003176A0">
        <w:rPr>
          <w:rStyle w:val="PLChar"/>
        </w:rPr>
        <w:t xml:space="preserve"> ]</w:t>
      </w:r>
      <w:r w:rsidRPr="004B4850">
        <w:rPr>
          <w:rStyle w:val="PLChar"/>
        </w:rPr>
        <w:br/>
      </w:r>
    </w:p>
    <w:p w14:paraId="6AE32129" w14:textId="77777777" w:rsidR="00295171" w:rsidRDefault="00295171" w:rsidP="00295171">
      <w:pPr>
        <w:pStyle w:val="B1"/>
      </w:pPr>
      <w:r>
        <w:t>-</w:t>
      </w:r>
      <w:r>
        <w:tab/>
        <w:t xml:space="preserve">The ABNF specification defined in </w:t>
      </w:r>
      <w:r w:rsidRPr="002214B2">
        <w:t>IETF</w:t>
      </w:r>
      <w:r>
        <w:t> </w:t>
      </w:r>
      <w:r w:rsidRPr="002214B2">
        <w:t>RFC</w:t>
      </w:r>
      <w:r>
        <w:t> </w:t>
      </w:r>
      <w:r w:rsidRPr="002214B2">
        <w:t>5234</w:t>
      </w:r>
      <w:r>
        <w:t> [43] does not describe how to evaluate the "alternative" operator (i.e., "Rule1 / Rule2"), when both rules match, but one of them have a "longer" match than the other. Based on existing ABNF rules in different RFCs, it seems that the approach is to apply a "longest" match (see, for example, the "dec-octet" rule in IETF RFC 3986 [14]); however, most existing ABNF tools apply a "left-most" match. When this occurs, the rules in this Annex have been re-written by placing the rule with a longest match on the left side, and the shortest match on the right side of the alternative operator.</w:t>
      </w:r>
    </w:p>
    <w:p w14:paraId="267C1F54" w14:textId="77777777" w:rsidR="00295171" w:rsidRDefault="00295171" w:rsidP="00EE04DE">
      <w:pPr>
        <w:pStyle w:val="NO"/>
      </w:pPr>
      <w:r>
        <w:t>NOTE:</w:t>
      </w:r>
      <w:r>
        <w:tab/>
        <w:t>This ambiguity in the ABNF language has been identified in other IETF specifications, such as IETF RFC 3501; in that case, a requirement was added to the RFC (see section 9): "</w:t>
      </w:r>
      <w:r w:rsidRPr="00EE04DE">
        <w:rPr>
          <w:i/>
          <w:iCs/>
        </w:rPr>
        <w:t>In the case of alternative or optional rules in which a later rule overlaps an earlier rule, the rule which is listed earlier MUST take priority</w:t>
      </w:r>
      <w:r>
        <w:t>".</w:t>
      </w:r>
    </w:p>
    <w:p w14:paraId="02CA8FB1" w14:textId="77777777" w:rsidR="00295171" w:rsidRDefault="00295171" w:rsidP="00295171">
      <w:pPr>
        <w:pStyle w:val="B1"/>
        <w:ind w:firstLine="0"/>
      </w:pPr>
      <w:r>
        <w:t>For example:</w:t>
      </w:r>
    </w:p>
    <w:p w14:paraId="2FF7394A"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w:t>
      </w:r>
      <w:proofErr w:type="spellStart"/>
      <w:r w:rsidRPr="000D7494">
        <w:rPr>
          <w:rStyle w:val="PLChar"/>
        </w:rPr>
        <w:t>imei</w:t>
      </w:r>
      <w:proofErr w:type="spellEnd"/>
      <w:r w:rsidRPr="000D7494">
        <w:rPr>
          <w:rStyle w:val="PLChar"/>
        </w:rPr>
        <w:t>" / "</w:t>
      </w:r>
      <w:proofErr w:type="spellStart"/>
      <w:r w:rsidRPr="000D7494">
        <w:rPr>
          <w:rStyle w:val="PLChar"/>
        </w:rPr>
        <w:t>imeisv</w:t>
      </w:r>
      <w:proofErr w:type="spellEnd"/>
      <w:r w:rsidRPr="000D7494">
        <w:rPr>
          <w:rStyle w:val="PLChar"/>
        </w:rPr>
        <w:t>"</w:t>
      </w:r>
    </w:p>
    <w:p w14:paraId="3A5DAA5F" w14:textId="77777777" w:rsidR="00295171" w:rsidRDefault="00295171" w:rsidP="00295171">
      <w:pPr>
        <w:pStyle w:val="B1"/>
        <w:ind w:firstLine="284"/>
        <w:rPr>
          <w:rStyle w:val="PLChar"/>
        </w:rPr>
      </w:pPr>
      <w:r>
        <w:rPr>
          <w:rStyle w:val="PLChar"/>
        </w:rPr>
        <w:t>Rule2 = DIGIT / ( "1" DIGIT ) ; allows an integer in the range 0-19</w:t>
      </w:r>
    </w:p>
    <w:p w14:paraId="365DCADD" w14:textId="77777777" w:rsidR="00295171" w:rsidRDefault="00295171" w:rsidP="00295171">
      <w:pPr>
        <w:pStyle w:val="B1"/>
        <w:ind w:firstLine="0"/>
      </w:pPr>
      <w:r>
        <w:t>is re-written as:</w:t>
      </w:r>
    </w:p>
    <w:p w14:paraId="473C5DA5"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w:t>
      </w:r>
      <w:proofErr w:type="spellStart"/>
      <w:r w:rsidRPr="000D7494">
        <w:rPr>
          <w:rStyle w:val="PLChar"/>
        </w:rPr>
        <w:t>imeisv</w:t>
      </w:r>
      <w:proofErr w:type="spellEnd"/>
      <w:r w:rsidRPr="000D7494">
        <w:rPr>
          <w:rStyle w:val="PLChar"/>
        </w:rPr>
        <w:t>" / "</w:t>
      </w:r>
      <w:proofErr w:type="spellStart"/>
      <w:r w:rsidRPr="000D7494">
        <w:rPr>
          <w:rStyle w:val="PLChar"/>
        </w:rPr>
        <w:t>imei</w:t>
      </w:r>
      <w:proofErr w:type="spellEnd"/>
      <w:r w:rsidRPr="000D7494">
        <w:rPr>
          <w:rStyle w:val="PLChar"/>
        </w:rPr>
        <w:t>"</w:t>
      </w:r>
    </w:p>
    <w:p w14:paraId="71E16937" w14:textId="77777777" w:rsidR="00295171" w:rsidRDefault="00295171" w:rsidP="00295171">
      <w:pPr>
        <w:pStyle w:val="B1"/>
        <w:ind w:firstLine="284"/>
      </w:pPr>
      <w:r>
        <w:rPr>
          <w:rStyle w:val="PLChar"/>
        </w:rPr>
        <w:t>Rule2 = ( "1" DIGIT ) / DIGIT ; allows an integer in the range 0-19</w:t>
      </w:r>
    </w:p>
    <w:p w14:paraId="6F8E60DB" w14:textId="77777777" w:rsidR="00295171" w:rsidRDefault="00295171" w:rsidP="00295171">
      <w:pPr>
        <w:pStyle w:val="B1"/>
      </w:pPr>
      <w:r>
        <w:t>-</w:t>
      </w:r>
      <w:r>
        <w:tab/>
        <w:t>The rules containing prose text ("&lt;…&gt;") are typically not supported by ABNF tooling, so the rule in IETF RFC 3986 [14]:</w:t>
      </w:r>
    </w:p>
    <w:p w14:paraId="4426B7C1" w14:textId="77777777" w:rsidR="00295171" w:rsidRPr="004B4850" w:rsidRDefault="00295171" w:rsidP="00295171">
      <w:pPr>
        <w:pStyle w:val="B1"/>
        <w:ind w:firstLine="284"/>
        <w:rPr>
          <w:rStyle w:val="PLChar"/>
        </w:rPr>
      </w:pPr>
      <w:r w:rsidRPr="004B4850">
        <w:rPr>
          <w:rStyle w:val="PLChar"/>
        </w:rPr>
        <w:t>path-empty = 0&lt;</w:t>
      </w:r>
      <w:proofErr w:type="spellStart"/>
      <w:r w:rsidRPr="004B4850">
        <w:rPr>
          <w:rStyle w:val="PLChar"/>
        </w:rPr>
        <w:t>pchar</w:t>
      </w:r>
      <w:proofErr w:type="spellEnd"/>
      <w:r w:rsidRPr="004B4850">
        <w:rPr>
          <w:rStyle w:val="PLChar"/>
        </w:rPr>
        <w:t>&gt;</w:t>
      </w:r>
    </w:p>
    <w:p w14:paraId="1C644D3E" w14:textId="77777777" w:rsidR="00295171" w:rsidRDefault="00295171" w:rsidP="00295171">
      <w:pPr>
        <w:pStyle w:val="B1"/>
        <w:ind w:left="852"/>
      </w:pPr>
      <w:r>
        <w:t>is re-written as:</w:t>
      </w:r>
    </w:p>
    <w:p w14:paraId="4EF40D1A" w14:textId="77777777" w:rsidR="00295171" w:rsidRPr="004B4850" w:rsidRDefault="00295171" w:rsidP="00295171">
      <w:pPr>
        <w:pStyle w:val="B1"/>
        <w:ind w:firstLine="284"/>
        <w:rPr>
          <w:rStyle w:val="PLChar"/>
        </w:rPr>
      </w:pPr>
      <w:r w:rsidRPr="004B4850">
        <w:rPr>
          <w:rStyle w:val="PLChar"/>
        </w:rPr>
        <w:t>path-empty = 0pchar</w:t>
      </w:r>
    </w:p>
    <w:p w14:paraId="4C79D9A0" w14:textId="3EBC132B" w:rsidR="006D7E1D" w:rsidRDefault="006D7E1D" w:rsidP="006D7E1D">
      <w:pPr>
        <w:pStyle w:val="B1"/>
      </w:pPr>
      <w:r>
        <w:t>-</w:t>
      </w:r>
      <w:r>
        <w:tab/>
        <w:t>Some rules in IETF RFC 9110 [11] ("day", "month", "year") contain the same rule names as in IETF RFC 5322 [37], so these clashing rule names in IETF RFC 9110</w:t>
      </w:r>
      <w:r w:rsidR="00D93C0A">
        <w:t> [</w:t>
      </w:r>
      <w:r>
        <w:t>11] have been renamed as "day</w:t>
      </w:r>
      <w:r>
        <w:noBreakHyphen/>
        <w:t>rfc9110", "month</w:t>
      </w:r>
      <w:r>
        <w:noBreakHyphen/>
        <w:t>rfc9110" and "year</w:t>
      </w:r>
      <w:r>
        <w:noBreakHyphen/>
        <w:t>rfc9110" respectively.</w:t>
      </w:r>
    </w:p>
    <w:p w14:paraId="4CE0819E" w14:textId="77777777" w:rsidR="00295171" w:rsidRPr="00DE264D" w:rsidRDefault="00295171" w:rsidP="00295171">
      <w:pPr>
        <w:pStyle w:val="B1"/>
      </w:pPr>
    </w:p>
    <w:p w14:paraId="5BD97A6A" w14:textId="77777777" w:rsidR="00295171" w:rsidRDefault="00295171" w:rsidP="00295171">
      <w:pPr>
        <w:pStyle w:val="Heading1"/>
      </w:pPr>
      <w:bookmarkStart w:id="2350" w:name="_CRD_2"/>
      <w:bookmarkStart w:id="2351" w:name="_Toc177643476"/>
      <w:bookmarkEnd w:id="2350"/>
      <w:r>
        <w:lastRenderedPageBreak/>
        <w:t>D.2</w:t>
      </w:r>
      <w:r>
        <w:tab/>
        <w:t>ABNF definitions (Filename: "TS29500_CustomHeaders.abnf")</w:t>
      </w:r>
      <w:bookmarkEnd w:id="2351"/>
    </w:p>
    <w:p w14:paraId="413A238D" w14:textId="77777777" w:rsidR="00295171" w:rsidRDefault="00295171" w:rsidP="00295171">
      <w:pPr>
        <w:pStyle w:val="B1"/>
        <w:ind w:left="284"/>
      </w:pPr>
    </w:p>
    <w:p w14:paraId="06F9A363" w14:textId="77777777" w:rsidR="00BC1642" w:rsidRPr="00BC1642" w:rsidRDefault="00BC1642" w:rsidP="00BC1642">
      <w:pPr>
        <w:pStyle w:val="PL"/>
      </w:pPr>
      <w:r w:rsidRPr="00BC1642">
        <w:t>; ----------------------------------------</w:t>
      </w:r>
    </w:p>
    <w:p w14:paraId="31FDBE32" w14:textId="77777777" w:rsidR="00BC1642" w:rsidRPr="00BC1642" w:rsidRDefault="00BC1642" w:rsidP="00BC1642">
      <w:pPr>
        <w:pStyle w:val="PL"/>
      </w:pPr>
      <w:r w:rsidRPr="00BC1642">
        <w:t>;   RFC 5234</w:t>
      </w:r>
    </w:p>
    <w:p w14:paraId="6E76449A" w14:textId="77777777" w:rsidR="00BC1642" w:rsidRPr="00BC1642" w:rsidRDefault="00BC1642" w:rsidP="00BC1642">
      <w:pPr>
        <w:pStyle w:val="PL"/>
      </w:pPr>
      <w:r w:rsidRPr="00BC1642">
        <w:t>; ----------------------------------------</w:t>
      </w:r>
    </w:p>
    <w:p w14:paraId="4A32A9E0" w14:textId="77777777" w:rsidR="00BC1642" w:rsidRPr="00BC1642" w:rsidRDefault="00BC1642" w:rsidP="00BC1642">
      <w:pPr>
        <w:pStyle w:val="PL"/>
      </w:pPr>
    </w:p>
    <w:p w14:paraId="14ABDFCD" w14:textId="77777777" w:rsidR="00BC1642" w:rsidRPr="00BC1642" w:rsidRDefault="00BC1642" w:rsidP="00BC1642">
      <w:pPr>
        <w:pStyle w:val="PL"/>
      </w:pPr>
      <w:r w:rsidRPr="00BC1642">
        <w:t>HTAB   = %x09 ; horizontal tab</w:t>
      </w:r>
    </w:p>
    <w:p w14:paraId="20B584C1" w14:textId="77777777" w:rsidR="00BC1642" w:rsidRPr="00BC1642" w:rsidRDefault="00BC1642" w:rsidP="00BC1642">
      <w:pPr>
        <w:pStyle w:val="PL"/>
      </w:pPr>
    </w:p>
    <w:p w14:paraId="6EB2AC50" w14:textId="77777777" w:rsidR="00BC1642" w:rsidRPr="00BC1642" w:rsidRDefault="00BC1642" w:rsidP="00BC1642">
      <w:pPr>
        <w:pStyle w:val="PL"/>
      </w:pPr>
      <w:r w:rsidRPr="00BC1642">
        <w:t>LF     = %x0A ; linefeed</w:t>
      </w:r>
    </w:p>
    <w:p w14:paraId="57896ED9" w14:textId="77777777" w:rsidR="00BC1642" w:rsidRPr="00BC1642" w:rsidRDefault="00BC1642" w:rsidP="00BC1642">
      <w:pPr>
        <w:pStyle w:val="PL"/>
      </w:pPr>
    </w:p>
    <w:p w14:paraId="4E6E695A" w14:textId="77777777" w:rsidR="00BC1642" w:rsidRPr="00BC1642" w:rsidRDefault="00BC1642" w:rsidP="00BC1642">
      <w:pPr>
        <w:pStyle w:val="PL"/>
      </w:pPr>
      <w:r w:rsidRPr="00BC1642">
        <w:t>CR     = %x0D ; carriage return</w:t>
      </w:r>
    </w:p>
    <w:p w14:paraId="7CCC7875" w14:textId="77777777" w:rsidR="00BC1642" w:rsidRPr="00BC1642" w:rsidRDefault="00BC1642" w:rsidP="00BC1642">
      <w:pPr>
        <w:pStyle w:val="PL"/>
      </w:pPr>
    </w:p>
    <w:p w14:paraId="4B362DBE" w14:textId="77777777" w:rsidR="00BC1642" w:rsidRPr="00BC1642" w:rsidRDefault="00BC1642" w:rsidP="00BC1642">
      <w:pPr>
        <w:pStyle w:val="PL"/>
      </w:pPr>
      <w:r w:rsidRPr="00BC1642">
        <w:t>SP     = %x20</w:t>
      </w:r>
    </w:p>
    <w:p w14:paraId="7885BAFF" w14:textId="77777777" w:rsidR="00BC1642" w:rsidRPr="00BC1642" w:rsidRDefault="00BC1642" w:rsidP="00BC1642">
      <w:pPr>
        <w:pStyle w:val="PL"/>
      </w:pPr>
    </w:p>
    <w:p w14:paraId="3D63B4D5" w14:textId="77777777" w:rsidR="00BC1642" w:rsidRPr="00BC1642" w:rsidRDefault="00BC1642" w:rsidP="00BC1642">
      <w:pPr>
        <w:pStyle w:val="PL"/>
      </w:pPr>
      <w:r w:rsidRPr="00BC1642">
        <w:t>DQUOTE = %x22 ; " (Double Quote)</w:t>
      </w:r>
    </w:p>
    <w:p w14:paraId="351D344F" w14:textId="77777777" w:rsidR="00BC1642" w:rsidRPr="00BC1642" w:rsidRDefault="00BC1642" w:rsidP="00BC1642">
      <w:pPr>
        <w:pStyle w:val="PL"/>
      </w:pPr>
    </w:p>
    <w:p w14:paraId="3C6C87E0" w14:textId="77777777" w:rsidR="00BC1642" w:rsidRPr="00BC1642" w:rsidRDefault="00BC1642" w:rsidP="00BC1642">
      <w:pPr>
        <w:pStyle w:val="PL"/>
      </w:pPr>
      <w:r w:rsidRPr="00BC1642">
        <w:t>DIGIT  = %x30-39 ; 0-9</w:t>
      </w:r>
    </w:p>
    <w:p w14:paraId="2AA579AA" w14:textId="77777777" w:rsidR="00BC1642" w:rsidRPr="00BC1642" w:rsidRDefault="00BC1642" w:rsidP="00BC1642">
      <w:pPr>
        <w:pStyle w:val="PL"/>
      </w:pPr>
    </w:p>
    <w:p w14:paraId="293927B4" w14:textId="77777777" w:rsidR="00BC1642" w:rsidRPr="00BC1642" w:rsidRDefault="00BC1642" w:rsidP="00BC1642">
      <w:pPr>
        <w:pStyle w:val="PL"/>
      </w:pPr>
      <w:r w:rsidRPr="00BC1642">
        <w:t>ALPHA  = %x41-5A / %x61-7A ; A-Z / a-z</w:t>
      </w:r>
    </w:p>
    <w:p w14:paraId="10B50008" w14:textId="77777777" w:rsidR="00BC1642" w:rsidRPr="00BC1642" w:rsidRDefault="00BC1642" w:rsidP="00BC1642">
      <w:pPr>
        <w:pStyle w:val="PL"/>
      </w:pPr>
    </w:p>
    <w:p w14:paraId="0ACEEC01" w14:textId="77777777" w:rsidR="00BC1642" w:rsidRPr="00BC1642" w:rsidRDefault="00BC1642" w:rsidP="00BC1642">
      <w:pPr>
        <w:pStyle w:val="PL"/>
      </w:pPr>
      <w:r w:rsidRPr="00BC1642">
        <w:t>VCHAR  = %x21-7E ; visible (printing) characters</w:t>
      </w:r>
    </w:p>
    <w:p w14:paraId="3F40A593" w14:textId="77777777" w:rsidR="00BC1642" w:rsidRPr="00BC1642" w:rsidRDefault="00BC1642" w:rsidP="00BC1642">
      <w:pPr>
        <w:pStyle w:val="PL"/>
      </w:pPr>
    </w:p>
    <w:p w14:paraId="2E1CCF9F" w14:textId="77777777" w:rsidR="00BC1642" w:rsidRPr="00BC1642" w:rsidRDefault="00BC1642" w:rsidP="00BC1642">
      <w:pPr>
        <w:pStyle w:val="PL"/>
      </w:pPr>
      <w:r w:rsidRPr="00BC1642">
        <w:t>WSP    = SP / HTAB ; white space</w:t>
      </w:r>
    </w:p>
    <w:p w14:paraId="2255CAB9" w14:textId="77777777" w:rsidR="00BC1642" w:rsidRPr="00BC1642" w:rsidRDefault="00BC1642" w:rsidP="00BC1642">
      <w:pPr>
        <w:pStyle w:val="PL"/>
      </w:pPr>
    </w:p>
    <w:p w14:paraId="504EEB61" w14:textId="77777777" w:rsidR="00BC1642" w:rsidRPr="00BC1642" w:rsidRDefault="00BC1642" w:rsidP="00BC1642">
      <w:pPr>
        <w:pStyle w:val="PL"/>
      </w:pPr>
      <w:r w:rsidRPr="00BC1642">
        <w:t>CRLF   = CR LF ; Internet standard newline</w:t>
      </w:r>
    </w:p>
    <w:p w14:paraId="7EA8CFB6" w14:textId="77777777" w:rsidR="00BC1642" w:rsidRPr="00BC1642" w:rsidRDefault="00BC1642" w:rsidP="00BC1642">
      <w:pPr>
        <w:pStyle w:val="PL"/>
      </w:pPr>
    </w:p>
    <w:p w14:paraId="2D357367" w14:textId="77777777" w:rsidR="00BC1642" w:rsidRPr="00BC1642" w:rsidRDefault="00BC1642" w:rsidP="00BC1642">
      <w:pPr>
        <w:pStyle w:val="PL"/>
      </w:pPr>
      <w:r w:rsidRPr="00BC1642">
        <w:t>HEXDIG = DIGIT / "A" / "B" / "C" / "D" / "E" / "F"</w:t>
      </w:r>
    </w:p>
    <w:p w14:paraId="7698FAAD" w14:textId="77777777" w:rsidR="00BC1642" w:rsidRPr="00BC1642" w:rsidRDefault="00BC1642" w:rsidP="00BC1642">
      <w:pPr>
        <w:pStyle w:val="PL"/>
      </w:pPr>
    </w:p>
    <w:p w14:paraId="65D5AAE4" w14:textId="77777777" w:rsidR="00BC1642" w:rsidRPr="00BC1642" w:rsidRDefault="00BC1642" w:rsidP="00BC1642">
      <w:pPr>
        <w:pStyle w:val="PL"/>
      </w:pPr>
    </w:p>
    <w:p w14:paraId="5109EA55" w14:textId="77777777" w:rsidR="00BC1642" w:rsidRPr="00BC1642" w:rsidRDefault="00BC1642" w:rsidP="00BC1642">
      <w:pPr>
        <w:pStyle w:val="PL"/>
      </w:pPr>
    </w:p>
    <w:p w14:paraId="046FA23D" w14:textId="77777777" w:rsidR="00BC1642" w:rsidRPr="00BC1642" w:rsidRDefault="00BC1642" w:rsidP="00BC1642">
      <w:pPr>
        <w:pStyle w:val="PL"/>
      </w:pPr>
      <w:r w:rsidRPr="00BC1642">
        <w:t>; ----------------------------------------</w:t>
      </w:r>
    </w:p>
    <w:p w14:paraId="49AFAC17" w14:textId="77777777" w:rsidR="00BC1642" w:rsidRPr="00BC1642" w:rsidRDefault="00BC1642" w:rsidP="00BC1642">
      <w:pPr>
        <w:pStyle w:val="PL"/>
      </w:pPr>
      <w:r w:rsidRPr="00BC1642">
        <w:t>;   RFC 3986</w:t>
      </w:r>
    </w:p>
    <w:p w14:paraId="7369D574" w14:textId="77777777" w:rsidR="00BC1642" w:rsidRPr="00BC1642" w:rsidRDefault="00BC1642" w:rsidP="00BC1642">
      <w:pPr>
        <w:pStyle w:val="PL"/>
      </w:pPr>
      <w:r w:rsidRPr="00BC1642">
        <w:t>; ----------------------------------------</w:t>
      </w:r>
    </w:p>
    <w:p w14:paraId="3E2EC0F2" w14:textId="77777777" w:rsidR="00BC1642" w:rsidRPr="00BC1642" w:rsidRDefault="00BC1642" w:rsidP="00BC1642">
      <w:pPr>
        <w:pStyle w:val="PL"/>
      </w:pPr>
    </w:p>
    <w:p w14:paraId="22ACDCDB" w14:textId="77777777" w:rsidR="00BC1642" w:rsidRPr="00BC1642" w:rsidRDefault="00BC1642" w:rsidP="00BC1642">
      <w:pPr>
        <w:pStyle w:val="PL"/>
      </w:pPr>
      <w:r w:rsidRPr="00BC1642">
        <w:t>unreserved    = ALPHA / DIGIT / "-" / "." / "_" / "~"</w:t>
      </w:r>
    </w:p>
    <w:p w14:paraId="5CA18856" w14:textId="77777777" w:rsidR="00BC1642" w:rsidRPr="00BC1642" w:rsidRDefault="00BC1642" w:rsidP="00BC1642">
      <w:pPr>
        <w:pStyle w:val="PL"/>
      </w:pPr>
    </w:p>
    <w:p w14:paraId="3BF82FB9" w14:textId="77777777" w:rsidR="00BC1642" w:rsidRPr="00BC1642" w:rsidRDefault="00BC1642" w:rsidP="00BC1642">
      <w:pPr>
        <w:pStyle w:val="PL"/>
      </w:pPr>
      <w:r w:rsidRPr="00BC1642">
        <w:t xml:space="preserve">pct-encoded   = "%" HEXDIG </w:t>
      </w:r>
      <w:proofErr w:type="spellStart"/>
      <w:r w:rsidRPr="00BC1642">
        <w:t>HEXDIG</w:t>
      </w:r>
      <w:proofErr w:type="spellEnd"/>
    </w:p>
    <w:p w14:paraId="3B4B95F0" w14:textId="77777777" w:rsidR="00BC1642" w:rsidRPr="00BC1642" w:rsidRDefault="00BC1642" w:rsidP="00BC1642">
      <w:pPr>
        <w:pStyle w:val="PL"/>
      </w:pPr>
    </w:p>
    <w:p w14:paraId="5DC3E7D6" w14:textId="77777777" w:rsidR="00BC1642" w:rsidRPr="00BC1642" w:rsidRDefault="00BC1642" w:rsidP="00BC1642">
      <w:pPr>
        <w:pStyle w:val="PL"/>
      </w:pPr>
      <w:r w:rsidRPr="00BC1642">
        <w:t>sub-</w:t>
      </w:r>
      <w:proofErr w:type="spellStart"/>
      <w:r w:rsidRPr="00BC1642">
        <w:t>delims</w:t>
      </w:r>
      <w:proofErr w:type="spellEnd"/>
      <w:r w:rsidRPr="00BC1642">
        <w:t xml:space="preserve">    = "!" / "$" / "&amp;" / "'" / "(" / ")" / "*" / "+" / "," / ";" / "="</w:t>
      </w:r>
    </w:p>
    <w:p w14:paraId="3FA1D9CE" w14:textId="77777777" w:rsidR="00BC1642" w:rsidRPr="00BC1642" w:rsidRDefault="00BC1642" w:rsidP="00BC1642">
      <w:pPr>
        <w:pStyle w:val="PL"/>
      </w:pPr>
    </w:p>
    <w:p w14:paraId="3F2D7E3D" w14:textId="77777777" w:rsidR="00BC1642" w:rsidRPr="00BC1642" w:rsidRDefault="00BC1642" w:rsidP="00BC1642">
      <w:pPr>
        <w:pStyle w:val="PL"/>
      </w:pPr>
      <w:proofErr w:type="spellStart"/>
      <w:r w:rsidRPr="00BC1642">
        <w:t>pchar</w:t>
      </w:r>
      <w:proofErr w:type="spellEnd"/>
      <w:r w:rsidRPr="00BC1642">
        <w:t xml:space="preserve">         = unreserved / pct-encoded / sub-</w:t>
      </w:r>
      <w:proofErr w:type="spellStart"/>
      <w:r w:rsidRPr="00BC1642">
        <w:t>delims</w:t>
      </w:r>
      <w:proofErr w:type="spellEnd"/>
      <w:r w:rsidRPr="00BC1642">
        <w:t xml:space="preserve"> / ":" / "@"</w:t>
      </w:r>
    </w:p>
    <w:p w14:paraId="4F50D229" w14:textId="77777777" w:rsidR="00BC1642" w:rsidRPr="00BC1642" w:rsidRDefault="00BC1642" w:rsidP="00BC1642">
      <w:pPr>
        <w:pStyle w:val="PL"/>
      </w:pPr>
    </w:p>
    <w:p w14:paraId="6A9B4D3A" w14:textId="77777777" w:rsidR="00BC1642" w:rsidRPr="00BC1642" w:rsidRDefault="00BC1642" w:rsidP="00BC1642">
      <w:pPr>
        <w:pStyle w:val="PL"/>
      </w:pPr>
      <w:r w:rsidRPr="00BC1642">
        <w:t>segment       = *</w:t>
      </w:r>
      <w:proofErr w:type="spellStart"/>
      <w:r w:rsidRPr="00BC1642">
        <w:t>pchar</w:t>
      </w:r>
      <w:proofErr w:type="spellEnd"/>
    </w:p>
    <w:p w14:paraId="62EE9E35" w14:textId="77777777" w:rsidR="00BC1642" w:rsidRPr="00BC1642" w:rsidRDefault="00BC1642" w:rsidP="00BC1642">
      <w:pPr>
        <w:pStyle w:val="PL"/>
      </w:pPr>
    </w:p>
    <w:p w14:paraId="773845EC" w14:textId="77777777" w:rsidR="00BC1642" w:rsidRPr="00BC1642" w:rsidRDefault="00BC1642" w:rsidP="00BC1642">
      <w:pPr>
        <w:pStyle w:val="PL"/>
      </w:pPr>
      <w:r w:rsidRPr="00BC1642">
        <w:t>segment-</w:t>
      </w:r>
      <w:proofErr w:type="spellStart"/>
      <w:r w:rsidRPr="00BC1642">
        <w:t>nz</w:t>
      </w:r>
      <w:proofErr w:type="spellEnd"/>
      <w:r w:rsidRPr="00BC1642">
        <w:t xml:space="preserve">    = 1*</w:t>
      </w:r>
      <w:proofErr w:type="spellStart"/>
      <w:r w:rsidRPr="00BC1642">
        <w:t>pchar</w:t>
      </w:r>
      <w:proofErr w:type="spellEnd"/>
    </w:p>
    <w:p w14:paraId="44DF5370" w14:textId="77777777" w:rsidR="00BC1642" w:rsidRPr="00BC1642" w:rsidRDefault="00BC1642" w:rsidP="00BC1642">
      <w:pPr>
        <w:pStyle w:val="PL"/>
      </w:pPr>
    </w:p>
    <w:p w14:paraId="4690CE52" w14:textId="77777777" w:rsidR="00BC1642" w:rsidRPr="00BC1642" w:rsidRDefault="00BC1642" w:rsidP="00BC1642">
      <w:pPr>
        <w:pStyle w:val="PL"/>
      </w:pPr>
      <w:r w:rsidRPr="00BC1642">
        <w:t>path-</w:t>
      </w:r>
      <w:proofErr w:type="spellStart"/>
      <w:r w:rsidRPr="00BC1642">
        <w:t>abempty</w:t>
      </w:r>
      <w:proofErr w:type="spellEnd"/>
      <w:r w:rsidRPr="00BC1642">
        <w:t xml:space="preserve">  = *( "/" segment )</w:t>
      </w:r>
    </w:p>
    <w:p w14:paraId="3C480970" w14:textId="77777777" w:rsidR="00BC1642" w:rsidRPr="00BC1642" w:rsidRDefault="00BC1642" w:rsidP="00BC1642">
      <w:pPr>
        <w:pStyle w:val="PL"/>
      </w:pPr>
    </w:p>
    <w:p w14:paraId="329EEBE0" w14:textId="77777777" w:rsidR="00BC1642" w:rsidRPr="00BC1642" w:rsidRDefault="00BC1642" w:rsidP="00BC1642">
      <w:pPr>
        <w:pStyle w:val="PL"/>
      </w:pPr>
      <w:r w:rsidRPr="00BC1642">
        <w:t>path-absolute = "/" [ segment-</w:t>
      </w:r>
      <w:proofErr w:type="spellStart"/>
      <w:r w:rsidRPr="00BC1642">
        <w:t>nz</w:t>
      </w:r>
      <w:proofErr w:type="spellEnd"/>
      <w:r w:rsidRPr="00BC1642">
        <w:t xml:space="preserve"> *( "/" segment ) ]</w:t>
      </w:r>
    </w:p>
    <w:p w14:paraId="15CBB038" w14:textId="77777777" w:rsidR="00BC1642" w:rsidRPr="00BC1642" w:rsidRDefault="00BC1642" w:rsidP="00BC1642">
      <w:pPr>
        <w:pStyle w:val="PL"/>
      </w:pPr>
    </w:p>
    <w:p w14:paraId="4233FE87" w14:textId="77777777" w:rsidR="00BC1642" w:rsidRPr="00BC1642" w:rsidRDefault="00BC1642" w:rsidP="00BC1642">
      <w:pPr>
        <w:pStyle w:val="PL"/>
      </w:pPr>
      <w:r w:rsidRPr="00BC1642">
        <w:t>path-rootless = segment-</w:t>
      </w:r>
      <w:proofErr w:type="spellStart"/>
      <w:r w:rsidRPr="00BC1642">
        <w:t>nz</w:t>
      </w:r>
      <w:proofErr w:type="spellEnd"/>
      <w:r w:rsidRPr="00BC1642">
        <w:t xml:space="preserve"> *( "/" segment )</w:t>
      </w:r>
    </w:p>
    <w:p w14:paraId="5FB864FF" w14:textId="77777777" w:rsidR="00BC1642" w:rsidRPr="00BC1642" w:rsidRDefault="00BC1642" w:rsidP="00BC1642">
      <w:pPr>
        <w:pStyle w:val="PL"/>
      </w:pPr>
    </w:p>
    <w:p w14:paraId="40077051" w14:textId="77777777" w:rsidR="00BC1642" w:rsidRPr="00BC1642" w:rsidRDefault="00BC1642" w:rsidP="00BC1642">
      <w:pPr>
        <w:pStyle w:val="PL"/>
      </w:pPr>
      <w:r w:rsidRPr="00BC1642">
        <w:t>path-empty    = 0pchar</w:t>
      </w:r>
    </w:p>
    <w:p w14:paraId="786C998E" w14:textId="77777777" w:rsidR="00BC1642" w:rsidRPr="00BC1642" w:rsidRDefault="00BC1642" w:rsidP="00BC1642">
      <w:pPr>
        <w:pStyle w:val="PL"/>
      </w:pPr>
    </w:p>
    <w:p w14:paraId="794BDD62" w14:textId="77777777" w:rsidR="00BC1642" w:rsidRPr="00BC1642" w:rsidRDefault="00BC1642" w:rsidP="00BC1642">
      <w:pPr>
        <w:pStyle w:val="PL"/>
      </w:pPr>
      <w:proofErr w:type="spellStart"/>
      <w:r w:rsidRPr="00BC1642">
        <w:t>IPvFuture</w:t>
      </w:r>
      <w:proofErr w:type="spellEnd"/>
      <w:r w:rsidRPr="00BC1642">
        <w:t xml:space="preserve">     = "v" 1*HEXDIG "." 1*( unreserved / sub-</w:t>
      </w:r>
      <w:proofErr w:type="spellStart"/>
      <w:r w:rsidRPr="00BC1642">
        <w:t>delims</w:t>
      </w:r>
      <w:proofErr w:type="spellEnd"/>
      <w:r w:rsidRPr="00BC1642">
        <w:t xml:space="preserve"> / ":" )</w:t>
      </w:r>
    </w:p>
    <w:p w14:paraId="6E790218" w14:textId="77777777" w:rsidR="00BC1642" w:rsidRPr="00BC1642" w:rsidRDefault="00BC1642" w:rsidP="00BC1642">
      <w:pPr>
        <w:pStyle w:val="PL"/>
      </w:pPr>
    </w:p>
    <w:p w14:paraId="3352388C" w14:textId="77777777" w:rsidR="00BC1642" w:rsidRPr="00BC1642" w:rsidRDefault="00BC1642" w:rsidP="00BC1642">
      <w:pPr>
        <w:pStyle w:val="PL"/>
      </w:pPr>
      <w:r w:rsidRPr="00BC1642">
        <w:t>dec-octet     = "25" %x30-35 / "2" %x30-34 DIGIT / "1" 2DIGIT / %x31-39 DIGIT / DIGIT</w:t>
      </w:r>
    </w:p>
    <w:p w14:paraId="74502700" w14:textId="77777777" w:rsidR="00BC1642" w:rsidRPr="00BC1642" w:rsidRDefault="00BC1642" w:rsidP="00BC1642">
      <w:pPr>
        <w:pStyle w:val="PL"/>
      </w:pPr>
    </w:p>
    <w:p w14:paraId="41F52A87" w14:textId="77777777" w:rsidR="00BC1642" w:rsidRPr="00BC1642" w:rsidRDefault="00BC1642" w:rsidP="00BC1642">
      <w:pPr>
        <w:pStyle w:val="PL"/>
      </w:pPr>
      <w:r w:rsidRPr="00BC1642">
        <w:t>h16           = 1*4HEXDIG</w:t>
      </w:r>
    </w:p>
    <w:p w14:paraId="756D5CE0" w14:textId="77777777" w:rsidR="00BC1642" w:rsidRPr="00BC1642" w:rsidRDefault="00BC1642" w:rsidP="00BC1642">
      <w:pPr>
        <w:pStyle w:val="PL"/>
      </w:pPr>
    </w:p>
    <w:p w14:paraId="7F90E36C" w14:textId="77777777" w:rsidR="00BC1642" w:rsidRPr="00BC1642" w:rsidRDefault="00BC1642" w:rsidP="00BC1642">
      <w:pPr>
        <w:pStyle w:val="PL"/>
      </w:pPr>
      <w:r w:rsidRPr="00BC1642">
        <w:t>ls32          = ( h16 ":" h16 ) / Ipv4address</w:t>
      </w:r>
    </w:p>
    <w:p w14:paraId="7471B5B8" w14:textId="77777777" w:rsidR="00BC1642" w:rsidRPr="00BC1642" w:rsidRDefault="00BC1642" w:rsidP="00BC1642">
      <w:pPr>
        <w:pStyle w:val="PL"/>
      </w:pPr>
    </w:p>
    <w:p w14:paraId="49554E0D" w14:textId="77777777" w:rsidR="00BC1642" w:rsidRPr="00BC1642" w:rsidRDefault="00BC1642" w:rsidP="00BC1642">
      <w:pPr>
        <w:pStyle w:val="PL"/>
      </w:pPr>
      <w:r w:rsidRPr="00BC1642">
        <w:t>Ipv4address   = dec-octet "." dec-octet "." dec-octet "." dec-octet</w:t>
      </w:r>
    </w:p>
    <w:p w14:paraId="68A02C73" w14:textId="77777777" w:rsidR="00BC1642" w:rsidRPr="00BC1642" w:rsidRDefault="00BC1642" w:rsidP="00BC1642">
      <w:pPr>
        <w:pStyle w:val="PL"/>
      </w:pPr>
    </w:p>
    <w:p w14:paraId="63D62EE9" w14:textId="77777777" w:rsidR="00BC1642" w:rsidRPr="00BC1642" w:rsidRDefault="00BC1642" w:rsidP="00BC1642">
      <w:pPr>
        <w:pStyle w:val="PL"/>
      </w:pPr>
      <w:r w:rsidRPr="00BC1642">
        <w:t xml:space="preserve">Ipv6address   = 6( h16 ":" ) ls32 </w:t>
      </w:r>
    </w:p>
    <w:p w14:paraId="2AD29981" w14:textId="77777777" w:rsidR="00BC1642" w:rsidRPr="00BC1642" w:rsidRDefault="00BC1642" w:rsidP="00BC1642">
      <w:pPr>
        <w:pStyle w:val="PL"/>
      </w:pPr>
      <w:r w:rsidRPr="00BC1642">
        <w:t xml:space="preserve">              / "::" 5( h16 ":" ) ls32 </w:t>
      </w:r>
    </w:p>
    <w:p w14:paraId="6C57C32D" w14:textId="77777777" w:rsidR="00BC1642" w:rsidRPr="00BC1642" w:rsidRDefault="00BC1642" w:rsidP="00BC1642">
      <w:pPr>
        <w:pStyle w:val="PL"/>
      </w:pPr>
      <w:r w:rsidRPr="00BC1642">
        <w:t xml:space="preserve">              / [ h16 ] "::" 4( h16 ":" ) ls32 </w:t>
      </w:r>
    </w:p>
    <w:p w14:paraId="7DE782F7" w14:textId="77777777" w:rsidR="00BC1642" w:rsidRPr="00BC1642" w:rsidRDefault="00BC1642" w:rsidP="00BC1642">
      <w:pPr>
        <w:pStyle w:val="PL"/>
      </w:pPr>
      <w:r w:rsidRPr="00BC1642">
        <w:t xml:space="preserve">              / [ *1( h16 ":" ) h16 ] "::" 3( h16 ":" ) ls32 </w:t>
      </w:r>
    </w:p>
    <w:p w14:paraId="3598340B" w14:textId="77777777" w:rsidR="00BC1642" w:rsidRPr="00BC1642" w:rsidRDefault="00BC1642" w:rsidP="00BC1642">
      <w:pPr>
        <w:pStyle w:val="PL"/>
      </w:pPr>
      <w:r w:rsidRPr="00BC1642">
        <w:t xml:space="preserve">              / [ *2( h16 ":" ) h16 ] "::" 2( h16 ":" ) ls32</w:t>
      </w:r>
    </w:p>
    <w:p w14:paraId="2B115CA5" w14:textId="77777777" w:rsidR="00BC1642" w:rsidRPr="00BC1642" w:rsidRDefault="00BC1642" w:rsidP="00BC1642">
      <w:pPr>
        <w:pStyle w:val="PL"/>
      </w:pPr>
      <w:r w:rsidRPr="00BC1642">
        <w:t xml:space="preserve">              / [ *3( h16 ":" ) h16 ] "::" h16 ":" ls32</w:t>
      </w:r>
    </w:p>
    <w:p w14:paraId="541BE6D4" w14:textId="77777777" w:rsidR="00BC1642" w:rsidRPr="00BC1642" w:rsidRDefault="00BC1642" w:rsidP="00BC1642">
      <w:pPr>
        <w:pStyle w:val="PL"/>
      </w:pPr>
      <w:r w:rsidRPr="00BC1642">
        <w:t xml:space="preserve">              / [ *4( h16 ":" ) h16 ] "::" ls32</w:t>
      </w:r>
    </w:p>
    <w:p w14:paraId="4D733865" w14:textId="77777777" w:rsidR="00BC1642" w:rsidRPr="00BC1642" w:rsidRDefault="00BC1642" w:rsidP="00BC1642">
      <w:pPr>
        <w:pStyle w:val="PL"/>
      </w:pPr>
      <w:r w:rsidRPr="00BC1642">
        <w:t xml:space="preserve">              / [ *5( h16 ":" ) h16 ] "::" h16</w:t>
      </w:r>
    </w:p>
    <w:p w14:paraId="58474B50" w14:textId="77777777" w:rsidR="00BC1642" w:rsidRPr="00BC1642" w:rsidRDefault="00BC1642" w:rsidP="00BC1642">
      <w:pPr>
        <w:pStyle w:val="PL"/>
      </w:pPr>
      <w:r w:rsidRPr="00BC1642">
        <w:lastRenderedPageBreak/>
        <w:t xml:space="preserve">              / [ *6( h16 ":" ) h16 ] "::"</w:t>
      </w:r>
    </w:p>
    <w:p w14:paraId="422126FC" w14:textId="77777777" w:rsidR="00BC1642" w:rsidRPr="00BC1642" w:rsidRDefault="00BC1642" w:rsidP="00BC1642">
      <w:pPr>
        <w:pStyle w:val="PL"/>
      </w:pPr>
    </w:p>
    <w:p w14:paraId="0CE1731B" w14:textId="77777777" w:rsidR="00BC1642" w:rsidRPr="00BC1642" w:rsidRDefault="00BC1642" w:rsidP="00BC1642">
      <w:pPr>
        <w:pStyle w:val="PL"/>
      </w:pPr>
      <w:r w:rsidRPr="00BC1642">
        <w:t xml:space="preserve">IP-literal    = "[" ( Ipv6address / </w:t>
      </w:r>
      <w:proofErr w:type="spellStart"/>
      <w:r w:rsidRPr="00BC1642">
        <w:t>IpvFuture</w:t>
      </w:r>
      <w:proofErr w:type="spellEnd"/>
      <w:r w:rsidRPr="00BC1642">
        <w:t xml:space="preserve">  ) "]"</w:t>
      </w:r>
    </w:p>
    <w:p w14:paraId="40099951" w14:textId="77777777" w:rsidR="00BC1642" w:rsidRPr="00BC1642" w:rsidRDefault="00BC1642" w:rsidP="00BC1642">
      <w:pPr>
        <w:pStyle w:val="PL"/>
      </w:pPr>
    </w:p>
    <w:p w14:paraId="4B4B8F58" w14:textId="77777777" w:rsidR="00BC1642" w:rsidRPr="00BC1642" w:rsidRDefault="00BC1642" w:rsidP="00BC1642">
      <w:pPr>
        <w:pStyle w:val="PL"/>
      </w:pPr>
      <w:r w:rsidRPr="00BC1642">
        <w:t>reg-name      = *( unreserved / pct-encoded / sub-</w:t>
      </w:r>
      <w:proofErr w:type="spellStart"/>
      <w:r w:rsidRPr="00BC1642">
        <w:t>delims</w:t>
      </w:r>
      <w:proofErr w:type="spellEnd"/>
      <w:r w:rsidRPr="00BC1642">
        <w:t xml:space="preserve"> )</w:t>
      </w:r>
    </w:p>
    <w:p w14:paraId="2CC6F16C" w14:textId="77777777" w:rsidR="00BC1642" w:rsidRPr="00BC1642" w:rsidRDefault="00BC1642" w:rsidP="00BC1642">
      <w:pPr>
        <w:pStyle w:val="PL"/>
      </w:pPr>
    </w:p>
    <w:p w14:paraId="67287687" w14:textId="77777777" w:rsidR="00BC1642" w:rsidRPr="00BC1642" w:rsidRDefault="00BC1642" w:rsidP="00BC1642">
      <w:pPr>
        <w:pStyle w:val="PL"/>
      </w:pPr>
      <w:r w:rsidRPr="00BC1642">
        <w:t>host          = IP-literal / Ipv4address / reg-name</w:t>
      </w:r>
    </w:p>
    <w:p w14:paraId="1657FF06" w14:textId="77777777" w:rsidR="00BC1642" w:rsidRPr="00BC1642" w:rsidRDefault="00BC1642" w:rsidP="00BC1642">
      <w:pPr>
        <w:pStyle w:val="PL"/>
      </w:pPr>
    </w:p>
    <w:p w14:paraId="48DF44D3" w14:textId="77777777" w:rsidR="00BC1642" w:rsidRPr="00BC1642" w:rsidRDefault="00BC1642" w:rsidP="00BC1642">
      <w:pPr>
        <w:pStyle w:val="PL"/>
      </w:pPr>
      <w:r w:rsidRPr="00BC1642">
        <w:t>port          = *DIGIT</w:t>
      </w:r>
    </w:p>
    <w:p w14:paraId="38601C9B" w14:textId="77777777" w:rsidR="00BC1642" w:rsidRPr="00BC1642" w:rsidRDefault="00BC1642" w:rsidP="00BC1642">
      <w:pPr>
        <w:pStyle w:val="PL"/>
      </w:pPr>
    </w:p>
    <w:p w14:paraId="5A364ADC" w14:textId="77777777" w:rsidR="00BC1642" w:rsidRPr="00BC1642" w:rsidRDefault="00BC1642" w:rsidP="00BC1642">
      <w:pPr>
        <w:pStyle w:val="PL"/>
      </w:pPr>
      <w:r w:rsidRPr="00BC1642">
        <w:t>scheme        = ALPHA *( ALPHA / DIGIT / "+" / "-" / "." )</w:t>
      </w:r>
    </w:p>
    <w:p w14:paraId="6FE2D0FB" w14:textId="77777777" w:rsidR="00BC1642" w:rsidRPr="00BC1642" w:rsidRDefault="00BC1642" w:rsidP="00BC1642">
      <w:pPr>
        <w:pStyle w:val="PL"/>
      </w:pPr>
    </w:p>
    <w:p w14:paraId="6B781F13" w14:textId="77777777" w:rsidR="00BC1642" w:rsidRPr="00BC1642" w:rsidRDefault="00BC1642" w:rsidP="00BC1642">
      <w:pPr>
        <w:pStyle w:val="PL"/>
      </w:pPr>
      <w:proofErr w:type="spellStart"/>
      <w:r w:rsidRPr="00BC1642">
        <w:t>userinfo</w:t>
      </w:r>
      <w:proofErr w:type="spellEnd"/>
      <w:r w:rsidRPr="00BC1642">
        <w:t xml:space="preserve">      = *( unreserved / pct-encoded / sub-</w:t>
      </w:r>
      <w:proofErr w:type="spellStart"/>
      <w:r w:rsidRPr="00BC1642">
        <w:t>delims</w:t>
      </w:r>
      <w:proofErr w:type="spellEnd"/>
      <w:r w:rsidRPr="00BC1642">
        <w:t xml:space="preserve"> / ":" )</w:t>
      </w:r>
    </w:p>
    <w:p w14:paraId="7A4CF956" w14:textId="77777777" w:rsidR="00BC1642" w:rsidRPr="00BC1642" w:rsidRDefault="00BC1642" w:rsidP="00BC1642">
      <w:pPr>
        <w:pStyle w:val="PL"/>
      </w:pPr>
    </w:p>
    <w:p w14:paraId="7606458F" w14:textId="77777777" w:rsidR="00BC1642" w:rsidRPr="00BC1642" w:rsidRDefault="00BC1642" w:rsidP="00BC1642">
      <w:pPr>
        <w:pStyle w:val="PL"/>
      </w:pPr>
      <w:r w:rsidRPr="00BC1642">
        <w:t xml:space="preserve">authority     = [ </w:t>
      </w:r>
      <w:proofErr w:type="spellStart"/>
      <w:r w:rsidRPr="00BC1642">
        <w:t>userinfo</w:t>
      </w:r>
      <w:proofErr w:type="spellEnd"/>
      <w:r w:rsidRPr="00BC1642">
        <w:t xml:space="preserve"> "@" ] host [ ":" port ]</w:t>
      </w:r>
    </w:p>
    <w:p w14:paraId="69A77FC0" w14:textId="77777777" w:rsidR="00BC1642" w:rsidRPr="00BC1642" w:rsidRDefault="00BC1642" w:rsidP="00BC1642">
      <w:pPr>
        <w:pStyle w:val="PL"/>
      </w:pPr>
    </w:p>
    <w:p w14:paraId="59DCCBE1" w14:textId="77777777" w:rsidR="00BC1642" w:rsidRPr="00BC1642" w:rsidRDefault="00BC1642" w:rsidP="00BC1642">
      <w:pPr>
        <w:pStyle w:val="PL"/>
      </w:pPr>
      <w:proofErr w:type="spellStart"/>
      <w:r w:rsidRPr="00BC1642">
        <w:t>hier</w:t>
      </w:r>
      <w:proofErr w:type="spellEnd"/>
      <w:r w:rsidRPr="00BC1642">
        <w:t>-part     = "//" authority path-</w:t>
      </w:r>
      <w:proofErr w:type="spellStart"/>
      <w:r w:rsidRPr="00BC1642">
        <w:t>abempty</w:t>
      </w:r>
      <w:proofErr w:type="spellEnd"/>
      <w:r w:rsidRPr="00BC1642">
        <w:t xml:space="preserve"> / path-absolute / path-rootless / path-empty</w:t>
      </w:r>
    </w:p>
    <w:p w14:paraId="06865C7F" w14:textId="77777777" w:rsidR="00BC1642" w:rsidRPr="00BC1642" w:rsidRDefault="00BC1642" w:rsidP="00BC1642">
      <w:pPr>
        <w:pStyle w:val="PL"/>
      </w:pPr>
    </w:p>
    <w:p w14:paraId="6B971ADF" w14:textId="77777777" w:rsidR="00BC1642" w:rsidRPr="00BC1642" w:rsidRDefault="00BC1642" w:rsidP="00BC1642">
      <w:pPr>
        <w:pStyle w:val="PL"/>
      </w:pPr>
      <w:r w:rsidRPr="00BC1642">
        <w:t xml:space="preserve">query         = *( </w:t>
      </w:r>
      <w:proofErr w:type="spellStart"/>
      <w:r w:rsidRPr="00BC1642">
        <w:t>pchar</w:t>
      </w:r>
      <w:proofErr w:type="spellEnd"/>
      <w:r w:rsidRPr="00BC1642">
        <w:t xml:space="preserve"> / "/" / "?" )</w:t>
      </w:r>
    </w:p>
    <w:p w14:paraId="1EEED9B2" w14:textId="77777777" w:rsidR="00BC1642" w:rsidRPr="00BC1642" w:rsidRDefault="00BC1642" w:rsidP="00BC1642">
      <w:pPr>
        <w:pStyle w:val="PL"/>
      </w:pPr>
    </w:p>
    <w:p w14:paraId="4C223EBB" w14:textId="77777777" w:rsidR="00BC1642" w:rsidRPr="00BC1642" w:rsidRDefault="00BC1642" w:rsidP="00BC1642">
      <w:pPr>
        <w:pStyle w:val="PL"/>
      </w:pPr>
      <w:r w:rsidRPr="00BC1642">
        <w:t xml:space="preserve">fragment      = *( </w:t>
      </w:r>
      <w:proofErr w:type="spellStart"/>
      <w:r w:rsidRPr="00BC1642">
        <w:t>pchar</w:t>
      </w:r>
      <w:proofErr w:type="spellEnd"/>
      <w:r w:rsidRPr="00BC1642">
        <w:t xml:space="preserve"> / "/" / "?" )</w:t>
      </w:r>
    </w:p>
    <w:p w14:paraId="58CD6732" w14:textId="77777777" w:rsidR="00BC1642" w:rsidRPr="00BC1642" w:rsidRDefault="00BC1642" w:rsidP="00BC1642">
      <w:pPr>
        <w:pStyle w:val="PL"/>
      </w:pPr>
    </w:p>
    <w:p w14:paraId="5AFCCC25" w14:textId="77777777" w:rsidR="00BC1642" w:rsidRPr="00BC1642" w:rsidRDefault="00BC1642" w:rsidP="00BC1642">
      <w:pPr>
        <w:pStyle w:val="PL"/>
      </w:pPr>
      <w:r w:rsidRPr="00BC1642">
        <w:t xml:space="preserve">URI           = scheme ":" </w:t>
      </w:r>
      <w:proofErr w:type="spellStart"/>
      <w:r w:rsidRPr="00BC1642">
        <w:t>hier</w:t>
      </w:r>
      <w:proofErr w:type="spellEnd"/>
      <w:r w:rsidRPr="00BC1642">
        <w:t>-part [ "?" query ] [ "#" fragment ]</w:t>
      </w:r>
    </w:p>
    <w:p w14:paraId="2F307F42" w14:textId="77777777" w:rsidR="00BC1642" w:rsidRPr="00BC1642" w:rsidRDefault="00BC1642" w:rsidP="00BC1642">
      <w:pPr>
        <w:pStyle w:val="PL"/>
      </w:pPr>
    </w:p>
    <w:p w14:paraId="728EDC51" w14:textId="77777777" w:rsidR="00BC1642" w:rsidRPr="00BC1642" w:rsidRDefault="00BC1642" w:rsidP="00BC1642">
      <w:pPr>
        <w:pStyle w:val="PL"/>
      </w:pPr>
    </w:p>
    <w:p w14:paraId="6DA70B5B" w14:textId="77777777" w:rsidR="00BC1642" w:rsidRPr="00BC1642" w:rsidRDefault="00BC1642" w:rsidP="00BC1642">
      <w:pPr>
        <w:pStyle w:val="PL"/>
      </w:pPr>
    </w:p>
    <w:p w14:paraId="3C6B8CAF" w14:textId="77777777" w:rsidR="00BC1642" w:rsidRPr="00BC1642" w:rsidRDefault="00BC1642" w:rsidP="00BC1642">
      <w:pPr>
        <w:pStyle w:val="PL"/>
      </w:pPr>
      <w:r w:rsidRPr="00BC1642">
        <w:t>; ----------------------------------------</w:t>
      </w:r>
    </w:p>
    <w:p w14:paraId="0500DB56" w14:textId="77777777" w:rsidR="00BC1642" w:rsidRPr="00BC1642" w:rsidRDefault="00BC1642" w:rsidP="00BC1642">
      <w:pPr>
        <w:pStyle w:val="PL"/>
      </w:pPr>
      <w:r w:rsidRPr="00BC1642">
        <w:t>;   RFC 5322</w:t>
      </w:r>
    </w:p>
    <w:p w14:paraId="0CEB29D8" w14:textId="77777777" w:rsidR="00BC1642" w:rsidRPr="00BC1642" w:rsidRDefault="00BC1642" w:rsidP="00BC1642">
      <w:pPr>
        <w:pStyle w:val="PL"/>
      </w:pPr>
      <w:r w:rsidRPr="00BC1642">
        <w:t>; ----------------------------------------</w:t>
      </w:r>
    </w:p>
    <w:p w14:paraId="34B0EE67" w14:textId="77777777" w:rsidR="00BC1642" w:rsidRPr="00BC1642" w:rsidRDefault="00BC1642" w:rsidP="00BC1642">
      <w:pPr>
        <w:pStyle w:val="PL"/>
      </w:pPr>
    </w:p>
    <w:p w14:paraId="02B6C255" w14:textId="77777777" w:rsidR="00BC1642" w:rsidRPr="00BC1642" w:rsidRDefault="00BC1642" w:rsidP="00BC1642">
      <w:pPr>
        <w:pStyle w:val="PL"/>
      </w:pPr>
      <w:proofErr w:type="spellStart"/>
      <w:r w:rsidRPr="00BC1642">
        <w:t>obs</w:t>
      </w:r>
      <w:proofErr w:type="spellEnd"/>
      <w:r w:rsidRPr="00BC1642">
        <w:t>-FWS         = 1*WSP *( CRLF 1*WSP )</w:t>
      </w:r>
    </w:p>
    <w:p w14:paraId="3849F359" w14:textId="77777777" w:rsidR="00BC1642" w:rsidRPr="00BC1642" w:rsidRDefault="00BC1642" w:rsidP="00BC1642">
      <w:pPr>
        <w:pStyle w:val="PL"/>
      </w:pPr>
    </w:p>
    <w:p w14:paraId="08096738" w14:textId="77777777" w:rsidR="00BC1642" w:rsidRPr="00BC1642" w:rsidRDefault="00BC1642" w:rsidP="00BC1642">
      <w:pPr>
        <w:pStyle w:val="PL"/>
      </w:pPr>
      <w:r w:rsidRPr="00BC1642">
        <w:t xml:space="preserve">FWS             = ( [ *WSP CRLF ] 1*WSP ) / </w:t>
      </w:r>
      <w:proofErr w:type="spellStart"/>
      <w:r w:rsidRPr="00BC1642">
        <w:t>obs</w:t>
      </w:r>
      <w:proofErr w:type="spellEnd"/>
      <w:r w:rsidRPr="00BC1642">
        <w:t>-FWS</w:t>
      </w:r>
    </w:p>
    <w:p w14:paraId="6BC97734" w14:textId="77777777" w:rsidR="00BC1642" w:rsidRPr="00BC1642" w:rsidRDefault="00BC1642" w:rsidP="00BC1642">
      <w:pPr>
        <w:pStyle w:val="PL"/>
      </w:pPr>
    </w:p>
    <w:p w14:paraId="2AEEF802" w14:textId="77777777" w:rsidR="00BC1642" w:rsidRPr="00BC1642" w:rsidRDefault="00BC1642" w:rsidP="00BC1642">
      <w:pPr>
        <w:pStyle w:val="PL"/>
      </w:pPr>
      <w:proofErr w:type="spellStart"/>
      <w:r w:rsidRPr="00BC1642">
        <w:t>obs</w:t>
      </w:r>
      <w:proofErr w:type="spellEnd"/>
      <w:r w:rsidRPr="00BC1642">
        <w:t>-NO-WS-CTL   = %d1-8 / %d11 / %d12 / %d14-31 / %d127</w:t>
      </w:r>
    </w:p>
    <w:p w14:paraId="2CAD30C8" w14:textId="77777777" w:rsidR="00BC1642" w:rsidRPr="00BC1642" w:rsidRDefault="00BC1642" w:rsidP="00BC1642">
      <w:pPr>
        <w:pStyle w:val="PL"/>
      </w:pPr>
    </w:p>
    <w:p w14:paraId="0B352A26" w14:textId="77777777" w:rsidR="00BC1642" w:rsidRPr="00BC1642" w:rsidRDefault="00BC1642" w:rsidP="00BC1642">
      <w:pPr>
        <w:pStyle w:val="PL"/>
      </w:pPr>
      <w:proofErr w:type="spellStart"/>
      <w:r w:rsidRPr="00BC1642">
        <w:t>obs-ctext</w:t>
      </w:r>
      <w:proofErr w:type="spellEnd"/>
      <w:r w:rsidRPr="00BC1642">
        <w:t xml:space="preserve">       = </w:t>
      </w:r>
      <w:proofErr w:type="spellStart"/>
      <w:r w:rsidRPr="00BC1642">
        <w:t>obs</w:t>
      </w:r>
      <w:proofErr w:type="spellEnd"/>
      <w:r w:rsidRPr="00BC1642">
        <w:t>-NO-WS-CTL</w:t>
      </w:r>
    </w:p>
    <w:p w14:paraId="119E9DD8" w14:textId="77777777" w:rsidR="00BC1642" w:rsidRPr="00BC1642" w:rsidRDefault="00BC1642" w:rsidP="00BC1642">
      <w:pPr>
        <w:pStyle w:val="PL"/>
      </w:pPr>
    </w:p>
    <w:p w14:paraId="0D1A1720" w14:textId="77777777" w:rsidR="00BC1642" w:rsidRPr="00BC1642" w:rsidRDefault="00BC1642" w:rsidP="00BC1642">
      <w:pPr>
        <w:pStyle w:val="PL"/>
      </w:pPr>
      <w:proofErr w:type="spellStart"/>
      <w:r w:rsidRPr="00BC1642">
        <w:t>ctext</w:t>
      </w:r>
      <w:proofErr w:type="spellEnd"/>
      <w:r w:rsidRPr="00BC1642">
        <w:t xml:space="preserve">           = %d33-39 / %d42-91 / %d93-126 / </w:t>
      </w:r>
      <w:proofErr w:type="spellStart"/>
      <w:r w:rsidRPr="00BC1642">
        <w:t>obs-ctext</w:t>
      </w:r>
      <w:proofErr w:type="spellEnd"/>
    </w:p>
    <w:p w14:paraId="3CF5EE2F" w14:textId="77777777" w:rsidR="00BC1642" w:rsidRPr="00BC1642" w:rsidRDefault="00BC1642" w:rsidP="00BC1642">
      <w:pPr>
        <w:pStyle w:val="PL"/>
      </w:pPr>
    </w:p>
    <w:p w14:paraId="41BF4675" w14:textId="77777777" w:rsidR="00BC1642" w:rsidRPr="00BC1642" w:rsidRDefault="00BC1642" w:rsidP="00BC1642">
      <w:pPr>
        <w:pStyle w:val="PL"/>
      </w:pPr>
      <w:proofErr w:type="spellStart"/>
      <w:r w:rsidRPr="00BC1642">
        <w:t>obs-qp</w:t>
      </w:r>
      <w:proofErr w:type="spellEnd"/>
      <w:r w:rsidRPr="00BC1642">
        <w:t xml:space="preserve">          = "\" ( %d0 / </w:t>
      </w:r>
      <w:proofErr w:type="spellStart"/>
      <w:r w:rsidRPr="00BC1642">
        <w:t>obs</w:t>
      </w:r>
      <w:proofErr w:type="spellEnd"/>
      <w:r w:rsidRPr="00BC1642">
        <w:t>-NO-WS-CTL / LF / CR )</w:t>
      </w:r>
    </w:p>
    <w:p w14:paraId="61FED7FC" w14:textId="77777777" w:rsidR="00BC1642" w:rsidRPr="00BC1642" w:rsidRDefault="00BC1642" w:rsidP="00BC1642">
      <w:pPr>
        <w:pStyle w:val="PL"/>
      </w:pPr>
    </w:p>
    <w:p w14:paraId="08B0C474" w14:textId="77777777" w:rsidR="00BC1642" w:rsidRPr="00BC1642" w:rsidRDefault="00BC1642" w:rsidP="00BC1642">
      <w:pPr>
        <w:pStyle w:val="PL"/>
      </w:pPr>
      <w:r w:rsidRPr="00BC1642">
        <w:t xml:space="preserve">quoted-pair     = ( "\" ( VCHAR / WSP ) ) / </w:t>
      </w:r>
      <w:proofErr w:type="spellStart"/>
      <w:r w:rsidRPr="00BC1642">
        <w:t>obs-qp</w:t>
      </w:r>
      <w:proofErr w:type="spellEnd"/>
    </w:p>
    <w:p w14:paraId="006D4AD2" w14:textId="77777777" w:rsidR="00BC1642" w:rsidRPr="00BC1642" w:rsidRDefault="00BC1642" w:rsidP="00BC1642">
      <w:pPr>
        <w:pStyle w:val="PL"/>
      </w:pPr>
    </w:p>
    <w:p w14:paraId="7BDC01FF" w14:textId="77777777" w:rsidR="00BC1642" w:rsidRPr="00BC1642" w:rsidRDefault="00BC1642" w:rsidP="00BC1642">
      <w:pPr>
        <w:pStyle w:val="PL"/>
      </w:pPr>
      <w:proofErr w:type="spellStart"/>
      <w:r w:rsidRPr="00BC1642">
        <w:t>ccontent</w:t>
      </w:r>
      <w:proofErr w:type="spellEnd"/>
      <w:r w:rsidRPr="00BC1642">
        <w:t xml:space="preserve">        = </w:t>
      </w:r>
      <w:proofErr w:type="spellStart"/>
      <w:r w:rsidRPr="00BC1642">
        <w:t>ctext</w:t>
      </w:r>
      <w:proofErr w:type="spellEnd"/>
      <w:r w:rsidRPr="00BC1642">
        <w:t xml:space="preserve"> / quoted-pair / comment</w:t>
      </w:r>
    </w:p>
    <w:p w14:paraId="42459E2E" w14:textId="77777777" w:rsidR="00BC1642" w:rsidRPr="00BC1642" w:rsidRDefault="00BC1642" w:rsidP="00BC1642">
      <w:pPr>
        <w:pStyle w:val="PL"/>
      </w:pPr>
    </w:p>
    <w:p w14:paraId="03D22A8C" w14:textId="77777777" w:rsidR="00BC1642" w:rsidRPr="00BC1642" w:rsidRDefault="00BC1642" w:rsidP="00BC1642">
      <w:pPr>
        <w:pStyle w:val="PL"/>
      </w:pPr>
      <w:r w:rsidRPr="00BC1642">
        <w:t xml:space="preserve">comment         = "(" *( [ FWS ] </w:t>
      </w:r>
      <w:proofErr w:type="spellStart"/>
      <w:r w:rsidRPr="00BC1642">
        <w:t>ccontent</w:t>
      </w:r>
      <w:proofErr w:type="spellEnd"/>
      <w:r w:rsidRPr="00BC1642">
        <w:t xml:space="preserve"> ) [ FWS ] ")"</w:t>
      </w:r>
    </w:p>
    <w:p w14:paraId="30B6FC8D" w14:textId="77777777" w:rsidR="00BC1642" w:rsidRPr="00BC1642" w:rsidRDefault="00BC1642" w:rsidP="00BC1642">
      <w:pPr>
        <w:pStyle w:val="PL"/>
      </w:pPr>
    </w:p>
    <w:p w14:paraId="77036FD5" w14:textId="77777777" w:rsidR="00BC1642" w:rsidRPr="00BC1642" w:rsidRDefault="00BC1642" w:rsidP="00BC1642">
      <w:pPr>
        <w:pStyle w:val="PL"/>
      </w:pPr>
      <w:r w:rsidRPr="00BC1642">
        <w:t>CFWS            = ( 1*( [ FWS ] comment ) [ FWS ] ) / FWS</w:t>
      </w:r>
    </w:p>
    <w:p w14:paraId="59E62A93" w14:textId="77777777" w:rsidR="00BC1642" w:rsidRPr="00BC1642" w:rsidRDefault="00BC1642" w:rsidP="00BC1642">
      <w:pPr>
        <w:pStyle w:val="PL"/>
      </w:pPr>
    </w:p>
    <w:p w14:paraId="6DFC2E54" w14:textId="77777777" w:rsidR="00BC1642" w:rsidRPr="00BC1642" w:rsidRDefault="00BC1642" w:rsidP="00BC1642">
      <w:pPr>
        <w:pStyle w:val="PL"/>
      </w:pPr>
      <w:r w:rsidRPr="00BC1642">
        <w:t>day-name        = "Mon" / "Tue" / "Wed" / "Thu" / "Fri" / "Sat" / "Sun"</w:t>
      </w:r>
    </w:p>
    <w:p w14:paraId="7E8A400D" w14:textId="77777777" w:rsidR="00BC1642" w:rsidRPr="00BC1642" w:rsidRDefault="00BC1642" w:rsidP="00BC1642">
      <w:pPr>
        <w:pStyle w:val="PL"/>
      </w:pPr>
    </w:p>
    <w:p w14:paraId="18C83686" w14:textId="77777777" w:rsidR="00BC1642" w:rsidRPr="00BC1642" w:rsidRDefault="00BC1642" w:rsidP="00BC1642">
      <w:pPr>
        <w:pStyle w:val="PL"/>
      </w:pPr>
      <w:proofErr w:type="spellStart"/>
      <w:r w:rsidRPr="00BC1642">
        <w:t>obs</w:t>
      </w:r>
      <w:proofErr w:type="spellEnd"/>
      <w:r w:rsidRPr="00BC1642">
        <w:t>-day-of-week = [ CFWS ] day-name [ CFWS ]</w:t>
      </w:r>
    </w:p>
    <w:p w14:paraId="53E079A3" w14:textId="77777777" w:rsidR="00BC1642" w:rsidRPr="00BC1642" w:rsidRDefault="00BC1642" w:rsidP="00BC1642">
      <w:pPr>
        <w:pStyle w:val="PL"/>
      </w:pPr>
    </w:p>
    <w:p w14:paraId="65A73C94" w14:textId="77777777" w:rsidR="00BC1642" w:rsidRPr="00BC1642" w:rsidRDefault="00BC1642" w:rsidP="00BC1642">
      <w:pPr>
        <w:pStyle w:val="PL"/>
      </w:pPr>
      <w:r w:rsidRPr="00BC1642">
        <w:t xml:space="preserve">day-of-week     = ( [ FWS ] day-name ) / </w:t>
      </w:r>
      <w:proofErr w:type="spellStart"/>
      <w:r w:rsidRPr="00BC1642">
        <w:t>obs</w:t>
      </w:r>
      <w:proofErr w:type="spellEnd"/>
      <w:r w:rsidRPr="00BC1642">
        <w:t>-day-of-week</w:t>
      </w:r>
    </w:p>
    <w:p w14:paraId="5BCBD5DA" w14:textId="77777777" w:rsidR="00BC1642" w:rsidRPr="00BC1642" w:rsidRDefault="00BC1642" w:rsidP="00BC1642">
      <w:pPr>
        <w:pStyle w:val="PL"/>
      </w:pPr>
    </w:p>
    <w:p w14:paraId="35D7EF1A" w14:textId="77777777" w:rsidR="00BC1642" w:rsidRPr="00BC1642" w:rsidRDefault="00BC1642" w:rsidP="00BC1642">
      <w:pPr>
        <w:pStyle w:val="PL"/>
      </w:pPr>
      <w:proofErr w:type="spellStart"/>
      <w:r w:rsidRPr="00BC1642">
        <w:t>obs</w:t>
      </w:r>
      <w:proofErr w:type="spellEnd"/>
      <w:r w:rsidRPr="00BC1642">
        <w:t>-day         = [ CFWS ] 1*2DIGIT [ CFWS ]</w:t>
      </w:r>
    </w:p>
    <w:p w14:paraId="37FC894B" w14:textId="77777777" w:rsidR="00BC1642" w:rsidRPr="00BC1642" w:rsidRDefault="00BC1642" w:rsidP="00BC1642">
      <w:pPr>
        <w:pStyle w:val="PL"/>
      </w:pPr>
    </w:p>
    <w:p w14:paraId="6E2BDBB5" w14:textId="77777777" w:rsidR="00BC1642" w:rsidRPr="00BC1642" w:rsidRDefault="00BC1642" w:rsidP="00BC1642">
      <w:pPr>
        <w:pStyle w:val="PL"/>
      </w:pPr>
      <w:r w:rsidRPr="00BC1642">
        <w:t xml:space="preserve">day             = ( [ FWS ] 1*2DIGIT FWS ) / </w:t>
      </w:r>
      <w:proofErr w:type="spellStart"/>
      <w:r w:rsidRPr="00BC1642">
        <w:t>obs</w:t>
      </w:r>
      <w:proofErr w:type="spellEnd"/>
      <w:r w:rsidRPr="00BC1642">
        <w:t>-day</w:t>
      </w:r>
    </w:p>
    <w:p w14:paraId="2398AA50" w14:textId="77777777" w:rsidR="00BC1642" w:rsidRPr="00BC1642" w:rsidRDefault="00BC1642" w:rsidP="00BC1642">
      <w:pPr>
        <w:pStyle w:val="PL"/>
      </w:pPr>
    </w:p>
    <w:p w14:paraId="32CA86C5" w14:textId="77777777" w:rsidR="00BC1642" w:rsidRPr="00BC1642" w:rsidRDefault="00BC1642" w:rsidP="00BC1642">
      <w:pPr>
        <w:pStyle w:val="PL"/>
      </w:pPr>
      <w:r w:rsidRPr="00BC1642">
        <w:t>month           = "Jan" / "Feb" / "Mar" / "Apr" / "May" / "Jun"</w:t>
      </w:r>
    </w:p>
    <w:p w14:paraId="1EA106E4" w14:textId="77777777" w:rsidR="00BC1642" w:rsidRPr="00BC1642" w:rsidRDefault="00BC1642" w:rsidP="00BC1642">
      <w:pPr>
        <w:pStyle w:val="PL"/>
      </w:pPr>
      <w:r w:rsidRPr="00BC1642">
        <w:t xml:space="preserve">                / "Jul" / "Aug" / "Sep" / "Oct" / "Nov" / "Dec"</w:t>
      </w:r>
    </w:p>
    <w:p w14:paraId="22920BB5" w14:textId="77777777" w:rsidR="00BC1642" w:rsidRPr="00BC1642" w:rsidRDefault="00BC1642" w:rsidP="00BC1642">
      <w:pPr>
        <w:pStyle w:val="PL"/>
      </w:pPr>
    </w:p>
    <w:p w14:paraId="57D7DF0B" w14:textId="77777777" w:rsidR="00BC1642" w:rsidRPr="00BC1642" w:rsidRDefault="00BC1642" w:rsidP="00BC1642">
      <w:pPr>
        <w:pStyle w:val="PL"/>
      </w:pPr>
      <w:proofErr w:type="spellStart"/>
      <w:r w:rsidRPr="00BC1642">
        <w:t>obs</w:t>
      </w:r>
      <w:proofErr w:type="spellEnd"/>
      <w:r w:rsidRPr="00BC1642">
        <w:t>-year        = [ CFWS ] 2*DIGIT [ CFWS ]</w:t>
      </w:r>
    </w:p>
    <w:p w14:paraId="0F947CFE" w14:textId="77777777" w:rsidR="00BC1642" w:rsidRPr="00BC1642" w:rsidRDefault="00BC1642" w:rsidP="00BC1642">
      <w:pPr>
        <w:pStyle w:val="PL"/>
      </w:pPr>
    </w:p>
    <w:p w14:paraId="4E8BE780" w14:textId="77777777" w:rsidR="00BC1642" w:rsidRPr="00BC1642" w:rsidRDefault="00BC1642" w:rsidP="00BC1642">
      <w:pPr>
        <w:pStyle w:val="PL"/>
      </w:pPr>
      <w:r w:rsidRPr="00BC1642">
        <w:t xml:space="preserve">year            = ( FWS 4*DIGIT FWS ) / </w:t>
      </w:r>
      <w:proofErr w:type="spellStart"/>
      <w:r w:rsidRPr="00BC1642">
        <w:t>obs</w:t>
      </w:r>
      <w:proofErr w:type="spellEnd"/>
      <w:r w:rsidRPr="00BC1642">
        <w:t>-year</w:t>
      </w:r>
    </w:p>
    <w:p w14:paraId="683D016C" w14:textId="77777777" w:rsidR="00BC1642" w:rsidRPr="00BC1642" w:rsidRDefault="00BC1642" w:rsidP="00BC1642">
      <w:pPr>
        <w:pStyle w:val="PL"/>
      </w:pPr>
    </w:p>
    <w:p w14:paraId="076C89F8" w14:textId="77777777" w:rsidR="00BC1642" w:rsidRPr="00BC1642" w:rsidRDefault="00BC1642" w:rsidP="00BC1642">
      <w:pPr>
        <w:pStyle w:val="PL"/>
      </w:pPr>
      <w:r w:rsidRPr="00BC1642">
        <w:t>date            = day month year</w:t>
      </w:r>
    </w:p>
    <w:p w14:paraId="69F59AA0" w14:textId="77777777" w:rsidR="00BC1642" w:rsidRPr="00BC1642" w:rsidRDefault="00BC1642" w:rsidP="00BC1642">
      <w:pPr>
        <w:pStyle w:val="PL"/>
      </w:pPr>
    </w:p>
    <w:p w14:paraId="0E39DA6C" w14:textId="77777777" w:rsidR="00BC1642" w:rsidRPr="00BC1642" w:rsidRDefault="00BC1642" w:rsidP="00BC1642">
      <w:pPr>
        <w:pStyle w:val="PL"/>
      </w:pPr>
      <w:proofErr w:type="spellStart"/>
      <w:r w:rsidRPr="00BC1642">
        <w:t>obs</w:t>
      </w:r>
      <w:proofErr w:type="spellEnd"/>
      <w:r w:rsidRPr="00BC1642">
        <w:t>-hour        = [ CFWS ] 2DIGIT [ CFWS ]</w:t>
      </w:r>
    </w:p>
    <w:p w14:paraId="5C7D2318" w14:textId="77777777" w:rsidR="00BC1642" w:rsidRPr="00BC1642" w:rsidRDefault="00BC1642" w:rsidP="00BC1642">
      <w:pPr>
        <w:pStyle w:val="PL"/>
      </w:pPr>
    </w:p>
    <w:p w14:paraId="47B842F5" w14:textId="77777777" w:rsidR="00BC1642" w:rsidRPr="00BC1642" w:rsidRDefault="00BC1642" w:rsidP="00BC1642">
      <w:pPr>
        <w:pStyle w:val="PL"/>
      </w:pPr>
      <w:r w:rsidRPr="00BC1642">
        <w:t xml:space="preserve">hour            = </w:t>
      </w:r>
      <w:proofErr w:type="spellStart"/>
      <w:r w:rsidRPr="00BC1642">
        <w:t>obs</w:t>
      </w:r>
      <w:proofErr w:type="spellEnd"/>
      <w:r w:rsidRPr="00BC1642">
        <w:t>-hour / 2DIGIT</w:t>
      </w:r>
    </w:p>
    <w:p w14:paraId="02ED98C9" w14:textId="77777777" w:rsidR="00BC1642" w:rsidRPr="00BC1642" w:rsidRDefault="00BC1642" w:rsidP="00BC1642">
      <w:pPr>
        <w:pStyle w:val="PL"/>
      </w:pPr>
    </w:p>
    <w:p w14:paraId="700AFA15" w14:textId="77777777" w:rsidR="00BC1642" w:rsidRPr="00BC1642" w:rsidRDefault="00BC1642" w:rsidP="00BC1642">
      <w:pPr>
        <w:pStyle w:val="PL"/>
      </w:pPr>
      <w:proofErr w:type="spellStart"/>
      <w:r w:rsidRPr="00BC1642">
        <w:t>obs</w:t>
      </w:r>
      <w:proofErr w:type="spellEnd"/>
      <w:r w:rsidRPr="00BC1642">
        <w:t>-minute      = [ CFWS ] 2DIGIT [ CFWS ]</w:t>
      </w:r>
    </w:p>
    <w:p w14:paraId="7028F821" w14:textId="77777777" w:rsidR="00BC1642" w:rsidRPr="00BC1642" w:rsidRDefault="00BC1642" w:rsidP="00BC1642">
      <w:pPr>
        <w:pStyle w:val="PL"/>
      </w:pPr>
    </w:p>
    <w:p w14:paraId="6EC40E89" w14:textId="77777777" w:rsidR="00BC1642" w:rsidRPr="00BC1642" w:rsidRDefault="00BC1642" w:rsidP="00BC1642">
      <w:pPr>
        <w:pStyle w:val="PL"/>
      </w:pPr>
      <w:r w:rsidRPr="00BC1642">
        <w:t xml:space="preserve">minute          = </w:t>
      </w:r>
      <w:proofErr w:type="spellStart"/>
      <w:r w:rsidRPr="00BC1642">
        <w:t>obs</w:t>
      </w:r>
      <w:proofErr w:type="spellEnd"/>
      <w:r w:rsidRPr="00BC1642">
        <w:t>-minute / 2DIGIT</w:t>
      </w:r>
    </w:p>
    <w:p w14:paraId="726E840B" w14:textId="77777777" w:rsidR="00BC1642" w:rsidRPr="00BC1642" w:rsidRDefault="00BC1642" w:rsidP="00BC1642">
      <w:pPr>
        <w:pStyle w:val="PL"/>
      </w:pPr>
    </w:p>
    <w:p w14:paraId="14CC97F4" w14:textId="77777777" w:rsidR="00BC1642" w:rsidRPr="00BC1642" w:rsidRDefault="00BC1642" w:rsidP="00BC1642">
      <w:pPr>
        <w:pStyle w:val="PL"/>
      </w:pPr>
      <w:proofErr w:type="spellStart"/>
      <w:r w:rsidRPr="00BC1642">
        <w:t>obs</w:t>
      </w:r>
      <w:proofErr w:type="spellEnd"/>
      <w:r w:rsidRPr="00BC1642">
        <w:t>-second      = [ CFWS ] 2DIGIT [ CFWS ]</w:t>
      </w:r>
    </w:p>
    <w:p w14:paraId="07EE2C28" w14:textId="77777777" w:rsidR="00BC1642" w:rsidRPr="00BC1642" w:rsidRDefault="00BC1642" w:rsidP="00BC1642">
      <w:pPr>
        <w:pStyle w:val="PL"/>
      </w:pPr>
    </w:p>
    <w:p w14:paraId="5720BD11" w14:textId="77777777" w:rsidR="00BC1642" w:rsidRPr="00BC1642" w:rsidRDefault="00BC1642" w:rsidP="00BC1642">
      <w:pPr>
        <w:pStyle w:val="PL"/>
      </w:pPr>
      <w:r w:rsidRPr="00BC1642">
        <w:t xml:space="preserve">second          = </w:t>
      </w:r>
      <w:proofErr w:type="spellStart"/>
      <w:r w:rsidRPr="00BC1642">
        <w:t>obs</w:t>
      </w:r>
      <w:proofErr w:type="spellEnd"/>
      <w:r w:rsidRPr="00BC1642">
        <w:t>-second / 2DIGIT</w:t>
      </w:r>
    </w:p>
    <w:p w14:paraId="1E021A68" w14:textId="77777777" w:rsidR="00BC1642" w:rsidRPr="00BC1642" w:rsidRDefault="00BC1642" w:rsidP="00BC1642">
      <w:pPr>
        <w:pStyle w:val="PL"/>
      </w:pPr>
    </w:p>
    <w:p w14:paraId="51BBCA77" w14:textId="77777777" w:rsidR="00BC1642" w:rsidRPr="00BC1642" w:rsidRDefault="00BC1642" w:rsidP="00BC1642">
      <w:pPr>
        <w:pStyle w:val="PL"/>
      </w:pPr>
      <w:r w:rsidRPr="00BC1642">
        <w:t>time-of-day     = hour ":" minute [ ":" second ]</w:t>
      </w:r>
    </w:p>
    <w:p w14:paraId="2C532A66" w14:textId="77777777" w:rsidR="00BC1642" w:rsidRPr="00BC1642" w:rsidRDefault="00BC1642" w:rsidP="00BC1642">
      <w:pPr>
        <w:pStyle w:val="PL"/>
      </w:pPr>
    </w:p>
    <w:p w14:paraId="0D8E4581" w14:textId="77777777" w:rsidR="00BC1642" w:rsidRPr="00BC1642" w:rsidRDefault="00BC1642" w:rsidP="00BC1642">
      <w:pPr>
        <w:pStyle w:val="PL"/>
      </w:pPr>
      <w:proofErr w:type="spellStart"/>
      <w:r w:rsidRPr="00BC1642">
        <w:t>obs</w:t>
      </w:r>
      <w:proofErr w:type="spellEnd"/>
      <w:r w:rsidRPr="00BC1642">
        <w:t>-zone        = "UT" / "GMT" / "EST" / "EDT" / "CST" / "CDT" / "MST" / "MDT"</w:t>
      </w:r>
    </w:p>
    <w:p w14:paraId="260D0D0D" w14:textId="77777777" w:rsidR="00BC1642" w:rsidRPr="00BC1642" w:rsidRDefault="00BC1642" w:rsidP="00BC1642">
      <w:pPr>
        <w:pStyle w:val="PL"/>
      </w:pPr>
      <w:r w:rsidRPr="00BC1642">
        <w:t xml:space="preserve">                / "PST" / "PDT" / %d65-73 / %d75-90 / %d97-105 / %d107-122</w:t>
      </w:r>
    </w:p>
    <w:p w14:paraId="5DBA857C" w14:textId="77777777" w:rsidR="00BC1642" w:rsidRPr="00BC1642" w:rsidRDefault="00BC1642" w:rsidP="00BC1642">
      <w:pPr>
        <w:pStyle w:val="PL"/>
      </w:pPr>
    </w:p>
    <w:p w14:paraId="579FD71D" w14:textId="77777777" w:rsidR="00BC1642" w:rsidRPr="00BC1642" w:rsidRDefault="00BC1642" w:rsidP="00BC1642">
      <w:pPr>
        <w:pStyle w:val="PL"/>
      </w:pPr>
      <w:r w:rsidRPr="00BC1642">
        <w:t xml:space="preserve">zone            = ( FWS ( "+" / "-" ) 4DIGIT ) / </w:t>
      </w:r>
      <w:proofErr w:type="spellStart"/>
      <w:r w:rsidRPr="00BC1642">
        <w:t>obs</w:t>
      </w:r>
      <w:proofErr w:type="spellEnd"/>
      <w:r w:rsidRPr="00BC1642">
        <w:t>-zone</w:t>
      </w:r>
    </w:p>
    <w:p w14:paraId="2A0C510C" w14:textId="77777777" w:rsidR="00BC1642" w:rsidRPr="00BC1642" w:rsidRDefault="00BC1642" w:rsidP="00BC1642">
      <w:pPr>
        <w:pStyle w:val="PL"/>
      </w:pPr>
    </w:p>
    <w:p w14:paraId="358E0736" w14:textId="77777777" w:rsidR="00BC1642" w:rsidRPr="00BC1642" w:rsidRDefault="00BC1642" w:rsidP="00BC1642">
      <w:pPr>
        <w:pStyle w:val="PL"/>
      </w:pPr>
      <w:r w:rsidRPr="00BC1642">
        <w:t>time            = time-of-day zone</w:t>
      </w:r>
    </w:p>
    <w:p w14:paraId="24B771E5" w14:textId="77777777" w:rsidR="00BC1642" w:rsidRPr="00BC1642" w:rsidRDefault="00BC1642" w:rsidP="00BC1642">
      <w:pPr>
        <w:pStyle w:val="PL"/>
      </w:pPr>
    </w:p>
    <w:p w14:paraId="2C99186A" w14:textId="77777777" w:rsidR="00BC1642" w:rsidRPr="00BC1642" w:rsidRDefault="00BC1642" w:rsidP="00BC1642">
      <w:pPr>
        <w:pStyle w:val="PL"/>
      </w:pPr>
      <w:r w:rsidRPr="00BC1642">
        <w:t>date-time       = [ day-of-week "," ] date time [ CFWS ]</w:t>
      </w:r>
    </w:p>
    <w:p w14:paraId="084A5328" w14:textId="77777777" w:rsidR="00BC1642" w:rsidRPr="00BC1642" w:rsidRDefault="00BC1642" w:rsidP="00BC1642">
      <w:pPr>
        <w:pStyle w:val="PL"/>
      </w:pPr>
    </w:p>
    <w:p w14:paraId="2664E54C" w14:textId="77777777" w:rsidR="00BC1642" w:rsidRPr="00BC1642" w:rsidRDefault="00BC1642" w:rsidP="00BC1642">
      <w:pPr>
        <w:pStyle w:val="PL"/>
      </w:pPr>
    </w:p>
    <w:p w14:paraId="07BD5E31" w14:textId="77777777" w:rsidR="00BC1642" w:rsidRPr="00BC1642" w:rsidRDefault="00BC1642" w:rsidP="00BC1642">
      <w:pPr>
        <w:pStyle w:val="PL"/>
      </w:pPr>
    </w:p>
    <w:p w14:paraId="06D33F84" w14:textId="77777777" w:rsidR="00BC1642" w:rsidRPr="00BC1642" w:rsidRDefault="00BC1642" w:rsidP="00BC1642">
      <w:pPr>
        <w:pStyle w:val="PL"/>
      </w:pPr>
      <w:r w:rsidRPr="00BC1642">
        <w:t>; ----------------------------------------</w:t>
      </w:r>
    </w:p>
    <w:p w14:paraId="713869E4" w14:textId="77777777" w:rsidR="00BC1642" w:rsidRPr="00BC1642" w:rsidRDefault="00BC1642" w:rsidP="00BC1642">
      <w:pPr>
        <w:pStyle w:val="PL"/>
      </w:pPr>
      <w:r w:rsidRPr="00BC1642">
        <w:t>;   RFC 6749</w:t>
      </w:r>
    </w:p>
    <w:p w14:paraId="1C433FD9" w14:textId="77777777" w:rsidR="00BC1642" w:rsidRPr="00BC1642" w:rsidRDefault="00BC1642" w:rsidP="00BC1642">
      <w:pPr>
        <w:pStyle w:val="PL"/>
      </w:pPr>
      <w:r w:rsidRPr="00BC1642">
        <w:t>; ----------------------------------------</w:t>
      </w:r>
    </w:p>
    <w:p w14:paraId="5AF53096" w14:textId="77777777" w:rsidR="00BC1642" w:rsidRPr="00BC1642" w:rsidRDefault="00BC1642" w:rsidP="00BC1642">
      <w:pPr>
        <w:pStyle w:val="PL"/>
      </w:pPr>
    </w:p>
    <w:p w14:paraId="0B55D2A5" w14:textId="77777777" w:rsidR="00BC1642" w:rsidRPr="00BC1642" w:rsidRDefault="00BC1642" w:rsidP="00BC1642">
      <w:pPr>
        <w:pStyle w:val="PL"/>
      </w:pPr>
      <w:r w:rsidRPr="00BC1642">
        <w:t>NQCHAR = %x21 / %x23-5B / %x5D-7E</w:t>
      </w:r>
    </w:p>
    <w:p w14:paraId="767EC9D9" w14:textId="77777777" w:rsidR="00BC1642" w:rsidRPr="00BC1642" w:rsidRDefault="00BC1642" w:rsidP="00BC1642">
      <w:pPr>
        <w:pStyle w:val="PL"/>
      </w:pPr>
    </w:p>
    <w:p w14:paraId="791275BA" w14:textId="77777777" w:rsidR="00BC1642" w:rsidRPr="00BC1642" w:rsidRDefault="00BC1642" w:rsidP="00BC1642">
      <w:pPr>
        <w:pStyle w:val="PL"/>
      </w:pPr>
    </w:p>
    <w:p w14:paraId="543B4FFD" w14:textId="77777777" w:rsidR="00BC1642" w:rsidRPr="00BC1642" w:rsidRDefault="00BC1642" w:rsidP="00BC1642">
      <w:pPr>
        <w:pStyle w:val="PL"/>
      </w:pPr>
    </w:p>
    <w:p w14:paraId="02787AA6" w14:textId="77777777" w:rsidR="00BC1642" w:rsidRPr="00BC1642" w:rsidRDefault="00BC1642" w:rsidP="00BC1642">
      <w:pPr>
        <w:pStyle w:val="PL"/>
      </w:pPr>
      <w:r w:rsidRPr="00BC1642">
        <w:t>; ----------------------------------------</w:t>
      </w:r>
    </w:p>
    <w:p w14:paraId="6305EEB2" w14:textId="77777777" w:rsidR="00BC1642" w:rsidRPr="00BC1642" w:rsidRDefault="00BC1642" w:rsidP="00BC1642">
      <w:pPr>
        <w:pStyle w:val="PL"/>
      </w:pPr>
      <w:r w:rsidRPr="00BC1642">
        <w:t>;   RFC 9110</w:t>
      </w:r>
    </w:p>
    <w:p w14:paraId="75A30BF0" w14:textId="77777777" w:rsidR="00BC1642" w:rsidRPr="00BC1642" w:rsidRDefault="00BC1642" w:rsidP="00BC1642">
      <w:pPr>
        <w:pStyle w:val="PL"/>
      </w:pPr>
      <w:r w:rsidRPr="00BC1642">
        <w:t>; ----------------------------------------</w:t>
      </w:r>
    </w:p>
    <w:p w14:paraId="0B0DEEE7" w14:textId="77777777" w:rsidR="00BC1642" w:rsidRPr="00BC1642" w:rsidRDefault="00BC1642" w:rsidP="00BC1642">
      <w:pPr>
        <w:pStyle w:val="PL"/>
      </w:pPr>
    </w:p>
    <w:p w14:paraId="3092B902" w14:textId="77777777" w:rsidR="00BC1642" w:rsidRPr="00BC1642" w:rsidRDefault="00BC1642" w:rsidP="00BC1642">
      <w:pPr>
        <w:pStyle w:val="PL"/>
      </w:pPr>
      <w:r w:rsidRPr="00BC1642">
        <w:t>OWS            = *( SP / HTAB )</w:t>
      </w:r>
    </w:p>
    <w:p w14:paraId="07D05833" w14:textId="77777777" w:rsidR="00BC1642" w:rsidRPr="00BC1642" w:rsidRDefault="00BC1642" w:rsidP="00BC1642">
      <w:pPr>
        <w:pStyle w:val="PL"/>
      </w:pPr>
    </w:p>
    <w:p w14:paraId="5ED4412A" w14:textId="77777777" w:rsidR="00BC1642" w:rsidRPr="00BC1642" w:rsidRDefault="00BC1642" w:rsidP="00BC1642">
      <w:pPr>
        <w:pStyle w:val="PL"/>
      </w:pPr>
      <w:r w:rsidRPr="00BC1642">
        <w:t>RWS            = 1*( SP / HTAB )</w:t>
      </w:r>
    </w:p>
    <w:p w14:paraId="0FD4E1A5" w14:textId="77777777" w:rsidR="00BC1642" w:rsidRPr="00BC1642" w:rsidRDefault="00BC1642" w:rsidP="00BC1642">
      <w:pPr>
        <w:pStyle w:val="PL"/>
      </w:pPr>
    </w:p>
    <w:p w14:paraId="74E1344E" w14:textId="77777777" w:rsidR="00BC1642" w:rsidRPr="00BC1642" w:rsidRDefault="00BC1642" w:rsidP="00BC1642">
      <w:pPr>
        <w:pStyle w:val="PL"/>
      </w:pPr>
      <w:proofErr w:type="spellStart"/>
      <w:r w:rsidRPr="00BC1642">
        <w:t>tchar</w:t>
      </w:r>
      <w:proofErr w:type="spellEnd"/>
      <w:r w:rsidRPr="00BC1642">
        <w:t xml:space="preserve">          = "!" / "#" / "$" / "%" / "&amp;" / "'" / "*" / "+" / "-"</w:t>
      </w:r>
    </w:p>
    <w:p w14:paraId="7EA08B78" w14:textId="77777777" w:rsidR="00BC1642" w:rsidRPr="00BC1642" w:rsidRDefault="00BC1642" w:rsidP="00BC1642">
      <w:pPr>
        <w:pStyle w:val="PL"/>
      </w:pPr>
      <w:r w:rsidRPr="00BC1642">
        <w:t xml:space="preserve">               / "." / "^" / "_" / "`" / "|" / "~" / DIGIT / ALPHA</w:t>
      </w:r>
    </w:p>
    <w:p w14:paraId="7013739A" w14:textId="77777777" w:rsidR="00BC1642" w:rsidRPr="00BC1642" w:rsidRDefault="00BC1642" w:rsidP="00BC1642">
      <w:pPr>
        <w:pStyle w:val="PL"/>
      </w:pPr>
    </w:p>
    <w:p w14:paraId="3546C246" w14:textId="77777777" w:rsidR="00BC1642" w:rsidRPr="00BC1642" w:rsidRDefault="00BC1642" w:rsidP="00BC1642">
      <w:pPr>
        <w:pStyle w:val="PL"/>
      </w:pPr>
      <w:r w:rsidRPr="00BC1642">
        <w:t>token          = 1*</w:t>
      </w:r>
      <w:proofErr w:type="spellStart"/>
      <w:r w:rsidRPr="00BC1642">
        <w:t>tchar</w:t>
      </w:r>
      <w:proofErr w:type="spellEnd"/>
    </w:p>
    <w:p w14:paraId="7697BD7C" w14:textId="77777777" w:rsidR="00BC1642" w:rsidRPr="00BC1642" w:rsidRDefault="00BC1642" w:rsidP="00BC1642">
      <w:pPr>
        <w:pStyle w:val="PL"/>
      </w:pPr>
    </w:p>
    <w:p w14:paraId="364D37E2" w14:textId="77777777" w:rsidR="00BC1642" w:rsidRPr="00BC1642" w:rsidRDefault="00BC1642" w:rsidP="00BC1642">
      <w:pPr>
        <w:pStyle w:val="PL"/>
      </w:pPr>
      <w:r w:rsidRPr="00BC1642">
        <w:t>BWS            = OWS</w:t>
      </w:r>
    </w:p>
    <w:p w14:paraId="4B659A10" w14:textId="77777777" w:rsidR="00BC1642" w:rsidRPr="00BC1642" w:rsidRDefault="00BC1642" w:rsidP="00BC1642">
      <w:pPr>
        <w:pStyle w:val="PL"/>
      </w:pPr>
    </w:p>
    <w:p w14:paraId="13D44429" w14:textId="77777777" w:rsidR="00BC1642" w:rsidRPr="00BC1642" w:rsidRDefault="00BC1642" w:rsidP="00BC1642">
      <w:pPr>
        <w:pStyle w:val="PL"/>
      </w:pPr>
      <w:r w:rsidRPr="00BC1642">
        <w:t xml:space="preserve">quoted-string  = DQUOTE *( </w:t>
      </w:r>
      <w:proofErr w:type="spellStart"/>
      <w:r w:rsidRPr="00BC1642">
        <w:t>qdtext</w:t>
      </w:r>
      <w:proofErr w:type="spellEnd"/>
      <w:r w:rsidRPr="00BC1642">
        <w:t xml:space="preserve"> / quoted-pair ) DQUOTE</w:t>
      </w:r>
    </w:p>
    <w:p w14:paraId="5147A565" w14:textId="77777777" w:rsidR="00BC1642" w:rsidRPr="00BC1642" w:rsidRDefault="00BC1642" w:rsidP="00BC1642">
      <w:pPr>
        <w:pStyle w:val="PL"/>
      </w:pPr>
    </w:p>
    <w:p w14:paraId="44A0FEFD" w14:textId="77777777" w:rsidR="00BC1642" w:rsidRPr="00BC1642" w:rsidRDefault="00BC1642" w:rsidP="00BC1642">
      <w:pPr>
        <w:pStyle w:val="PL"/>
      </w:pPr>
      <w:proofErr w:type="spellStart"/>
      <w:r w:rsidRPr="00BC1642">
        <w:t>qdtext</w:t>
      </w:r>
      <w:proofErr w:type="spellEnd"/>
      <w:r w:rsidRPr="00BC1642">
        <w:t xml:space="preserve">         = HTAB / SP / %x21 / %x23-5B / %x5D-7E / </w:t>
      </w:r>
      <w:proofErr w:type="spellStart"/>
      <w:r w:rsidRPr="00BC1642">
        <w:t>obs</w:t>
      </w:r>
      <w:proofErr w:type="spellEnd"/>
      <w:r w:rsidRPr="00BC1642">
        <w:t>-text</w:t>
      </w:r>
    </w:p>
    <w:p w14:paraId="6F630DF1" w14:textId="77777777" w:rsidR="00BC1642" w:rsidRPr="00BC1642" w:rsidRDefault="00BC1642" w:rsidP="00BC1642">
      <w:pPr>
        <w:pStyle w:val="PL"/>
      </w:pPr>
    </w:p>
    <w:p w14:paraId="461AD52E" w14:textId="77777777" w:rsidR="00BC1642" w:rsidRPr="00BC1642" w:rsidRDefault="00BC1642" w:rsidP="00BC1642">
      <w:pPr>
        <w:pStyle w:val="PL"/>
      </w:pPr>
      <w:proofErr w:type="spellStart"/>
      <w:r w:rsidRPr="00BC1642">
        <w:t>obs</w:t>
      </w:r>
      <w:proofErr w:type="spellEnd"/>
      <w:r w:rsidRPr="00BC1642">
        <w:t>-text       = %x80-FF</w:t>
      </w:r>
    </w:p>
    <w:p w14:paraId="0E711EA7" w14:textId="77777777" w:rsidR="00BC1642" w:rsidRPr="00BC1642" w:rsidRDefault="00BC1642" w:rsidP="00BC1642">
      <w:pPr>
        <w:pStyle w:val="PL"/>
      </w:pPr>
    </w:p>
    <w:p w14:paraId="24B1B773" w14:textId="77777777" w:rsidR="00BC1642" w:rsidRPr="00BC1642" w:rsidRDefault="00BC1642" w:rsidP="00BC1642">
      <w:pPr>
        <w:pStyle w:val="PL"/>
      </w:pPr>
      <w:r w:rsidRPr="00BC1642">
        <w:t>date1          = day-rfc9110 SP month-rfc9110 SP year-rfc9110 ; e.g., 02 Jun 1982</w:t>
      </w:r>
    </w:p>
    <w:p w14:paraId="50D774E4" w14:textId="77777777" w:rsidR="00BC1642" w:rsidRPr="00BC1642" w:rsidRDefault="00BC1642" w:rsidP="00BC1642">
      <w:pPr>
        <w:pStyle w:val="PL"/>
      </w:pPr>
    </w:p>
    <w:p w14:paraId="74AC3EEB" w14:textId="77777777" w:rsidR="00BC1642" w:rsidRPr="00BC1642" w:rsidRDefault="00BC1642" w:rsidP="00BC1642">
      <w:pPr>
        <w:pStyle w:val="PL"/>
      </w:pPr>
      <w:r w:rsidRPr="00BC1642">
        <w:t>day-rfc9110    = 2DIGIT</w:t>
      </w:r>
    </w:p>
    <w:p w14:paraId="0EF6B363" w14:textId="77777777" w:rsidR="00BC1642" w:rsidRPr="00BC1642" w:rsidRDefault="00BC1642" w:rsidP="00BC1642">
      <w:pPr>
        <w:pStyle w:val="PL"/>
      </w:pPr>
    </w:p>
    <w:p w14:paraId="294C93BD" w14:textId="77777777" w:rsidR="00BC1642" w:rsidRPr="00BC1642" w:rsidRDefault="00BC1642" w:rsidP="00BC1642">
      <w:pPr>
        <w:pStyle w:val="PL"/>
      </w:pPr>
      <w:r w:rsidRPr="00BC1642">
        <w:t>month-rfc9110  = %x4A.61.6E ; "Jan", case-sensitive</w:t>
      </w:r>
    </w:p>
    <w:p w14:paraId="79CC8B07" w14:textId="77777777" w:rsidR="00BC1642" w:rsidRPr="00BC1642" w:rsidRDefault="00BC1642" w:rsidP="00BC1642">
      <w:pPr>
        <w:pStyle w:val="PL"/>
      </w:pPr>
      <w:r w:rsidRPr="00BC1642">
        <w:t xml:space="preserve">               / %x46.65.62 ; "Feb", case-sensitive</w:t>
      </w:r>
    </w:p>
    <w:p w14:paraId="36FE95C9" w14:textId="77777777" w:rsidR="00BC1642" w:rsidRPr="00BC1642" w:rsidRDefault="00BC1642" w:rsidP="00BC1642">
      <w:pPr>
        <w:pStyle w:val="PL"/>
      </w:pPr>
      <w:r w:rsidRPr="00BC1642">
        <w:t xml:space="preserve">               / %x4D.61.72 ; "Mar", case-sensitive</w:t>
      </w:r>
    </w:p>
    <w:p w14:paraId="5FC51ECD" w14:textId="77777777" w:rsidR="00BC1642" w:rsidRPr="00BC1642" w:rsidRDefault="00BC1642" w:rsidP="00BC1642">
      <w:pPr>
        <w:pStyle w:val="PL"/>
      </w:pPr>
      <w:r w:rsidRPr="00BC1642">
        <w:t xml:space="preserve">               / %x41.70.72 ; "Apr", case-sensitive</w:t>
      </w:r>
    </w:p>
    <w:p w14:paraId="283B960F" w14:textId="77777777" w:rsidR="00BC1642" w:rsidRPr="00BC1642" w:rsidRDefault="00BC1642" w:rsidP="00BC1642">
      <w:pPr>
        <w:pStyle w:val="PL"/>
      </w:pPr>
      <w:r w:rsidRPr="00BC1642">
        <w:t xml:space="preserve">               / %x4D.61.79 ; "May", case-sensitive</w:t>
      </w:r>
    </w:p>
    <w:p w14:paraId="10F89365" w14:textId="77777777" w:rsidR="00BC1642" w:rsidRPr="00BC1642" w:rsidRDefault="00BC1642" w:rsidP="00BC1642">
      <w:pPr>
        <w:pStyle w:val="PL"/>
      </w:pPr>
      <w:r w:rsidRPr="00BC1642">
        <w:t xml:space="preserve">               / %x4A.75.6E ; "Jun", case-sensitive</w:t>
      </w:r>
    </w:p>
    <w:p w14:paraId="2B3B4A48" w14:textId="77777777" w:rsidR="00BC1642" w:rsidRPr="00BC1642" w:rsidRDefault="00BC1642" w:rsidP="00BC1642">
      <w:pPr>
        <w:pStyle w:val="PL"/>
      </w:pPr>
      <w:r w:rsidRPr="00BC1642">
        <w:t xml:space="preserve">               / %x4A.75.6C ; "Jul", case-sensitive</w:t>
      </w:r>
    </w:p>
    <w:p w14:paraId="1C9D75AA" w14:textId="77777777" w:rsidR="00BC1642" w:rsidRPr="00BC1642" w:rsidRDefault="00BC1642" w:rsidP="00BC1642">
      <w:pPr>
        <w:pStyle w:val="PL"/>
      </w:pPr>
      <w:r w:rsidRPr="00BC1642">
        <w:t xml:space="preserve">               / %x41.75.67 ; "Aug", case-sensitive</w:t>
      </w:r>
    </w:p>
    <w:p w14:paraId="5FB7B580" w14:textId="77777777" w:rsidR="00BC1642" w:rsidRPr="00BC1642" w:rsidRDefault="00BC1642" w:rsidP="00BC1642">
      <w:pPr>
        <w:pStyle w:val="PL"/>
      </w:pPr>
      <w:r w:rsidRPr="00BC1642">
        <w:t xml:space="preserve">               / %x53.65.70 ; "Sep", case-sensitive</w:t>
      </w:r>
    </w:p>
    <w:p w14:paraId="25BAD8ED" w14:textId="77777777" w:rsidR="00BC1642" w:rsidRPr="00BC1642" w:rsidRDefault="00BC1642" w:rsidP="00BC1642">
      <w:pPr>
        <w:pStyle w:val="PL"/>
      </w:pPr>
      <w:r w:rsidRPr="00BC1642">
        <w:t xml:space="preserve">               / %x4F.63.74 ; "Oct", case-sensitive</w:t>
      </w:r>
    </w:p>
    <w:p w14:paraId="0C20C562" w14:textId="77777777" w:rsidR="00BC1642" w:rsidRPr="00BC1642" w:rsidRDefault="00BC1642" w:rsidP="00BC1642">
      <w:pPr>
        <w:pStyle w:val="PL"/>
      </w:pPr>
      <w:r w:rsidRPr="00BC1642">
        <w:t xml:space="preserve">               / %x4E.6F.76 ; "Nov", case-sensitive</w:t>
      </w:r>
    </w:p>
    <w:p w14:paraId="6040E670" w14:textId="77777777" w:rsidR="00BC1642" w:rsidRPr="00BC1642" w:rsidRDefault="00BC1642" w:rsidP="00BC1642">
      <w:pPr>
        <w:pStyle w:val="PL"/>
      </w:pPr>
      <w:r w:rsidRPr="00BC1642">
        <w:t xml:space="preserve">               / %x44.65.63 ; "Dec", case-sensitive</w:t>
      </w:r>
    </w:p>
    <w:p w14:paraId="34D54C7A" w14:textId="77777777" w:rsidR="00BC1642" w:rsidRPr="00BC1642" w:rsidRDefault="00BC1642" w:rsidP="00BC1642">
      <w:pPr>
        <w:pStyle w:val="PL"/>
      </w:pPr>
    </w:p>
    <w:p w14:paraId="75E3AC79" w14:textId="77777777" w:rsidR="00BC1642" w:rsidRPr="00BC1642" w:rsidRDefault="00BC1642" w:rsidP="00BC1642">
      <w:pPr>
        <w:pStyle w:val="PL"/>
      </w:pPr>
      <w:r w:rsidRPr="00BC1642">
        <w:t>year-rfc9110   = 4DIGIT</w:t>
      </w:r>
    </w:p>
    <w:p w14:paraId="3A5C9B17" w14:textId="77777777" w:rsidR="00BC1642" w:rsidRPr="00BC1642" w:rsidRDefault="00BC1642" w:rsidP="00BC1642">
      <w:pPr>
        <w:pStyle w:val="PL"/>
      </w:pPr>
    </w:p>
    <w:p w14:paraId="0DB68206" w14:textId="77777777" w:rsidR="00BC1642" w:rsidRPr="00BC1642" w:rsidRDefault="00BC1642" w:rsidP="00BC1642">
      <w:pPr>
        <w:pStyle w:val="PL"/>
      </w:pPr>
      <w:proofErr w:type="spellStart"/>
      <w:r w:rsidRPr="00BC1642">
        <w:t>codings</w:t>
      </w:r>
      <w:proofErr w:type="spellEnd"/>
      <w:r w:rsidRPr="00BC1642">
        <w:t xml:space="preserve">        = content-coding / "identity" / "*"</w:t>
      </w:r>
    </w:p>
    <w:p w14:paraId="2DA6CA4A" w14:textId="77777777" w:rsidR="00BC1642" w:rsidRPr="00BC1642" w:rsidRDefault="00BC1642" w:rsidP="00BC1642">
      <w:pPr>
        <w:pStyle w:val="PL"/>
      </w:pPr>
    </w:p>
    <w:p w14:paraId="72AB55DE" w14:textId="77777777" w:rsidR="00BC1642" w:rsidRPr="00BC1642" w:rsidRDefault="00BC1642" w:rsidP="00BC1642">
      <w:pPr>
        <w:pStyle w:val="PL"/>
      </w:pPr>
      <w:r w:rsidRPr="00BC1642">
        <w:t>content-coding = token</w:t>
      </w:r>
    </w:p>
    <w:p w14:paraId="320A0F73" w14:textId="77777777" w:rsidR="00BC1642" w:rsidRPr="00BC1642" w:rsidRDefault="00BC1642" w:rsidP="00BC1642">
      <w:pPr>
        <w:pStyle w:val="PL"/>
      </w:pPr>
    </w:p>
    <w:p w14:paraId="46FF7489" w14:textId="77777777" w:rsidR="00BC1642" w:rsidRPr="00BC1642" w:rsidRDefault="00BC1642" w:rsidP="00BC1642">
      <w:pPr>
        <w:pStyle w:val="PL"/>
      </w:pPr>
      <w:r w:rsidRPr="00BC1642">
        <w:t xml:space="preserve">weight         = OWS ";" OWS "q=" </w:t>
      </w:r>
      <w:proofErr w:type="spellStart"/>
      <w:r w:rsidRPr="00BC1642">
        <w:t>qvalue</w:t>
      </w:r>
      <w:proofErr w:type="spellEnd"/>
    </w:p>
    <w:p w14:paraId="512689BB" w14:textId="77777777" w:rsidR="00BC1642" w:rsidRPr="00BC1642" w:rsidRDefault="00BC1642" w:rsidP="00BC1642">
      <w:pPr>
        <w:pStyle w:val="PL"/>
      </w:pPr>
    </w:p>
    <w:p w14:paraId="4E7E9C3B" w14:textId="77777777" w:rsidR="00BC1642" w:rsidRPr="00BC1642" w:rsidRDefault="00BC1642" w:rsidP="00BC1642">
      <w:pPr>
        <w:pStyle w:val="PL"/>
      </w:pPr>
      <w:proofErr w:type="spellStart"/>
      <w:r w:rsidRPr="00BC1642">
        <w:t>qvalue</w:t>
      </w:r>
      <w:proofErr w:type="spellEnd"/>
      <w:r w:rsidRPr="00BC1642">
        <w:t xml:space="preserve">         = ( "0" [ "." *3DIGIT ] ) / ( "1" [ "." *3"0" ] )</w:t>
      </w:r>
    </w:p>
    <w:p w14:paraId="6A3C6058" w14:textId="77777777" w:rsidR="00BC1642" w:rsidRPr="00BC1642" w:rsidRDefault="00BC1642" w:rsidP="00BC1642">
      <w:pPr>
        <w:pStyle w:val="PL"/>
      </w:pPr>
    </w:p>
    <w:p w14:paraId="2948F2CD" w14:textId="77777777" w:rsidR="00BC1642" w:rsidRPr="00BC1642" w:rsidRDefault="00BC1642" w:rsidP="00BC1642">
      <w:pPr>
        <w:pStyle w:val="PL"/>
      </w:pPr>
      <w:r w:rsidRPr="00BC1642">
        <w:t>credentials    = auth-scheme [ 1*SP ( token68</w:t>
      </w:r>
    </w:p>
    <w:p w14:paraId="6E976C59" w14:textId="77777777" w:rsidR="00BC1642" w:rsidRPr="00BC1642" w:rsidRDefault="00BC1642" w:rsidP="00BC1642">
      <w:pPr>
        <w:pStyle w:val="PL"/>
      </w:pPr>
      <w:r w:rsidRPr="00BC1642">
        <w:t xml:space="preserve">               / [ ( "," / auth-param ) *( OWS "," [ OWS auth-param ] ) ] ) ]</w:t>
      </w:r>
    </w:p>
    <w:p w14:paraId="42249648" w14:textId="77777777" w:rsidR="00BC1642" w:rsidRPr="00BC1642" w:rsidRDefault="00BC1642" w:rsidP="00BC1642">
      <w:pPr>
        <w:pStyle w:val="PL"/>
      </w:pPr>
    </w:p>
    <w:p w14:paraId="10A61D0E" w14:textId="77777777" w:rsidR="00BC1642" w:rsidRPr="00BC1642" w:rsidRDefault="00BC1642" w:rsidP="00BC1642">
      <w:pPr>
        <w:pStyle w:val="PL"/>
      </w:pPr>
      <w:r w:rsidRPr="00BC1642">
        <w:t>auth-scheme    = token</w:t>
      </w:r>
    </w:p>
    <w:p w14:paraId="4FB54DD8" w14:textId="77777777" w:rsidR="00BC1642" w:rsidRPr="00BC1642" w:rsidRDefault="00BC1642" w:rsidP="00BC1642">
      <w:pPr>
        <w:pStyle w:val="PL"/>
      </w:pPr>
    </w:p>
    <w:p w14:paraId="7978344D" w14:textId="77777777" w:rsidR="00BC1642" w:rsidRPr="00BC1642" w:rsidRDefault="00BC1642" w:rsidP="00BC1642">
      <w:pPr>
        <w:pStyle w:val="PL"/>
      </w:pPr>
      <w:r w:rsidRPr="00BC1642">
        <w:t>auth-param     = token BWS "=" BWS ( token / quoted-string )</w:t>
      </w:r>
    </w:p>
    <w:p w14:paraId="137B7033" w14:textId="77777777" w:rsidR="00BC1642" w:rsidRPr="00BC1642" w:rsidRDefault="00BC1642" w:rsidP="00BC1642">
      <w:pPr>
        <w:pStyle w:val="PL"/>
      </w:pPr>
    </w:p>
    <w:p w14:paraId="018C22AF" w14:textId="77777777" w:rsidR="00BC1642" w:rsidRPr="00BC1642" w:rsidRDefault="00BC1642" w:rsidP="00BC1642">
      <w:pPr>
        <w:pStyle w:val="PL"/>
      </w:pPr>
      <w:r w:rsidRPr="00BC1642">
        <w:t>token68        = 1*( ALPHA / DIGIT / "-" / "." / "_" / "~" / "+" / "/" ) *"="</w:t>
      </w:r>
    </w:p>
    <w:p w14:paraId="781B31FE" w14:textId="77777777" w:rsidR="00BC1642" w:rsidRPr="00BC1642" w:rsidRDefault="00BC1642" w:rsidP="00BC1642">
      <w:pPr>
        <w:pStyle w:val="PL"/>
      </w:pPr>
    </w:p>
    <w:p w14:paraId="4659D3BC" w14:textId="77777777" w:rsidR="00BC1642" w:rsidRPr="00BC1642" w:rsidRDefault="00BC1642" w:rsidP="00BC1642">
      <w:pPr>
        <w:pStyle w:val="PL"/>
      </w:pPr>
    </w:p>
    <w:p w14:paraId="7F1CBF6A" w14:textId="77777777" w:rsidR="00BC1642" w:rsidRPr="00BC1642" w:rsidRDefault="00BC1642" w:rsidP="00BC1642">
      <w:pPr>
        <w:pStyle w:val="PL"/>
      </w:pPr>
    </w:p>
    <w:p w14:paraId="0CE849D6" w14:textId="77777777" w:rsidR="00BC1642" w:rsidRPr="00BC1642" w:rsidRDefault="00BC1642" w:rsidP="00BC1642">
      <w:pPr>
        <w:pStyle w:val="PL"/>
      </w:pPr>
      <w:r w:rsidRPr="00BC1642">
        <w:t>; ----------------------------------------</w:t>
      </w:r>
    </w:p>
    <w:p w14:paraId="466541D3" w14:textId="77777777" w:rsidR="00BC1642" w:rsidRPr="00BC1642" w:rsidRDefault="00BC1642" w:rsidP="00BC1642">
      <w:pPr>
        <w:pStyle w:val="PL"/>
      </w:pPr>
      <w:r w:rsidRPr="00BC1642">
        <w:t>;   3GPP TS 29.500</w:t>
      </w:r>
    </w:p>
    <w:p w14:paraId="359B2680" w14:textId="77777777" w:rsidR="00BC1642" w:rsidRPr="00BC1642" w:rsidRDefault="00BC1642" w:rsidP="00BC1642">
      <w:pPr>
        <w:pStyle w:val="PL"/>
      </w:pPr>
      <w:r w:rsidRPr="00BC1642">
        <w:t>;</w:t>
      </w:r>
    </w:p>
    <w:p w14:paraId="1C20D717" w14:textId="77777777" w:rsidR="00BC1642" w:rsidRPr="00BC1642" w:rsidRDefault="00BC1642" w:rsidP="00BC1642">
      <w:pPr>
        <w:pStyle w:val="PL"/>
      </w:pPr>
      <w:r w:rsidRPr="00BC1642">
        <w:t>;   Version: 18.6.1 (June 2024)</w:t>
      </w:r>
    </w:p>
    <w:p w14:paraId="32E857FC" w14:textId="77777777" w:rsidR="00BC1642" w:rsidRPr="00BC1642" w:rsidRDefault="00BC1642" w:rsidP="00BC1642">
      <w:pPr>
        <w:pStyle w:val="PL"/>
      </w:pPr>
      <w:r w:rsidRPr="00BC1642">
        <w:t>;</w:t>
      </w:r>
    </w:p>
    <w:p w14:paraId="16843518" w14:textId="77777777" w:rsidR="00BC1642" w:rsidRPr="00BC1642" w:rsidRDefault="00BC1642" w:rsidP="00BC1642">
      <w:pPr>
        <w:pStyle w:val="PL"/>
      </w:pPr>
      <w:r w:rsidRPr="00BC1642">
        <w:t>;   (c) 2024, 3GPP Organizational Partners (ARIB, ATIS, CCSA, ETSI, TSDSI, TTA, TTC).</w:t>
      </w:r>
    </w:p>
    <w:p w14:paraId="68F58553" w14:textId="77777777" w:rsidR="00BC1642" w:rsidRPr="00BC1642" w:rsidRDefault="00BC1642" w:rsidP="00BC1642">
      <w:pPr>
        <w:pStyle w:val="PL"/>
      </w:pPr>
      <w:r w:rsidRPr="00BC1642">
        <w:t>; ----------------------------------------</w:t>
      </w:r>
    </w:p>
    <w:p w14:paraId="2E08B66B" w14:textId="77777777" w:rsidR="00BC1642" w:rsidRPr="00BC1642" w:rsidRDefault="00BC1642" w:rsidP="00BC1642">
      <w:pPr>
        <w:pStyle w:val="PL"/>
      </w:pPr>
    </w:p>
    <w:p w14:paraId="1F4AE49D" w14:textId="77777777" w:rsidR="00BC1642" w:rsidRPr="00BC1642" w:rsidRDefault="00BC1642" w:rsidP="00BC1642">
      <w:pPr>
        <w:pStyle w:val="PL"/>
      </w:pPr>
      <w:r w:rsidRPr="00BC1642">
        <w:t>;</w:t>
      </w:r>
    </w:p>
    <w:p w14:paraId="1731284A" w14:textId="77777777" w:rsidR="00BC1642" w:rsidRPr="00BC1642" w:rsidRDefault="00BC1642" w:rsidP="00BC1642">
      <w:pPr>
        <w:pStyle w:val="PL"/>
      </w:pPr>
      <w:r w:rsidRPr="00BC1642">
        <w:t>; Header: 3gpp-Sbi-Message-Priority</w:t>
      </w:r>
    </w:p>
    <w:p w14:paraId="53E35CC6" w14:textId="77777777" w:rsidR="00BC1642" w:rsidRPr="00BC1642" w:rsidRDefault="00BC1642" w:rsidP="00BC1642">
      <w:pPr>
        <w:pStyle w:val="PL"/>
      </w:pPr>
      <w:r w:rsidRPr="00BC1642">
        <w:t>;</w:t>
      </w:r>
    </w:p>
    <w:p w14:paraId="546AF31E" w14:textId="77777777" w:rsidR="00BC1642" w:rsidRPr="00BC1642" w:rsidRDefault="00BC1642" w:rsidP="00BC1642">
      <w:pPr>
        <w:pStyle w:val="PL"/>
      </w:pPr>
    </w:p>
    <w:p w14:paraId="25FDA1EA" w14:textId="77777777" w:rsidR="00BC1642" w:rsidRPr="00BC1642" w:rsidRDefault="00BC1642" w:rsidP="00BC1642">
      <w:pPr>
        <w:pStyle w:val="PL"/>
      </w:pPr>
      <w:proofErr w:type="spellStart"/>
      <w:r w:rsidRPr="00BC1642">
        <w:t>Sbi</w:t>
      </w:r>
      <w:proofErr w:type="spellEnd"/>
      <w:r w:rsidRPr="00BC1642">
        <w:t>-Message-Priority-Header = "3gpp-Sbi-Message-Priority:" OWS</w:t>
      </w:r>
    </w:p>
    <w:p w14:paraId="0E394396" w14:textId="77777777" w:rsidR="00BC1642" w:rsidRPr="00BC1642" w:rsidRDefault="00BC1642" w:rsidP="00BC1642">
      <w:pPr>
        <w:pStyle w:val="PL"/>
      </w:pPr>
      <w:r w:rsidRPr="00BC1642">
        <w:t xml:space="preserve">                              ( "3" %x30-31 / %x31-32 DIGIT / DIGIT ) OWS</w:t>
      </w:r>
    </w:p>
    <w:p w14:paraId="45E28019" w14:textId="77777777" w:rsidR="00BC1642" w:rsidRPr="00BC1642" w:rsidRDefault="00BC1642" w:rsidP="00BC1642">
      <w:pPr>
        <w:pStyle w:val="PL"/>
      </w:pPr>
    </w:p>
    <w:p w14:paraId="1D59182D" w14:textId="77777777" w:rsidR="00BC1642" w:rsidRPr="00BC1642" w:rsidRDefault="00BC1642" w:rsidP="00BC1642">
      <w:pPr>
        <w:pStyle w:val="PL"/>
      </w:pPr>
    </w:p>
    <w:p w14:paraId="7E0128B2" w14:textId="77777777" w:rsidR="00BC1642" w:rsidRPr="00BC1642" w:rsidRDefault="00BC1642" w:rsidP="00BC1642">
      <w:pPr>
        <w:pStyle w:val="PL"/>
      </w:pPr>
    </w:p>
    <w:p w14:paraId="0D833744" w14:textId="77777777" w:rsidR="00BC1642" w:rsidRPr="00BC1642" w:rsidRDefault="00BC1642" w:rsidP="00BC1642">
      <w:pPr>
        <w:pStyle w:val="PL"/>
      </w:pPr>
      <w:r w:rsidRPr="00BC1642">
        <w:t>;</w:t>
      </w:r>
    </w:p>
    <w:p w14:paraId="7DEBF641" w14:textId="77777777" w:rsidR="00BC1642" w:rsidRPr="00BC1642" w:rsidRDefault="00BC1642" w:rsidP="00BC1642">
      <w:pPr>
        <w:pStyle w:val="PL"/>
      </w:pPr>
      <w:r w:rsidRPr="00BC1642">
        <w:t>; Header: 3gpp-Sbi-Callback</w:t>
      </w:r>
    </w:p>
    <w:p w14:paraId="6053118C" w14:textId="77777777" w:rsidR="00BC1642" w:rsidRPr="00BC1642" w:rsidRDefault="00BC1642" w:rsidP="00BC1642">
      <w:pPr>
        <w:pStyle w:val="PL"/>
      </w:pPr>
      <w:r w:rsidRPr="00BC1642">
        <w:t>;</w:t>
      </w:r>
    </w:p>
    <w:p w14:paraId="6DD52476" w14:textId="77777777" w:rsidR="00BC1642" w:rsidRPr="00BC1642" w:rsidRDefault="00BC1642" w:rsidP="00BC1642">
      <w:pPr>
        <w:pStyle w:val="PL"/>
      </w:pPr>
    </w:p>
    <w:p w14:paraId="24E4C5B2" w14:textId="77777777" w:rsidR="00BC1642" w:rsidRPr="00BC1642" w:rsidRDefault="00BC1642" w:rsidP="00BC1642">
      <w:pPr>
        <w:pStyle w:val="PL"/>
      </w:pPr>
      <w:proofErr w:type="spellStart"/>
      <w:r w:rsidRPr="00BC1642">
        <w:t>Sbi</w:t>
      </w:r>
      <w:proofErr w:type="spellEnd"/>
      <w:r w:rsidRPr="00BC1642">
        <w:t xml:space="preserve">-Callback-Header = "3gpp-Sbi-Callback:" OWS </w:t>
      </w:r>
      <w:proofErr w:type="spellStart"/>
      <w:r w:rsidRPr="00BC1642">
        <w:t>cbtype</w:t>
      </w:r>
      <w:proofErr w:type="spellEnd"/>
      <w:r w:rsidRPr="00BC1642">
        <w:t xml:space="preserve"> *1( ";" OWS "</w:t>
      </w:r>
      <w:proofErr w:type="spellStart"/>
      <w:r w:rsidRPr="00BC1642">
        <w:t>apiversion</w:t>
      </w:r>
      <w:proofErr w:type="spellEnd"/>
      <w:r w:rsidRPr="00BC1642">
        <w:t xml:space="preserve">=" </w:t>
      </w:r>
      <w:proofErr w:type="spellStart"/>
      <w:r w:rsidRPr="00BC1642">
        <w:t>majorversion</w:t>
      </w:r>
      <w:proofErr w:type="spellEnd"/>
      <w:r w:rsidRPr="00BC1642">
        <w:t xml:space="preserve"> ) OWS</w:t>
      </w:r>
    </w:p>
    <w:p w14:paraId="7780F6D5" w14:textId="77777777" w:rsidR="00BC1642" w:rsidRPr="00BC1642" w:rsidRDefault="00BC1642" w:rsidP="00BC1642">
      <w:pPr>
        <w:pStyle w:val="PL"/>
      </w:pPr>
    </w:p>
    <w:p w14:paraId="298A39EC" w14:textId="77777777" w:rsidR="00BC1642" w:rsidRPr="00BC1642" w:rsidRDefault="00BC1642" w:rsidP="00BC1642">
      <w:pPr>
        <w:pStyle w:val="PL"/>
      </w:pPr>
      <w:proofErr w:type="spellStart"/>
      <w:r w:rsidRPr="00BC1642">
        <w:t>cbchar</w:t>
      </w:r>
      <w:proofErr w:type="spellEnd"/>
      <w:r w:rsidRPr="00BC1642">
        <w:t xml:space="preserve">              = "-" / "_" / DIGIT / ALPHA</w:t>
      </w:r>
    </w:p>
    <w:p w14:paraId="36DCE5FB" w14:textId="77777777" w:rsidR="00BC1642" w:rsidRPr="00BC1642" w:rsidRDefault="00BC1642" w:rsidP="00BC1642">
      <w:pPr>
        <w:pStyle w:val="PL"/>
      </w:pPr>
    </w:p>
    <w:p w14:paraId="536FA074" w14:textId="77777777" w:rsidR="00BC1642" w:rsidRPr="00BC1642" w:rsidRDefault="00BC1642" w:rsidP="00BC1642">
      <w:pPr>
        <w:pStyle w:val="PL"/>
      </w:pPr>
      <w:proofErr w:type="spellStart"/>
      <w:r w:rsidRPr="00BC1642">
        <w:t>cbtype</w:t>
      </w:r>
      <w:proofErr w:type="spellEnd"/>
      <w:r w:rsidRPr="00BC1642">
        <w:t xml:space="preserve">              = 1*</w:t>
      </w:r>
      <w:proofErr w:type="spellStart"/>
      <w:r w:rsidRPr="00BC1642">
        <w:t>cbchar</w:t>
      </w:r>
      <w:proofErr w:type="spellEnd"/>
    </w:p>
    <w:p w14:paraId="7C6B6CE9" w14:textId="77777777" w:rsidR="00BC1642" w:rsidRPr="00BC1642" w:rsidRDefault="00BC1642" w:rsidP="00BC1642">
      <w:pPr>
        <w:pStyle w:val="PL"/>
      </w:pPr>
    </w:p>
    <w:p w14:paraId="403E20A1" w14:textId="77777777" w:rsidR="00BC1642" w:rsidRPr="00BC1642" w:rsidRDefault="00BC1642" w:rsidP="00BC1642">
      <w:pPr>
        <w:pStyle w:val="PL"/>
      </w:pPr>
      <w:proofErr w:type="spellStart"/>
      <w:r w:rsidRPr="00BC1642">
        <w:t>majorversion</w:t>
      </w:r>
      <w:proofErr w:type="spellEnd"/>
      <w:r w:rsidRPr="00BC1642">
        <w:t xml:space="preserve">        = *DIGIT  </w:t>
      </w:r>
    </w:p>
    <w:p w14:paraId="2A768F3D" w14:textId="77777777" w:rsidR="00BC1642" w:rsidRPr="00BC1642" w:rsidRDefault="00BC1642" w:rsidP="00BC1642">
      <w:pPr>
        <w:pStyle w:val="PL"/>
      </w:pPr>
    </w:p>
    <w:p w14:paraId="2161ED54" w14:textId="77777777" w:rsidR="00BC1642" w:rsidRPr="00BC1642" w:rsidRDefault="00BC1642" w:rsidP="00BC1642">
      <w:pPr>
        <w:pStyle w:val="PL"/>
      </w:pPr>
    </w:p>
    <w:p w14:paraId="44DA8502" w14:textId="77777777" w:rsidR="00BC1642" w:rsidRPr="00BC1642" w:rsidRDefault="00BC1642" w:rsidP="00BC1642">
      <w:pPr>
        <w:pStyle w:val="PL"/>
      </w:pPr>
    </w:p>
    <w:p w14:paraId="0E2D813C" w14:textId="77777777" w:rsidR="00BC1642" w:rsidRPr="00BC1642" w:rsidRDefault="00BC1642" w:rsidP="00BC1642">
      <w:pPr>
        <w:pStyle w:val="PL"/>
      </w:pPr>
      <w:r w:rsidRPr="00BC1642">
        <w:t>;</w:t>
      </w:r>
    </w:p>
    <w:p w14:paraId="02C396AB" w14:textId="77777777" w:rsidR="00BC1642" w:rsidRPr="00BC1642" w:rsidRDefault="00BC1642" w:rsidP="00BC1642">
      <w:pPr>
        <w:pStyle w:val="PL"/>
      </w:pPr>
      <w:r w:rsidRPr="00BC1642">
        <w:t>; Header: 3gpp-Sbi-Target-apiRoot</w:t>
      </w:r>
    </w:p>
    <w:p w14:paraId="2477D69E" w14:textId="77777777" w:rsidR="00BC1642" w:rsidRPr="00BC1642" w:rsidRDefault="00BC1642" w:rsidP="00BC1642">
      <w:pPr>
        <w:pStyle w:val="PL"/>
      </w:pPr>
      <w:r w:rsidRPr="00BC1642">
        <w:t>;</w:t>
      </w:r>
    </w:p>
    <w:p w14:paraId="24714398" w14:textId="77777777" w:rsidR="00BC1642" w:rsidRPr="00BC1642" w:rsidRDefault="00BC1642" w:rsidP="00BC1642">
      <w:pPr>
        <w:pStyle w:val="PL"/>
      </w:pPr>
    </w:p>
    <w:p w14:paraId="283AE0AF" w14:textId="77777777" w:rsidR="00BC1642" w:rsidRPr="00BC1642" w:rsidRDefault="00BC1642" w:rsidP="00BC1642">
      <w:pPr>
        <w:pStyle w:val="PL"/>
      </w:pPr>
      <w:proofErr w:type="spellStart"/>
      <w:r w:rsidRPr="00BC1642">
        <w:t>Sbi</w:t>
      </w:r>
      <w:proofErr w:type="spellEnd"/>
      <w:r w:rsidRPr="00BC1642">
        <w:t>-Target-</w:t>
      </w:r>
      <w:proofErr w:type="spellStart"/>
      <w:r w:rsidRPr="00BC1642">
        <w:t>ApiRoot</w:t>
      </w:r>
      <w:proofErr w:type="spellEnd"/>
      <w:r w:rsidRPr="00BC1642">
        <w:t xml:space="preserve">-Header = "3gpp-Sbi-Target-apiRoot:" OWS </w:t>
      </w:r>
      <w:proofErr w:type="spellStart"/>
      <w:r w:rsidRPr="00BC1642">
        <w:t>sbi</w:t>
      </w:r>
      <w:proofErr w:type="spellEnd"/>
      <w:r w:rsidRPr="00BC1642">
        <w:t xml:space="preserve">-scheme "://" </w:t>
      </w:r>
      <w:proofErr w:type="spellStart"/>
      <w:r w:rsidRPr="00BC1642">
        <w:t>sbi</w:t>
      </w:r>
      <w:proofErr w:type="spellEnd"/>
      <w:r w:rsidRPr="00BC1642">
        <w:t>-authority</w:t>
      </w:r>
    </w:p>
    <w:p w14:paraId="75CA5178" w14:textId="77777777" w:rsidR="00BC1642" w:rsidRPr="00BC1642" w:rsidRDefault="00BC1642" w:rsidP="00BC1642">
      <w:pPr>
        <w:pStyle w:val="PL"/>
      </w:pPr>
      <w:r w:rsidRPr="00BC1642">
        <w:t xml:space="preserve">                            [ prefix ] OWS</w:t>
      </w:r>
    </w:p>
    <w:p w14:paraId="6DA455C3" w14:textId="77777777" w:rsidR="00BC1642" w:rsidRPr="00BC1642" w:rsidRDefault="00BC1642" w:rsidP="00BC1642">
      <w:pPr>
        <w:pStyle w:val="PL"/>
      </w:pPr>
    </w:p>
    <w:p w14:paraId="547B0CB4" w14:textId="77777777" w:rsidR="00BC1642" w:rsidRPr="00BC1642" w:rsidRDefault="00BC1642" w:rsidP="00BC1642">
      <w:pPr>
        <w:pStyle w:val="PL"/>
      </w:pPr>
      <w:proofErr w:type="spellStart"/>
      <w:r w:rsidRPr="00BC1642">
        <w:t>sbi</w:t>
      </w:r>
      <w:proofErr w:type="spellEnd"/>
      <w:r w:rsidRPr="00BC1642">
        <w:t>-scheme                = "https" / "http"</w:t>
      </w:r>
    </w:p>
    <w:p w14:paraId="0FA340C4" w14:textId="77777777" w:rsidR="00BC1642" w:rsidRPr="00BC1642" w:rsidRDefault="00BC1642" w:rsidP="00BC1642">
      <w:pPr>
        <w:pStyle w:val="PL"/>
      </w:pPr>
    </w:p>
    <w:p w14:paraId="04F85DD9" w14:textId="77777777" w:rsidR="00BC1642" w:rsidRPr="00BC1642" w:rsidRDefault="00BC1642" w:rsidP="00BC1642">
      <w:pPr>
        <w:pStyle w:val="PL"/>
      </w:pPr>
      <w:proofErr w:type="spellStart"/>
      <w:r w:rsidRPr="00BC1642">
        <w:t>sbi</w:t>
      </w:r>
      <w:proofErr w:type="spellEnd"/>
      <w:r w:rsidRPr="00BC1642">
        <w:t>-authority             = host [ ":" port ]</w:t>
      </w:r>
    </w:p>
    <w:p w14:paraId="4734FB9D" w14:textId="77777777" w:rsidR="00BC1642" w:rsidRPr="00BC1642" w:rsidRDefault="00BC1642" w:rsidP="00BC1642">
      <w:pPr>
        <w:pStyle w:val="PL"/>
      </w:pPr>
    </w:p>
    <w:p w14:paraId="56A58F33" w14:textId="77777777" w:rsidR="00BC1642" w:rsidRPr="00BC1642" w:rsidRDefault="00BC1642" w:rsidP="00BC1642">
      <w:pPr>
        <w:pStyle w:val="PL"/>
      </w:pPr>
      <w:r w:rsidRPr="00BC1642">
        <w:t>prefix                    = path-absolute</w:t>
      </w:r>
    </w:p>
    <w:p w14:paraId="28737736" w14:textId="77777777" w:rsidR="00BC1642" w:rsidRPr="00BC1642" w:rsidRDefault="00BC1642" w:rsidP="00BC1642">
      <w:pPr>
        <w:pStyle w:val="PL"/>
      </w:pPr>
    </w:p>
    <w:p w14:paraId="70B12ABB" w14:textId="77777777" w:rsidR="00BC1642" w:rsidRPr="00BC1642" w:rsidRDefault="00BC1642" w:rsidP="00BC1642">
      <w:pPr>
        <w:pStyle w:val="PL"/>
      </w:pPr>
    </w:p>
    <w:p w14:paraId="57C13926" w14:textId="77777777" w:rsidR="00BC1642" w:rsidRPr="00BC1642" w:rsidRDefault="00BC1642" w:rsidP="00BC1642">
      <w:pPr>
        <w:pStyle w:val="PL"/>
      </w:pPr>
    </w:p>
    <w:p w14:paraId="2ABA5254" w14:textId="77777777" w:rsidR="00BC1642" w:rsidRPr="00BC1642" w:rsidRDefault="00BC1642" w:rsidP="00BC1642">
      <w:pPr>
        <w:pStyle w:val="PL"/>
      </w:pPr>
      <w:r w:rsidRPr="00BC1642">
        <w:t>;</w:t>
      </w:r>
    </w:p>
    <w:p w14:paraId="48F52D18" w14:textId="77777777" w:rsidR="00BC1642" w:rsidRPr="00BC1642" w:rsidRDefault="00BC1642" w:rsidP="00BC1642">
      <w:pPr>
        <w:pStyle w:val="PL"/>
      </w:pPr>
      <w:r w:rsidRPr="00BC1642">
        <w:t>; Header: 3gpp-Sbi-Routing-Binding</w:t>
      </w:r>
    </w:p>
    <w:p w14:paraId="00CFBDA0" w14:textId="77777777" w:rsidR="00BC1642" w:rsidRPr="00BC1642" w:rsidRDefault="00BC1642" w:rsidP="00BC1642">
      <w:pPr>
        <w:pStyle w:val="PL"/>
      </w:pPr>
      <w:r w:rsidRPr="00BC1642">
        <w:t>;</w:t>
      </w:r>
    </w:p>
    <w:p w14:paraId="3CAA56AD" w14:textId="77777777" w:rsidR="00BC1642" w:rsidRPr="00BC1642" w:rsidRDefault="00BC1642" w:rsidP="00BC1642">
      <w:pPr>
        <w:pStyle w:val="PL"/>
      </w:pPr>
    </w:p>
    <w:p w14:paraId="6DCC037D" w14:textId="77777777" w:rsidR="00BC1642" w:rsidRPr="00BC1642" w:rsidRDefault="00BC1642" w:rsidP="00BC1642">
      <w:pPr>
        <w:pStyle w:val="PL"/>
      </w:pPr>
      <w:proofErr w:type="spellStart"/>
      <w:r w:rsidRPr="00BC1642">
        <w:t>Sbi</w:t>
      </w:r>
      <w:proofErr w:type="spellEnd"/>
      <w:r w:rsidRPr="00BC1642">
        <w:t xml:space="preserve">-Routing-Binding-Header = "3gpp-Sbi-Routing-Binding:" OWS "bl=" </w:t>
      </w:r>
      <w:proofErr w:type="spellStart"/>
      <w:r w:rsidRPr="00BC1642">
        <w:t>blvalue</w:t>
      </w:r>
      <w:proofErr w:type="spellEnd"/>
    </w:p>
    <w:p w14:paraId="46AEB324" w14:textId="77777777" w:rsidR="00BC1642" w:rsidRPr="00BC1642" w:rsidRDefault="00BC1642" w:rsidP="00BC1642">
      <w:pPr>
        <w:pStyle w:val="PL"/>
      </w:pPr>
      <w:r w:rsidRPr="00BC1642">
        <w:t xml:space="preserve">                             1*( ";" OWS parameter ) </w:t>
      </w:r>
    </w:p>
    <w:p w14:paraId="371B591A" w14:textId="77777777" w:rsidR="00BC1642" w:rsidRPr="00BC1642" w:rsidRDefault="00BC1642" w:rsidP="00BC1642">
      <w:pPr>
        <w:pStyle w:val="PL"/>
      </w:pPr>
      <w:r w:rsidRPr="00BC1642">
        <w:t xml:space="preserve">                             [ ";" OWS callback-</w:t>
      </w:r>
      <w:proofErr w:type="spellStart"/>
      <w:r w:rsidRPr="00BC1642">
        <w:t>uri</w:t>
      </w:r>
      <w:proofErr w:type="spellEnd"/>
      <w:r w:rsidRPr="00BC1642">
        <w:t>-prefix ] OWS</w:t>
      </w:r>
    </w:p>
    <w:p w14:paraId="2F35F8F0" w14:textId="77777777" w:rsidR="00BC1642" w:rsidRPr="00BC1642" w:rsidRDefault="00BC1642" w:rsidP="00BC1642">
      <w:pPr>
        <w:pStyle w:val="PL"/>
      </w:pPr>
    </w:p>
    <w:p w14:paraId="449BD565" w14:textId="77777777" w:rsidR="00BC1642" w:rsidRPr="00BC1642" w:rsidRDefault="00BC1642" w:rsidP="00BC1642">
      <w:pPr>
        <w:pStyle w:val="PL"/>
      </w:pPr>
      <w:proofErr w:type="spellStart"/>
      <w:r w:rsidRPr="00BC1642">
        <w:t>blvalue</w:t>
      </w:r>
      <w:proofErr w:type="spellEnd"/>
      <w:r w:rsidRPr="00BC1642">
        <w:t xml:space="preserve">                    = "</w:t>
      </w:r>
      <w:proofErr w:type="spellStart"/>
      <w:r w:rsidRPr="00BC1642">
        <w:t>nf</w:t>
      </w:r>
      <w:proofErr w:type="spellEnd"/>
      <w:r w:rsidRPr="00BC1642">
        <w:t>-instance"</w:t>
      </w:r>
    </w:p>
    <w:p w14:paraId="2956651A" w14:textId="77777777" w:rsidR="00BC1642" w:rsidRPr="00BC1642" w:rsidRDefault="00BC1642" w:rsidP="00BC1642">
      <w:pPr>
        <w:pStyle w:val="PL"/>
      </w:pPr>
      <w:r w:rsidRPr="00BC1642">
        <w:t xml:space="preserve">                           / "</w:t>
      </w:r>
      <w:proofErr w:type="spellStart"/>
      <w:r w:rsidRPr="00BC1642">
        <w:t>nf</w:t>
      </w:r>
      <w:proofErr w:type="spellEnd"/>
      <w:r w:rsidRPr="00BC1642">
        <w:t>-set"</w:t>
      </w:r>
    </w:p>
    <w:p w14:paraId="72714F03" w14:textId="77777777" w:rsidR="00BC1642" w:rsidRPr="00BC1642" w:rsidRDefault="00BC1642" w:rsidP="00BC1642">
      <w:pPr>
        <w:pStyle w:val="PL"/>
      </w:pPr>
      <w:r w:rsidRPr="00BC1642">
        <w:t xml:space="preserve">                           / "</w:t>
      </w:r>
      <w:proofErr w:type="spellStart"/>
      <w:r w:rsidRPr="00BC1642">
        <w:t>nfservice</w:t>
      </w:r>
      <w:proofErr w:type="spellEnd"/>
      <w:r w:rsidRPr="00BC1642">
        <w:t>-instance"</w:t>
      </w:r>
    </w:p>
    <w:p w14:paraId="7FF12B9C" w14:textId="77777777" w:rsidR="00BC1642" w:rsidRPr="00BC1642" w:rsidRDefault="00BC1642" w:rsidP="00BC1642">
      <w:pPr>
        <w:pStyle w:val="PL"/>
      </w:pPr>
      <w:r w:rsidRPr="00BC1642">
        <w:t xml:space="preserve">                           / "</w:t>
      </w:r>
      <w:proofErr w:type="spellStart"/>
      <w:r w:rsidRPr="00BC1642">
        <w:t>nfservice</w:t>
      </w:r>
      <w:proofErr w:type="spellEnd"/>
      <w:r w:rsidRPr="00BC1642">
        <w:t>-set"</w:t>
      </w:r>
    </w:p>
    <w:p w14:paraId="6222F3E2" w14:textId="77777777" w:rsidR="00BC1642" w:rsidRPr="00BC1642" w:rsidRDefault="00BC1642" w:rsidP="00BC1642">
      <w:pPr>
        <w:pStyle w:val="PL"/>
      </w:pPr>
    </w:p>
    <w:p w14:paraId="71F31AD0" w14:textId="77777777" w:rsidR="00BC1642" w:rsidRPr="00BC1642" w:rsidRDefault="00BC1642" w:rsidP="00BC1642">
      <w:pPr>
        <w:pStyle w:val="PL"/>
      </w:pPr>
      <w:proofErr w:type="spellStart"/>
      <w:r w:rsidRPr="00BC1642">
        <w:t>parametername</w:t>
      </w:r>
      <w:proofErr w:type="spellEnd"/>
      <w:r w:rsidRPr="00BC1642">
        <w:t xml:space="preserve">              = "</w:t>
      </w:r>
      <w:proofErr w:type="spellStart"/>
      <w:r w:rsidRPr="00BC1642">
        <w:t>nfinst</w:t>
      </w:r>
      <w:proofErr w:type="spellEnd"/>
      <w:r w:rsidRPr="00BC1642">
        <w:t>"</w:t>
      </w:r>
    </w:p>
    <w:p w14:paraId="1658851E" w14:textId="77777777" w:rsidR="00BC1642" w:rsidRPr="00BC1642" w:rsidRDefault="00BC1642" w:rsidP="00BC1642">
      <w:pPr>
        <w:pStyle w:val="PL"/>
      </w:pPr>
      <w:r w:rsidRPr="00BC1642">
        <w:t xml:space="preserve">                           / "</w:t>
      </w:r>
      <w:proofErr w:type="spellStart"/>
      <w:r w:rsidRPr="00BC1642">
        <w:t>nfset</w:t>
      </w:r>
      <w:proofErr w:type="spellEnd"/>
      <w:r w:rsidRPr="00BC1642">
        <w:t>"</w:t>
      </w:r>
    </w:p>
    <w:p w14:paraId="5CF78492" w14:textId="77777777" w:rsidR="00BC1642" w:rsidRPr="00BC1642" w:rsidRDefault="00BC1642" w:rsidP="00BC1642">
      <w:pPr>
        <w:pStyle w:val="PL"/>
      </w:pPr>
      <w:r w:rsidRPr="00BC1642">
        <w:t xml:space="preserve">                           / "</w:t>
      </w:r>
      <w:proofErr w:type="spellStart"/>
      <w:r w:rsidRPr="00BC1642">
        <w:t>nfservinst</w:t>
      </w:r>
      <w:proofErr w:type="spellEnd"/>
      <w:r w:rsidRPr="00BC1642">
        <w:t>"</w:t>
      </w:r>
    </w:p>
    <w:p w14:paraId="1EA5C97B" w14:textId="77777777" w:rsidR="00BC1642" w:rsidRPr="00BC1642" w:rsidRDefault="00BC1642" w:rsidP="00BC1642">
      <w:pPr>
        <w:pStyle w:val="PL"/>
      </w:pPr>
      <w:r w:rsidRPr="00BC1642">
        <w:t xml:space="preserve">                           / "</w:t>
      </w:r>
      <w:proofErr w:type="spellStart"/>
      <w:r w:rsidRPr="00BC1642">
        <w:t>nfserviceset</w:t>
      </w:r>
      <w:proofErr w:type="spellEnd"/>
      <w:r w:rsidRPr="00BC1642">
        <w:t>"</w:t>
      </w:r>
    </w:p>
    <w:p w14:paraId="592F3180" w14:textId="77777777" w:rsidR="00BC1642" w:rsidRPr="00BC1642" w:rsidRDefault="00BC1642" w:rsidP="00BC1642">
      <w:pPr>
        <w:pStyle w:val="PL"/>
      </w:pPr>
      <w:r w:rsidRPr="00BC1642">
        <w:t xml:space="preserve">                           / "</w:t>
      </w:r>
      <w:proofErr w:type="spellStart"/>
      <w:r w:rsidRPr="00BC1642">
        <w:t>servname</w:t>
      </w:r>
      <w:proofErr w:type="spellEnd"/>
      <w:r w:rsidRPr="00BC1642">
        <w:t>"</w:t>
      </w:r>
    </w:p>
    <w:p w14:paraId="028ACFB9" w14:textId="77777777" w:rsidR="00BC1642" w:rsidRPr="00BC1642" w:rsidRDefault="00BC1642" w:rsidP="00BC1642">
      <w:pPr>
        <w:pStyle w:val="PL"/>
      </w:pPr>
      <w:r w:rsidRPr="00BC1642">
        <w:t xml:space="preserve">                           / "</w:t>
      </w:r>
      <w:proofErr w:type="spellStart"/>
      <w:r w:rsidRPr="00BC1642">
        <w:t>backupamfinst</w:t>
      </w:r>
      <w:proofErr w:type="spellEnd"/>
      <w:r w:rsidRPr="00BC1642">
        <w:t>"</w:t>
      </w:r>
    </w:p>
    <w:p w14:paraId="224FA5FB" w14:textId="77777777" w:rsidR="00BC1642" w:rsidRPr="00BC1642" w:rsidRDefault="00BC1642" w:rsidP="00BC1642">
      <w:pPr>
        <w:pStyle w:val="PL"/>
      </w:pPr>
      <w:r w:rsidRPr="00BC1642">
        <w:t xml:space="preserve">                           / "</w:t>
      </w:r>
      <w:proofErr w:type="spellStart"/>
      <w:r w:rsidRPr="00BC1642">
        <w:t>backupnf</w:t>
      </w:r>
      <w:proofErr w:type="spellEnd"/>
      <w:r w:rsidRPr="00BC1642">
        <w:t>"</w:t>
      </w:r>
    </w:p>
    <w:p w14:paraId="649F4362" w14:textId="77777777" w:rsidR="00BC1642" w:rsidRPr="00BC1642" w:rsidRDefault="00BC1642" w:rsidP="00BC1642">
      <w:pPr>
        <w:pStyle w:val="PL"/>
      </w:pPr>
    </w:p>
    <w:p w14:paraId="4CE8F618" w14:textId="77777777" w:rsidR="00BC1642" w:rsidRPr="00BC1642" w:rsidRDefault="00BC1642" w:rsidP="00BC1642">
      <w:pPr>
        <w:pStyle w:val="PL"/>
      </w:pPr>
      <w:r w:rsidRPr="00BC1642">
        <w:t xml:space="preserve">parameter                  = </w:t>
      </w:r>
      <w:proofErr w:type="spellStart"/>
      <w:r w:rsidRPr="00BC1642">
        <w:t>parametername</w:t>
      </w:r>
      <w:proofErr w:type="spellEnd"/>
      <w:r w:rsidRPr="00BC1642">
        <w:t xml:space="preserve"> "=" token</w:t>
      </w:r>
    </w:p>
    <w:p w14:paraId="2035DB5A" w14:textId="77777777" w:rsidR="00BC1642" w:rsidRPr="00BC1642" w:rsidRDefault="00BC1642" w:rsidP="00BC1642">
      <w:pPr>
        <w:pStyle w:val="PL"/>
      </w:pPr>
    </w:p>
    <w:p w14:paraId="4D2CBCFF" w14:textId="77777777" w:rsidR="00BC1642" w:rsidRPr="00BC1642" w:rsidRDefault="00BC1642" w:rsidP="00BC1642">
      <w:pPr>
        <w:pStyle w:val="PL"/>
      </w:pPr>
    </w:p>
    <w:p w14:paraId="485B7068" w14:textId="77777777" w:rsidR="00BC1642" w:rsidRPr="00BC1642" w:rsidRDefault="00BC1642" w:rsidP="00BC1642">
      <w:pPr>
        <w:pStyle w:val="PL"/>
      </w:pPr>
    </w:p>
    <w:p w14:paraId="76F42397" w14:textId="77777777" w:rsidR="00BC1642" w:rsidRPr="00BC1642" w:rsidRDefault="00BC1642" w:rsidP="00BC1642">
      <w:pPr>
        <w:pStyle w:val="PL"/>
      </w:pPr>
      <w:r w:rsidRPr="00BC1642">
        <w:t>;</w:t>
      </w:r>
    </w:p>
    <w:p w14:paraId="0F064195" w14:textId="77777777" w:rsidR="00BC1642" w:rsidRPr="00BC1642" w:rsidRDefault="00BC1642" w:rsidP="00BC1642">
      <w:pPr>
        <w:pStyle w:val="PL"/>
      </w:pPr>
      <w:r w:rsidRPr="00BC1642">
        <w:t>; Header: 3gpp-Sbi-Binding</w:t>
      </w:r>
    </w:p>
    <w:p w14:paraId="7E0EAFFE" w14:textId="77777777" w:rsidR="00BC1642" w:rsidRPr="00BC1642" w:rsidRDefault="00BC1642" w:rsidP="00BC1642">
      <w:pPr>
        <w:pStyle w:val="PL"/>
      </w:pPr>
      <w:r w:rsidRPr="00BC1642">
        <w:lastRenderedPageBreak/>
        <w:t>;</w:t>
      </w:r>
    </w:p>
    <w:p w14:paraId="14828C53" w14:textId="77777777" w:rsidR="00BC1642" w:rsidRPr="00BC1642" w:rsidRDefault="00BC1642" w:rsidP="00BC1642">
      <w:pPr>
        <w:pStyle w:val="PL"/>
      </w:pPr>
    </w:p>
    <w:p w14:paraId="6F4E191A" w14:textId="77777777" w:rsidR="00BC1642" w:rsidRPr="00BC1642" w:rsidRDefault="00BC1642" w:rsidP="00BC1642">
      <w:pPr>
        <w:pStyle w:val="PL"/>
      </w:pPr>
      <w:proofErr w:type="spellStart"/>
      <w:r w:rsidRPr="00BC1642">
        <w:t>Sbi</w:t>
      </w:r>
      <w:proofErr w:type="spellEnd"/>
      <w:r w:rsidRPr="00BC1642">
        <w:t>-Binding-Header = "3gpp-Sbi-Binding:" OWS binding-element *( OWS "," OWS binding-element ) OWS</w:t>
      </w:r>
    </w:p>
    <w:p w14:paraId="2225E931" w14:textId="77777777" w:rsidR="00BC1642" w:rsidRPr="00BC1642" w:rsidRDefault="00BC1642" w:rsidP="00BC1642">
      <w:pPr>
        <w:pStyle w:val="PL"/>
      </w:pPr>
    </w:p>
    <w:p w14:paraId="236FC243" w14:textId="77777777" w:rsidR="00BC1642" w:rsidRPr="00BC1642" w:rsidRDefault="00BC1642" w:rsidP="00BC1642">
      <w:pPr>
        <w:pStyle w:val="PL"/>
      </w:pPr>
      <w:r w:rsidRPr="00BC1642">
        <w:t xml:space="preserve">binding-element    = "bl=" </w:t>
      </w:r>
      <w:proofErr w:type="spellStart"/>
      <w:r w:rsidRPr="00BC1642">
        <w:t>blvalue</w:t>
      </w:r>
      <w:proofErr w:type="spellEnd"/>
      <w:r w:rsidRPr="00BC1642">
        <w:t xml:space="preserve"> 1*( ";" OWS </w:t>
      </w:r>
      <w:proofErr w:type="spellStart"/>
      <w:r w:rsidRPr="00BC1642">
        <w:t>bh</w:t>
      </w:r>
      <w:proofErr w:type="spellEnd"/>
      <w:r w:rsidRPr="00BC1642">
        <w:t>-parameter )</w:t>
      </w:r>
    </w:p>
    <w:p w14:paraId="117C466E" w14:textId="77777777" w:rsidR="00BC1642" w:rsidRPr="00BC1642" w:rsidRDefault="00BC1642" w:rsidP="00BC1642">
      <w:pPr>
        <w:pStyle w:val="PL"/>
      </w:pPr>
      <w:r w:rsidRPr="00BC1642">
        <w:t xml:space="preserve">                     [ ";" OWS </w:t>
      </w:r>
      <w:proofErr w:type="spellStart"/>
      <w:r w:rsidRPr="00BC1642">
        <w:t>recoverytime</w:t>
      </w:r>
      <w:proofErr w:type="spellEnd"/>
      <w:r w:rsidRPr="00BC1642">
        <w:t xml:space="preserve"> ]</w:t>
      </w:r>
    </w:p>
    <w:p w14:paraId="67A6A561" w14:textId="77777777" w:rsidR="00BC1642" w:rsidRPr="00BC1642" w:rsidRDefault="00BC1642" w:rsidP="00BC1642">
      <w:pPr>
        <w:pStyle w:val="PL"/>
      </w:pPr>
      <w:r w:rsidRPr="00BC1642">
        <w:t xml:space="preserve">                     [ ";" OWS </w:t>
      </w:r>
      <w:proofErr w:type="spellStart"/>
      <w:r w:rsidRPr="00BC1642">
        <w:t>notif</w:t>
      </w:r>
      <w:proofErr w:type="spellEnd"/>
      <w:r w:rsidRPr="00BC1642">
        <w:t>-receiver ]</w:t>
      </w:r>
    </w:p>
    <w:p w14:paraId="7F2355A6" w14:textId="77777777" w:rsidR="00BC1642" w:rsidRPr="00BC1642" w:rsidRDefault="00BC1642" w:rsidP="00BC1642">
      <w:pPr>
        <w:pStyle w:val="PL"/>
      </w:pPr>
      <w:r w:rsidRPr="00BC1642">
        <w:t xml:space="preserve">                     [ ";" OWS "group=" </w:t>
      </w:r>
      <w:proofErr w:type="spellStart"/>
      <w:r w:rsidRPr="00BC1642">
        <w:t>groupvalue</w:t>
      </w:r>
      <w:proofErr w:type="spellEnd"/>
      <w:r w:rsidRPr="00BC1642">
        <w:t xml:space="preserve"> ]</w:t>
      </w:r>
    </w:p>
    <w:p w14:paraId="0999B23A" w14:textId="77777777" w:rsidR="00BC1642" w:rsidRPr="00BC1642" w:rsidRDefault="00BC1642" w:rsidP="00BC1642">
      <w:pPr>
        <w:pStyle w:val="PL"/>
      </w:pPr>
      <w:r w:rsidRPr="00BC1642">
        <w:t xml:space="preserve">                     [ 1*( ";" OWS </w:t>
      </w:r>
      <w:proofErr w:type="spellStart"/>
      <w:r w:rsidRPr="00BC1642">
        <w:t>groupparameter</w:t>
      </w:r>
      <w:proofErr w:type="spellEnd"/>
      <w:r w:rsidRPr="00BC1642">
        <w:t xml:space="preserve"> ) ]</w:t>
      </w:r>
    </w:p>
    <w:p w14:paraId="6857045B" w14:textId="77777777" w:rsidR="00BC1642" w:rsidRPr="00BC1642" w:rsidRDefault="00BC1642" w:rsidP="00BC1642">
      <w:pPr>
        <w:pStyle w:val="PL"/>
      </w:pPr>
      <w:r w:rsidRPr="00BC1642">
        <w:t xml:space="preserve">                     [ ";" OWS "no-redundancy=" no-red-value ]</w:t>
      </w:r>
    </w:p>
    <w:p w14:paraId="6D4EF41E" w14:textId="77777777" w:rsidR="00BC1642" w:rsidRPr="00BC1642" w:rsidRDefault="00BC1642" w:rsidP="00BC1642">
      <w:pPr>
        <w:pStyle w:val="PL"/>
      </w:pPr>
      <w:r w:rsidRPr="00BC1642">
        <w:t xml:space="preserve">                     [ ";" OWS callback-</w:t>
      </w:r>
      <w:proofErr w:type="spellStart"/>
      <w:r w:rsidRPr="00BC1642">
        <w:t>uri</w:t>
      </w:r>
      <w:proofErr w:type="spellEnd"/>
      <w:r w:rsidRPr="00BC1642">
        <w:t>-prefix ] OWS</w:t>
      </w:r>
    </w:p>
    <w:p w14:paraId="08F813AB" w14:textId="77777777" w:rsidR="00BC1642" w:rsidRPr="00BC1642" w:rsidRDefault="00BC1642" w:rsidP="00BC1642">
      <w:pPr>
        <w:pStyle w:val="PL"/>
      </w:pPr>
    </w:p>
    <w:p w14:paraId="301748D6" w14:textId="77777777" w:rsidR="00BC1642" w:rsidRPr="00BC1642" w:rsidRDefault="00BC1642" w:rsidP="00BC1642">
      <w:pPr>
        <w:pStyle w:val="PL"/>
      </w:pPr>
      <w:proofErr w:type="spellStart"/>
      <w:r w:rsidRPr="00BC1642">
        <w:t>bh-parametername</w:t>
      </w:r>
      <w:proofErr w:type="spellEnd"/>
      <w:r w:rsidRPr="00BC1642">
        <w:t xml:space="preserve">   = </w:t>
      </w:r>
      <w:proofErr w:type="spellStart"/>
      <w:r w:rsidRPr="00BC1642">
        <w:t>parametername</w:t>
      </w:r>
      <w:proofErr w:type="spellEnd"/>
      <w:r w:rsidRPr="00BC1642">
        <w:t xml:space="preserve"> / "scope"</w:t>
      </w:r>
    </w:p>
    <w:p w14:paraId="0851F8B0" w14:textId="77777777" w:rsidR="00BC1642" w:rsidRPr="00BC1642" w:rsidRDefault="00BC1642" w:rsidP="00BC1642">
      <w:pPr>
        <w:pStyle w:val="PL"/>
      </w:pPr>
    </w:p>
    <w:p w14:paraId="4BBE1B3A" w14:textId="77777777" w:rsidR="00BC1642" w:rsidRPr="00BC1642" w:rsidRDefault="00BC1642" w:rsidP="00BC1642">
      <w:pPr>
        <w:pStyle w:val="PL"/>
      </w:pPr>
      <w:proofErr w:type="spellStart"/>
      <w:r w:rsidRPr="00BC1642">
        <w:t>bh</w:t>
      </w:r>
      <w:proofErr w:type="spellEnd"/>
      <w:r w:rsidRPr="00BC1642">
        <w:t xml:space="preserve">-parameter       = </w:t>
      </w:r>
      <w:proofErr w:type="spellStart"/>
      <w:r w:rsidRPr="00BC1642">
        <w:t>bh-parametername</w:t>
      </w:r>
      <w:proofErr w:type="spellEnd"/>
      <w:r w:rsidRPr="00BC1642">
        <w:t xml:space="preserve"> "=" token</w:t>
      </w:r>
    </w:p>
    <w:p w14:paraId="57276F1D" w14:textId="77777777" w:rsidR="00BC1642" w:rsidRPr="00BC1642" w:rsidRDefault="00BC1642" w:rsidP="00BC1642">
      <w:pPr>
        <w:pStyle w:val="PL"/>
      </w:pPr>
    </w:p>
    <w:p w14:paraId="1EDE8CB8" w14:textId="77777777" w:rsidR="00BC1642" w:rsidRPr="00BC1642" w:rsidRDefault="00BC1642" w:rsidP="00BC1642">
      <w:pPr>
        <w:pStyle w:val="PL"/>
      </w:pPr>
      <w:proofErr w:type="spellStart"/>
      <w:r w:rsidRPr="00BC1642">
        <w:t>recoverytime</w:t>
      </w:r>
      <w:proofErr w:type="spellEnd"/>
      <w:r w:rsidRPr="00BC1642">
        <w:t xml:space="preserve">       = "</w:t>
      </w:r>
      <w:proofErr w:type="spellStart"/>
      <w:r w:rsidRPr="00BC1642">
        <w:t>recoverytime</w:t>
      </w:r>
      <w:proofErr w:type="spellEnd"/>
      <w:r w:rsidRPr="00BC1642">
        <w:t>=" OWS DQUOTE date-time DQUOTE</w:t>
      </w:r>
    </w:p>
    <w:p w14:paraId="5AC938DF" w14:textId="77777777" w:rsidR="00BC1642" w:rsidRPr="00BC1642" w:rsidRDefault="00BC1642" w:rsidP="00BC1642">
      <w:pPr>
        <w:pStyle w:val="PL"/>
      </w:pPr>
    </w:p>
    <w:p w14:paraId="7497AE88" w14:textId="77777777" w:rsidR="00BC1642" w:rsidRPr="00BC1642" w:rsidRDefault="00BC1642" w:rsidP="00BC1642">
      <w:pPr>
        <w:pStyle w:val="PL"/>
      </w:pPr>
      <w:proofErr w:type="spellStart"/>
      <w:r w:rsidRPr="00BC1642">
        <w:t>notif</w:t>
      </w:r>
      <w:proofErr w:type="spellEnd"/>
      <w:r w:rsidRPr="00BC1642">
        <w:t>-receiver     = "nr=" URI</w:t>
      </w:r>
    </w:p>
    <w:p w14:paraId="7A0F8A58" w14:textId="77777777" w:rsidR="00BC1642" w:rsidRPr="00BC1642" w:rsidRDefault="00BC1642" w:rsidP="00BC1642">
      <w:pPr>
        <w:pStyle w:val="PL"/>
      </w:pPr>
    </w:p>
    <w:p w14:paraId="413B4462" w14:textId="77777777" w:rsidR="00BC1642" w:rsidRPr="00BC1642" w:rsidRDefault="00BC1642" w:rsidP="00BC1642">
      <w:pPr>
        <w:pStyle w:val="PL"/>
      </w:pPr>
      <w:proofErr w:type="spellStart"/>
      <w:r w:rsidRPr="00BC1642">
        <w:t>groupvalue</w:t>
      </w:r>
      <w:proofErr w:type="spellEnd"/>
      <w:r w:rsidRPr="00BC1642">
        <w:t xml:space="preserve">         = "true" / "false"</w:t>
      </w:r>
    </w:p>
    <w:p w14:paraId="19BB4B88" w14:textId="77777777" w:rsidR="00BC1642" w:rsidRPr="00BC1642" w:rsidRDefault="00BC1642" w:rsidP="00BC1642">
      <w:pPr>
        <w:pStyle w:val="PL"/>
      </w:pPr>
    </w:p>
    <w:p w14:paraId="414D5169" w14:textId="77777777" w:rsidR="00BC1642" w:rsidRPr="00BC1642" w:rsidRDefault="00BC1642" w:rsidP="00BC1642">
      <w:pPr>
        <w:pStyle w:val="PL"/>
      </w:pPr>
      <w:proofErr w:type="spellStart"/>
      <w:r w:rsidRPr="00BC1642">
        <w:t>groupparametername</w:t>
      </w:r>
      <w:proofErr w:type="spellEnd"/>
      <w:r w:rsidRPr="00BC1642">
        <w:t xml:space="preserve"> = "</w:t>
      </w:r>
      <w:proofErr w:type="spellStart"/>
      <w:r w:rsidRPr="00BC1642">
        <w:t>oldgroupid</w:t>
      </w:r>
      <w:proofErr w:type="spellEnd"/>
      <w:r w:rsidRPr="00BC1642">
        <w:t>"</w:t>
      </w:r>
    </w:p>
    <w:p w14:paraId="4E38FB0A" w14:textId="77777777" w:rsidR="00BC1642" w:rsidRPr="00BC1642" w:rsidRDefault="00BC1642" w:rsidP="00BC1642">
      <w:pPr>
        <w:pStyle w:val="PL"/>
      </w:pPr>
      <w:r w:rsidRPr="00BC1642">
        <w:t xml:space="preserve">                   / "</w:t>
      </w:r>
      <w:proofErr w:type="spellStart"/>
      <w:r w:rsidRPr="00BC1642">
        <w:t>groupid</w:t>
      </w:r>
      <w:proofErr w:type="spellEnd"/>
      <w:r w:rsidRPr="00BC1642">
        <w:t>"</w:t>
      </w:r>
    </w:p>
    <w:p w14:paraId="7B039CED" w14:textId="77777777" w:rsidR="00BC1642" w:rsidRPr="00BC1642" w:rsidRDefault="00BC1642" w:rsidP="00BC1642">
      <w:pPr>
        <w:pStyle w:val="PL"/>
      </w:pPr>
      <w:r w:rsidRPr="00BC1642">
        <w:t xml:space="preserve">                   / "</w:t>
      </w:r>
      <w:proofErr w:type="spellStart"/>
      <w:r w:rsidRPr="00BC1642">
        <w:t>uribase</w:t>
      </w:r>
      <w:proofErr w:type="spellEnd"/>
      <w:r w:rsidRPr="00BC1642">
        <w:t>"</w:t>
      </w:r>
    </w:p>
    <w:p w14:paraId="54A81852" w14:textId="77777777" w:rsidR="00BC1642" w:rsidRPr="00BC1642" w:rsidRDefault="00BC1642" w:rsidP="00BC1642">
      <w:pPr>
        <w:pStyle w:val="PL"/>
      </w:pPr>
      <w:r w:rsidRPr="00BC1642">
        <w:t xml:space="preserve">                   / "</w:t>
      </w:r>
      <w:proofErr w:type="spellStart"/>
      <w:r w:rsidRPr="00BC1642">
        <w:t>oldnfinst</w:t>
      </w:r>
      <w:proofErr w:type="spellEnd"/>
      <w:r w:rsidRPr="00BC1642">
        <w:t>"</w:t>
      </w:r>
    </w:p>
    <w:p w14:paraId="4FB9F51A" w14:textId="77777777" w:rsidR="00BC1642" w:rsidRPr="00BC1642" w:rsidRDefault="00BC1642" w:rsidP="00BC1642">
      <w:pPr>
        <w:pStyle w:val="PL"/>
      </w:pPr>
      <w:r w:rsidRPr="00BC1642">
        <w:t xml:space="preserve">                   / "</w:t>
      </w:r>
      <w:proofErr w:type="spellStart"/>
      <w:r w:rsidRPr="00BC1642">
        <w:t>oldservset</w:t>
      </w:r>
      <w:proofErr w:type="spellEnd"/>
      <w:r w:rsidRPr="00BC1642">
        <w:t>"</w:t>
      </w:r>
    </w:p>
    <w:p w14:paraId="2BFCD531" w14:textId="77777777" w:rsidR="00BC1642" w:rsidRPr="00BC1642" w:rsidRDefault="00BC1642" w:rsidP="00BC1642">
      <w:pPr>
        <w:pStyle w:val="PL"/>
      </w:pPr>
      <w:r w:rsidRPr="00BC1642">
        <w:t xml:space="preserve">                   / "</w:t>
      </w:r>
      <w:proofErr w:type="spellStart"/>
      <w:r w:rsidRPr="00BC1642">
        <w:t>oldservinst</w:t>
      </w:r>
      <w:proofErr w:type="spellEnd"/>
      <w:r w:rsidRPr="00BC1642">
        <w:t>"</w:t>
      </w:r>
    </w:p>
    <w:p w14:paraId="1D8B7E1D" w14:textId="77777777" w:rsidR="00BC1642" w:rsidRPr="00BC1642" w:rsidRDefault="00BC1642" w:rsidP="00BC1642">
      <w:pPr>
        <w:pStyle w:val="PL"/>
      </w:pPr>
      <w:r w:rsidRPr="00BC1642">
        <w:t xml:space="preserve">                   / "</w:t>
      </w:r>
      <w:proofErr w:type="spellStart"/>
      <w:r w:rsidRPr="00BC1642">
        <w:t>guami</w:t>
      </w:r>
      <w:proofErr w:type="spellEnd"/>
      <w:r w:rsidRPr="00BC1642">
        <w:t>"</w:t>
      </w:r>
    </w:p>
    <w:p w14:paraId="0B71D2B0" w14:textId="77777777" w:rsidR="00BC1642" w:rsidRPr="00BC1642" w:rsidRDefault="00BC1642" w:rsidP="00BC1642">
      <w:pPr>
        <w:pStyle w:val="PL"/>
      </w:pPr>
    </w:p>
    <w:p w14:paraId="28AC6D99" w14:textId="77777777" w:rsidR="00BC1642" w:rsidRPr="00BC1642" w:rsidRDefault="00BC1642" w:rsidP="00BC1642">
      <w:pPr>
        <w:pStyle w:val="PL"/>
      </w:pPr>
      <w:proofErr w:type="spellStart"/>
      <w:r w:rsidRPr="00BC1642">
        <w:t>groupparameter</w:t>
      </w:r>
      <w:proofErr w:type="spellEnd"/>
      <w:r w:rsidRPr="00BC1642">
        <w:t xml:space="preserve">     = </w:t>
      </w:r>
      <w:proofErr w:type="spellStart"/>
      <w:r w:rsidRPr="00BC1642">
        <w:t>groupparametername</w:t>
      </w:r>
      <w:proofErr w:type="spellEnd"/>
      <w:r w:rsidRPr="00BC1642">
        <w:t xml:space="preserve"> "=" token</w:t>
      </w:r>
    </w:p>
    <w:p w14:paraId="79F5613E" w14:textId="77777777" w:rsidR="00BC1642" w:rsidRPr="00BC1642" w:rsidRDefault="00BC1642" w:rsidP="00BC1642">
      <w:pPr>
        <w:pStyle w:val="PL"/>
      </w:pPr>
    </w:p>
    <w:p w14:paraId="55A07F7C" w14:textId="77777777" w:rsidR="00BC1642" w:rsidRPr="00BC1642" w:rsidRDefault="00BC1642" w:rsidP="00BC1642">
      <w:pPr>
        <w:pStyle w:val="PL"/>
      </w:pPr>
      <w:r w:rsidRPr="00BC1642">
        <w:t xml:space="preserve">no-red-value       = "true" </w:t>
      </w:r>
    </w:p>
    <w:p w14:paraId="09478A8C" w14:textId="77777777" w:rsidR="00BC1642" w:rsidRPr="00BC1642" w:rsidRDefault="00BC1642" w:rsidP="00BC1642">
      <w:pPr>
        <w:pStyle w:val="PL"/>
      </w:pPr>
    </w:p>
    <w:p w14:paraId="189ACFD0" w14:textId="77777777" w:rsidR="00BC1642" w:rsidRPr="00BC1642" w:rsidRDefault="00BC1642" w:rsidP="00BC1642">
      <w:pPr>
        <w:pStyle w:val="PL"/>
      </w:pPr>
    </w:p>
    <w:p w14:paraId="062325D3" w14:textId="77777777" w:rsidR="00BC1642" w:rsidRPr="00BC1642" w:rsidRDefault="00BC1642" w:rsidP="00BC1642">
      <w:pPr>
        <w:pStyle w:val="PL"/>
      </w:pPr>
    </w:p>
    <w:p w14:paraId="0D6EB92B" w14:textId="77777777" w:rsidR="00BC1642" w:rsidRPr="00BC1642" w:rsidRDefault="00BC1642" w:rsidP="00BC1642">
      <w:pPr>
        <w:pStyle w:val="PL"/>
      </w:pPr>
      <w:r w:rsidRPr="00BC1642">
        <w:t>;</w:t>
      </w:r>
    </w:p>
    <w:p w14:paraId="6BC24BDC" w14:textId="77777777" w:rsidR="00BC1642" w:rsidRPr="00BC1642" w:rsidRDefault="00BC1642" w:rsidP="00BC1642">
      <w:pPr>
        <w:pStyle w:val="PL"/>
      </w:pPr>
      <w:r w:rsidRPr="00BC1642">
        <w:t>; Header: 3gpp-Sbi-Producer-Id</w:t>
      </w:r>
    </w:p>
    <w:p w14:paraId="17E51B54" w14:textId="77777777" w:rsidR="00BC1642" w:rsidRPr="00BC1642" w:rsidRDefault="00BC1642" w:rsidP="00BC1642">
      <w:pPr>
        <w:pStyle w:val="PL"/>
      </w:pPr>
      <w:r w:rsidRPr="00BC1642">
        <w:t>;</w:t>
      </w:r>
    </w:p>
    <w:p w14:paraId="4B562847" w14:textId="77777777" w:rsidR="00BC1642" w:rsidRPr="00BC1642" w:rsidRDefault="00BC1642" w:rsidP="00BC1642">
      <w:pPr>
        <w:pStyle w:val="PL"/>
      </w:pPr>
    </w:p>
    <w:p w14:paraId="4353FF90" w14:textId="77777777" w:rsidR="00BC1642" w:rsidRPr="00BC1642" w:rsidRDefault="00BC1642" w:rsidP="00BC1642">
      <w:pPr>
        <w:pStyle w:val="PL"/>
      </w:pPr>
      <w:proofErr w:type="spellStart"/>
      <w:r w:rsidRPr="00BC1642">
        <w:t>Sbi</w:t>
      </w:r>
      <w:proofErr w:type="spellEnd"/>
      <w:r w:rsidRPr="00BC1642">
        <w:t>-Producer-Id-Header = "3gpp-Sbi-Producer-Id:" OWS "</w:t>
      </w:r>
      <w:proofErr w:type="spellStart"/>
      <w:r w:rsidRPr="00BC1642">
        <w:t>nfinst</w:t>
      </w:r>
      <w:proofErr w:type="spellEnd"/>
      <w:r w:rsidRPr="00BC1642">
        <w:t xml:space="preserve">=" </w:t>
      </w:r>
      <w:proofErr w:type="spellStart"/>
      <w:r w:rsidRPr="00BC1642">
        <w:t>nfinst</w:t>
      </w:r>
      <w:proofErr w:type="spellEnd"/>
    </w:p>
    <w:p w14:paraId="08801401" w14:textId="77777777" w:rsidR="00BC1642" w:rsidRPr="00BC1642" w:rsidRDefault="00BC1642" w:rsidP="00BC1642">
      <w:pPr>
        <w:pStyle w:val="PL"/>
      </w:pPr>
      <w:r w:rsidRPr="00BC1642">
        <w:t xml:space="preserve">                         [ OWS ";" OWS "</w:t>
      </w:r>
      <w:proofErr w:type="spellStart"/>
      <w:r w:rsidRPr="00BC1642">
        <w:t>nfservinst</w:t>
      </w:r>
      <w:proofErr w:type="spellEnd"/>
      <w:r w:rsidRPr="00BC1642">
        <w:t xml:space="preserve">=" </w:t>
      </w:r>
      <w:proofErr w:type="spellStart"/>
      <w:r w:rsidRPr="00BC1642">
        <w:t>nfservinst</w:t>
      </w:r>
      <w:proofErr w:type="spellEnd"/>
      <w:r w:rsidRPr="00BC1642">
        <w:t xml:space="preserve"> ]</w:t>
      </w:r>
    </w:p>
    <w:p w14:paraId="348C11ED" w14:textId="77777777" w:rsidR="00BC1642" w:rsidRPr="00BC1642" w:rsidRDefault="00BC1642" w:rsidP="00BC1642">
      <w:pPr>
        <w:pStyle w:val="PL"/>
      </w:pPr>
      <w:r w:rsidRPr="00BC1642">
        <w:t xml:space="preserve">                         [ OWS ";" OWS "</w:t>
      </w:r>
      <w:proofErr w:type="spellStart"/>
      <w:r w:rsidRPr="00BC1642">
        <w:t>nfset</w:t>
      </w:r>
      <w:proofErr w:type="spellEnd"/>
      <w:r w:rsidRPr="00BC1642">
        <w:t xml:space="preserve">=" </w:t>
      </w:r>
      <w:proofErr w:type="spellStart"/>
      <w:r w:rsidRPr="00BC1642">
        <w:t>nfset</w:t>
      </w:r>
      <w:proofErr w:type="spellEnd"/>
      <w:r w:rsidRPr="00BC1642">
        <w:t xml:space="preserve"> ]</w:t>
      </w:r>
    </w:p>
    <w:p w14:paraId="7C988756" w14:textId="77777777" w:rsidR="00BC1642" w:rsidRPr="00BC1642" w:rsidRDefault="00BC1642" w:rsidP="00BC1642">
      <w:pPr>
        <w:pStyle w:val="PL"/>
      </w:pPr>
      <w:r w:rsidRPr="00BC1642">
        <w:t xml:space="preserve">                         [ OWS ";" OWS "</w:t>
      </w:r>
      <w:proofErr w:type="spellStart"/>
      <w:r w:rsidRPr="00BC1642">
        <w:t>nfserviceset</w:t>
      </w:r>
      <w:proofErr w:type="spellEnd"/>
      <w:r w:rsidRPr="00BC1642">
        <w:t xml:space="preserve">=" </w:t>
      </w:r>
      <w:proofErr w:type="spellStart"/>
      <w:r w:rsidRPr="00BC1642">
        <w:t>nfserviceset</w:t>
      </w:r>
      <w:proofErr w:type="spellEnd"/>
      <w:r w:rsidRPr="00BC1642">
        <w:t xml:space="preserve"> ] OWS</w:t>
      </w:r>
    </w:p>
    <w:p w14:paraId="028CF112" w14:textId="77777777" w:rsidR="00BC1642" w:rsidRPr="00BC1642" w:rsidRDefault="00BC1642" w:rsidP="00BC1642">
      <w:pPr>
        <w:pStyle w:val="PL"/>
      </w:pPr>
    </w:p>
    <w:p w14:paraId="7408F8B5" w14:textId="77777777" w:rsidR="00BC1642" w:rsidRPr="00BC1642" w:rsidRDefault="00BC1642" w:rsidP="00BC1642">
      <w:pPr>
        <w:pStyle w:val="PL"/>
      </w:pPr>
      <w:proofErr w:type="spellStart"/>
      <w:r w:rsidRPr="00BC1642">
        <w:t>nfinst</w:t>
      </w:r>
      <w:proofErr w:type="spellEnd"/>
      <w:r w:rsidRPr="00BC1642">
        <w:t xml:space="preserve">                 = 8HEXDIG "-" 4HEXDIG "-" 4HEXDIG "-" 4HEXDIG "-" 12HEXDIG</w:t>
      </w:r>
    </w:p>
    <w:p w14:paraId="173A284D" w14:textId="77777777" w:rsidR="00BC1642" w:rsidRPr="00BC1642" w:rsidRDefault="00BC1642" w:rsidP="00BC1642">
      <w:pPr>
        <w:pStyle w:val="PL"/>
      </w:pPr>
    </w:p>
    <w:p w14:paraId="2D28D5C9" w14:textId="77777777" w:rsidR="00BC1642" w:rsidRPr="00BC1642" w:rsidRDefault="00BC1642" w:rsidP="00BC1642">
      <w:pPr>
        <w:pStyle w:val="PL"/>
      </w:pPr>
      <w:proofErr w:type="spellStart"/>
      <w:r w:rsidRPr="00BC1642">
        <w:t>nfservinst</w:t>
      </w:r>
      <w:proofErr w:type="spellEnd"/>
      <w:r w:rsidRPr="00BC1642">
        <w:t xml:space="preserve">             = token</w:t>
      </w:r>
    </w:p>
    <w:p w14:paraId="129E4242" w14:textId="77777777" w:rsidR="00BC1642" w:rsidRPr="00BC1642" w:rsidRDefault="00BC1642" w:rsidP="00BC1642">
      <w:pPr>
        <w:pStyle w:val="PL"/>
      </w:pPr>
    </w:p>
    <w:p w14:paraId="5C60A754" w14:textId="77777777" w:rsidR="00BC1642" w:rsidRPr="00BC1642" w:rsidRDefault="00BC1642" w:rsidP="00BC1642">
      <w:pPr>
        <w:pStyle w:val="PL"/>
      </w:pPr>
      <w:proofErr w:type="spellStart"/>
      <w:r w:rsidRPr="00BC1642">
        <w:t>nfset</w:t>
      </w:r>
      <w:proofErr w:type="spellEnd"/>
      <w:r w:rsidRPr="00BC1642">
        <w:t xml:space="preserve">                  = token</w:t>
      </w:r>
    </w:p>
    <w:p w14:paraId="03003B0E" w14:textId="77777777" w:rsidR="00BC1642" w:rsidRPr="00BC1642" w:rsidRDefault="00BC1642" w:rsidP="00BC1642">
      <w:pPr>
        <w:pStyle w:val="PL"/>
      </w:pPr>
    </w:p>
    <w:p w14:paraId="3AE62D07" w14:textId="77777777" w:rsidR="00BC1642" w:rsidRPr="00BC1642" w:rsidRDefault="00BC1642" w:rsidP="00BC1642">
      <w:pPr>
        <w:pStyle w:val="PL"/>
      </w:pPr>
      <w:proofErr w:type="spellStart"/>
      <w:r w:rsidRPr="00BC1642">
        <w:t>nfserviceset</w:t>
      </w:r>
      <w:proofErr w:type="spellEnd"/>
      <w:r w:rsidRPr="00BC1642">
        <w:t xml:space="preserve">           = token</w:t>
      </w:r>
    </w:p>
    <w:p w14:paraId="2B5A2E14" w14:textId="77777777" w:rsidR="00BC1642" w:rsidRPr="00BC1642" w:rsidRDefault="00BC1642" w:rsidP="00BC1642">
      <w:pPr>
        <w:pStyle w:val="PL"/>
      </w:pPr>
    </w:p>
    <w:p w14:paraId="3DA67927" w14:textId="77777777" w:rsidR="00BC1642" w:rsidRPr="00BC1642" w:rsidRDefault="00BC1642" w:rsidP="00BC1642">
      <w:pPr>
        <w:pStyle w:val="PL"/>
      </w:pPr>
    </w:p>
    <w:p w14:paraId="36829660" w14:textId="77777777" w:rsidR="00BC1642" w:rsidRPr="00BC1642" w:rsidRDefault="00BC1642" w:rsidP="00BC1642">
      <w:pPr>
        <w:pStyle w:val="PL"/>
      </w:pPr>
    </w:p>
    <w:p w14:paraId="4ACFA61C" w14:textId="77777777" w:rsidR="00BC1642" w:rsidRPr="00BC1642" w:rsidRDefault="00BC1642" w:rsidP="00BC1642">
      <w:pPr>
        <w:pStyle w:val="PL"/>
      </w:pPr>
      <w:r w:rsidRPr="00BC1642">
        <w:t>;</w:t>
      </w:r>
    </w:p>
    <w:p w14:paraId="1B2453B8" w14:textId="77777777" w:rsidR="00BC1642" w:rsidRPr="00BC1642" w:rsidRDefault="00BC1642" w:rsidP="00BC1642">
      <w:pPr>
        <w:pStyle w:val="PL"/>
      </w:pPr>
      <w:r w:rsidRPr="00BC1642">
        <w:t>; Header: 3gpp-Sbi-Oci</w:t>
      </w:r>
    </w:p>
    <w:p w14:paraId="5BAC81A0" w14:textId="77777777" w:rsidR="00BC1642" w:rsidRPr="00BC1642" w:rsidRDefault="00BC1642" w:rsidP="00BC1642">
      <w:pPr>
        <w:pStyle w:val="PL"/>
      </w:pPr>
      <w:r w:rsidRPr="00BC1642">
        <w:t>;</w:t>
      </w:r>
    </w:p>
    <w:p w14:paraId="03F5B16B" w14:textId="77777777" w:rsidR="00BC1642" w:rsidRPr="00BC1642" w:rsidRDefault="00BC1642" w:rsidP="00BC1642">
      <w:pPr>
        <w:pStyle w:val="PL"/>
      </w:pPr>
    </w:p>
    <w:p w14:paraId="03A404A1" w14:textId="77777777" w:rsidR="00BC1642" w:rsidRPr="00BC1642" w:rsidRDefault="00BC1642" w:rsidP="00BC1642">
      <w:pPr>
        <w:pStyle w:val="PL"/>
      </w:pPr>
      <w:proofErr w:type="spellStart"/>
      <w:r w:rsidRPr="00BC1642">
        <w:t>Sbi</w:t>
      </w:r>
      <w:proofErr w:type="spellEnd"/>
      <w:r w:rsidRPr="00BC1642">
        <w:t>-</w:t>
      </w:r>
      <w:proofErr w:type="spellStart"/>
      <w:r w:rsidRPr="00BC1642">
        <w:t>Oci</w:t>
      </w:r>
      <w:proofErr w:type="spellEnd"/>
      <w:r w:rsidRPr="00BC1642">
        <w:t xml:space="preserve">-Header  = "3gpp-Sbi-Oci:" OWS </w:t>
      </w:r>
      <w:proofErr w:type="spellStart"/>
      <w:r w:rsidRPr="00BC1642">
        <w:t>oci</w:t>
      </w:r>
      <w:proofErr w:type="spellEnd"/>
      <w:r w:rsidRPr="00BC1642">
        <w:t xml:space="preserve">-element *( OWS "," OWS </w:t>
      </w:r>
      <w:proofErr w:type="spellStart"/>
      <w:r w:rsidRPr="00BC1642">
        <w:t>oci</w:t>
      </w:r>
      <w:proofErr w:type="spellEnd"/>
      <w:r w:rsidRPr="00BC1642">
        <w:t>-element ) OWS</w:t>
      </w:r>
    </w:p>
    <w:p w14:paraId="46525527" w14:textId="77777777" w:rsidR="00BC1642" w:rsidRPr="00BC1642" w:rsidRDefault="00BC1642" w:rsidP="00BC1642">
      <w:pPr>
        <w:pStyle w:val="PL"/>
      </w:pPr>
    </w:p>
    <w:p w14:paraId="5F9989A4" w14:textId="77777777" w:rsidR="00BC1642" w:rsidRPr="00BC1642" w:rsidRDefault="00BC1642" w:rsidP="00BC1642">
      <w:pPr>
        <w:pStyle w:val="PL"/>
      </w:pPr>
      <w:proofErr w:type="spellStart"/>
      <w:r w:rsidRPr="00BC1642">
        <w:t>oci</w:t>
      </w:r>
      <w:proofErr w:type="spellEnd"/>
      <w:r w:rsidRPr="00BC1642">
        <w:t xml:space="preserve">-element     = timestamp ";" RWS </w:t>
      </w:r>
      <w:proofErr w:type="spellStart"/>
      <w:r w:rsidRPr="00BC1642">
        <w:t>validityPeriod</w:t>
      </w:r>
      <w:proofErr w:type="spellEnd"/>
      <w:r w:rsidRPr="00BC1642">
        <w:t xml:space="preserve"> ";" RWS </w:t>
      </w:r>
      <w:proofErr w:type="spellStart"/>
      <w:r w:rsidRPr="00BC1642">
        <w:t>olcMetric</w:t>
      </w:r>
      <w:proofErr w:type="spellEnd"/>
      <w:r w:rsidRPr="00BC1642">
        <w:t xml:space="preserve"> ";" RWS </w:t>
      </w:r>
      <w:proofErr w:type="spellStart"/>
      <w:r w:rsidRPr="00BC1642">
        <w:t>olcScope</w:t>
      </w:r>
      <w:proofErr w:type="spellEnd"/>
    </w:p>
    <w:p w14:paraId="20423591" w14:textId="77777777" w:rsidR="00BC1642" w:rsidRPr="00BC1642" w:rsidRDefault="00BC1642" w:rsidP="00BC1642">
      <w:pPr>
        <w:pStyle w:val="PL"/>
      </w:pPr>
    </w:p>
    <w:p w14:paraId="270DBF1D" w14:textId="77777777" w:rsidR="00BC1642" w:rsidRPr="00BC1642" w:rsidRDefault="00BC1642" w:rsidP="00BC1642">
      <w:pPr>
        <w:pStyle w:val="PL"/>
      </w:pPr>
      <w:r w:rsidRPr="00BC1642">
        <w:t>timestamp       = "Timestamp:" RWS DQUOTE date-time DQUOTE</w:t>
      </w:r>
    </w:p>
    <w:p w14:paraId="5569814B" w14:textId="77777777" w:rsidR="00BC1642" w:rsidRPr="00BC1642" w:rsidRDefault="00BC1642" w:rsidP="00BC1642">
      <w:pPr>
        <w:pStyle w:val="PL"/>
      </w:pPr>
    </w:p>
    <w:p w14:paraId="4B91F835" w14:textId="77777777" w:rsidR="00BC1642" w:rsidRPr="00BC1642" w:rsidRDefault="00BC1642" w:rsidP="00BC1642">
      <w:pPr>
        <w:pStyle w:val="PL"/>
      </w:pPr>
      <w:proofErr w:type="spellStart"/>
      <w:r w:rsidRPr="00BC1642">
        <w:t>validityPeriod</w:t>
      </w:r>
      <w:proofErr w:type="spellEnd"/>
      <w:r w:rsidRPr="00BC1642">
        <w:t xml:space="preserve">  = "Period-of-Validity:" RWS 1*DIGIT "s"</w:t>
      </w:r>
    </w:p>
    <w:p w14:paraId="39EBDA8D" w14:textId="77777777" w:rsidR="00BC1642" w:rsidRPr="00BC1642" w:rsidRDefault="00BC1642" w:rsidP="00BC1642">
      <w:pPr>
        <w:pStyle w:val="PL"/>
      </w:pPr>
    </w:p>
    <w:p w14:paraId="282C3023" w14:textId="77777777" w:rsidR="00BC1642" w:rsidRPr="00BC1642" w:rsidRDefault="00BC1642" w:rsidP="00BC1642">
      <w:pPr>
        <w:pStyle w:val="PL"/>
      </w:pPr>
      <w:proofErr w:type="spellStart"/>
      <w:r w:rsidRPr="00BC1642">
        <w:t>olcMetric</w:t>
      </w:r>
      <w:proofErr w:type="spellEnd"/>
      <w:r w:rsidRPr="00BC1642">
        <w:t xml:space="preserve">       = "Overload-Reduction-Metric:" RWS ( "100" / %x31-39 DIGIT / DIGIT ) "%"</w:t>
      </w:r>
    </w:p>
    <w:p w14:paraId="423F6B2F" w14:textId="77777777" w:rsidR="00BC1642" w:rsidRPr="00BC1642" w:rsidRDefault="00BC1642" w:rsidP="00BC1642">
      <w:pPr>
        <w:pStyle w:val="PL"/>
      </w:pPr>
    </w:p>
    <w:p w14:paraId="15FFB3F5" w14:textId="77777777" w:rsidR="00BC1642" w:rsidRPr="00BC1642" w:rsidRDefault="00BC1642" w:rsidP="00BC1642">
      <w:pPr>
        <w:pStyle w:val="PL"/>
      </w:pPr>
      <w:proofErr w:type="spellStart"/>
      <w:r w:rsidRPr="00BC1642">
        <w:t>olcScope</w:t>
      </w:r>
      <w:proofErr w:type="spellEnd"/>
      <w:r w:rsidRPr="00BC1642">
        <w:t xml:space="preserve">        = </w:t>
      </w:r>
      <w:proofErr w:type="spellStart"/>
      <w:r w:rsidRPr="00BC1642">
        <w:t>nfProducerScope</w:t>
      </w:r>
      <w:proofErr w:type="spellEnd"/>
      <w:r w:rsidRPr="00BC1642">
        <w:t xml:space="preserve"> / </w:t>
      </w:r>
      <w:proofErr w:type="spellStart"/>
      <w:r w:rsidRPr="00BC1642">
        <w:t>nfConsumerScope</w:t>
      </w:r>
      <w:proofErr w:type="spellEnd"/>
      <w:r w:rsidRPr="00BC1642">
        <w:t xml:space="preserve"> / </w:t>
      </w:r>
      <w:proofErr w:type="spellStart"/>
      <w:r w:rsidRPr="00BC1642">
        <w:t>scpScope</w:t>
      </w:r>
      <w:proofErr w:type="spellEnd"/>
      <w:r w:rsidRPr="00BC1642">
        <w:t xml:space="preserve"> / </w:t>
      </w:r>
      <w:proofErr w:type="spellStart"/>
      <w:r w:rsidRPr="00BC1642">
        <w:t>seppScope</w:t>
      </w:r>
      <w:proofErr w:type="spellEnd"/>
    </w:p>
    <w:p w14:paraId="0DA7753B" w14:textId="77777777" w:rsidR="00BC1642" w:rsidRPr="00BC1642" w:rsidRDefault="00BC1642" w:rsidP="00BC1642">
      <w:pPr>
        <w:pStyle w:val="PL"/>
      </w:pPr>
    </w:p>
    <w:p w14:paraId="6C4906E3" w14:textId="77777777" w:rsidR="00BC1642" w:rsidRPr="00BC1642" w:rsidRDefault="00BC1642" w:rsidP="00BC1642">
      <w:pPr>
        <w:pStyle w:val="PL"/>
      </w:pPr>
      <w:proofErr w:type="spellStart"/>
      <w:r w:rsidRPr="00BC1642">
        <w:t>nfProducerScope</w:t>
      </w:r>
      <w:proofErr w:type="spellEnd"/>
      <w:r w:rsidRPr="00BC1642">
        <w:t xml:space="preserve"> = ( ( "NF-Instance:" RWS </w:t>
      </w:r>
      <w:proofErr w:type="spellStart"/>
      <w:r w:rsidRPr="00BC1642">
        <w:t>nfinst</w:t>
      </w:r>
      <w:proofErr w:type="spellEnd"/>
      <w:r w:rsidRPr="00BC1642">
        <w:t xml:space="preserve"> ) </w:t>
      </w:r>
    </w:p>
    <w:p w14:paraId="489A23FB" w14:textId="77777777" w:rsidR="00BC1642" w:rsidRPr="00BC1642" w:rsidRDefault="00BC1642" w:rsidP="00BC1642">
      <w:pPr>
        <w:pStyle w:val="PL"/>
      </w:pPr>
      <w:r w:rsidRPr="00BC1642">
        <w:t xml:space="preserve">                  / ( "NF-Set:" RWS </w:t>
      </w:r>
      <w:proofErr w:type="spellStart"/>
      <w:r w:rsidRPr="00BC1642">
        <w:t>nfset</w:t>
      </w:r>
      <w:proofErr w:type="spellEnd"/>
      <w:r w:rsidRPr="00BC1642">
        <w:t xml:space="preserve"> ) </w:t>
      </w:r>
    </w:p>
    <w:p w14:paraId="5C633537" w14:textId="77777777" w:rsidR="00BC1642" w:rsidRPr="00BC1642" w:rsidRDefault="00BC1642" w:rsidP="00BC1642">
      <w:pPr>
        <w:pStyle w:val="PL"/>
      </w:pPr>
      <w:r w:rsidRPr="00BC1642">
        <w:t xml:space="preserve">                  / ( "NF-Service-Instance:" RWS </w:t>
      </w:r>
      <w:proofErr w:type="spellStart"/>
      <w:r w:rsidRPr="00BC1642">
        <w:t>nfservinst</w:t>
      </w:r>
      <w:proofErr w:type="spellEnd"/>
      <w:r w:rsidRPr="00BC1642">
        <w:t xml:space="preserve"> [ ";" RWS "NF-Inst:" RWS </w:t>
      </w:r>
      <w:proofErr w:type="spellStart"/>
      <w:r w:rsidRPr="00BC1642">
        <w:t>nfinst</w:t>
      </w:r>
      <w:proofErr w:type="spellEnd"/>
      <w:r w:rsidRPr="00BC1642">
        <w:t xml:space="preserve"> ] )</w:t>
      </w:r>
    </w:p>
    <w:p w14:paraId="64FD616F" w14:textId="77777777" w:rsidR="00BC1642" w:rsidRPr="00BC1642" w:rsidRDefault="00BC1642" w:rsidP="00BC1642">
      <w:pPr>
        <w:pStyle w:val="PL"/>
      </w:pPr>
      <w:r w:rsidRPr="00BC1642">
        <w:t xml:space="preserve">                  / ( "NF-Service-Set:" RWS </w:t>
      </w:r>
      <w:proofErr w:type="spellStart"/>
      <w:r w:rsidRPr="00BC1642">
        <w:t>nfserviceset</w:t>
      </w:r>
      <w:proofErr w:type="spellEnd"/>
      <w:r w:rsidRPr="00BC1642">
        <w:t xml:space="preserve"> )</w:t>
      </w:r>
    </w:p>
    <w:p w14:paraId="678FD316" w14:textId="77777777" w:rsidR="00BC1642" w:rsidRPr="00BC1642" w:rsidRDefault="00BC1642" w:rsidP="00BC1642">
      <w:pPr>
        <w:pStyle w:val="PL"/>
      </w:pPr>
      <w:r w:rsidRPr="00BC1642">
        <w:t xml:space="preserve">                  ) [ ";" RWS </w:t>
      </w:r>
      <w:proofErr w:type="spellStart"/>
      <w:r w:rsidRPr="00BC1642">
        <w:t>sNssaiList</w:t>
      </w:r>
      <w:proofErr w:type="spellEnd"/>
      <w:r w:rsidRPr="00BC1642">
        <w:t xml:space="preserve"> ";" RWS </w:t>
      </w:r>
      <w:proofErr w:type="spellStart"/>
      <w:r w:rsidRPr="00BC1642">
        <w:t>dnnList</w:t>
      </w:r>
      <w:proofErr w:type="spellEnd"/>
      <w:r w:rsidRPr="00BC1642">
        <w:t xml:space="preserve"> ]</w:t>
      </w:r>
    </w:p>
    <w:p w14:paraId="13A1E530" w14:textId="77777777" w:rsidR="00BC1642" w:rsidRPr="00BC1642" w:rsidRDefault="00BC1642" w:rsidP="00BC1642">
      <w:pPr>
        <w:pStyle w:val="PL"/>
      </w:pPr>
    </w:p>
    <w:p w14:paraId="44E20F05" w14:textId="77777777" w:rsidR="00BC1642" w:rsidRPr="00BC1642" w:rsidRDefault="00BC1642" w:rsidP="00BC1642">
      <w:pPr>
        <w:pStyle w:val="PL"/>
      </w:pPr>
      <w:proofErr w:type="spellStart"/>
      <w:r w:rsidRPr="00BC1642">
        <w:t>nfConsumerScope</w:t>
      </w:r>
      <w:proofErr w:type="spellEnd"/>
      <w:r w:rsidRPr="00BC1642">
        <w:t xml:space="preserve"> = ( "NFC-Instance:" RWS </w:t>
      </w:r>
      <w:proofErr w:type="spellStart"/>
      <w:r w:rsidRPr="00BC1642">
        <w:t>nfinst</w:t>
      </w:r>
      <w:proofErr w:type="spellEnd"/>
      <w:r w:rsidRPr="00BC1642">
        <w:t xml:space="preserve"> [ ";" RWS "Service-Name:" RWS </w:t>
      </w:r>
      <w:proofErr w:type="spellStart"/>
      <w:r w:rsidRPr="00BC1642">
        <w:t>servname</w:t>
      </w:r>
      <w:proofErr w:type="spellEnd"/>
      <w:r w:rsidRPr="00BC1642">
        <w:t xml:space="preserve"> ] )</w:t>
      </w:r>
    </w:p>
    <w:p w14:paraId="2F670F94" w14:textId="77777777" w:rsidR="00BC1642" w:rsidRPr="00BC1642" w:rsidRDefault="00BC1642" w:rsidP="00BC1642">
      <w:pPr>
        <w:pStyle w:val="PL"/>
      </w:pPr>
      <w:r w:rsidRPr="00BC1642">
        <w:lastRenderedPageBreak/>
        <w:t xml:space="preserve">                / ( "NFC-Set:" RWS </w:t>
      </w:r>
      <w:proofErr w:type="spellStart"/>
      <w:r w:rsidRPr="00BC1642">
        <w:t>nfset</w:t>
      </w:r>
      <w:proofErr w:type="spellEnd"/>
      <w:r w:rsidRPr="00BC1642">
        <w:t xml:space="preserve"> [ ";" RWS "Service-Name:" RWS </w:t>
      </w:r>
      <w:proofErr w:type="spellStart"/>
      <w:r w:rsidRPr="00BC1642">
        <w:t>servname</w:t>
      </w:r>
      <w:proofErr w:type="spellEnd"/>
      <w:r w:rsidRPr="00BC1642">
        <w:t xml:space="preserve"> ] )</w:t>
      </w:r>
    </w:p>
    <w:p w14:paraId="1FCD75A9" w14:textId="77777777" w:rsidR="00BC1642" w:rsidRPr="00BC1642" w:rsidRDefault="00BC1642" w:rsidP="00BC1642">
      <w:pPr>
        <w:pStyle w:val="PL"/>
      </w:pPr>
      <w:r w:rsidRPr="00BC1642">
        <w:t xml:space="preserve">                / ( "NFC-Service-Instance:" RWS </w:t>
      </w:r>
      <w:proofErr w:type="spellStart"/>
      <w:r w:rsidRPr="00BC1642">
        <w:t>nfservinst</w:t>
      </w:r>
      <w:proofErr w:type="spellEnd"/>
      <w:r w:rsidRPr="00BC1642">
        <w:t xml:space="preserve"> [";" RWS "NF-Inst:" RWS </w:t>
      </w:r>
      <w:proofErr w:type="spellStart"/>
      <w:r w:rsidRPr="00BC1642">
        <w:t>nfinst</w:t>
      </w:r>
      <w:proofErr w:type="spellEnd"/>
      <w:r w:rsidRPr="00BC1642">
        <w:t xml:space="preserve"> ] )</w:t>
      </w:r>
    </w:p>
    <w:p w14:paraId="2827A685" w14:textId="77777777" w:rsidR="00BC1642" w:rsidRPr="00BC1642" w:rsidRDefault="00BC1642" w:rsidP="00BC1642">
      <w:pPr>
        <w:pStyle w:val="PL"/>
      </w:pPr>
      <w:r w:rsidRPr="00BC1642">
        <w:t xml:space="preserve">                / ( "NFC-Service-Set:" RWS </w:t>
      </w:r>
      <w:proofErr w:type="spellStart"/>
      <w:r w:rsidRPr="00BC1642">
        <w:t>nfserviceset</w:t>
      </w:r>
      <w:proofErr w:type="spellEnd"/>
      <w:r w:rsidRPr="00BC1642">
        <w:t xml:space="preserve"> )</w:t>
      </w:r>
    </w:p>
    <w:p w14:paraId="142BF2CB" w14:textId="77777777" w:rsidR="00BC1642" w:rsidRPr="00BC1642" w:rsidRDefault="00BC1642" w:rsidP="00BC1642">
      <w:pPr>
        <w:pStyle w:val="PL"/>
      </w:pPr>
      <w:r w:rsidRPr="00BC1642">
        <w:t xml:space="preserve">                / ( "Callback-Uri:" RWS DQUOTE URI DQUOTE *( RWS "&amp;" RWS DQUOTE URI DQUOTE ) )</w:t>
      </w:r>
    </w:p>
    <w:p w14:paraId="750E0B3E" w14:textId="77777777" w:rsidR="00BC1642" w:rsidRPr="00BC1642" w:rsidRDefault="00BC1642" w:rsidP="00BC1642">
      <w:pPr>
        <w:pStyle w:val="PL"/>
      </w:pPr>
    </w:p>
    <w:p w14:paraId="36D23DE3" w14:textId="77777777" w:rsidR="00BC1642" w:rsidRPr="00BC1642" w:rsidRDefault="00BC1642" w:rsidP="00BC1642">
      <w:pPr>
        <w:pStyle w:val="PL"/>
      </w:pPr>
      <w:proofErr w:type="spellStart"/>
      <w:r w:rsidRPr="00BC1642">
        <w:t>servname</w:t>
      </w:r>
      <w:proofErr w:type="spellEnd"/>
      <w:r w:rsidRPr="00BC1642">
        <w:t xml:space="preserve">        = token</w:t>
      </w:r>
    </w:p>
    <w:p w14:paraId="3A9D0AC0" w14:textId="77777777" w:rsidR="00BC1642" w:rsidRPr="00BC1642" w:rsidRDefault="00BC1642" w:rsidP="00BC1642">
      <w:pPr>
        <w:pStyle w:val="PL"/>
      </w:pPr>
    </w:p>
    <w:p w14:paraId="35B2470F" w14:textId="77777777" w:rsidR="00BC1642" w:rsidRPr="00BC1642" w:rsidRDefault="00BC1642" w:rsidP="00BC1642">
      <w:pPr>
        <w:pStyle w:val="PL"/>
      </w:pPr>
      <w:proofErr w:type="spellStart"/>
      <w:r w:rsidRPr="00BC1642">
        <w:t>scpScope</w:t>
      </w:r>
      <w:proofErr w:type="spellEnd"/>
      <w:r w:rsidRPr="00BC1642">
        <w:t xml:space="preserve">        = "SCP-FQDN:" RWS </w:t>
      </w:r>
      <w:proofErr w:type="spellStart"/>
      <w:r w:rsidRPr="00BC1642">
        <w:t>fqdn</w:t>
      </w:r>
      <w:proofErr w:type="spellEnd"/>
    </w:p>
    <w:p w14:paraId="135CE617" w14:textId="77777777" w:rsidR="00BC1642" w:rsidRPr="00BC1642" w:rsidRDefault="00BC1642" w:rsidP="00BC1642">
      <w:pPr>
        <w:pStyle w:val="PL"/>
      </w:pPr>
    </w:p>
    <w:p w14:paraId="6DF3B973" w14:textId="77777777" w:rsidR="00BC1642" w:rsidRPr="00BC1642" w:rsidRDefault="00BC1642" w:rsidP="00BC1642">
      <w:pPr>
        <w:pStyle w:val="PL"/>
      </w:pPr>
      <w:proofErr w:type="spellStart"/>
      <w:r w:rsidRPr="00BC1642">
        <w:t>seppScope</w:t>
      </w:r>
      <w:proofErr w:type="spellEnd"/>
      <w:r w:rsidRPr="00BC1642">
        <w:t xml:space="preserve">       = "SEPP-FQDN:" RWS </w:t>
      </w:r>
      <w:proofErr w:type="spellStart"/>
      <w:r w:rsidRPr="00BC1642">
        <w:t>fqdn</w:t>
      </w:r>
      <w:proofErr w:type="spellEnd"/>
    </w:p>
    <w:p w14:paraId="3A1E5A5A" w14:textId="77777777" w:rsidR="00BC1642" w:rsidRPr="00BC1642" w:rsidRDefault="00BC1642" w:rsidP="00BC1642">
      <w:pPr>
        <w:pStyle w:val="PL"/>
      </w:pPr>
    </w:p>
    <w:p w14:paraId="397D05FD" w14:textId="77777777" w:rsidR="00BC1642" w:rsidRPr="00BC1642" w:rsidRDefault="00BC1642" w:rsidP="00BC1642">
      <w:pPr>
        <w:pStyle w:val="PL"/>
      </w:pPr>
      <w:proofErr w:type="spellStart"/>
      <w:r w:rsidRPr="00BC1642">
        <w:t>fqdn</w:t>
      </w:r>
      <w:proofErr w:type="spellEnd"/>
      <w:r w:rsidRPr="00BC1642">
        <w:t xml:space="preserve">            = token</w:t>
      </w:r>
    </w:p>
    <w:p w14:paraId="0C5B85D8" w14:textId="77777777" w:rsidR="00BC1642" w:rsidRPr="00BC1642" w:rsidRDefault="00BC1642" w:rsidP="00BC1642">
      <w:pPr>
        <w:pStyle w:val="PL"/>
      </w:pPr>
    </w:p>
    <w:p w14:paraId="2E2A5529" w14:textId="77777777" w:rsidR="00BC1642" w:rsidRPr="00BC1642" w:rsidRDefault="00BC1642" w:rsidP="00BC1642">
      <w:pPr>
        <w:pStyle w:val="PL"/>
      </w:pPr>
      <w:proofErr w:type="spellStart"/>
      <w:r w:rsidRPr="00BC1642">
        <w:t>dnnList</w:t>
      </w:r>
      <w:proofErr w:type="spellEnd"/>
      <w:r w:rsidRPr="00BC1642">
        <w:t xml:space="preserve">         = "DNN:" RWS 1*</w:t>
      </w:r>
      <w:proofErr w:type="spellStart"/>
      <w:r w:rsidRPr="00BC1642">
        <w:t>tchar</w:t>
      </w:r>
      <w:proofErr w:type="spellEnd"/>
      <w:r w:rsidRPr="00BC1642">
        <w:t xml:space="preserve"> *( RWS "&amp;" RWS 1*</w:t>
      </w:r>
      <w:proofErr w:type="spellStart"/>
      <w:r w:rsidRPr="00BC1642">
        <w:t>tchar</w:t>
      </w:r>
      <w:proofErr w:type="spellEnd"/>
      <w:r w:rsidRPr="00BC1642">
        <w:t xml:space="preserve"> )</w:t>
      </w:r>
    </w:p>
    <w:p w14:paraId="2911C762" w14:textId="77777777" w:rsidR="00BC1642" w:rsidRPr="00BC1642" w:rsidRDefault="00BC1642" w:rsidP="00BC1642">
      <w:pPr>
        <w:pStyle w:val="PL"/>
      </w:pPr>
    </w:p>
    <w:p w14:paraId="2A1ACB00" w14:textId="77777777" w:rsidR="00BC1642" w:rsidRPr="00BC1642" w:rsidRDefault="00BC1642" w:rsidP="00BC1642">
      <w:pPr>
        <w:pStyle w:val="PL"/>
        <w:rPr>
          <w:lang w:val="fi-FI"/>
        </w:rPr>
      </w:pPr>
      <w:r w:rsidRPr="00BC1642">
        <w:rPr>
          <w:lang w:val="fi-FI"/>
        </w:rPr>
        <w:t>sNssaiList      = "S-NSSAI:" RWS snssai *( RWS "&amp;" RWS snssai )</w:t>
      </w:r>
    </w:p>
    <w:p w14:paraId="60EA9504" w14:textId="77777777" w:rsidR="00BC1642" w:rsidRPr="00BC1642" w:rsidRDefault="00BC1642" w:rsidP="00BC1642">
      <w:pPr>
        <w:pStyle w:val="PL"/>
        <w:rPr>
          <w:lang w:val="fi-FI"/>
        </w:rPr>
      </w:pPr>
    </w:p>
    <w:p w14:paraId="2263A860" w14:textId="77777777" w:rsidR="00BC1642" w:rsidRPr="00BC1642" w:rsidRDefault="00BC1642" w:rsidP="00BC1642">
      <w:pPr>
        <w:pStyle w:val="PL"/>
      </w:pPr>
      <w:proofErr w:type="spellStart"/>
      <w:r w:rsidRPr="00BC1642">
        <w:t>snssai</w:t>
      </w:r>
      <w:proofErr w:type="spellEnd"/>
      <w:r w:rsidRPr="00BC1642">
        <w:t xml:space="preserve">          = 1*</w:t>
      </w:r>
      <w:proofErr w:type="spellStart"/>
      <w:r w:rsidRPr="00BC1642">
        <w:t>tchar</w:t>
      </w:r>
      <w:proofErr w:type="spellEnd"/>
    </w:p>
    <w:p w14:paraId="643F3042" w14:textId="77777777" w:rsidR="00BC1642" w:rsidRPr="00BC1642" w:rsidRDefault="00BC1642" w:rsidP="00BC1642">
      <w:pPr>
        <w:pStyle w:val="PL"/>
      </w:pPr>
    </w:p>
    <w:p w14:paraId="672B3575" w14:textId="77777777" w:rsidR="00BC1642" w:rsidRPr="00BC1642" w:rsidRDefault="00BC1642" w:rsidP="00BC1642">
      <w:pPr>
        <w:pStyle w:val="PL"/>
      </w:pPr>
    </w:p>
    <w:p w14:paraId="7FAEAF67" w14:textId="77777777" w:rsidR="00BC1642" w:rsidRPr="00BC1642" w:rsidRDefault="00BC1642" w:rsidP="00BC1642">
      <w:pPr>
        <w:pStyle w:val="PL"/>
      </w:pPr>
    </w:p>
    <w:p w14:paraId="6B8C03D1" w14:textId="77777777" w:rsidR="00BC1642" w:rsidRPr="00BC1642" w:rsidRDefault="00BC1642" w:rsidP="00BC1642">
      <w:pPr>
        <w:pStyle w:val="PL"/>
      </w:pPr>
      <w:r w:rsidRPr="00BC1642">
        <w:t>;</w:t>
      </w:r>
    </w:p>
    <w:p w14:paraId="757B5D70" w14:textId="77777777" w:rsidR="00BC1642" w:rsidRPr="00BC1642" w:rsidRDefault="00BC1642" w:rsidP="00BC1642">
      <w:pPr>
        <w:pStyle w:val="PL"/>
      </w:pPr>
      <w:r w:rsidRPr="00BC1642">
        <w:t>; Header: 3gpp-Sbi-Lci</w:t>
      </w:r>
    </w:p>
    <w:p w14:paraId="18BC7CEA" w14:textId="77777777" w:rsidR="00BC1642" w:rsidRPr="00BC1642" w:rsidRDefault="00BC1642" w:rsidP="00BC1642">
      <w:pPr>
        <w:pStyle w:val="PL"/>
      </w:pPr>
      <w:r w:rsidRPr="00BC1642">
        <w:t>;</w:t>
      </w:r>
    </w:p>
    <w:p w14:paraId="1210CDCA" w14:textId="77777777" w:rsidR="00BC1642" w:rsidRPr="00BC1642" w:rsidRDefault="00BC1642" w:rsidP="00BC1642">
      <w:pPr>
        <w:pStyle w:val="PL"/>
      </w:pPr>
    </w:p>
    <w:p w14:paraId="29B37B60" w14:textId="77777777" w:rsidR="00BC1642" w:rsidRPr="00BC1642" w:rsidRDefault="00BC1642" w:rsidP="00BC1642">
      <w:pPr>
        <w:pStyle w:val="PL"/>
      </w:pPr>
      <w:proofErr w:type="spellStart"/>
      <w:r w:rsidRPr="00BC1642">
        <w:t>Sbi</w:t>
      </w:r>
      <w:proofErr w:type="spellEnd"/>
      <w:r w:rsidRPr="00BC1642">
        <w:t>-</w:t>
      </w:r>
      <w:proofErr w:type="spellStart"/>
      <w:r w:rsidRPr="00BC1642">
        <w:t>Lci</w:t>
      </w:r>
      <w:proofErr w:type="spellEnd"/>
      <w:r w:rsidRPr="00BC1642">
        <w:t>-Header    = "3gpp-Sbi-Lci:" OWS lc-element *( OWS "," OWS lc-element ) OWS</w:t>
      </w:r>
    </w:p>
    <w:p w14:paraId="6590E62B" w14:textId="77777777" w:rsidR="00BC1642" w:rsidRPr="00BC1642" w:rsidRDefault="00BC1642" w:rsidP="00BC1642">
      <w:pPr>
        <w:pStyle w:val="PL"/>
      </w:pPr>
    </w:p>
    <w:p w14:paraId="02DAE6BA" w14:textId="77777777" w:rsidR="00BC1642" w:rsidRPr="00BC1642" w:rsidRDefault="00BC1642" w:rsidP="00BC1642">
      <w:pPr>
        <w:pStyle w:val="PL"/>
      </w:pPr>
      <w:r w:rsidRPr="00BC1642">
        <w:t xml:space="preserve">lc-element        = timestamp ";" RWS </w:t>
      </w:r>
      <w:proofErr w:type="spellStart"/>
      <w:r w:rsidRPr="00BC1642">
        <w:t>lcMetric</w:t>
      </w:r>
      <w:proofErr w:type="spellEnd"/>
      <w:r w:rsidRPr="00BC1642">
        <w:t xml:space="preserve"> ";" RWS </w:t>
      </w:r>
      <w:proofErr w:type="spellStart"/>
      <w:r w:rsidRPr="00BC1642">
        <w:t>lcScope</w:t>
      </w:r>
      <w:proofErr w:type="spellEnd"/>
    </w:p>
    <w:p w14:paraId="22D21EA7" w14:textId="77777777" w:rsidR="00BC1642" w:rsidRPr="00BC1642" w:rsidRDefault="00BC1642" w:rsidP="00BC1642">
      <w:pPr>
        <w:pStyle w:val="PL"/>
      </w:pPr>
    </w:p>
    <w:p w14:paraId="71EE9F2B" w14:textId="77777777" w:rsidR="00BC1642" w:rsidRPr="00BC1642" w:rsidRDefault="00BC1642" w:rsidP="00BC1642">
      <w:pPr>
        <w:pStyle w:val="PL"/>
      </w:pPr>
      <w:proofErr w:type="spellStart"/>
      <w:r w:rsidRPr="00BC1642">
        <w:t>lcMetric</w:t>
      </w:r>
      <w:proofErr w:type="spellEnd"/>
      <w:r w:rsidRPr="00BC1642">
        <w:t xml:space="preserve">          = "Load-Metric:" RWS ( "100" / %x31-39 DIGIT / DIGIT ) "%"</w:t>
      </w:r>
    </w:p>
    <w:p w14:paraId="6A5D35CC" w14:textId="77777777" w:rsidR="00BC1642" w:rsidRPr="00BC1642" w:rsidRDefault="00BC1642" w:rsidP="00BC1642">
      <w:pPr>
        <w:pStyle w:val="PL"/>
      </w:pPr>
    </w:p>
    <w:p w14:paraId="14E5B2A5" w14:textId="77777777" w:rsidR="00BC1642" w:rsidRPr="00BC1642" w:rsidRDefault="00BC1642" w:rsidP="00BC1642">
      <w:pPr>
        <w:pStyle w:val="PL"/>
      </w:pPr>
      <w:proofErr w:type="spellStart"/>
      <w:r w:rsidRPr="00BC1642">
        <w:t>lcScope</w:t>
      </w:r>
      <w:proofErr w:type="spellEnd"/>
      <w:r w:rsidRPr="00BC1642">
        <w:t xml:space="preserve">           = </w:t>
      </w:r>
      <w:proofErr w:type="spellStart"/>
      <w:r w:rsidRPr="00BC1642">
        <w:t>lcNfProducerScope</w:t>
      </w:r>
      <w:proofErr w:type="spellEnd"/>
      <w:r w:rsidRPr="00BC1642">
        <w:t xml:space="preserve"> / </w:t>
      </w:r>
      <w:proofErr w:type="spellStart"/>
      <w:r w:rsidRPr="00BC1642">
        <w:t>scpScope</w:t>
      </w:r>
      <w:proofErr w:type="spellEnd"/>
      <w:r w:rsidRPr="00BC1642">
        <w:t xml:space="preserve"> / </w:t>
      </w:r>
      <w:proofErr w:type="spellStart"/>
      <w:r w:rsidRPr="00BC1642">
        <w:t>seppScope</w:t>
      </w:r>
      <w:proofErr w:type="spellEnd"/>
    </w:p>
    <w:p w14:paraId="4B032E1F" w14:textId="77777777" w:rsidR="00BC1642" w:rsidRPr="00BC1642" w:rsidRDefault="00BC1642" w:rsidP="00BC1642">
      <w:pPr>
        <w:pStyle w:val="PL"/>
      </w:pPr>
    </w:p>
    <w:p w14:paraId="540D2E5B" w14:textId="77777777" w:rsidR="00BC1642" w:rsidRPr="00BC1642" w:rsidRDefault="00BC1642" w:rsidP="00BC1642">
      <w:pPr>
        <w:pStyle w:val="PL"/>
      </w:pPr>
      <w:proofErr w:type="spellStart"/>
      <w:r w:rsidRPr="00BC1642">
        <w:t>lcNfProducerScope</w:t>
      </w:r>
      <w:proofErr w:type="spellEnd"/>
      <w:r w:rsidRPr="00BC1642">
        <w:t xml:space="preserve"> = ( ( "NF-Instance:" RWS </w:t>
      </w:r>
      <w:proofErr w:type="spellStart"/>
      <w:r w:rsidRPr="00BC1642">
        <w:t>nfinst</w:t>
      </w:r>
      <w:proofErr w:type="spellEnd"/>
      <w:r w:rsidRPr="00BC1642">
        <w:t xml:space="preserve"> )</w:t>
      </w:r>
    </w:p>
    <w:p w14:paraId="18B843C2" w14:textId="77777777" w:rsidR="00BC1642" w:rsidRPr="00BC1642" w:rsidRDefault="00BC1642" w:rsidP="00BC1642">
      <w:pPr>
        <w:pStyle w:val="PL"/>
      </w:pPr>
      <w:r w:rsidRPr="00BC1642">
        <w:t xml:space="preserve">                    / ( "NF-Set:" RWS </w:t>
      </w:r>
      <w:proofErr w:type="spellStart"/>
      <w:r w:rsidRPr="00BC1642">
        <w:t>nfset</w:t>
      </w:r>
      <w:proofErr w:type="spellEnd"/>
      <w:r w:rsidRPr="00BC1642">
        <w:t xml:space="preserve"> )</w:t>
      </w:r>
    </w:p>
    <w:p w14:paraId="700C3620" w14:textId="77777777" w:rsidR="00BC1642" w:rsidRPr="00BC1642" w:rsidRDefault="00BC1642" w:rsidP="00BC1642">
      <w:pPr>
        <w:pStyle w:val="PL"/>
      </w:pPr>
      <w:r w:rsidRPr="00BC1642">
        <w:t xml:space="preserve">                    / ( "NF-Service-Instance:" RWS </w:t>
      </w:r>
      <w:proofErr w:type="spellStart"/>
      <w:r w:rsidRPr="00BC1642">
        <w:t>nfservinst</w:t>
      </w:r>
      <w:proofErr w:type="spellEnd"/>
      <w:r w:rsidRPr="00BC1642">
        <w:t xml:space="preserve"> [ ";" RWS "NF-Inst:" RWS </w:t>
      </w:r>
      <w:proofErr w:type="spellStart"/>
      <w:r w:rsidRPr="00BC1642">
        <w:t>nfinst</w:t>
      </w:r>
      <w:proofErr w:type="spellEnd"/>
      <w:r w:rsidRPr="00BC1642">
        <w:t xml:space="preserve"> ] )</w:t>
      </w:r>
    </w:p>
    <w:p w14:paraId="1F8562DC" w14:textId="77777777" w:rsidR="00BC1642" w:rsidRPr="00BC1642" w:rsidRDefault="00BC1642" w:rsidP="00BC1642">
      <w:pPr>
        <w:pStyle w:val="PL"/>
      </w:pPr>
      <w:r w:rsidRPr="00BC1642">
        <w:t xml:space="preserve">                    / ( "NF-Service-Set:" RWS </w:t>
      </w:r>
      <w:proofErr w:type="spellStart"/>
      <w:r w:rsidRPr="00BC1642">
        <w:t>nfserviceset</w:t>
      </w:r>
      <w:proofErr w:type="spellEnd"/>
      <w:r w:rsidRPr="00BC1642">
        <w:t xml:space="preserve"> )</w:t>
      </w:r>
    </w:p>
    <w:p w14:paraId="5B2E67DD" w14:textId="77777777" w:rsidR="00BC1642" w:rsidRPr="00BC1642" w:rsidRDefault="00BC1642" w:rsidP="00BC1642">
      <w:pPr>
        <w:pStyle w:val="PL"/>
      </w:pPr>
      <w:r w:rsidRPr="00BC1642">
        <w:t xml:space="preserve">                    ) [ ";" RWS </w:t>
      </w:r>
      <w:proofErr w:type="spellStart"/>
      <w:r w:rsidRPr="00BC1642">
        <w:t>sNssaiList</w:t>
      </w:r>
      <w:proofErr w:type="spellEnd"/>
      <w:r w:rsidRPr="00BC1642">
        <w:t xml:space="preserve"> ";" RWS </w:t>
      </w:r>
      <w:proofErr w:type="spellStart"/>
      <w:r w:rsidRPr="00BC1642">
        <w:t>dnnList</w:t>
      </w:r>
      <w:proofErr w:type="spellEnd"/>
      <w:r w:rsidRPr="00BC1642">
        <w:t xml:space="preserve"> ";" RWS </w:t>
      </w:r>
      <w:proofErr w:type="spellStart"/>
      <w:r w:rsidRPr="00BC1642">
        <w:t>relativeCapacity</w:t>
      </w:r>
      <w:proofErr w:type="spellEnd"/>
      <w:r w:rsidRPr="00BC1642">
        <w:t xml:space="preserve"> ]</w:t>
      </w:r>
    </w:p>
    <w:p w14:paraId="1E53703D" w14:textId="77777777" w:rsidR="00BC1642" w:rsidRPr="00BC1642" w:rsidRDefault="00BC1642" w:rsidP="00BC1642">
      <w:pPr>
        <w:pStyle w:val="PL"/>
      </w:pPr>
    </w:p>
    <w:p w14:paraId="02059DAB" w14:textId="77777777" w:rsidR="00BC1642" w:rsidRPr="00BC1642" w:rsidRDefault="00BC1642" w:rsidP="00BC1642">
      <w:pPr>
        <w:pStyle w:val="PL"/>
      </w:pPr>
      <w:proofErr w:type="spellStart"/>
      <w:r w:rsidRPr="00BC1642">
        <w:t>relativeCapacity</w:t>
      </w:r>
      <w:proofErr w:type="spellEnd"/>
      <w:r w:rsidRPr="00BC1642">
        <w:t xml:space="preserve">  = "Relative-Capacity:" RWS ( "100" / 1*2DIGIT ) "%"</w:t>
      </w:r>
    </w:p>
    <w:p w14:paraId="2C7E63DE" w14:textId="77777777" w:rsidR="00BC1642" w:rsidRPr="00BC1642" w:rsidRDefault="00BC1642" w:rsidP="00BC1642">
      <w:pPr>
        <w:pStyle w:val="PL"/>
      </w:pPr>
    </w:p>
    <w:p w14:paraId="07C9FEB7" w14:textId="77777777" w:rsidR="00BC1642" w:rsidRPr="00BC1642" w:rsidRDefault="00BC1642" w:rsidP="00BC1642">
      <w:pPr>
        <w:pStyle w:val="PL"/>
      </w:pPr>
    </w:p>
    <w:p w14:paraId="6B3D6C66" w14:textId="77777777" w:rsidR="00BC1642" w:rsidRPr="00BC1642" w:rsidRDefault="00BC1642" w:rsidP="00BC1642">
      <w:pPr>
        <w:pStyle w:val="PL"/>
      </w:pPr>
    </w:p>
    <w:p w14:paraId="2E746E8E" w14:textId="77777777" w:rsidR="00BC1642" w:rsidRPr="00BC1642" w:rsidRDefault="00BC1642" w:rsidP="00BC1642">
      <w:pPr>
        <w:pStyle w:val="PL"/>
      </w:pPr>
      <w:r w:rsidRPr="00BC1642">
        <w:t>;</w:t>
      </w:r>
    </w:p>
    <w:p w14:paraId="43C20DD6" w14:textId="77777777" w:rsidR="00BC1642" w:rsidRPr="00BC1642" w:rsidRDefault="00BC1642" w:rsidP="00BC1642">
      <w:pPr>
        <w:pStyle w:val="PL"/>
      </w:pPr>
      <w:r w:rsidRPr="00BC1642">
        <w:t>; Header: 3gpp-Sbi-Client-Credentials</w:t>
      </w:r>
    </w:p>
    <w:p w14:paraId="069992D4" w14:textId="77777777" w:rsidR="00BC1642" w:rsidRPr="00BC1642" w:rsidRDefault="00BC1642" w:rsidP="00BC1642">
      <w:pPr>
        <w:pStyle w:val="PL"/>
      </w:pPr>
      <w:r w:rsidRPr="00BC1642">
        <w:t>;</w:t>
      </w:r>
    </w:p>
    <w:p w14:paraId="4CA27873" w14:textId="77777777" w:rsidR="00BC1642" w:rsidRPr="00BC1642" w:rsidRDefault="00BC1642" w:rsidP="00BC1642">
      <w:pPr>
        <w:pStyle w:val="PL"/>
      </w:pPr>
    </w:p>
    <w:p w14:paraId="0FF3BEC7" w14:textId="77777777" w:rsidR="00BC1642" w:rsidRPr="00BC1642" w:rsidRDefault="00BC1642" w:rsidP="00BC1642">
      <w:pPr>
        <w:pStyle w:val="PL"/>
      </w:pPr>
      <w:proofErr w:type="spellStart"/>
      <w:r w:rsidRPr="00BC1642">
        <w:t>Sbi</w:t>
      </w:r>
      <w:proofErr w:type="spellEnd"/>
      <w:r w:rsidRPr="00BC1642">
        <w:t xml:space="preserve">-Client-Credentials-Header = "3gpp-Sbi-Client-Credentials:" OWS </w:t>
      </w:r>
      <w:proofErr w:type="spellStart"/>
      <w:r w:rsidRPr="00BC1642">
        <w:t>jwt</w:t>
      </w:r>
      <w:proofErr w:type="spellEnd"/>
      <w:r w:rsidRPr="00BC1642">
        <w:t xml:space="preserve"> OWS</w:t>
      </w:r>
    </w:p>
    <w:p w14:paraId="14EA9A75" w14:textId="77777777" w:rsidR="00BC1642" w:rsidRPr="00BC1642" w:rsidRDefault="00BC1642" w:rsidP="00BC1642">
      <w:pPr>
        <w:pStyle w:val="PL"/>
      </w:pPr>
    </w:p>
    <w:p w14:paraId="07343CE5" w14:textId="77777777" w:rsidR="00BC1642" w:rsidRPr="00BC1642" w:rsidRDefault="00BC1642" w:rsidP="00BC1642">
      <w:pPr>
        <w:pStyle w:val="PL"/>
      </w:pPr>
      <w:proofErr w:type="spellStart"/>
      <w:r w:rsidRPr="00BC1642">
        <w:t>jwt</w:t>
      </w:r>
      <w:proofErr w:type="spellEnd"/>
      <w:r w:rsidRPr="00BC1642">
        <w:t xml:space="preserve">                           = 1*b64urlchar "." 1*b64urlchar "." 1*b64urlchar</w:t>
      </w:r>
    </w:p>
    <w:p w14:paraId="7A10CE1E" w14:textId="77777777" w:rsidR="00BC1642" w:rsidRPr="00BC1642" w:rsidRDefault="00BC1642" w:rsidP="00BC1642">
      <w:pPr>
        <w:pStyle w:val="PL"/>
      </w:pPr>
    </w:p>
    <w:p w14:paraId="71C04630" w14:textId="77777777" w:rsidR="00BC1642" w:rsidRPr="00BC1642" w:rsidRDefault="00BC1642" w:rsidP="00BC1642">
      <w:pPr>
        <w:pStyle w:val="PL"/>
      </w:pPr>
      <w:r w:rsidRPr="00BC1642">
        <w:t>b64urlchar                    = ALPHA / DIGIT / "-" / "_"</w:t>
      </w:r>
    </w:p>
    <w:p w14:paraId="785191DA" w14:textId="77777777" w:rsidR="00BC1642" w:rsidRPr="00BC1642" w:rsidRDefault="00BC1642" w:rsidP="00BC1642">
      <w:pPr>
        <w:pStyle w:val="PL"/>
      </w:pPr>
    </w:p>
    <w:p w14:paraId="6C55401E" w14:textId="77777777" w:rsidR="00BC1642" w:rsidRPr="00BC1642" w:rsidRDefault="00BC1642" w:rsidP="00BC1642">
      <w:pPr>
        <w:pStyle w:val="PL"/>
      </w:pPr>
    </w:p>
    <w:p w14:paraId="1D89BCB5" w14:textId="77777777" w:rsidR="00BC1642" w:rsidRPr="00BC1642" w:rsidRDefault="00BC1642" w:rsidP="00BC1642">
      <w:pPr>
        <w:pStyle w:val="PL"/>
      </w:pPr>
    </w:p>
    <w:p w14:paraId="48191E55" w14:textId="77777777" w:rsidR="00BC1642" w:rsidRPr="00BC1642" w:rsidRDefault="00BC1642" w:rsidP="00BC1642">
      <w:pPr>
        <w:pStyle w:val="PL"/>
      </w:pPr>
      <w:r w:rsidRPr="00BC1642">
        <w:t>;</w:t>
      </w:r>
    </w:p>
    <w:p w14:paraId="06AD6DA9" w14:textId="77777777" w:rsidR="00BC1642" w:rsidRPr="00BC1642" w:rsidRDefault="00BC1642" w:rsidP="00BC1642">
      <w:pPr>
        <w:pStyle w:val="PL"/>
      </w:pPr>
      <w:r w:rsidRPr="00BC1642">
        <w:t>; Header: 3gpp-Sbi-Source-NF-Client-Credentials</w:t>
      </w:r>
    </w:p>
    <w:p w14:paraId="4654AA83" w14:textId="77777777" w:rsidR="00BC1642" w:rsidRPr="00BC1642" w:rsidRDefault="00BC1642" w:rsidP="00BC1642">
      <w:pPr>
        <w:pStyle w:val="PL"/>
      </w:pPr>
      <w:r w:rsidRPr="00BC1642">
        <w:t>;</w:t>
      </w:r>
    </w:p>
    <w:p w14:paraId="391E2D52" w14:textId="77777777" w:rsidR="00BC1642" w:rsidRPr="00BC1642" w:rsidRDefault="00BC1642" w:rsidP="00BC1642">
      <w:pPr>
        <w:pStyle w:val="PL"/>
      </w:pPr>
    </w:p>
    <w:p w14:paraId="55BD7270" w14:textId="77777777" w:rsidR="00BC1642" w:rsidRPr="00BC1642" w:rsidRDefault="00BC1642" w:rsidP="00BC1642">
      <w:pPr>
        <w:pStyle w:val="PL"/>
      </w:pPr>
      <w:proofErr w:type="spellStart"/>
      <w:r w:rsidRPr="00BC1642">
        <w:t>Sbi</w:t>
      </w:r>
      <w:proofErr w:type="spellEnd"/>
      <w:r w:rsidRPr="00BC1642">
        <w:t xml:space="preserve">-Source-NF-Client-Credentials-Header = "3gpp-Sbi-Source-NF-Client-Credentials:" OWS </w:t>
      </w:r>
      <w:proofErr w:type="spellStart"/>
      <w:r w:rsidRPr="00BC1642">
        <w:t>jwt</w:t>
      </w:r>
      <w:proofErr w:type="spellEnd"/>
      <w:r w:rsidRPr="00BC1642">
        <w:t xml:space="preserve"> OWS</w:t>
      </w:r>
    </w:p>
    <w:p w14:paraId="5FDC0FBF" w14:textId="77777777" w:rsidR="00BC1642" w:rsidRPr="00BC1642" w:rsidRDefault="00BC1642" w:rsidP="00BC1642">
      <w:pPr>
        <w:pStyle w:val="PL"/>
      </w:pPr>
    </w:p>
    <w:p w14:paraId="18550328" w14:textId="77777777" w:rsidR="00BC1642" w:rsidRPr="00BC1642" w:rsidRDefault="00BC1642" w:rsidP="00BC1642">
      <w:pPr>
        <w:pStyle w:val="PL"/>
      </w:pPr>
    </w:p>
    <w:p w14:paraId="1066D72C" w14:textId="77777777" w:rsidR="00BC1642" w:rsidRPr="00BC1642" w:rsidRDefault="00BC1642" w:rsidP="00BC1642">
      <w:pPr>
        <w:pStyle w:val="PL"/>
      </w:pPr>
    </w:p>
    <w:p w14:paraId="54596AF4" w14:textId="77777777" w:rsidR="00BC1642" w:rsidRPr="00BC1642" w:rsidRDefault="00BC1642" w:rsidP="00BC1642">
      <w:pPr>
        <w:pStyle w:val="PL"/>
      </w:pPr>
      <w:r w:rsidRPr="00BC1642">
        <w:t>;</w:t>
      </w:r>
    </w:p>
    <w:p w14:paraId="056906C9" w14:textId="77777777" w:rsidR="00BC1642" w:rsidRPr="00BC1642" w:rsidRDefault="00BC1642" w:rsidP="00BC1642">
      <w:pPr>
        <w:pStyle w:val="PL"/>
      </w:pPr>
      <w:r w:rsidRPr="00BC1642">
        <w:t>; Header: 3gpp-Sbi-Nrf-Uri</w:t>
      </w:r>
    </w:p>
    <w:p w14:paraId="2935EEF7" w14:textId="77777777" w:rsidR="00BC1642" w:rsidRPr="00BC1642" w:rsidRDefault="00BC1642" w:rsidP="00BC1642">
      <w:pPr>
        <w:pStyle w:val="PL"/>
      </w:pPr>
      <w:r w:rsidRPr="00BC1642">
        <w:t>;</w:t>
      </w:r>
    </w:p>
    <w:p w14:paraId="151D3813" w14:textId="77777777" w:rsidR="00BC1642" w:rsidRPr="00BC1642" w:rsidRDefault="00BC1642" w:rsidP="00BC1642">
      <w:pPr>
        <w:pStyle w:val="PL"/>
      </w:pPr>
    </w:p>
    <w:p w14:paraId="1CFCE92D" w14:textId="77777777" w:rsidR="00BC1642" w:rsidRPr="00BC1642" w:rsidRDefault="00BC1642" w:rsidP="00BC1642">
      <w:pPr>
        <w:pStyle w:val="PL"/>
      </w:pPr>
      <w:proofErr w:type="spellStart"/>
      <w:r w:rsidRPr="00BC1642">
        <w:t>Sbi</w:t>
      </w:r>
      <w:proofErr w:type="spellEnd"/>
      <w:r w:rsidRPr="00BC1642">
        <w:t>-</w:t>
      </w:r>
      <w:proofErr w:type="spellStart"/>
      <w:r w:rsidRPr="00BC1642">
        <w:t>Nrf</w:t>
      </w:r>
      <w:proofErr w:type="spellEnd"/>
      <w:r w:rsidRPr="00BC1642">
        <w:t xml:space="preserve">-Uri-Header = "3gpp-Sbi-Nrf-Uri:" OWS </w:t>
      </w:r>
      <w:proofErr w:type="spellStart"/>
      <w:r w:rsidRPr="00BC1642">
        <w:t>nrfUriParam</w:t>
      </w:r>
      <w:proofErr w:type="spellEnd"/>
      <w:r w:rsidRPr="00BC1642">
        <w:t xml:space="preserve"> *( OWS ";" OWS </w:t>
      </w:r>
      <w:proofErr w:type="spellStart"/>
      <w:r w:rsidRPr="00BC1642">
        <w:t>nrfUriParam</w:t>
      </w:r>
      <w:proofErr w:type="spellEnd"/>
      <w:r w:rsidRPr="00BC1642">
        <w:t xml:space="preserve"> ) OWS</w:t>
      </w:r>
    </w:p>
    <w:p w14:paraId="2D8A26A2" w14:textId="77777777" w:rsidR="00BC1642" w:rsidRPr="00BC1642" w:rsidRDefault="00BC1642" w:rsidP="00BC1642">
      <w:pPr>
        <w:pStyle w:val="PL"/>
      </w:pPr>
    </w:p>
    <w:p w14:paraId="27F8F30A" w14:textId="77777777" w:rsidR="00BC1642" w:rsidRPr="00BC1642" w:rsidRDefault="00BC1642" w:rsidP="00BC1642">
      <w:pPr>
        <w:pStyle w:val="PL"/>
      </w:pPr>
      <w:proofErr w:type="spellStart"/>
      <w:r w:rsidRPr="00BC1642">
        <w:t>nrfUriParam</w:t>
      </w:r>
      <w:proofErr w:type="spellEnd"/>
      <w:r w:rsidRPr="00BC1642">
        <w:t xml:space="preserve">        = </w:t>
      </w:r>
      <w:proofErr w:type="spellStart"/>
      <w:r w:rsidRPr="00BC1642">
        <w:t>nrfUriParamName</w:t>
      </w:r>
      <w:proofErr w:type="spellEnd"/>
      <w:r w:rsidRPr="00BC1642">
        <w:t xml:space="preserve"> ":" RWS ( nrfUriParamValue1 / nrfUriParamValue2 )</w:t>
      </w:r>
    </w:p>
    <w:p w14:paraId="1490867A" w14:textId="77777777" w:rsidR="00BC1642" w:rsidRPr="00BC1642" w:rsidRDefault="00BC1642" w:rsidP="00BC1642">
      <w:pPr>
        <w:pStyle w:val="PL"/>
      </w:pPr>
    </w:p>
    <w:p w14:paraId="0783A082" w14:textId="77777777" w:rsidR="00BC1642" w:rsidRPr="00BC1642" w:rsidRDefault="00BC1642" w:rsidP="00BC1642">
      <w:pPr>
        <w:pStyle w:val="PL"/>
      </w:pPr>
      <w:proofErr w:type="spellStart"/>
      <w:r w:rsidRPr="00BC1642">
        <w:t>nrfUriParamName</w:t>
      </w:r>
      <w:proofErr w:type="spellEnd"/>
      <w:r w:rsidRPr="00BC1642">
        <w:t xml:space="preserve">    = "</w:t>
      </w:r>
      <w:proofErr w:type="spellStart"/>
      <w:r w:rsidRPr="00BC1642">
        <w:t>nnrf</w:t>
      </w:r>
      <w:proofErr w:type="spellEnd"/>
      <w:r w:rsidRPr="00BC1642">
        <w:t>-disc" / "</w:t>
      </w:r>
      <w:proofErr w:type="spellStart"/>
      <w:r w:rsidRPr="00BC1642">
        <w:t>nnrf-nfm</w:t>
      </w:r>
      <w:proofErr w:type="spellEnd"/>
      <w:r w:rsidRPr="00BC1642">
        <w:t>" / "nnrf-oauth2" / "oauth2-requested-services" / token</w:t>
      </w:r>
    </w:p>
    <w:p w14:paraId="5FB158D1" w14:textId="77777777" w:rsidR="00BC1642" w:rsidRPr="00BC1642" w:rsidRDefault="00BC1642" w:rsidP="00BC1642">
      <w:pPr>
        <w:pStyle w:val="PL"/>
      </w:pPr>
    </w:p>
    <w:p w14:paraId="31A92F9B" w14:textId="77777777" w:rsidR="00BC1642" w:rsidRPr="00BC1642" w:rsidRDefault="00BC1642" w:rsidP="00BC1642">
      <w:pPr>
        <w:pStyle w:val="PL"/>
      </w:pPr>
      <w:r w:rsidRPr="00BC1642">
        <w:t>nrfUriParamValue1  = DQUOTE URI DQUOTE</w:t>
      </w:r>
    </w:p>
    <w:p w14:paraId="42941371" w14:textId="77777777" w:rsidR="00BC1642" w:rsidRPr="00BC1642" w:rsidRDefault="00BC1642" w:rsidP="00BC1642">
      <w:pPr>
        <w:pStyle w:val="PL"/>
      </w:pPr>
    </w:p>
    <w:p w14:paraId="45BAB07D" w14:textId="77777777" w:rsidR="00BC1642" w:rsidRPr="00BC1642" w:rsidRDefault="00BC1642" w:rsidP="00BC1642">
      <w:pPr>
        <w:pStyle w:val="PL"/>
      </w:pPr>
      <w:r w:rsidRPr="00BC1642">
        <w:t xml:space="preserve">nrfUriParamValue2  = ( </w:t>
      </w:r>
      <w:proofErr w:type="spellStart"/>
      <w:r w:rsidRPr="00BC1642">
        <w:t>nrfServiceName</w:t>
      </w:r>
      <w:proofErr w:type="spellEnd"/>
      <w:r w:rsidRPr="00BC1642">
        <w:t xml:space="preserve"> *( RWS "&amp;" RWS </w:t>
      </w:r>
      <w:proofErr w:type="spellStart"/>
      <w:r w:rsidRPr="00BC1642">
        <w:t>nrfServiceName</w:t>
      </w:r>
      <w:proofErr w:type="spellEnd"/>
      <w:r w:rsidRPr="00BC1642">
        <w:t xml:space="preserve"> ) )</w:t>
      </w:r>
    </w:p>
    <w:p w14:paraId="26118E78" w14:textId="77777777" w:rsidR="00BC1642" w:rsidRPr="00BC1642" w:rsidRDefault="00BC1642" w:rsidP="00BC1642">
      <w:pPr>
        <w:pStyle w:val="PL"/>
      </w:pPr>
    </w:p>
    <w:p w14:paraId="0A934A05" w14:textId="77777777" w:rsidR="00BC1642" w:rsidRPr="00BC1642" w:rsidRDefault="00BC1642" w:rsidP="00BC1642">
      <w:pPr>
        <w:pStyle w:val="PL"/>
      </w:pPr>
      <w:proofErr w:type="spellStart"/>
      <w:r w:rsidRPr="00BC1642">
        <w:t>nrfServiceName</w:t>
      </w:r>
      <w:proofErr w:type="spellEnd"/>
      <w:r w:rsidRPr="00BC1642">
        <w:t xml:space="preserve">     = "</w:t>
      </w:r>
      <w:proofErr w:type="spellStart"/>
      <w:r w:rsidRPr="00BC1642">
        <w:t>nnrf</w:t>
      </w:r>
      <w:proofErr w:type="spellEnd"/>
      <w:r w:rsidRPr="00BC1642">
        <w:t>-disc" / "</w:t>
      </w:r>
      <w:proofErr w:type="spellStart"/>
      <w:r w:rsidRPr="00BC1642">
        <w:t>nnrf-nfm</w:t>
      </w:r>
      <w:proofErr w:type="spellEnd"/>
      <w:r w:rsidRPr="00BC1642">
        <w:t>"</w:t>
      </w:r>
    </w:p>
    <w:p w14:paraId="4F8B4CAD" w14:textId="77777777" w:rsidR="00BC1642" w:rsidRPr="00BC1642" w:rsidRDefault="00BC1642" w:rsidP="00BC1642">
      <w:pPr>
        <w:pStyle w:val="PL"/>
      </w:pPr>
    </w:p>
    <w:p w14:paraId="2E095ECB" w14:textId="77777777" w:rsidR="00BC1642" w:rsidRPr="00BC1642" w:rsidRDefault="00BC1642" w:rsidP="00BC1642">
      <w:pPr>
        <w:pStyle w:val="PL"/>
      </w:pPr>
    </w:p>
    <w:p w14:paraId="38865256" w14:textId="77777777" w:rsidR="00BC1642" w:rsidRPr="00BC1642" w:rsidRDefault="00BC1642" w:rsidP="00BC1642">
      <w:pPr>
        <w:pStyle w:val="PL"/>
      </w:pPr>
    </w:p>
    <w:p w14:paraId="141176C0" w14:textId="77777777" w:rsidR="00BC1642" w:rsidRPr="00BC1642" w:rsidRDefault="00BC1642" w:rsidP="00BC1642">
      <w:pPr>
        <w:pStyle w:val="PL"/>
      </w:pPr>
      <w:r w:rsidRPr="00BC1642">
        <w:t>;</w:t>
      </w:r>
    </w:p>
    <w:p w14:paraId="7D055E7E" w14:textId="77777777" w:rsidR="00BC1642" w:rsidRPr="00BC1642" w:rsidRDefault="00BC1642" w:rsidP="00BC1642">
      <w:pPr>
        <w:pStyle w:val="PL"/>
      </w:pPr>
      <w:r w:rsidRPr="00BC1642">
        <w:t>; Header: 3gpp-Sbi-Target-Nf-Id</w:t>
      </w:r>
    </w:p>
    <w:p w14:paraId="5206F132" w14:textId="77777777" w:rsidR="00BC1642" w:rsidRPr="00BC1642" w:rsidRDefault="00BC1642" w:rsidP="00BC1642">
      <w:pPr>
        <w:pStyle w:val="PL"/>
      </w:pPr>
      <w:r w:rsidRPr="00BC1642">
        <w:t>;</w:t>
      </w:r>
    </w:p>
    <w:p w14:paraId="6F5FFAE1" w14:textId="77777777" w:rsidR="00BC1642" w:rsidRPr="00BC1642" w:rsidRDefault="00BC1642" w:rsidP="00BC1642">
      <w:pPr>
        <w:pStyle w:val="PL"/>
      </w:pPr>
    </w:p>
    <w:p w14:paraId="50288345" w14:textId="77777777" w:rsidR="00BC1642" w:rsidRPr="00BC1642" w:rsidRDefault="00BC1642" w:rsidP="00BC1642">
      <w:pPr>
        <w:pStyle w:val="PL"/>
      </w:pPr>
      <w:proofErr w:type="spellStart"/>
      <w:r w:rsidRPr="00BC1642">
        <w:t>Sbi</w:t>
      </w:r>
      <w:proofErr w:type="spellEnd"/>
      <w:r w:rsidRPr="00BC1642">
        <w:t>-Target-</w:t>
      </w:r>
      <w:proofErr w:type="spellStart"/>
      <w:r w:rsidRPr="00BC1642">
        <w:t>Nf</w:t>
      </w:r>
      <w:proofErr w:type="spellEnd"/>
      <w:r w:rsidRPr="00BC1642">
        <w:t>-Id-Header = "3gpp-Sbi-Target-Nf-Id:" OWS "</w:t>
      </w:r>
      <w:proofErr w:type="spellStart"/>
      <w:r w:rsidRPr="00BC1642">
        <w:t>nfinst</w:t>
      </w:r>
      <w:proofErr w:type="spellEnd"/>
      <w:r w:rsidRPr="00BC1642">
        <w:t xml:space="preserve">=" </w:t>
      </w:r>
      <w:proofErr w:type="spellStart"/>
      <w:r w:rsidRPr="00BC1642">
        <w:t>nfinst</w:t>
      </w:r>
      <w:proofErr w:type="spellEnd"/>
    </w:p>
    <w:p w14:paraId="3D40DFE2" w14:textId="77777777" w:rsidR="00BC1642" w:rsidRPr="00BC1642" w:rsidRDefault="00BC1642" w:rsidP="00BC1642">
      <w:pPr>
        <w:pStyle w:val="PL"/>
      </w:pPr>
      <w:r w:rsidRPr="00BC1642">
        <w:t xml:space="preserve">                          [ ";" OWS "</w:t>
      </w:r>
      <w:proofErr w:type="spellStart"/>
      <w:r w:rsidRPr="00BC1642">
        <w:t>nfservinst</w:t>
      </w:r>
      <w:proofErr w:type="spellEnd"/>
      <w:r w:rsidRPr="00BC1642">
        <w:t xml:space="preserve">=" </w:t>
      </w:r>
      <w:proofErr w:type="spellStart"/>
      <w:r w:rsidRPr="00BC1642">
        <w:t>nfservinst</w:t>
      </w:r>
      <w:proofErr w:type="spellEnd"/>
      <w:r w:rsidRPr="00BC1642">
        <w:t xml:space="preserve"> ] OWS</w:t>
      </w:r>
    </w:p>
    <w:p w14:paraId="7CD9B791" w14:textId="77777777" w:rsidR="00BC1642" w:rsidRPr="00BC1642" w:rsidRDefault="00BC1642" w:rsidP="00BC1642">
      <w:pPr>
        <w:pStyle w:val="PL"/>
      </w:pPr>
    </w:p>
    <w:p w14:paraId="4764270B" w14:textId="77777777" w:rsidR="00BC1642" w:rsidRPr="00BC1642" w:rsidRDefault="00BC1642" w:rsidP="00BC1642">
      <w:pPr>
        <w:pStyle w:val="PL"/>
      </w:pPr>
    </w:p>
    <w:p w14:paraId="683AA417" w14:textId="77777777" w:rsidR="00BC1642" w:rsidRPr="00BC1642" w:rsidRDefault="00BC1642" w:rsidP="00BC1642">
      <w:pPr>
        <w:pStyle w:val="PL"/>
      </w:pPr>
    </w:p>
    <w:p w14:paraId="2CB5F10E" w14:textId="77777777" w:rsidR="00BC1642" w:rsidRPr="00BC1642" w:rsidRDefault="00BC1642" w:rsidP="00BC1642">
      <w:pPr>
        <w:pStyle w:val="PL"/>
      </w:pPr>
      <w:r w:rsidRPr="00BC1642">
        <w:t>;</w:t>
      </w:r>
    </w:p>
    <w:p w14:paraId="5AED72BC" w14:textId="77777777" w:rsidR="00BC1642" w:rsidRPr="00BC1642" w:rsidRDefault="00BC1642" w:rsidP="00BC1642">
      <w:pPr>
        <w:pStyle w:val="PL"/>
      </w:pPr>
      <w:r w:rsidRPr="00BC1642">
        <w:t>; Header: 3gpp-Sbi-Max-Forward-Hops</w:t>
      </w:r>
    </w:p>
    <w:p w14:paraId="62578F87" w14:textId="77777777" w:rsidR="00BC1642" w:rsidRPr="00BC1642" w:rsidRDefault="00BC1642" w:rsidP="00BC1642">
      <w:pPr>
        <w:pStyle w:val="PL"/>
      </w:pPr>
      <w:r w:rsidRPr="00BC1642">
        <w:t>;</w:t>
      </w:r>
    </w:p>
    <w:p w14:paraId="542A2A33" w14:textId="77777777" w:rsidR="00BC1642" w:rsidRPr="00BC1642" w:rsidRDefault="00BC1642" w:rsidP="00BC1642">
      <w:pPr>
        <w:pStyle w:val="PL"/>
      </w:pPr>
    </w:p>
    <w:p w14:paraId="70A1BF8A" w14:textId="77777777" w:rsidR="00BC1642" w:rsidRPr="00BC1642" w:rsidRDefault="00BC1642" w:rsidP="00BC1642">
      <w:pPr>
        <w:pStyle w:val="PL"/>
      </w:pPr>
      <w:proofErr w:type="spellStart"/>
      <w:r w:rsidRPr="00BC1642">
        <w:t>Sbi</w:t>
      </w:r>
      <w:proofErr w:type="spellEnd"/>
      <w:r w:rsidRPr="00BC1642">
        <w:t>-Max-Forward-Hops-Header = "3gpp-Sbi-Max-Forward-Hops:" OWS ( %x31-39 DIGIT / DIGIT )</w:t>
      </w:r>
    </w:p>
    <w:p w14:paraId="083E093F" w14:textId="77777777" w:rsidR="00BC1642" w:rsidRPr="00BC1642" w:rsidRDefault="00BC1642" w:rsidP="00BC1642">
      <w:pPr>
        <w:pStyle w:val="PL"/>
      </w:pPr>
      <w:r w:rsidRPr="00BC1642">
        <w:t xml:space="preserve">                              ";" OWS "</w:t>
      </w:r>
      <w:proofErr w:type="spellStart"/>
      <w:r w:rsidRPr="00BC1642">
        <w:t>nodetype</w:t>
      </w:r>
      <w:proofErr w:type="spellEnd"/>
      <w:r w:rsidRPr="00BC1642">
        <w:t xml:space="preserve">=" </w:t>
      </w:r>
      <w:proofErr w:type="spellStart"/>
      <w:r w:rsidRPr="00BC1642">
        <w:t>nodetypevalue</w:t>
      </w:r>
      <w:proofErr w:type="spellEnd"/>
      <w:r w:rsidRPr="00BC1642">
        <w:t xml:space="preserve"> OWS</w:t>
      </w:r>
    </w:p>
    <w:p w14:paraId="4EF56FF5" w14:textId="77777777" w:rsidR="00BC1642" w:rsidRPr="00BC1642" w:rsidRDefault="00BC1642" w:rsidP="00BC1642">
      <w:pPr>
        <w:pStyle w:val="PL"/>
      </w:pPr>
    </w:p>
    <w:p w14:paraId="38D4DB14" w14:textId="77777777" w:rsidR="00BC1642" w:rsidRPr="00BC1642" w:rsidRDefault="00BC1642" w:rsidP="00BC1642">
      <w:pPr>
        <w:pStyle w:val="PL"/>
      </w:pPr>
      <w:proofErr w:type="spellStart"/>
      <w:r w:rsidRPr="00BC1642">
        <w:t>nodetypevalue</w:t>
      </w:r>
      <w:proofErr w:type="spellEnd"/>
      <w:r w:rsidRPr="00BC1642">
        <w:t xml:space="preserve">               = "</w:t>
      </w:r>
      <w:proofErr w:type="spellStart"/>
      <w:r w:rsidRPr="00BC1642">
        <w:t>scp</w:t>
      </w:r>
      <w:proofErr w:type="spellEnd"/>
      <w:r w:rsidRPr="00BC1642">
        <w:t>"</w:t>
      </w:r>
    </w:p>
    <w:p w14:paraId="58E55645" w14:textId="77777777" w:rsidR="00BC1642" w:rsidRPr="00BC1642" w:rsidRDefault="00BC1642" w:rsidP="00BC1642">
      <w:pPr>
        <w:pStyle w:val="PL"/>
      </w:pPr>
    </w:p>
    <w:p w14:paraId="712B8442" w14:textId="77777777" w:rsidR="00BC1642" w:rsidRPr="00BC1642" w:rsidRDefault="00BC1642" w:rsidP="00BC1642">
      <w:pPr>
        <w:pStyle w:val="PL"/>
      </w:pPr>
    </w:p>
    <w:p w14:paraId="2D7DC719" w14:textId="77777777" w:rsidR="00BC1642" w:rsidRPr="00BC1642" w:rsidRDefault="00BC1642" w:rsidP="00BC1642">
      <w:pPr>
        <w:pStyle w:val="PL"/>
      </w:pPr>
    </w:p>
    <w:p w14:paraId="4D4BCBF2" w14:textId="77777777" w:rsidR="00BC1642" w:rsidRPr="00BC1642" w:rsidRDefault="00BC1642" w:rsidP="00BC1642">
      <w:pPr>
        <w:pStyle w:val="PL"/>
      </w:pPr>
      <w:r w:rsidRPr="00BC1642">
        <w:t>;</w:t>
      </w:r>
    </w:p>
    <w:p w14:paraId="6FDBCFCA" w14:textId="77777777" w:rsidR="00BC1642" w:rsidRPr="00BC1642" w:rsidRDefault="00BC1642" w:rsidP="00BC1642">
      <w:pPr>
        <w:pStyle w:val="PL"/>
      </w:pPr>
      <w:r w:rsidRPr="00BC1642">
        <w:t>; Header: 3gpp-Sbi-Originating-Network-Id</w:t>
      </w:r>
    </w:p>
    <w:p w14:paraId="5EBF6028" w14:textId="77777777" w:rsidR="00BC1642" w:rsidRPr="00BC1642" w:rsidRDefault="00BC1642" w:rsidP="00BC1642">
      <w:pPr>
        <w:pStyle w:val="PL"/>
      </w:pPr>
      <w:r w:rsidRPr="00BC1642">
        <w:t>;</w:t>
      </w:r>
    </w:p>
    <w:p w14:paraId="6ED8CE66" w14:textId="77777777" w:rsidR="00BC1642" w:rsidRPr="00BC1642" w:rsidRDefault="00BC1642" w:rsidP="00BC1642">
      <w:pPr>
        <w:pStyle w:val="PL"/>
      </w:pPr>
    </w:p>
    <w:p w14:paraId="0E73002A" w14:textId="77777777" w:rsidR="00BC1642" w:rsidRPr="00BC1642" w:rsidRDefault="00BC1642" w:rsidP="00BC1642">
      <w:pPr>
        <w:pStyle w:val="PL"/>
      </w:pPr>
      <w:proofErr w:type="spellStart"/>
      <w:r w:rsidRPr="00BC1642">
        <w:t>Sbi</w:t>
      </w:r>
      <w:proofErr w:type="spellEnd"/>
      <w:r w:rsidRPr="00BC1642">
        <w:t>-Originating-Network-Id-Header = "3gpp-Sbi-Originating-Network-Id:" OWS 3DIGIT "-" 2*3DIGIT</w:t>
      </w:r>
    </w:p>
    <w:p w14:paraId="6CDA0E51" w14:textId="77777777" w:rsidR="00BC1642" w:rsidRPr="00BC1642" w:rsidRDefault="00BC1642" w:rsidP="00BC1642">
      <w:pPr>
        <w:pStyle w:val="PL"/>
      </w:pPr>
      <w:r w:rsidRPr="00BC1642">
        <w:t xml:space="preserve">                                    [ "-" 11HEXDIG ] [ ";" OWS </w:t>
      </w:r>
      <w:proofErr w:type="spellStart"/>
      <w:r w:rsidRPr="00BC1642">
        <w:t>srcinfo</w:t>
      </w:r>
      <w:proofErr w:type="spellEnd"/>
      <w:r w:rsidRPr="00BC1642">
        <w:t xml:space="preserve"> ] OWS</w:t>
      </w:r>
    </w:p>
    <w:p w14:paraId="04642913" w14:textId="77777777" w:rsidR="00BC1642" w:rsidRPr="00BC1642" w:rsidRDefault="00BC1642" w:rsidP="00BC1642">
      <w:pPr>
        <w:pStyle w:val="PL"/>
      </w:pPr>
    </w:p>
    <w:p w14:paraId="118863E5" w14:textId="77777777" w:rsidR="00BC1642" w:rsidRPr="00BC1642" w:rsidRDefault="00BC1642" w:rsidP="00BC1642">
      <w:pPr>
        <w:pStyle w:val="PL"/>
      </w:pPr>
      <w:proofErr w:type="spellStart"/>
      <w:r w:rsidRPr="00BC1642">
        <w:t>srcinfo</w:t>
      </w:r>
      <w:proofErr w:type="spellEnd"/>
      <w:r w:rsidRPr="00BC1642">
        <w:t xml:space="preserve">                           = "</w:t>
      </w:r>
      <w:proofErr w:type="spellStart"/>
      <w:r w:rsidRPr="00BC1642">
        <w:t>src</w:t>
      </w:r>
      <w:proofErr w:type="spellEnd"/>
      <w:r w:rsidRPr="00BC1642">
        <w:t xml:space="preserve">" ":" RWS </w:t>
      </w:r>
      <w:proofErr w:type="spellStart"/>
      <w:r w:rsidRPr="00BC1642">
        <w:t>srctype</w:t>
      </w:r>
      <w:proofErr w:type="spellEnd"/>
      <w:r w:rsidRPr="00BC1642">
        <w:t xml:space="preserve"> "-" </w:t>
      </w:r>
      <w:proofErr w:type="spellStart"/>
      <w:r w:rsidRPr="00BC1642">
        <w:t>srcfqdn</w:t>
      </w:r>
      <w:proofErr w:type="spellEnd"/>
    </w:p>
    <w:p w14:paraId="386CFF31" w14:textId="77777777" w:rsidR="00BC1642" w:rsidRPr="00BC1642" w:rsidRDefault="00BC1642" w:rsidP="00BC1642">
      <w:pPr>
        <w:pStyle w:val="PL"/>
      </w:pPr>
    </w:p>
    <w:p w14:paraId="4886BAB7" w14:textId="77777777" w:rsidR="00BC1642" w:rsidRPr="00BC1642" w:rsidRDefault="00BC1642" w:rsidP="00BC1642">
      <w:pPr>
        <w:pStyle w:val="PL"/>
      </w:pPr>
      <w:proofErr w:type="spellStart"/>
      <w:r w:rsidRPr="00BC1642">
        <w:t>srctype</w:t>
      </w:r>
      <w:proofErr w:type="spellEnd"/>
      <w:r w:rsidRPr="00BC1642">
        <w:t xml:space="preserve">                           = "SCP" / "SEPP"</w:t>
      </w:r>
    </w:p>
    <w:p w14:paraId="73B5D5FE" w14:textId="77777777" w:rsidR="00BC1642" w:rsidRPr="00BC1642" w:rsidRDefault="00BC1642" w:rsidP="00BC1642">
      <w:pPr>
        <w:pStyle w:val="PL"/>
      </w:pPr>
    </w:p>
    <w:p w14:paraId="21DF7779" w14:textId="77777777" w:rsidR="00BC1642" w:rsidRPr="00BC1642" w:rsidRDefault="00BC1642" w:rsidP="00BC1642">
      <w:pPr>
        <w:pStyle w:val="PL"/>
      </w:pPr>
      <w:proofErr w:type="spellStart"/>
      <w:r w:rsidRPr="00BC1642">
        <w:t>srcfqdn</w:t>
      </w:r>
      <w:proofErr w:type="spellEnd"/>
      <w:r w:rsidRPr="00BC1642">
        <w:t xml:space="preserve">                           = 4*( ALPHA / DIGIT / "-" / "." )</w:t>
      </w:r>
    </w:p>
    <w:p w14:paraId="14F71CB9" w14:textId="77777777" w:rsidR="00BC1642" w:rsidRPr="00BC1642" w:rsidRDefault="00BC1642" w:rsidP="00BC1642">
      <w:pPr>
        <w:pStyle w:val="PL"/>
      </w:pPr>
    </w:p>
    <w:p w14:paraId="6715AEC9" w14:textId="77777777" w:rsidR="00BC1642" w:rsidRPr="00BC1642" w:rsidRDefault="00BC1642" w:rsidP="00BC1642">
      <w:pPr>
        <w:pStyle w:val="PL"/>
      </w:pPr>
    </w:p>
    <w:p w14:paraId="45DF3D18" w14:textId="77777777" w:rsidR="00BC1642" w:rsidRPr="00BC1642" w:rsidRDefault="00BC1642" w:rsidP="00BC1642">
      <w:pPr>
        <w:pStyle w:val="PL"/>
      </w:pPr>
    </w:p>
    <w:p w14:paraId="2037A706" w14:textId="77777777" w:rsidR="00BC1642" w:rsidRPr="00BC1642" w:rsidRDefault="00BC1642" w:rsidP="00BC1642">
      <w:pPr>
        <w:pStyle w:val="PL"/>
      </w:pPr>
      <w:r w:rsidRPr="00BC1642">
        <w:t>;</w:t>
      </w:r>
    </w:p>
    <w:p w14:paraId="120F5AD6" w14:textId="77777777" w:rsidR="00BC1642" w:rsidRPr="00BC1642" w:rsidRDefault="00BC1642" w:rsidP="00BC1642">
      <w:pPr>
        <w:pStyle w:val="PL"/>
      </w:pPr>
      <w:r w:rsidRPr="00BC1642">
        <w:t>; Header: 3gpp-Sbi-Access-Scope</w:t>
      </w:r>
    </w:p>
    <w:p w14:paraId="721C8C6B" w14:textId="77777777" w:rsidR="00BC1642" w:rsidRPr="00BC1642" w:rsidRDefault="00BC1642" w:rsidP="00BC1642">
      <w:pPr>
        <w:pStyle w:val="PL"/>
      </w:pPr>
      <w:r w:rsidRPr="00BC1642">
        <w:t>;</w:t>
      </w:r>
    </w:p>
    <w:p w14:paraId="4C43EC6A" w14:textId="77777777" w:rsidR="00BC1642" w:rsidRPr="00BC1642" w:rsidRDefault="00BC1642" w:rsidP="00BC1642">
      <w:pPr>
        <w:pStyle w:val="PL"/>
      </w:pPr>
    </w:p>
    <w:p w14:paraId="64D18EF9" w14:textId="77777777" w:rsidR="00BC1642" w:rsidRPr="00BC1642" w:rsidRDefault="00BC1642" w:rsidP="00BC1642">
      <w:pPr>
        <w:pStyle w:val="PL"/>
      </w:pPr>
      <w:proofErr w:type="spellStart"/>
      <w:r w:rsidRPr="00BC1642">
        <w:t>Sbi</w:t>
      </w:r>
      <w:proofErr w:type="spellEnd"/>
      <w:r w:rsidRPr="00BC1642">
        <w:t>-Access-Scope-Header = "3gpp-Sbi-Access-Scope:" OWS scope-token *( SP scope-token ) OWS</w:t>
      </w:r>
    </w:p>
    <w:p w14:paraId="5666D8F2" w14:textId="77777777" w:rsidR="00BC1642" w:rsidRPr="00BC1642" w:rsidRDefault="00BC1642" w:rsidP="00BC1642">
      <w:pPr>
        <w:pStyle w:val="PL"/>
      </w:pPr>
    </w:p>
    <w:p w14:paraId="429DAABC" w14:textId="77777777" w:rsidR="00BC1642" w:rsidRPr="00BC1642" w:rsidRDefault="00BC1642" w:rsidP="00BC1642">
      <w:pPr>
        <w:pStyle w:val="PL"/>
      </w:pPr>
      <w:r w:rsidRPr="00BC1642">
        <w:t>scope-token             = 1*NQCHAR</w:t>
      </w:r>
    </w:p>
    <w:p w14:paraId="35ABBA93" w14:textId="77777777" w:rsidR="00BC1642" w:rsidRPr="00BC1642" w:rsidRDefault="00BC1642" w:rsidP="00BC1642">
      <w:pPr>
        <w:pStyle w:val="PL"/>
      </w:pPr>
    </w:p>
    <w:p w14:paraId="18216FCC" w14:textId="77777777" w:rsidR="00BC1642" w:rsidRPr="00BC1642" w:rsidRDefault="00BC1642" w:rsidP="00BC1642">
      <w:pPr>
        <w:pStyle w:val="PL"/>
      </w:pPr>
    </w:p>
    <w:p w14:paraId="55CAA925" w14:textId="77777777" w:rsidR="00BC1642" w:rsidRPr="00BC1642" w:rsidRDefault="00BC1642" w:rsidP="00BC1642">
      <w:pPr>
        <w:pStyle w:val="PL"/>
      </w:pPr>
    </w:p>
    <w:p w14:paraId="5AC7C795" w14:textId="77777777" w:rsidR="00BC1642" w:rsidRPr="00BC1642" w:rsidRDefault="00BC1642" w:rsidP="00BC1642">
      <w:pPr>
        <w:pStyle w:val="PL"/>
      </w:pPr>
      <w:r w:rsidRPr="00BC1642">
        <w:t>;</w:t>
      </w:r>
    </w:p>
    <w:p w14:paraId="3D40827C" w14:textId="77777777" w:rsidR="00BC1642" w:rsidRPr="00BC1642" w:rsidRDefault="00BC1642" w:rsidP="00BC1642">
      <w:pPr>
        <w:pStyle w:val="PL"/>
      </w:pPr>
      <w:r w:rsidRPr="00BC1642">
        <w:t>; Header: 3gpp-Sbi-Other-Access-Scopes</w:t>
      </w:r>
    </w:p>
    <w:p w14:paraId="6EDAA357" w14:textId="77777777" w:rsidR="00BC1642" w:rsidRPr="00BC1642" w:rsidRDefault="00BC1642" w:rsidP="00BC1642">
      <w:pPr>
        <w:pStyle w:val="PL"/>
      </w:pPr>
      <w:r w:rsidRPr="00BC1642">
        <w:t>;</w:t>
      </w:r>
    </w:p>
    <w:p w14:paraId="54B927B5" w14:textId="77777777" w:rsidR="00BC1642" w:rsidRPr="00BC1642" w:rsidRDefault="00BC1642" w:rsidP="00BC1642">
      <w:pPr>
        <w:pStyle w:val="PL"/>
      </w:pPr>
    </w:p>
    <w:p w14:paraId="5E352232" w14:textId="77777777" w:rsidR="00BC1642" w:rsidRPr="00BC1642" w:rsidRDefault="00BC1642" w:rsidP="00BC1642">
      <w:pPr>
        <w:pStyle w:val="PL"/>
      </w:pPr>
      <w:proofErr w:type="spellStart"/>
      <w:r w:rsidRPr="00BC1642">
        <w:t>Sbi</w:t>
      </w:r>
      <w:proofErr w:type="spellEnd"/>
      <w:r w:rsidRPr="00BC1642">
        <w:t>-Other-Access-Scopes-Header = "3gpp-Sbi-Other-Access-Scopes:" OWS scope-token</w:t>
      </w:r>
    </w:p>
    <w:p w14:paraId="376DB108" w14:textId="77777777" w:rsidR="00BC1642" w:rsidRPr="00BC1642" w:rsidRDefault="00BC1642" w:rsidP="00BC1642">
      <w:pPr>
        <w:pStyle w:val="PL"/>
      </w:pPr>
      <w:r w:rsidRPr="00BC1642">
        <w:t xml:space="preserve">                                 *( SP scope-token ) OWS</w:t>
      </w:r>
    </w:p>
    <w:p w14:paraId="062D43B8" w14:textId="77777777" w:rsidR="00BC1642" w:rsidRPr="00BC1642" w:rsidRDefault="00BC1642" w:rsidP="00BC1642">
      <w:pPr>
        <w:pStyle w:val="PL"/>
      </w:pPr>
    </w:p>
    <w:p w14:paraId="118BAC15" w14:textId="77777777" w:rsidR="00BC1642" w:rsidRPr="00BC1642" w:rsidRDefault="00BC1642" w:rsidP="00BC1642">
      <w:pPr>
        <w:pStyle w:val="PL"/>
      </w:pPr>
    </w:p>
    <w:p w14:paraId="36556AFC" w14:textId="77777777" w:rsidR="00BC1642" w:rsidRPr="00BC1642" w:rsidRDefault="00BC1642" w:rsidP="00BC1642">
      <w:pPr>
        <w:pStyle w:val="PL"/>
      </w:pPr>
    </w:p>
    <w:p w14:paraId="05F618B9" w14:textId="77777777" w:rsidR="00BC1642" w:rsidRPr="00BC1642" w:rsidRDefault="00BC1642" w:rsidP="00BC1642">
      <w:pPr>
        <w:pStyle w:val="PL"/>
      </w:pPr>
      <w:r w:rsidRPr="00BC1642">
        <w:t>;</w:t>
      </w:r>
    </w:p>
    <w:p w14:paraId="4D1F1625" w14:textId="77777777" w:rsidR="00BC1642" w:rsidRPr="00BC1642" w:rsidRDefault="00BC1642" w:rsidP="00BC1642">
      <w:pPr>
        <w:pStyle w:val="PL"/>
      </w:pPr>
      <w:r w:rsidRPr="00BC1642">
        <w:t>; Header: 3gpp-Sbi-Access-Token</w:t>
      </w:r>
    </w:p>
    <w:p w14:paraId="3CA17856" w14:textId="77777777" w:rsidR="00BC1642" w:rsidRPr="00BC1642" w:rsidRDefault="00BC1642" w:rsidP="00BC1642">
      <w:pPr>
        <w:pStyle w:val="PL"/>
      </w:pPr>
      <w:r w:rsidRPr="00BC1642">
        <w:t>;</w:t>
      </w:r>
    </w:p>
    <w:p w14:paraId="19924E7D" w14:textId="77777777" w:rsidR="00BC1642" w:rsidRPr="00BC1642" w:rsidRDefault="00BC1642" w:rsidP="00BC1642">
      <w:pPr>
        <w:pStyle w:val="PL"/>
      </w:pPr>
    </w:p>
    <w:p w14:paraId="1CD9E3AF" w14:textId="77777777" w:rsidR="00BC1642" w:rsidRPr="00BC1642" w:rsidRDefault="00BC1642" w:rsidP="00BC1642">
      <w:pPr>
        <w:pStyle w:val="PL"/>
      </w:pPr>
      <w:proofErr w:type="spellStart"/>
      <w:r w:rsidRPr="00BC1642">
        <w:t>Sbi</w:t>
      </w:r>
      <w:proofErr w:type="spellEnd"/>
      <w:r w:rsidRPr="00BC1642">
        <w:t>-Access-Token-Header = "3gpp-Sbi-Access-Token:" OWS credentials OWS</w:t>
      </w:r>
    </w:p>
    <w:p w14:paraId="6E0074FB" w14:textId="77777777" w:rsidR="00BC1642" w:rsidRPr="00BC1642" w:rsidRDefault="00BC1642" w:rsidP="00BC1642">
      <w:pPr>
        <w:pStyle w:val="PL"/>
      </w:pPr>
    </w:p>
    <w:p w14:paraId="2294BB2B" w14:textId="77777777" w:rsidR="00BC1642" w:rsidRPr="00BC1642" w:rsidRDefault="00BC1642" w:rsidP="00BC1642">
      <w:pPr>
        <w:pStyle w:val="PL"/>
      </w:pPr>
    </w:p>
    <w:p w14:paraId="3EDD2F5F" w14:textId="77777777" w:rsidR="00BC1642" w:rsidRPr="00BC1642" w:rsidRDefault="00BC1642" w:rsidP="00BC1642">
      <w:pPr>
        <w:pStyle w:val="PL"/>
      </w:pPr>
    </w:p>
    <w:p w14:paraId="466F25AE" w14:textId="77777777" w:rsidR="00BC1642" w:rsidRPr="00BC1642" w:rsidRDefault="00BC1642" w:rsidP="00BC1642">
      <w:pPr>
        <w:pStyle w:val="PL"/>
      </w:pPr>
      <w:r w:rsidRPr="00BC1642">
        <w:t>;</w:t>
      </w:r>
    </w:p>
    <w:p w14:paraId="310559B5" w14:textId="77777777" w:rsidR="00BC1642" w:rsidRPr="00BC1642" w:rsidRDefault="00BC1642" w:rsidP="00BC1642">
      <w:pPr>
        <w:pStyle w:val="PL"/>
      </w:pPr>
      <w:r w:rsidRPr="00BC1642">
        <w:t>; Header: 3gpp-Sbi-Target-Nf-Group-Id</w:t>
      </w:r>
    </w:p>
    <w:p w14:paraId="354F31E5" w14:textId="77777777" w:rsidR="00BC1642" w:rsidRPr="00BC1642" w:rsidRDefault="00BC1642" w:rsidP="00BC1642">
      <w:pPr>
        <w:pStyle w:val="PL"/>
      </w:pPr>
      <w:r w:rsidRPr="00BC1642">
        <w:t>;</w:t>
      </w:r>
    </w:p>
    <w:p w14:paraId="3A3A006C" w14:textId="77777777" w:rsidR="00BC1642" w:rsidRPr="00BC1642" w:rsidRDefault="00BC1642" w:rsidP="00BC1642">
      <w:pPr>
        <w:pStyle w:val="PL"/>
      </w:pPr>
    </w:p>
    <w:p w14:paraId="5E2F0E18" w14:textId="77777777" w:rsidR="00BC1642" w:rsidRPr="00BC1642" w:rsidRDefault="00BC1642" w:rsidP="00BC1642">
      <w:pPr>
        <w:pStyle w:val="PL"/>
      </w:pPr>
      <w:proofErr w:type="spellStart"/>
      <w:r w:rsidRPr="00BC1642">
        <w:t>Sbi</w:t>
      </w:r>
      <w:proofErr w:type="spellEnd"/>
      <w:r w:rsidRPr="00BC1642">
        <w:t>-Target-</w:t>
      </w:r>
      <w:proofErr w:type="spellStart"/>
      <w:r w:rsidRPr="00BC1642">
        <w:t>Nf</w:t>
      </w:r>
      <w:proofErr w:type="spellEnd"/>
      <w:r w:rsidRPr="00BC1642">
        <w:t>-Group-Id-Header = "3gpp-Sbi-Target-Nf-Group-Id:" OWS "</w:t>
      </w:r>
      <w:proofErr w:type="spellStart"/>
      <w:r w:rsidRPr="00BC1642">
        <w:t>nfgid</w:t>
      </w:r>
      <w:proofErr w:type="spellEnd"/>
      <w:r w:rsidRPr="00BC1642">
        <w:t xml:space="preserve">=" </w:t>
      </w:r>
      <w:proofErr w:type="spellStart"/>
      <w:r w:rsidRPr="00BC1642">
        <w:t>nfGroupIdValue</w:t>
      </w:r>
      <w:proofErr w:type="spellEnd"/>
      <w:r w:rsidRPr="00BC1642">
        <w:t xml:space="preserve"> OWS</w:t>
      </w:r>
    </w:p>
    <w:p w14:paraId="4E3C86E9" w14:textId="77777777" w:rsidR="00BC1642" w:rsidRPr="00BC1642" w:rsidRDefault="00BC1642" w:rsidP="00BC1642">
      <w:pPr>
        <w:pStyle w:val="PL"/>
      </w:pPr>
    </w:p>
    <w:p w14:paraId="03106A78" w14:textId="77777777" w:rsidR="00BC1642" w:rsidRPr="00BC1642" w:rsidRDefault="00BC1642" w:rsidP="00BC1642">
      <w:pPr>
        <w:pStyle w:val="PL"/>
      </w:pPr>
      <w:proofErr w:type="spellStart"/>
      <w:r w:rsidRPr="00BC1642">
        <w:t>nfGroupIdValue</w:t>
      </w:r>
      <w:proofErr w:type="spellEnd"/>
      <w:r w:rsidRPr="00BC1642">
        <w:t xml:space="preserve">                = DQUOTE token DQUOTE</w:t>
      </w:r>
    </w:p>
    <w:p w14:paraId="27D13E8F" w14:textId="77777777" w:rsidR="00BC1642" w:rsidRPr="00BC1642" w:rsidRDefault="00BC1642" w:rsidP="00BC1642">
      <w:pPr>
        <w:pStyle w:val="PL"/>
      </w:pPr>
    </w:p>
    <w:p w14:paraId="2159B9F0" w14:textId="77777777" w:rsidR="00BC1642" w:rsidRPr="00BC1642" w:rsidRDefault="00BC1642" w:rsidP="00BC1642">
      <w:pPr>
        <w:pStyle w:val="PL"/>
      </w:pPr>
    </w:p>
    <w:p w14:paraId="0A3EE955" w14:textId="77777777" w:rsidR="00BC1642" w:rsidRPr="00BC1642" w:rsidRDefault="00BC1642" w:rsidP="00BC1642">
      <w:pPr>
        <w:pStyle w:val="PL"/>
      </w:pPr>
    </w:p>
    <w:p w14:paraId="2A8A1DC0" w14:textId="77777777" w:rsidR="00BC1642" w:rsidRPr="00BC1642" w:rsidRDefault="00BC1642" w:rsidP="00BC1642">
      <w:pPr>
        <w:pStyle w:val="PL"/>
      </w:pPr>
      <w:r w:rsidRPr="00BC1642">
        <w:t>;</w:t>
      </w:r>
    </w:p>
    <w:p w14:paraId="0FA40740" w14:textId="77777777" w:rsidR="00BC1642" w:rsidRPr="00BC1642" w:rsidRDefault="00BC1642" w:rsidP="00BC1642">
      <w:pPr>
        <w:pStyle w:val="PL"/>
      </w:pPr>
      <w:r w:rsidRPr="00BC1642">
        <w:t>; Header: 3gpp-Sbi-Nrf-Uri-Callback</w:t>
      </w:r>
    </w:p>
    <w:p w14:paraId="22B6D414" w14:textId="77777777" w:rsidR="00BC1642" w:rsidRPr="00BC1642" w:rsidRDefault="00BC1642" w:rsidP="00BC1642">
      <w:pPr>
        <w:pStyle w:val="PL"/>
      </w:pPr>
      <w:r w:rsidRPr="00BC1642">
        <w:t>;</w:t>
      </w:r>
    </w:p>
    <w:p w14:paraId="5AF2D516" w14:textId="77777777" w:rsidR="00BC1642" w:rsidRPr="00BC1642" w:rsidRDefault="00BC1642" w:rsidP="00BC1642">
      <w:pPr>
        <w:pStyle w:val="PL"/>
      </w:pPr>
    </w:p>
    <w:p w14:paraId="30E59452" w14:textId="77777777" w:rsidR="00BC1642" w:rsidRPr="00BC1642" w:rsidRDefault="00BC1642" w:rsidP="00BC1642">
      <w:pPr>
        <w:pStyle w:val="PL"/>
      </w:pPr>
      <w:proofErr w:type="spellStart"/>
      <w:r w:rsidRPr="00BC1642">
        <w:t>Sbi</w:t>
      </w:r>
      <w:proofErr w:type="spellEnd"/>
      <w:r w:rsidRPr="00BC1642">
        <w:t>-</w:t>
      </w:r>
      <w:proofErr w:type="spellStart"/>
      <w:r w:rsidRPr="00BC1642">
        <w:t>Nrf</w:t>
      </w:r>
      <w:proofErr w:type="spellEnd"/>
      <w:r w:rsidRPr="00BC1642">
        <w:t>-Uri-Callback-Header = "3gpp-Sbi-Nrf-Uri-Callback:" OWS</w:t>
      </w:r>
    </w:p>
    <w:p w14:paraId="7277D3C5" w14:textId="77777777" w:rsidR="00BC1642" w:rsidRPr="00BC1642" w:rsidRDefault="00BC1642" w:rsidP="00BC1642">
      <w:pPr>
        <w:pStyle w:val="PL"/>
      </w:pPr>
      <w:r w:rsidRPr="00BC1642">
        <w:t xml:space="preserve">                              </w:t>
      </w:r>
      <w:proofErr w:type="spellStart"/>
      <w:r w:rsidRPr="00BC1642">
        <w:t>nrfUriCallbackParam</w:t>
      </w:r>
      <w:proofErr w:type="spellEnd"/>
      <w:r w:rsidRPr="00BC1642">
        <w:t xml:space="preserve"> *( OWS ";" OWS </w:t>
      </w:r>
      <w:proofErr w:type="spellStart"/>
      <w:r w:rsidRPr="00BC1642">
        <w:t>nrfUriCallbackParam</w:t>
      </w:r>
      <w:proofErr w:type="spellEnd"/>
      <w:r w:rsidRPr="00BC1642">
        <w:t xml:space="preserve"> ) OWS</w:t>
      </w:r>
    </w:p>
    <w:p w14:paraId="7A041F6E" w14:textId="77777777" w:rsidR="00BC1642" w:rsidRPr="00BC1642" w:rsidRDefault="00BC1642" w:rsidP="00BC1642">
      <w:pPr>
        <w:pStyle w:val="PL"/>
      </w:pPr>
    </w:p>
    <w:p w14:paraId="0B36AA56" w14:textId="77777777" w:rsidR="00BC1642" w:rsidRPr="00BC1642" w:rsidRDefault="00BC1642" w:rsidP="00BC1642">
      <w:pPr>
        <w:pStyle w:val="PL"/>
      </w:pPr>
      <w:proofErr w:type="spellStart"/>
      <w:r w:rsidRPr="00BC1642">
        <w:t>nrfUriCallbackParam</w:t>
      </w:r>
      <w:proofErr w:type="spellEnd"/>
      <w:r w:rsidRPr="00BC1642">
        <w:t xml:space="preserve">         = </w:t>
      </w:r>
      <w:proofErr w:type="spellStart"/>
      <w:r w:rsidRPr="00BC1642">
        <w:t>nrfUriCallbackParamName</w:t>
      </w:r>
      <w:proofErr w:type="spellEnd"/>
      <w:r w:rsidRPr="00BC1642">
        <w:t xml:space="preserve"> ":" RWS </w:t>
      </w:r>
      <w:proofErr w:type="spellStart"/>
      <w:r w:rsidRPr="00BC1642">
        <w:t>nrfUriCallbackParamValue</w:t>
      </w:r>
      <w:proofErr w:type="spellEnd"/>
    </w:p>
    <w:p w14:paraId="4B3163F5" w14:textId="77777777" w:rsidR="00BC1642" w:rsidRPr="00BC1642" w:rsidRDefault="00BC1642" w:rsidP="00BC1642">
      <w:pPr>
        <w:pStyle w:val="PL"/>
      </w:pPr>
    </w:p>
    <w:p w14:paraId="40D4891E" w14:textId="77777777" w:rsidR="00BC1642" w:rsidRPr="00BC1642" w:rsidRDefault="00BC1642" w:rsidP="00BC1642">
      <w:pPr>
        <w:pStyle w:val="PL"/>
      </w:pPr>
      <w:proofErr w:type="spellStart"/>
      <w:r w:rsidRPr="00BC1642">
        <w:t>nrfUriCallbackParamName</w:t>
      </w:r>
      <w:proofErr w:type="spellEnd"/>
      <w:r w:rsidRPr="00BC1642">
        <w:t xml:space="preserve">     = "</w:t>
      </w:r>
      <w:proofErr w:type="spellStart"/>
      <w:r w:rsidRPr="00BC1642">
        <w:t>nnrf</w:t>
      </w:r>
      <w:proofErr w:type="spellEnd"/>
      <w:r w:rsidRPr="00BC1642">
        <w:t>-disc" / "</w:t>
      </w:r>
      <w:proofErr w:type="spellStart"/>
      <w:r w:rsidRPr="00BC1642">
        <w:t>nnrf-nfm</w:t>
      </w:r>
      <w:proofErr w:type="spellEnd"/>
      <w:r w:rsidRPr="00BC1642">
        <w:t>" / token</w:t>
      </w:r>
    </w:p>
    <w:p w14:paraId="349D18F1" w14:textId="77777777" w:rsidR="00BC1642" w:rsidRPr="00BC1642" w:rsidRDefault="00BC1642" w:rsidP="00BC1642">
      <w:pPr>
        <w:pStyle w:val="PL"/>
      </w:pPr>
    </w:p>
    <w:p w14:paraId="09D2B59D" w14:textId="77777777" w:rsidR="00BC1642" w:rsidRPr="00BC1642" w:rsidRDefault="00BC1642" w:rsidP="00BC1642">
      <w:pPr>
        <w:pStyle w:val="PL"/>
      </w:pPr>
      <w:proofErr w:type="spellStart"/>
      <w:r w:rsidRPr="00BC1642">
        <w:t>nrfUriCallbackParamValue</w:t>
      </w:r>
      <w:proofErr w:type="spellEnd"/>
      <w:r w:rsidRPr="00BC1642">
        <w:t xml:space="preserve">    = DQUOTE URI DQUOTE</w:t>
      </w:r>
    </w:p>
    <w:p w14:paraId="738DF643" w14:textId="77777777" w:rsidR="00BC1642" w:rsidRPr="00BC1642" w:rsidRDefault="00BC1642" w:rsidP="00BC1642">
      <w:pPr>
        <w:pStyle w:val="PL"/>
      </w:pPr>
    </w:p>
    <w:p w14:paraId="282D6B51" w14:textId="77777777" w:rsidR="00BC1642" w:rsidRPr="00BC1642" w:rsidRDefault="00BC1642" w:rsidP="00BC1642">
      <w:pPr>
        <w:pStyle w:val="PL"/>
      </w:pPr>
    </w:p>
    <w:p w14:paraId="717AC961" w14:textId="77777777" w:rsidR="00BC1642" w:rsidRPr="00BC1642" w:rsidRDefault="00BC1642" w:rsidP="00BC1642">
      <w:pPr>
        <w:pStyle w:val="PL"/>
      </w:pPr>
    </w:p>
    <w:p w14:paraId="0E8C8EF8" w14:textId="77777777" w:rsidR="00BC1642" w:rsidRPr="00BC1642" w:rsidRDefault="00BC1642" w:rsidP="00BC1642">
      <w:pPr>
        <w:pStyle w:val="PL"/>
      </w:pPr>
      <w:r w:rsidRPr="00BC1642">
        <w:t>;</w:t>
      </w:r>
    </w:p>
    <w:p w14:paraId="415575F8" w14:textId="77777777" w:rsidR="00BC1642" w:rsidRPr="00BC1642" w:rsidRDefault="00BC1642" w:rsidP="00BC1642">
      <w:pPr>
        <w:pStyle w:val="PL"/>
      </w:pPr>
      <w:r w:rsidRPr="00BC1642">
        <w:t>; Header: 3gpp-Sbi-NF-Peer-Info</w:t>
      </w:r>
    </w:p>
    <w:p w14:paraId="069B7594" w14:textId="77777777" w:rsidR="00BC1642" w:rsidRPr="00BC1642" w:rsidRDefault="00BC1642" w:rsidP="00BC1642">
      <w:pPr>
        <w:pStyle w:val="PL"/>
      </w:pPr>
      <w:r w:rsidRPr="00BC1642">
        <w:t>;</w:t>
      </w:r>
    </w:p>
    <w:p w14:paraId="14FA5103" w14:textId="77777777" w:rsidR="00BC1642" w:rsidRPr="00BC1642" w:rsidRDefault="00BC1642" w:rsidP="00BC1642">
      <w:pPr>
        <w:pStyle w:val="PL"/>
      </w:pPr>
    </w:p>
    <w:p w14:paraId="620293F0" w14:textId="77777777" w:rsidR="00BC1642" w:rsidRPr="00BC1642" w:rsidRDefault="00BC1642" w:rsidP="00BC1642">
      <w:pPr>
        <w:pStyle w:val="PL"/>
      </w:pPr>
      <w:proofErr w:type="spellStart"/>
      <w:r w:rsidRPr="00BC1642">
        <w:t>Sbi</w:t>
      </w:r>
      <w:proofErr w:type="spellEnd"/>
      <w:r w:rsidRPr="00BC1642">
        <w:t xml:space="preserve">-NF-Peer-Info-Header = "3gpp-Sbi-NF-Peer-Info:" OWS </w:t>
      </w:r>
      <w:proofErr w:type="spellStart"/>
      <w:r w:rsidRPr="00BC1642">
        <w:t>peerinfo</w:t>
      </w:r>
      <w:proofErr w:type="spellEnd"/>
      <w:r w:rsidRPr="00BC1642">
        <w:t xml:space="preserve"> *( ";" OWS </w:t>
      </w:r>
      <w:proofErr w:type="spellStart"/>
      <w:r w:rsidRPr="00BC1642">
        <w:t>peerinfo</w:t>
      </w:r>
      <w:proofErr w:type="spellEnd"/>
      <w:r w:rsidRPr="00BC1642">
        <w:t xml:space="preserve"> ) OWS</w:t>
      </w:r>
    </w:p>
    <w:p w14:paraId="17F252B4" w14:textId="77777777" w:rsidR="00BC1642" w:rsidRPr="00BC1642" w:rsidRDefault="00BC1642" w:rsidP="00BC1642">
      <w:pPr>
        <w:pStyle w:val="PL"/>
      </w:pPr>
    </w:p>
    <w:p w14:paraId="465B882D" w14:textId="77777777" w:rsidR="00BC1642" w:rsidRPr="00BC1642" w:rsidRDefault="00BC1642" w:rsidP="00BC1642">
      <w:pPr>
        <w:pStyle w:val="PL"/>
      </w:pPr>
      <w:proofErr w:type="spellStart"/>
      <w:r w:rsidRPr="00BC1642">
        <w:t>peerinfo</w:t>
      </w:r>
      <w:proofErr w:type="spellEnd"/>
      <w:r w:rsidRPr="00BC1642">
        <w:t xml:space="preserve">                = </w:t>
      </w:r>
      <w:proofErr w:type="spellStart"/>
      <w:r w:rsidRPr="00BC1642">
        <w:t>peertype</w:t>
      </w:r>
      <w:proofErr w:type="spellEnd"/>
      <w:r w:rsidRPr="00BC1642">
        <w:t xml:space="preserve"> "=" token</w:t>
      </w:r>
    </w:p>
    <w:p w14:paraId="4083F672" w14:textId="77777777" w:rsidR="00BC1642" w:rsidRPr="00BC1642" w:rsidRDefault="00BC1642" w:rsidP="00BC1642">
      <w:pPr>
        <w:pStyle w:val="PL"/>
      </w:pPr>
    </w:p>
    <w:p w14:paraId="219253ED" w14:textId="77777777" w:rsidR="00BC1642" w:rsidRPr="00BC1642" w:rsidRDefault="00BC1642" w:rsidP="00BC1642">
      <w:pPr>
        <w:pStyle w:val="PL"/>
      </w:pPr>
      <w:proofErr w:type="spellStart"/>
      <w:r w:rsidRPr="00BC1642">
        <w:t>peertype</w:t>
      </w:r>
      <w:proofErr w:type="spellEnd"/>
      <w:r w:rsidRPr="00BC1642">
        <w:t xml:space="preserve">                = "</w:t>
      </w:r>
      <w:proofErr w:type="spellStart"/>
      <w:r w:rsidRPr="00BC1642">
        <w:t>srcinst</w:t>
      </w:r>
      <w:proofErr w:type="spellEnd"/>
      <w:r w:rsidRPr="00BC1642">
        <w:t>"</w:t>
      </w:r>
    </w:p>
    <w:p w14:paraId="05AA5CC7" w14:textId="77777777" w:rsidR="00BC1642" w:rsidRPr="00BC1642" w:rsidRDefault="00BC1642" w:rsidP="00BC1642">
      <w:pPr>
        <w:pStyle w:val="PL"/>
      </w:pPr>
      <w:r w:rsidRPr="00BC1642">
        <w:t xml:space="preserve">                        / "</w:t>
      </w:r>
      <w:proofErr w:type="spellStart"/>
      <w:r w:rsidRPr="00BC1642">
        <w:t>srcservinst</w:t>
      </w:r>
      <w:proofErr w:type="spellEnd"/>
      <w:r w:rsidRPr="00BC1642">
        <w:t>"</w:t>
      </w:r>
    </w:p>
    <w:p w14:paraId="73B6022D" w14:textId="77777777" w:rsidR="00BC1642" w:rsidRPr="00BC1642" w:rsidRDefault="00BC1642" w:rsidP="00BC1642">
      <w:pPr>
        <w:pStyle w:val="PL"/>
      </w:pPr>
      <w:r w:rsidRPr="00BC1642">
        <w:t xml:space="preserve">                        / "</w:t>
      </w:r>
      <w:proofErr w:type="spellStart"/>
      <w:r w:rsidRPr="00BC1642">
        <w:t>srcscp</w:t>
      </w:r>
      <w:proofErr w:type="spellEnd"/>
      <w:r w:rsidRPr="00BC1642">
        <w:t>"</w:t>
      </w:r>
    </w:p>
    <w:p w14:paraId="287E67EB" w14:textId="77777777" w:rsidR="00BC1642" w:rsidRPr="00BC1642" w:rsidRDefault="00BC1642" w:rsidP="00BC1642">
      <w:pPr>
        <w:pStyle w:val="PL"/>
      </w:pPr>
      <w:r w:rsidRPr="00BC1642">
        <w:t xml:space="preserve">                        / "</w:t>
      </w:r>
      <w:proofErr w:type="spellStart"/>
      <w:r w:rsidRPr="00BC1642">
        <w:t>srcsepp</w:t>
      </w:r>
      <w:proofErr w:type="spellEnd"/>
      <w:r w:rsidRPr="00BC1642">
        <w:t>"</w:t>
      </w:r>
    </w:p>
    <w:p w14:paraId="146567AF" w14:textId="77777777" w:rsidR="00BC1642" w:rsidRPr="00BC1642" w:rsidRDefault="00BC1642" w:rsidP="00BC1642">
      <w:pPr>
        <w:pStyle w:val="PL"/>
      </w:pPr>
      <w:r w:rsidRPr="00BC1642">
        <w:t xml:space="preserve">                        / "</w:t>
      </w:r>
      <w:proofErr w:type="spellStart"/>
      <w:r w:rsidRPr="00BC1642">
        <w:t>dstinst</w:t>
      </w:r>
      <w:proofErr w:type="spellEnd"/>
      <w:r w:rsidRPr="00BC1642">
        <w:t>"</w:t>
      </w:r>
    </w:p>
    <w:p w14:paraId="114758BA" w14:textId="77777777" w:rsidR="00BC1642" w:rsidRPr="00BC1642" w:rsidRDefault="00BC1642" w:rsidP="00BC1642">
      <w:pPr>
        <w:pStyle w:val="PL"/>
      </w:pPr>
      <w:r w:rsidRPr="00BC1642">
        <w:t xml:space="preserve">                        / "</w:t>
      </w:r>
      <w:proofErr w:type="spellStart"/>
      <w:r w:rsidRPr="00BC1642">
        <w:t>dstservinst</w:t>
      </w:r>
      <w:proofErr w:type="spellEnd"/>
      <w:r w:rsidRPr="00BC1642">
        <w:t>"</w:t>
      </w:r>
    </w:p>
    <w:p w14:paraId="79239B3A" w14:textId="77777777" w:rsidR="00BC1642" w:rsidRPr="00BC1642" w:rsidRDefault="00BC1642" w:rsidP="00BC1642">
      <w:pPr>
        <w:pStyle w:val="PL"/>
      </w:pPr>
      <w:r w:rsidRPr="00BC1642">
        <w:t xml:space="preserve">                        / "</w:t>
      </w:r>
      <w:proofErr w:type="spellStart"/>
      <w:r w:rsidRPr="00BC1642">
        <w:t>dstscp</w:t>
      </w:r>
      <w:proofErr w:type="spellEnd"/>
      <w:r w:rsidRPr="00BC1642">
        <w:t>"</w:t>
      </w:r>
    </w:p>
    <w:p w14:paraId="66070118" w14:textId="77777777" w:rsidR="00BC1642" w:rsidRPr="00BC1642" w:rsidRDefault="00BC1642" w:rsidP="00BC1642">
      <w:pPr>
        <w:pStyle w:val="PL"/>
      </w:pPr>
      <w:r w:rsidRPr="00BC1642">
        <w:t xml:space="preserve">                        / "</w:t>
      </w:r>
      <w:proofErr w:type="spellStart"/>
      <w:r w:rsidRPr="00BC1642">
        <w:t>dstsepp</w:t>
      </w:r>
      <w:proofErr w:type="spellEnd"/>
      <w:r w:rsidRPr="00BC1642">
        <w:t>"</w:t>
      </w:r>
    </w:p>
    <w:p w14:paraId="35C1EDD4" w14:textId="77777777" w:rsidR="00BC1642" w:rsidRPr="00BC1642" w:rsidRDefault="00BC1642" w:rsidP="00BC1642">
      <w:pPr>
        <w:pStyle w:val="PL"/>
      </w:pPr>
    </w:p>
    <w:p w14:paraId="6BCDBE5F" w14:textId="77777777" w:rsidR="00BC1642" w:rsidRPr="00BC1642" w:rsidRDefault="00BC1642" w:rsidP="00BC1642">
      <w:pPr>
        <w:pStyle w:val="PL"/>
      </w:pPr>
    </w:p>
    <w:p w14:paraId="4F0D32FA" w14:textId="77777777" w:rsidR="00BC1642" w:rsidRPr="00BC1642" w:rsidRDefault="00BC1642" w:rsidP="00BC1642">
      <w:pPr>
        <w:pStyle w:val="PL"/>
      </w:pPr>
    </w:p>
    <w:p w14:paraId="48699363" w14:textId="77777777" w:rsidR="00BC1642" w:rsidRPr="00BC1642" w:rsidRDefault="00BC1642" w:rsidP="00BC1642">
      <w:pPr>
        <w:pStyle w:val="PL"/>
      </w:pPr>
      <w:r w:rsidRPr="00BC1642">
        <w:t>;</w:t>
      </w:r>
    </w:p>
    <w:p w14:paraId="15480C64" w14:textId="77777777" w:rsidR="00BC1642" w:rsidRPr="00BC1642" w:rsidRDefault="00BC1642" w:rsidP="00BC1642">
      <w:pPr>
        <w:pStyle w:val="PL"/>
      </w:pPr>
      <w:r w:rsidRPr="00BC1642">
        <w:t>; Header: 3gpp-Sbi-Sender-Timestamp</w:t>
      </w:r>
    </w:p>
    <w:p w14:paraId="0810207D" w14:textId="77777777" w:rsidR="00BC1642" w:rsidRPr="00BC1642" w:rsidRDefault="00BC1642" w:rsidP="00BC1642">
      <w:pPr>
        <w:pStyle w:val="PL"/>
      </w:pPr>
      <w:r w:rsidRPr="00BC1642">
        <w:t>;</w:t>
      </w:r>
    </w:p>
    <w:p w14:paraId="6DBB0BD0" w14:textId="77777777" w:rsidR="00BC1642" w:rsidRPr="00BC1642" w:rsidRDefault="00BC1642" w:rsidP="00BC1642">
      <w:pPr>
        <w:pStyle w:val="PL"/>
      </w:pPr>
    </w:p>
    <w:p w14:paraId="3BC11171" w14:textId="77777777" w:rsidR="00BC1642" w:rsidRPr="00BC1642" w:rsidRDefault="00BC1642" w:rsidP="00BC1642">
      <w:pPr>
        <w:pStyle w:val="PL"/>
      </w:pPr>
      <w:proofErr w:type="spellStart"/>
      <w:r w:rsidRPr="00BC1642">
        <w:t>Sbi</w:t>
      </w:r>
      <w:proofErr w:type="spellEnd"/>
      <w:r w:rsidRPr="00BC1642">
        <w:t>-Sender-Timestamp-Header = "3gpp-Sbi-Sender-Timestamp:" OWS</w:t>
      </w:r>
    </w:p>
    <w:p w14:paraId="78C6DEA9" w14:textId="77777777" w:rsidR="00BC1642" w:rsidRPr="00BC1642" w:rsidRDefault="00BC1642" w:rsidP="00BC1642">
      <w:pPr>
        <w:pStyle w:val="PL"/>
      </w:pPr>
      <w:r w:rsidRPr="00BC1642">
        <w:t xml:space="preserve">                              day-name "," SP date1 SP time-of-day "." milliseconds SP "GMT" OWS</w:t>
      </w:r>
    </w:p>
    <w:p w14:paraId="0058E598" w14:textId="77777777" w:rsidR="00BC1642" w:rsidRPr="00BC1642" w:rsidRDefault="00BC1642" w:rsidP="00BC1642">
      <w:pPr>
        <w:pStyle w:val="PL"/>
      </w:pPr>
    </w:p>
    <w:p w14:paraId="6D6CB6C8" w14:textId="77777777" w:rsidR="00BC1642" w:rsidRPr="00BC1642" w:rsidRDefault="00BC1642" w:rsidP="00BC1642">
      <w:pPr>
        <w:pStyle w:val="PL"/>
      </w:pPr>
      <w:r w:rsidRPr="00BC1642">
        <w:t>milliseconds                = 3DIGIT</w:t>
      </w:r>
    </w:p>
    <w:p w14:paraId="7EAD0A32" w14:textId="77777777" w:rsidR="00BC1642" w:rsidRPr="00BC1642" w:rsidRDefault="00BC1642" w:rsidP="00BC1642">
      <w:pPr>
        <w:pStyle w:val="PL"/>
      </w:pPr>
    </w:p>
    <w:p w14:paraId="4F6D0BD6" w14:textId="77777777" w:rsidR="00BC1642" w:rsidRPr="00BC1642" w:rsidRDefault="00BC1642" w:rsidP="00BC1642">
      <w:pPr>
        <w:pStyle w:val="PL"/>
      </w:pPr>
    </w:p>
    <w:p w14:paraId="256BEB55" w14:textId="77777777" w:rsidR="00BC1642" w:rsidRPr="00BC1642" w:rsidRDefault="00BC1642" w:rsidP="00BC1642">
      <w:pPr>
        <w:pStyle w:val="PL"/>
      </w:pPr>
    </w:p>
    <w:p w14:paraId="382FE682" w14:textId="77777777" w:rsidR="00BC1642" w:rsidRPr="00BC1642" w:rsidRDefault="00BC1642" w:rsidP="00BC1642">
      <w:pPr>
        <w:pStyle w:val="PL"/>
      </w:pPr>
      <w:r w:rsidRPr="00BC1642">
        <w:t>;</w:t>
      </w:r>
    </w:p>
    <w:p w14:paraId="20AADFC5" w14:textId="77777777" w:rsidR="00BC1642" w:rsidRPr="00BC1642" w:rsidRDefault="00BC1642" w:rsidP="00BC1642">
      <w:pPr>
        <w:pStyle w:val="PL"/>
      </w:pPr>
      <w:r w:rsidRPr="00BC1642">
        <w:t>; Header: 3gpp-Sbi-Max-Rsp-Time</w:t>
      </w:r>
    </w:p>
    <w:p w14:paraId="56575A89" w14:textId="77777777" w:rsidR="00BC1642" w:rsidRPr="00BC1642" w:rsidRDefault="00BC1642" w:rsidP="00BC1642">
      <w:pPr>
        <w:pStyle w:val="PL"/>
      </w:pPr>
      <w:r w:rsidRPr="00BC1642">
        <w:t>;</w:t>
      </w:r>
    </w:p>
    <w:p w14:paraId="70392F08" w14:textId="77777777" w:rsidR="00BC1642" w:rsidRPr="00BC1642" w:rsidRDefault="00BC1642" w:rsidP="00BC1642">
      <w:pPr>
        <w:pStyle w:val="PL"/>
      </w:pPr>
    </w:p>
    <w:p w14:paraId="5CCE2A02" w14:textId="77777777" w:rsidR="00BC1642" w:rsidRPr="00BC1642" w:rsidRDefault="00BC1642" w:rsidP="00BC1642">
      <w:pPr>
        <w:pStyle w:val="PL"/>
      </w:pPr>
      <w:proofErr w:type="spellStart"/>
      <w:r w:rsidRPr="00BC1642">
        <w:t>Sbi</w:t>
      </w:r>
      <w:proofErr w:type="spellEnd"/>
      <w:r w:rsidRPr="00BC1642">
        <w:t>-Max-Rsp-Time-Header = "3gpp-Sbi-Max-Rsp-Time:" OWS 1*5DIGIT OWS</w:t>
      </w:r>
    </w:p>
    <w:p w14:paraId="6C2E8257" w14:textId="77777777" w:rsidR="00BC1642" w:rsidRPr="00BC1642" w:rsidRDefault="00BC1642" w:rsidP="00BC1642">
      <w:pPr>
        <w:pStyle w:val="PL"/>
      </w:pPr>
    </w:p>
    <w:p w14:paraId="4F4B27DC" w14:textId="77777777" w:rsidR="00BC1642" w:rsidRPr="00BC1642" w:rsidRDefault="00BC1642" w:rsidP="00BC1642">
      <w:pPr>
        <w:pStyle w:val="PL"/>
      </w:pPr>
    </w:p>
    <w:p w14:paraId="1144FE43" w14:textId="77777777" w:rsidR="00BC1642" w:rsidRPr="00BC1642" w:rsidRDefault="00BC1642" w:rsidP="00BC1642">
      <w:pPr>
        <w:pStyle w:val="PL"/>
      </w:pPr>
    </w:p>
    <w:p w14:paraId="1EDB13ED" w14:textId="77777777" w:rsidR="00BC1642" w:rsidRPr="00BC1642" w:rsidRDefault="00BC1642" w:rsidP="00BC1642">
      <w:pPr>
        <w:pStyle w:val="PL"/>
      </w:pPr>
      <w:r w:rsidRPr="00BC1642">
        <w:t>;</w:t>
      </w:r>
    </w:p>
    <w:p w14:paraId="55983ECB" w14:textId="77777777" w:rsidR="00BC1642" w:rsidRPr="00BC1642" w:rsidRDefault="00BC1642" w:rsidP="00BC1642">
      <w:pPr>
        <w:pStyle w:val="PL"/>
      </w:pPr>
      <w:r w:rsidRPr="00BC1642">
        <w:t>; Header: 3gpp-Sbi-Correlation-Info</w:t>
      </w:r>
    </w:p>
    <w:p w14:paraId="4CADC777" w14:textId="77777777" w:rsidR="00BC1642" w:rsidRPr="00BC1642" w:rsidRDefault="00BC1642" w:rsidP="00BC1642">
      <w:pPr>
        <w:pStyle w:val="PL"/>
      </w:pPr>
      <w:r w:rsidRPr="00BC1642">
        <w:t>;</w:t>
      </w:r>
    </w:p>
    <w:p w14:paraId="41C9F247" w14:textId="77777777" w:rsidR="00BC1642" w:rsidRPr="00BC1642" w:rsidRDefault="00BC1642" w:rsidP="00BC1642">
      <w:pPr>
        <w:pStyle w:val="PL"/>
      </w:pPr>
    </w:p>
    <w:p w14:paraId="7B6063A8" w14:textId="77777777" w:rsidR="00BC1642" w:rsidRPr="00BC1642" w:rsidRDefault="00BC1642" w:rsidP="00BC1642">
      <w:pPr>
        <w:pStyle w:val="PL"/>
      </w:pPr>
      <w:proofErr w:type="spellStart"/>
      <w:r w:rsidRPr="00BC1642">
        <w:t>Sbi</w:t>
      </w:r>
      <w:proofErr w:type="spellEnd"/>
      <w:r w:rsidRPr="00BC1642">
        <w:t>-Correlation-Info-Header = "3gpp-Sbi-Correlation-Info:" OWS</w:t>
      </w:r>
    </w:p>
    <w:p w14:paraId="3BDC2A61" w14:textId="77777777" w:rsidR="00BC1642" w:rsidRPr="00BC1642" w:rsidRDefault="00BC1642" w:rsidP="00BC1642">
      <w:pPr>
        <w:pStyle w:val="PL"/>
      </w:pPr>
      <w:r w:rsidRPr="00BC1642">
        <w:t xml:space="preserve">                              </w:t>
      </w:r>
      <w:proofErr w:type="spellStart"/>
      <w:r w:rsidRPr="00BC1642">
        <w:t>correlationinfo</w:t>
      </w:r>
      <w:proofErr w:type="spellEnd"/>
      <w:r w:rsidRPr="00BC1642">
        <w:t xml:space="preserve"> *( ";" OWS </w:t>
      </w:r>
      <w:proofErr w:type="spellStart"/>
      <w:r w:rsidRPr="00BC1642">
        <w:t>correlationinfo</w:t>
      </w:r>
      <w:proofErr w:type="spellEnd"/>
      <w:r w:rsidRPr="00BC1642">
        <w:t xml:space="preserve"> ) OWS</w:t>
      </w:r>
    </w:p>
    <w:p w14:paraId="085298F1" w14:textId="77777777" w:rsidR="00BC1642" w:rsidRPr="00BC1642" w:rsidRDefault="00BC1642" w:rsidP="00BC1642">
      <w:pPr>
        <w:pStyle w:val="PL"/>
      </w:pPr>
    </w:p>
    <w:p w14:paraId="63C216E3" w14:textId="77777777" w:rsidR="00BC1642" w:rsidRPr="00BC1642" w:rsidRDefault="00BC1642" w:rsidP="00BC1642">
      <w:pPr>
        <w:pStyle w:val="PL"/>
      </w:pPr>
      <w:proofErr w:type="spellStart"/>
      <w:r w:rsidRPr="00BC1642">
        <w:t>correlationinfo</w:t>
      </w:r>
      <w:proofErr w:type="spellEnd"/>
      <w:r w:rsidRPr="00BC1642">
        <w:t xml:space="preserve">             = </w:t>
      </w:r>
      <w:proofErr w:type="spellStart"/>
      <w:r w:rsidRPr="00BC1642">
        <w:t>ctype</w:t>
      </w:r>
      <w:proofErr w:type="spellEnd"/>
      <w:r w:rsidRPr="00BC1642">
        <w:t xml:space="preserve"> "-" </w:t>
      </w:r>
      <w:proofErr w:type="spellStart"/>
      <w:r w:rsidRPr="00BC1642">
        <w:t>cvalue</w:t>
      </w:r>
      <w:proofErr w:type="spellEnd"/>
    </w:p>
    <w:p w14:paraId="27F4EB4B" w14:textId="77777777" w:rsidR="00BC1642" w:rsidRPr="00BC1642" w:rsidRDefault="00BC1642" w:rsidP="00BC1642">
      <w:pPr>
        <w:pStyle w:val="PL"/>
      </w:pPr>
    </w:p>
    <w:p w14:paraId="79F35424" w14:textId="77777777" w:rsidR="00BC1642" w:rsidRPr="00BC1642" w:rsidRDefault="00BC1642" w:rsidP="00BC1642">
      <w:pPr>
        <w:pStyle w:val="PL"/>
      </w:pPr>
      <w:proofErr w:type="spellStart"/>
      <w:r w:rsidRPr="00BC1642">
        <w:t>ctype</w:t>
      </w:r>
      <w:proofErr w:type="spellEnd"/>
      <w:r w:rsidRPr="00BC1642">
        <w:t xml:space="preserve">                       = extension-token / "</w:t>
      </w:r>
      <w:proofErr w:type="spellStart"/>
      <w:r w:rsidRPr="00BC1642">
        <w:t>imsi</w:t>
      </w:r>
      <w:proofErr w:type="spellEnd"/>
      <w:r w:rsidRPr="00BC1642">
        <w:t>" / "impi" / "</w:t>
      </w:r>
      <w:proofErr w:type="spellStart"/>
      <w:r w:rsidRPr="00BC1642">
        <w:t>suci</w:t>
      </w:r>
      <w:proofErr w:type="spellEnd"/>
      <w:r w:rsidRPr="00BC1642">
        <w:t>" / "</w:t>
      </w:r>
      <w:proofErr w:type="spellStart"/>
      <w:r w:rsidRPr="00BC1642">
        <w:t>nai</w:t>
      </w:r>
      <w:proofErr w:type="spellEnd"/>
      <w:r w:rsidRPr="00BC1642">
        <w:t>" / "</w:t>
      </w:r>
      <w:proofErr w:type="spellStart"/>
      <w:r w:rsidRPr="00BC1642">
        <w:t>gci</w:t>
      </w:r>
      <w:proofErr w:type="spellEnd"/>
      <w:r w:rsidRPr="00BC1642">
        <w:t>" / "</w:t>
      </w:r>
      <w:proofErr w:type="spellStart"/>
      <w:r w:rsidRPr="00BC1642">
        <w:t>gli</w:t>
      </w:r>
      <w:proofErr w:type="spellEnd"/>
      <w:r w:rsidRPr="00BC1642">
        <w:t>"</w:t>
      </w:r>
    </w:p>
    <w:p w14:paraId="06EFD641" w14:textId="77777777" w:rsidR="00BC1642" w:rsidRPr="00BC1642" w:rsidRDefault="00BC1642" w:rsidP="00BC1642">
      <w:pPr>
        <w:pStyle w:val="PL"/>
      </w:pPr>
      <w:r w:rsidRPr="00BC1642">
        <w:t xml:space="preserve">                            / "</w:t>
      </w:r>
      <w:proofErr w:type="spellStart"/>
      <w:r w:rsidRPr="00BC1642">
        <w:t>impu</w:t>
      </w:r>
      <w:proofErr w:type="spellEnd"/>
      <w:r w:rsidRPr="00BC1642">
        <w:t>" / "</w:t>
      </w:r>
      <w:proofErr w:type="spellStart"/>
      <w:r w:rsidRPr="00BC1642">
        <w:t>msisdn</w:t>
      </w:r>
      <w:proofErr w:type="spellEnd"/>
      <w:r w:rsidRPr="00BC1642">
        <w:t>" / "</w:t>
      </w:r>
      <w:proofErr w:type="spellStart"/>
      <w:r w:rsidRPr="00BC1642">
        <w:t>extid</w:t>
      </w:r>
      <w:proofErr w:type="spellEnd"/>
      <w:r w:rsidRPr="00BC1642">
        <w:t>" / "</w:t>
      </w:r>
      <w:proofErr w:type="spellStart"/>
      <w:r w:rsidRPr="00BC1642">
        <w:t>imeisv</w:t>
      </w:r>
      <w:proofErr w:type="spellEnd"/>
      <w:r w:rsidRPr="00BC1642">
        <w:t>" / "</w:t>
      </w:r>
      <w:proofErr w:type="spellStart"/>
      <w:r w:rsidRPr="00BC1642">
        <w:t>imei</w:t>
      </w:r>
      <w:proofErr w:type="spellEnd"/>
      <w:r w:rsidRPr="00BC1642">
        <w:t>" / "mac" / "</w:t>
      </w:r>
      <w:proofErr w:type="spellStart"/>
      <w:r w:rsidRPr="00BC1642">
        <w:t>eui</w:t>
      </w:r>
      <w:proofErr w:type="spellEnd"/>
      <w:r w:rsidRPr="00BC1642">
        <w:t>"</w:t>
      </w:r>
    </w:p>
    <w:p w14:paraId="39FB21C1" w14:textId="77777777" w:rsidR="00BC1642" w:rsidRPr="00BC1642" w:rsidRDefault="00BC1642" w:rsidP="00BC1642">
      <w:pPr>
        <w:pStyle w:val="PL"/>
      </w:pPr>
    </w:p>
    <w:p w14:paraId="724AAE0B" w14:textId="77777777" w:rsidR="00BC1642" w:rsidRPr="00BC1642" w:rsidRDefault="00BC1642" w:rsidP="00BC1642">
      <w:pPr>
        <w:pStyle w:val="PL"/>
      </w:pPr>
      <w:r w:rsidRPr="00BC1642">
        <w:t>extension-token             = 1*( "!" / "#" / "$" / "%" / "&amp;" / "'" / "*" / "+" / "." / "^" / "_"</w:t>
      </w:r>
    </w:p>
    <w:p w14:paraId="3603E065" w14:textId="77777777" w:rsidR="00BC1642" w:rsidRPr="00BC1642" w:rsidRDefault="00BC1642" w:rsidP="00BC1642">
      <w:pPr>
        <w:pStyle w:val="PL"/>
      </w:pPr>
      <w:r w:rsidRPr="00BC1642">
        <w:t xml:space="preserve">                            / "`" / "|" / "~" / DIGIT / ALPHA )</w:t>
      </w:r>
    </w:p>
    <w:p w14:paraId="4DC45B08" w14:textId="77777777" w:rsidR="00BC1642" w:rsidRPr="00BC1642" w:rsidRDefault="00BC1642" w:rsidP="00BC1642">
      <w:pPr>
        <w:pStyle w:val="PL"/>
      </w:pPr>
    </w:p>
    <w:p w14:paraId="00E521AB" w14:textId="77777777" w:rsidR="00BC1642" w:rsidRPr="00BC1642" w:rsidRDefault="00BC1642" w:rsidP="00BC1642">
      <w:pPr>
        <w:pStyle w:val="PL"/>
      </w:pPr>
      <w:proofErr w:type="spellStart"/>
      <w:r w:rsidRPr="00BC1642">
        <w:t>cvalue</w:t>
      </w:r>
      <w:proofErr w:type="spellEnd"/>
      <w:r w:rsidRPr="00BC1642">
        <w:t xml:space="preserve">                      = 1*( </w:t>
      </w:r>
      <w:proofErr w:type="spellStart"/>
      <w:r w:rsidRPr="00BC1642">
        <w:t>tchar</w:t>
      </w:r>
      <w:proofErr w:type="spellEnd"/>
      <w:r w:rsidRPr="00BC1642">
        <w:t xml:space="preserve"> / "@" )</w:t>
      </w:r>
    </w:p>
    <w:p w14:paraId="714955D7" w14:textId="77777777" w:rsidR="00BC1642" w:rsidRPr="00BC1642" w:rsidRDefault="00BC1642" w:rsidP="00BC1642">
      <w:pPr>
        <w:pStyle w:val="PL"/>
      </w:pPr>
    </w:p>
    <w:p w14:paraId="256F0634" w14:textId="77777777" w:rsidR="00BC1642" w:rsidRPr="00BC1642" w:rsidRDefault="00BC1642" w:rsidP="00BC1642">
      <w:pPr>
        <w:pStyle w:val="PL"/>
      </w:pPr>
    </w:p>
    <w:p w14:paraId="2F4DC9E4" w14:textId="77777777" w:rsidR="00BC1642" w:rsidRPr="00BC1642" w:rsidRDefault="00BC1642" w:rsidP="00BC1642">
      <w:pPr>
        <w:pStyle w:val="PL"/>
      </w:pPr>
    </w:p>
    <w:p w14:paraId="5646F0DD" w14:textId="77777777" w:rsidR="00BC1642" w:rsidRPr="00BC1642" w:rsidRDefault="00BC1642" w:rsidP="00BC1642">
      <w:pPr>
        <w:pStyle w:val="PL"/>
      </w:pPr>
      <w:r w:rsidRPr="00BC1642">
        <w:t>;</w:t>
      </w:r>
    </w:p>
    <w:p w14:paraId="7A934199" w14:textId="77777777" w:rsidR="00BC1642" w:rsidRPr="00BC1642" w:rsidRDefault="00BC1642" w:rsidP="00BC1642">
      <w:pPr>
        <w:pStyle w:val="PL"/>
      </w:pPr>
      <w:r w:rsidRPr="00BC1642">
        <w:t>; Header: 3gpp-Sbi-Alternate-Chf-Id</w:t>
      </w:r>
    </w:p>
    <w:p w14:paraId="7E487953" w14:textId="77777777" w:rsidR="00BC1642" w:rsidRPr="00BC1642" w:rsidRDefault="00BC1642" w:rsidP="00BC1642">
      <w:pPr>
        <w:pStyle w:val="PL"/>
      </w:pPr>
      <w:r w:rsidRPr="00BC1642">
        <w:t>;</w:t>
      </w:r>
    </w:p>
    <w:p w14:paraId="3D6350FA" w14:textId="77777777" w:rsidR="00BC1642" w:rsidRPr="00BC1642" w:rsidRDefault="00BC1642" w:rsidP="00BC1642">
      <w:pPr>
        <w:pStyle w:val="PL"/>
      </w:pPr>
    </w:p>
    <w:p w14:paraId="262648FC" w14:textId="77777777" w:rsidR="00BC1642" w:rsidRPr="00BC1642" w:rsidRDefault="00BC1642" w:rsidP="00BC1642">
      <w:pPr>
        <w:pStyle w:val="PL"/>
      </w:pPr>
      <w:proofErr w:type="spellStart"/>
      <w:r w:rsidRPr="00BC1642">
        <w:t>Sbi</w:t>
      </w:r>
      <w:proofErr w:type="spellEnd"/>
      <w:r w:rsidRPr="00BC1642">
        <w:t>-Alternate-</w:t>
      </w:r>
      <w:proofErr w:type="spellStart"/>
      <w:r w:rsidRPr="00BC1642">
        <w:t>Chf</w:t>
      </w:r>
      <w:proofErr w:type="spellEnd"/>
      <w:r w:rsidRPr="00BC1642">
        <w:t>-Id-Header = "3gpp-Sbi-Alternate-Chf-Id:" OWS</w:t>
      </w:r>
    </w:p>
    <w:p w14:paraId="25CAADEF" w14:textId="77777777" w:rsidR="00BC1642" w:rsidRPr="00BC1642" w:rsidRDefault="00BC1642" w:rsidP="00BC1642">
      <w:pPr>
        <w:pStyle w:val="PL"/>
      </w:pPr>
      <w:r w:rsidRPr="00BC1642">
        <w:t xml:space="preserve">                              "</w:t>
      </w:r>
      <w:proofErr w:type="spellStart"/>
      <w:r w:rsidRPr="00BC1642">
        <w:t>nfinst</w:t>
      </w:r>
      <w:proofErr w:type="spellEnd"/>
      <w:r w:rsidRPr="00BC1642">
        <w:t xml:space="preserve">=" </w:t>
      </w:r>
      <w:proofErr w:type="spellStart"/>
      <w:r w:rsidRPr="00BC1642">
        <w:t>nfinst</w:t>
      </w:r>
      <w:proofErr w:type="spellEnd"/>
      <w:r w:rsidRPr="00BC1642">
        <w:t xml:space="preserve"> ";" OWS ( "primary" / "secondary" ) OWS</w:t>
      </w:r>
    </w:p>
    <w:p w14:paraId="6B7F811D" w14:textId="77777777" w:rsidR="00BC1642" w:rsidRPr="00BC1642" w:rsidRDefault="00BC1642" w:rsidP="00BC1642">
      <w:pPr>
        <w:pStyle w:val="PL"/>
      </w:pPr>
    </w:p>
    <w:p w14:paraId="158926D4" w14:textId="77777777" w:rsidR="00BC1642" w:rsidRPr="00BC1642" w:rsidRDefault="00BC1642" w:rsidP="00BC1642">
      <w:pPr>
        <w:pStyle w:val="PL"/>
      </w:pPr>
    </w:p>
    <w:p w14:paraId="49A35F11" w14:textId="77777777" w:rsidR="00BC1642" w:rsidRPr="00BC1642" w:rsidRDefault="00BC1642" w:rsidP="00BC1642">
      <w:pPr>
        <w:pStyle w:val="PL"/>
      </w:pPr>
    </w:p>
    <w:p w14:paraId="1B82F707" w14:textId="77777777" w:rsidR="00BC1642" w:rsidRPr="00BC1642" w:rsidRDefault="00BC1642" w:rsidP="00BC1642">
      <w:pPr>
        <w:pStyle w:val="PL"/>
      </w:pPr>
      <w:r w:rsidRPr="00BC1642">
        <w:lastRenderedPageBreak/>
        <w:t>;</w:t>
      </w:r>
    </w:p>
    <w:p w14:paraId="0A4B97F2" w14:textId="77777777" w:rsidR="00BC1642" w:rsidRPr="00BC1642" w:rsidRDefault="00BC1642" w:rsidP="00BC1642">
      <w:pPr>
        <w:pStyle w:val="PL"/>
      </w:pPr>
      <w:r w:rsidRPr="00BC1642">
        <w:t>; Header: 3gpp-Sbi-Notif-Accepted-Encoding</w:t>
      </w:r>
    </w:p>
    <w:p w14:paraId="1110CE92" w14:textId="77777777" w:rsidR="00BC1642" w:rsidRPr="00BC1642" w:rsidRDefault="00BC1642" w:rsidP="00BC1642">
      <w:pPr>
        <w:pStyle w:val="PL"/>
      </w:pPr>
      <w:r w:rsidRPr="00BC1642">
        <w:t>;</w:t>
      </w:r>
    </w:p>
    <w:p w14:paraId="4CD17E98" w14:textId="77777777" w:rsidR="00BC1642" w:rsidRPr="00BC1642" w:rsidRDefault="00BC1642" w:rsidP="00BC1642">
      <w:pPr>
        <w:pStyle w:val="PL"/>
      </w:pPr>
    </w:p>
    <w:p w14:paraId="1BF278F8" w14:textId="77777777" w:rsidR="00BC1642" w:rsidRPr="00BC1642" w:rsidRDefault="00BC1642" w:rsidP="00BC1642">
      <w:pPr>
        <w:pStyle w:val="PL"/>
      </w:pPr>
      <w:proofErr w:type="spellStart"/>
      <w:r w:rsidRPr="00BC1642">
        <w:t>Sbi</w:t>
      </w:r>
      <w:proofErr w:type="spellEnd"/>
      <w:r w:rsidRPr="00BC1642">
        <w:t>-</w:t>
      </w:r>
      <w:proofErr w:type="spellStart"/>
      <w:r w:rsidRPr="00BC1642">
        <w:t>Notif</w:t>
      </w:r>
      <w:proofErr w:type="spellEnd"/>
      <w:r w:rsidRPr="00BC1642">
        <w:t>-Accepted-Encoding-Header = "3gpp-Sbi-Notif-Accepted-Encoding:" OWS</w:t>
      </w:r>
    </w:p>
    <w:p w14:paraId="40177D36" w14:textId="77777777" w:rsidR="00BC1642" w:rsidRPr="00BC1642" w:rsidRDefault="00BC1642" w:rsidP="00BC1642">
      <w:pPr>
        <w:pStyle w:val="PL"/>
      </w:pPr>
      <w:r w:rsidRPr="00BC1642">
        <w:t xml:space="preserve">                                     encoding-element *( OWS "," OWS encoding-element ) OWS</w:t>
      </w:r>
    </w:p>
    <w:p w14:paraId="602B6685" w14:textId="77777777" w:rsidR="00BC1642" w:rsidRPr="00BC1642" w:rsidRDefault="00BC1642" w:rsidP="00BC1642">
      <w:pPr>
        <w:pStyle w:val="PL"/>
      </w:pPr>
    </w:p>
    <w:p w14:paraId="7C08D75A" w14:textId="77777777" w:rsidR="00BC1642" w:rsidRPr="00BC1642" w:rsidRDefault="00BC1642" w:rsidP="00BC1642">
      <w:pPr>
        <w:pStyle w:val="PL"/>
      </w:pPr>
      <w:r w:rsidRPr="00BC1642">
        <w:t xml:space="preserve">encoding-element                   = </w:t>
      </w:r>
      <w:proofErr w:type="spellStart"/>
      <w:r w:rsidRPr="00BC1642">
        <w:t>codings</w:t>
      </w:r>
      <w:proofErr w:type="spellEnd"/>
      <w:r w:rsidRPr="00BC1642">
        <w:t xml:space="preserve"> [ weight ]</w:t>
      </w:r>
    </w:p>
    <w:p w14:paraId="7A3A8C21" w14:textId="77777777" w:rsidR="00BC1642" w:rsidRPr="00BC1642" w:rsidRDefault="00BC1642" w:rsidP="00BC1642">
      <w:pPr>
        <w:pStyle w:val="PL"/>
      </w:pPr>
    </w:p>
    <w:p w14:paraId="331ED8AF" w14:textId="77777777" w:rsidR="00BC1642" w:rsidRPr="00BC1642" w:rsidRDefault="00BC1642" w:rsidP="00BC1642">
      <w:pPr>
        <w:pStyle w:val="PL"/>
      </w:pPr>
    </w:p>
    <w:p w14:paraId="416B6D71" w14:textId="77777777" w:rsidR="00BC1642" w:rsidRPr="00BC1642" w:rsidRDefault="00BC1642" w:rsidP="00BC1642">
      <w:pPr>
        <w:pStyle w:val="PL"/>
      </w:pPr>
    </w:p>
    <w:p w14:paraId="515266E9" w14:textId="77777777" w:rsidR="00BC1642" w:rsidRPr="00BC1642" w:rsidRDefault="00BC1642" w:rsidP="00BC1642">
      <w:pPr>
        <w:pStyle w:val="PL"/>
      </w:pPr>
      <w:r w:rsidRPr="00BC1642">
        <w:t>;</w:t>
      </w:r>
    </w:p>
    <w:p w14:paraId="6142D0D5" w14:textId="77777777" w:rsidR="00BC1642" w:rsidRPr="00BC1642" w:rsidRDefault="00BC1642" w:rsidP="00BC1642">
      <w:pPr>
        <w:pStyle w:val="PL"/>
      </w:pPr>
      <w:r w:rsidRPr="00BC1642">
        <w:t>; Header: 3gpp-Sbi-Consumer-Info</w:t>
      </w:r>
    </w:p>
    <w:p w14:paraId="5B527390" w14:textId="77777777" w:rsidR="00BC1642" w:rsidRPr="00BC1642" w:rsidRDefault="00BC1642" w:rsidP="00BC1642">
      <w:pPr>
        <w:pStyle w:val="PL"/>
      </w:pPr>
      <w:r w:rsidRPr="00BC1642">
        <w:t>;</w:t>
      </w:r>
    </w:p>
    <w:p w14:paraId="052842A4" w14:textId="77777777" w:rsidR="00BC1642" w:rsidRPr="00BC1642" w:rsidRDefault="00BC1642" w:rsidP="00BC1642">
      <w:pPr>
        <w:pStyle w:val="PL"/>
      </w:pPr>
    </w:p>
    <w:p w14:paraId="7491538F" w14:textId="77777777" w:rsidR="00BC1642" w:rsidRPr="00BC1642" w:rsidRDefault="00BC1642" w:rsidP="00BC1642">
      <w:pPr>
        <w:pStyle w:val="PL"/>
      </w:pPr>
      <w:proofErr w:type="spellStart"/>
      <w:r w:rsidRPr="00BC1642">
        <w:t>Sbi</w:t>
      </w:r>
      <w:proofErr w:type="spellEnd"/>
      <w:r w:rsidRPr="00BC1642">
        <w:t>-Consumer-Info-Header = "3gpp-Sbi-Consumer-Info:" OWS</w:t>
      </w:r>
    </w:p>
    <w:p w14:paraId="063F87D1" w14:textId="77777777" w:rsidR="00BC1642" w:rsidRPr="00BC1642" w:rsidRDefault="00BC1642" w:rsidP="00BC1642">
      <w:pPr>
        <w:pStyle w:val="PL"/>
      </w:pPr>
      <w:r w:rsidRPr="00BC1642">
        <w:t xml:space="preserve">                           consumer-info-element *( OWS "," OWS consumer-info-element ) OWS</w:t>
      </w:r>
    </w:p>
    <w:p w14:paraId="4E4A21EF" w14:textId="77777777" w:rsidR="00BC1642" w:rsidRPr="00BC1642" w:rsidRDefault="00BC1642" w:rsidP="00BC1642">
      <w:pPr>
        <w:pStyle w:val="PL"/>
      </w:pPr>
    </w:p>
    <w:p w14:paraId="0D04B2D5" w14:textId="77777777" w:rsidR="00BC1642" w:rsidRPr="00BC1642" w:rsidRDefault="00BC1642" w:rsidP="00BC1642">
      <w:pPr>
        <w:pStyle w:val="PL"/>
      </w:pPr>
      <w:r w:rsidRPr="00BC1642">
        <w:t xml:space="preserve">consumer-info-element    = ( </w:t>
      </w:r>
      <w:proofErr w:type="spellStart"/>
      <w:r w:rsidRPr="00BC1642">
        <w:t>supportedService</w:t>
      </w:r>
      <w:proofErr w:type="spellEnd"/>
      <w:r w:rsidRPr="00BC1642">
        <w:t xml:space="preserve"> ";" OWS </w:t>
      </w:r>
      <w:proofErr w:type="spellStart"/>
      <w:r w:rsidRPr="00BC1642">
        <w:t>supportedVersions</w:t>
      </w:r>
      <w:proofErr w:type="spellEnd"/>
      <w:r w:rsidRPr="00BC1642">
        <w:t xml:space="preserve"> </w:t>
      </w:r>
    </w:p>
    <w:p w14:paraId="084D432A" w14:textId="77777777" w:rsidR="00BC1642" w:rsidRPr="00BC1642" w:rsidRDefault="00BC1642" w:rsidP="00BC1642">
      <w:pPr>
        <w:pStyle w:val="PL"/>
      </w:pPr>
      <w:r w:rsidRPr="00BC1642">
        <w:t xml:space="preserve">                             [ ";" OWS </w:t>
      </w:r>
      <w:proofErr w:type="spellStart"/>
      <w:r w:rsidRPr="00BC1642">
        <w:t>supportedFeatures</w:t>
      </w:r>
      <w:proofErr w:type="spellEnd"/>
      <w:r w:rsidRPr="00BC1642">
        <w:t xml:space="preserve"> ]</w:t>
      </w:r>
    </w:p>
    <w:p w14:paraId="17165510" w14:textId="77777777" w:rsidR="00BC1642" w:rsidRPr="00BC1642" w:rsidRDefault="00BC1642" w:rsidP="00BC1642">
      <w:pPr>
        <w:pStyle w:val="PL"/>
      </w:pPr>
      <w:r w:rsidRPr="00BC1642">
        <w:t xml:space="preserve">                             [ ";" OWS </w:t>
      </w:r>
      <w:proofErr w:type="spellStart"/>
      <w:r w:rsidRPr="00BC1642">
        <w:t>acceptEncoding</w:t>
      </w:r>
      <w:proofErr w:type="spellEnd"/>
      <w:r w:rsidRPr="00BC1642">
        <w:t xml:space="preserve"> ]</w:t>
      </w:r>
    </w:p>
    <w:p w14:paraId="4ECA0022" w14:textId="77777777" w:rsidR="00BC1642" w:rsidRPr="00BC1642" w:rsidRDefault="00BC1642" w:rsidP="00BC1642">
      <w:pPr>
        <w:pStyle w:val="PL"/>
      </w:pPr>
      <w:r w:rsidRPr="00BC1642">
        <w:t xml:space="preserve">                             [ ";" OWS callback-</w:t>
      </w:r>
      <w:proofErr w:type="spellStart"/>
      <w:r w:rsidRPr="00BC1642">
        <w:t>uri</w:t>
      </w:r>
      <w:proofErr w:type="spellEnd"/>
      <w:r w:rsidRPr="00BC1642">
        <w:t>-prefix ]</w:t>
      </w:r>
    </w:p>
    <w:p w14:paraId="3673F078" w14:textId="77777777" w:rsidR="00BC1642" w:rsidRPr="00BC1642" w:rsidRDefault="00BC1642" w:rsidP="00BC1642">
      <w:pPr>
        <w:pStyle w:val="PL"/>
      </w:pPr>
      <w:r w:rsidRPr="00BC1642">
        <w:t xml:space="preserve">                             [ ";" OWS </w:t>
      </w:r>
      <w:proofErr w:type="spellStart"/>
      <w:r w:rsidRPr="00BC1642">
        <w:t>intraPlmnCallbackRoot</w:t>
      </w:r>
      <w:proofErr w:type="spellEnd"/>
      <w:r w:rsidRPr="00BC1642">
        <w:t xml:space="preserve"> ";" OWS </w:t>
      </w:r>
      <w:proofErr w:type="spellStart"/>
      <w:r w:rsidRPr="00BC1642">
        <w:t>interPlmnCallbackRoot</w:t>
      </w:r>
      <w:proofErr w:type="spellEnd"/>
      <w:r w:rsidRPr="00BC1642">
        <w:t xml:space="preserve"> ]</w:t>
      </w:r>
    </w:p>
    <w:p w14:paraId="18DCF673" w14:textId="77777777" w:rsidR="00BC1642" w:rsidRPr="00BC1642" w:rsidRDefault="00BC1642" w:rsidP="00BC1642">
      <w:pPr>
        <w:pStyle w:val="PL"/>
      </w:pPr>
      <w:r w:rsidRPr="00BC1642">
        <w:t xml:space="preserve">                             [ ";" OWS </w:t>
      </w:r>
      <w:proofErr w:type="spellStart"/>
      <w:r w:rsidRPr="00BC1642">
        <w:t>intermediateNfIndication</w:t>
      </w:r>
      <w:proofErr w:type="spellEnd"/>
      <w:r w:rsidRPr="00BC1642">
        <w:t xml:space="preserve"> ]</w:t>
      </w:r>
    </w:p>
    <w:p w14:paraId="6FE75EDC" w14:textId="77777777" w:rsidR="00BC1642" w:rsidRPr="00BC1642" w:rsidRDefault="00BC1642" w:rsidP="00BC1642">
      <w:pPr>
        <w:pStyle w:val="PL"/>
      </w:pPr>
      <w:r w:rsidRPr="00BC1642">
        <w:t xml:space="preserve">                           )</w:t>
      </w:r>
    </w:p>
    <w:p w14:paraId="1A2F09E5" w14:textId="77777777" w:rsidR="00BC1642" w:rsidRPr="00BC1642" w:rsidRDefault="00BC1642" w:rsidP="00BC1642">
      <w:pPr>
        <w:pStyle w:val="PL"/>
      </w:pPr>
    </w:p>
    <w:p w14:paraId="199B664B" w14:textId="77777777" w:rsidR="00BC1642" w:rsidRPr="00BC1642" w:rsidRDefault="00BC1642" w:rsidP="00BC1642">
      <w:pPr>
        <w:pStyle w:val="PL"/>
      </w:pPr>
      <w:proofErr w:type="spellStart"/>
      <w:r w:rsidRPr="00BC1642">
        <w:t>supportedService</w:t>
      </w:r>
      <w:proofErr w:type="spellEnd"/>
      <w:r w:rsidRPr="00BC1642">
        <w:t xml:space="preserve">         = "service=" </w:t>
      </w:r>
      <w:proofErr w:type="spellStart"/>
      <w:r w:rsidRPr="00BC1642">
        <w:t>servicename</w:t>
      </w:r>
      <w:proofErr w:type="spellEnd"/>
    </w:p>
    <w:p w14:paraId="79B00563" w14:textId="77777777" w:rsidR="00BC1642" w:rsidRPr="00BC1642" w:rsidRDefault="00BC1642" w:rsidP="00BC1642">
      <w:pPr>
        <w:pStyle w:val="PL"/>
      </w:pPr>
    </w:p>
    <w:p w14:paraId="70CBA55E" w14:textId="77777777" w:rsidR="00BC1642" w:rsidRPr="00BC1642" w:rsidRDefault="00BC1642" w:rsidP="00BC1642">
      <w:pPr>
        <w:pStyle w:val="PL"/>
      </w:pPr>
      <w:proofErr w:type="spellStart"/>
      <w:r w:rsidRPr="00BC1642">
        <w:t>servicename</w:t>
      </w:r>
      <w:proofErr w:type="spellEnd"/>
      <w:r w:rsidRPr="00BC1642">
        <w:t xml:space="preserve">              = 1*( "-" / %x30-39 / %x41-5A / "_" / %x61-7A )</w:t>
      </w:r>
    </w:p>
    <w:p w14:paraId="4F93F179" w14:textId="77777777" w:rsidR="00BC1642" w:rsidRPr="00BC1642" w:rsidRDefault="00BC1642" w:rsidP="00BC1642">
      <w:pPr>
        <w:pStyle w:val="PL"/>
      </w:pPr>
    </w:p>
    <w:p w14:paraId="79A37F34" w14:textId="77777777" w:rsidR="00BC1642" w:rsidRPr="00BC1642" w:rsidRDefault="00BC1642" w:rsidP="00BC1642">
      <w:pPr>
        <w:pStyle w:val="PL"/>
      </w:pPr>
      <w:proofErr w:type="spellStart"/>
      <w:r w:rsidRPr="00BC1642">
        <w:t>supportedVersions</w:t>
      </w:r>
      <w:proofErr w:type="spellEnd"/>
      <w:r w:rsidRPr="00BC1642">
        <w:t xml:space="preserve">        = "</w:t>
      </w:r>
      <w:proofErr w:type="spellStart"/>
      <w:r w:rsidRPr="00BC1642">
        <w:t>apiversion</w:t>
      </w:r>
      <w:proofErr w:type="spellEnd"/>
      <w:r w:rsidRPr="00BC1642">
        <w:t>=" "(" OWS</w:t>
      </w:r>
    </w:p>
    <w:p w14:paraId="1053DC57" w14:textId="77777777" w:rsidR="00BC1642" w:rsidRPr="00BC1642" w:rsidRDefault="00BC1642" w:rsidP="00BC1642">
      <w:pPr>
        <w:pStyle w:val="PL"/>
      </w:pPr>
      <w:r w:rsidRPr="00BC1642">
        <w:t xml:space="preserve">                           [ </w:t>
      </w:r>
      <w:proofErr w:type="spellStart"/>
      <w:r w:rsidRPr="00BC1642">
        <w:t>apimajorversion</w:t>
      </w:r>
      <w:proofErr w:type="spellEnd"/>
      <w:r w:rsidRPr="00BC1642">
        <w:t xml:space="preserve"> *( RWS </w:t>
      </w:r>
      <w:proofErr w:type="spellStart"/>
      <w:r w:rsidRPr="00BC1642">
        <w:t>apimajorversion</w:t>
      </w:r>
      <w:proofErr w:type="spellEnd"/>
      <w:r w:rsidRPr="00BC1642">
        <w:t xml:space="preserve"> ) OWS ] ")"</w:t>
      </w:r>
    </w:p>
    <w:p w14:paraId="7C389F30" w14:textId="77777777" w:rsidR="00BC1642" w:rsidRPr="00BC1642" w:rsidRDefault="00BC1642" w:rsidP="00BC1642">
      <w:pPr>
        <w:pStyle w:val="PL"/>
      </w:pPr>
    </w:p>
    <w:p w14:paraId="233FED60" w14:textId="77777777" w:rsidR="00BC1642" w:rsidRPr="00BC1642" w:rsidRDefault="00BC1642" w:rsidP="00BC1642">
      <w:pPr>
        <w:pStyle w:val="PL"/>
      </w:pPr>
      <w:proofErr w:type="spellStart"/>
      <w:r w:rsidRPr="00BC1642">
        <w:t>apimajorversion</w:t>
      </w:r>
      <w:proofErr w:type="spellEnd"/>
      <w:r w:rsidRPr="00BC1642">
        <w:t xml:space="preserve">          = %x31-39 [ *DIGIT ]</w:t>
      </w:r>
    </w:p>
    <w:p w14:paraId="668235F1" w14:textId="77777777" w:rsidR="00BC1642" w:rsidRPr="00BC1642" w:rsidRDefault="00BC1642" w:rsidP="00BC1642">
      <w:pPr>
        <w:pStyle w:val="PL"/>
      </w:pPr>
    </w:p>
    <w:p w14:paraId="2C5C55FD" w14:textId="77777777" w:rsidR="00BC1642" w:rsidRPr="00BC1642" w:rsidRDefault="00BC1642" w:rsidP="00BC1642">
      <w:pPr>
        <w:pStyle w:val="PL"/>
      </w:pPr>
      <w:proofErr w:type="spellStart"/>
      <w:r w:rsidRPr="00BC1642">
        <w:t>supportedFeatures</w:t>
      </w:r>
      <w:proofErr w:type="spellEnd"/>
      <w:r w:rsidRPr="00BC1642">
        <w:t xml:space="preserve">        = "</w:t>
      </w:r>
      <w:proofErr w:type="spellStart"/>
      <w:r w:rsidRPr="00BC1642">
        <w:t>supportedfeatures</w:t>
      </w:r>
      <w:proofErr w:type="spellEnd"/>
      <w:r w:rsidRPr="00BC1642">
        <w:t>=" features</w:t>
      </w:r>
    </w:p>
    <w:p w14:paraId="6D5B92EA" w14:textId="77777777" w:rsidR="00BC1642" w:rsidRPr="00BC1642" w:rsidRDefault="00BC1642" w:rsidP="00BC1642">
      <w:pPr>
        <w:pStyle w:val="PL"/>
      </w:pPr>
    </w:p>
    <w:p w14:paraId="6D200A33" w14:textId="77777777" w:rsidR="00BC1642" w:rsidRPr="00BC1642" w:rsidRDefault="00BC1642" w:rsidP="00BC1642">
      <w:pPr>
        <w:pStyle w:val="PL"/>
      </w:pPr>
      <w:r w:rsidRPr="00BC1642">
        <w:t>features                 = *HEXDIG</w:t>
      </w:r>
    </w:p>
    <w:p w14:paraId="013435A6" w14:textId="77777777" w:rsidR="00BC1642" w:rsidRPr="00BC1642" w:rsidRDefault="00BC1642" w:rsidP="00BC1642">
      <w:pPr>
        <w:pStyle w:val="PL"/>
      </w:pPr>
    </w:p>
    <w:p w14:paraId="4AFAE32B" w14:textId="77777777" w:rsidR="00BC1642" w:rsidRPr="00BC1642" w:rsidRDefault="00BC1642" w:rsidP="00BC1642">
      <w:pPr>
        <w:pStyle w:val="PL"/>
      </w:pPr>
      <w:proofErr w:type="spellStart"/>
      <w:r w:rsidRPr="00BC1642">
        <w:t>acceptEncoding</w:t>
      </w:r>
      <w:proofErr w:type="spellEnd"/>
      <w:r w:rsidRPr="00BC1642">
        <w:t xml:space="preserve">           = "</w:t>
      </w:r>
      <w:proofErr w:type="spellStart"/>
      <w:r w:rsidRPr="00BC1642">
        <w:t>acceptencoding</w:t>
      </w:r>
      <w:proofErr w:type="spellEnd"/>
      <w:r w:rsidRPr="00BC1642">
        <w:t xml:space="preserve">=" %x22 </w:t>
      </w:r>
      <w:proofErr w:type="spellStart"/>
      <w:r w:rsidRPr="00BC1642">
        <w:t>encodingList</w:t>
      </w:r>
      <w:proofErr w:type="spellEnd"/>
      <w:r w:rsidRPr="00BC1642">
        <w:t xml:space="preserve"> %x22</w:t>
      </w:r>
    </w:p>
    <w:p w14:paraId="15E9B580" w14:textId="77777777" w:rsidR="00BC1642" w:rsidRPr="00BC1642" w:rsidRDefault="00BC1642" w:rsidP="00BC1642">
      <w:pPr>
        <w:pStyle w:val="PL"/>
      </w:pPr>
    </w:p>
    <w:p w14:paraId="41E4BC60" w14:textId="77777777" w:rsidR="00BC1642" w:rsidRPr="00BC1642" w:rsidRDefault="00BC1642" w:rsidP="00BC1642">
      <w:pPr>
        <w:pStyle w:val="PL"/>
      </w:pPr>
      <w:proofErr w:type="spellStart"/>
      <w:r w:rsidRPr="00BC1642">
        <w:t>encodingList</w:t>
      </w:r>
      <w:proofErr w:type="spellEnd"/>
      <w:r w:rsidRPr="00BC1642">
        <w:t xml:space="preserve">             = [ encoding-element *( OWS "," OWS encoding-element ) ]</w:t>
      </w:r>
    </w:p>
    <w:p w14:paraId="7F1B96A6" w14:textId="77777777" w:rsidR="00BC1642" w:rsidRPr="00BC1642" w:rsidRDefault="00BC1642" w:rsidP="00BC1642">
      <w:pPr>
        <w:pStyle w:val="PL"/>
      </w:pPr>
    </w:p>
    <w:p w14:paraId="606F4E19" w14:textId="77777777" w:rsidR="00BC1642" w:rsidRPr="00BC1642" w:rsidRDefault="00BC1642" w:rsidP="00BC1642">
      <w:pPr>
        <w:pStyle w:val="PL"/>
      </w:pPr>
      <w:proofErr w:type="spellStart"/>
      <w:r w:rsidRPr="00BC1642">
        <w:t>intraPlmnCallbackRoot</w:t>
      </w:r>
      <w:proofErr w:type="spellEnd"/>
      <w:r w:rsidRPr="00BC1642">
        <w:t xml:space="preserve">    = "</w:t>
      </w:r>
      <w:proofErr w:type="spellStart"/>
      <w:r w:rsidRPr="00BC1642">
        <w:t>intraPlmnCallbackRoot</w:t>
      </w:r>
      <w:proofErr w:type="spellEnd"/>
      <w:r w:rsidRPr="00BC1642">
        <w:t>="</w:t>
      </w:r>
    </w:p>
    <w:p w14:paraId="2913EF39" w14:textId="77777777" w:rsidR="00BC1642" w:rsidRPr="00BC1642" w:rsidRDefault="00BC1642" w:rsidP="00BC1642">
      <w:pPr>
        <w:pStyle w:val="PL"/>
      </w:pPr>
      <w:r w:rsidRPr="00BC1642">
        <w:t xml:space="preserve">                           DQUOTE </w:t>
      </w:r>
      <w:proofErr w:type="spellStart"/>
      <w:r w:rsidRPr="00BC1642">
        <w:t>sbi</w:t>
      </w:r>
      <w:proofErr w:type="spellEnd"/>
      <w:r w:rsidRPr="00BC1642">
        <w:t xml:space="preserve">-scheme "://" </w:t>
      </w:r>
      <w:proofErr w:type="spellStart"/>
      <w:r w:rsidRPr="00BC1642">
        <w:t>sbi</w:t>
      </w:r>
      <w:proofErr w:type="spellEnd"/>
      <w:r w:rsidRPr="00BC1642">
        <w:t>-authority [ prefix ] DQUOTE</w:t>
      </w:r>
    </w:p>
    <w:p w14:paraId="7CCD24E3" w14:textId="77777777" w:rsidR="00BC1642" w:rsidRPr="00BC1642" w:rsidRDefault="00BC1642" w:rsidP="00BC1642">
      <w:pPr>
        <w:pStyle w:val="PL"/>
      </w:pPr>
    </w:p>
    <w:p w14:paraId="650D07BB" w14:textId="77777777" w:rsidR="00BC1642" w:rsidRPr="00BC1642" w:rsidRDefault="00BC1642" w:rsidP="00BC1642">
      <w:pPr>
        <w:pStyle w:val="PL"/>
      </w:pPr>
      <w:proofErr w:type="spellStart"/>
      <w:r w:rsidRPr="00BC1642">
        <w:t>interPlmnCallbackRoot</w:t>
      </w:r>
      <w:proofErr w:type="spellEnd"/>
      <w:r w:rsidRPr="00BC1642">
        <w:t xml:space="preserve">    = "</w:t>
      </w:r>
      <w:proofErr w:type="spellStart"/>
      <w:r w:rsidRPr="00BC1642">
        <w:t>interPlmnCallbackRoot</w:t>
      </w:r>
      <w:proofErr w:type="spellEnd"/>
      <w:r w:rsidRPr="00BC1642">
        <w:t>="</w:t>
      </w:r>
    </w:p>
    <w:p w14:paraId="3FEE8719" w14:textId="77777777" w:rsidR="00BC1642" w:rsidRPr="00BC1642" w:rsidRDefault="00BC1642" w:rsidP="00BC1642">
      <w:pPr>
        <w:pStyle w:val="PL"/>
      </w:pPr>
      <w:r w:rsidRPr="00BC1642">
        <w:t xml:space="preserve">                           DQUOTE </w:t>
      </w:r>
      <w:proofErr w:type="spellStart"/>
      <w:r w:rsidRPr="00BC1642">
        <w:t>sbi</w:t>
      </w:r>
      <w:proofErr w:type="spellEnd"/>
      <w:r w:rsidRPr="00BC1642">
        <w:t xml:space="preserve">-scheme "://" </w:t>
      </w:r>
      <w:proofErr w:type="spellStart"/>
      <w:r w:rsidRPr="00BC1642">
        <w:t>sbi</w:t>
      </w:r>
      <w:proofErr w:type="spellEnd"/>
      <w:r w:rsidRPr="00BC1642">
        <w:t>-authority [ prefix ] DQUOTE</w:t>
      </w:r>
    </w:p>
    <w:p w14:paraId="3CC18EB8" w14:textId="77777777" w:rsidR="00BC1642" w:rsidRPr="00BC1642" w:rsidRDefault="00BC1642" w:rsidP="00BC1642">
      <w:pPr>
        <w:pStyle w:val="PL"/>
      </w:pPr>
    </w:p>
    <w:p w14:paraId="688CEB01" w14:textId="77777777" w:rsidR="00BC1642" w:rsidRPr="00BC1642" w:rsidRDefault="00BC1642" w:rsidP="00BC1642">
      <w:pPr>
        <w:pStyle w:val="PL"/>
      </w:pPr>
      <w:r w:rsidRPr="00BC1642">
        <w:t>callback-</w:t>
      </w:r>
      <w:proofErr w:type="spellStart"/>
      <w:r w:rsidRPr="00BC1642">
        <w:t>uri</w:t>
      </w:r>
      <w:proofErr w:type="spellEnd"/>
      <w:r w:rsidRPr="00BC1642">
        <w:t>-prefix      = "callback-</w:t>
      </w:r>
      <w:proofErr w:type="spellStart"/>
      <w:r w:rsidRPr="00BC1642">
        <w:t>uri</w:t>
      </w:r>
      <w:proofErr w:type="spellEnd"/>
      <w:r w:rsidRPr="00BC1642">
        <w:t>-prefix=" DQUOTE prefix DQUOTE</w:t>
      </w:r>
    </w:p>
    <w:p w14:paraId="01206E1E" w14:textId="77777777" w:rsidR="00BC1642" w:rsidRPr="00BC1642" w:rsidRDefault="00BC1642" w:rsidP="00BC1642">
      <w:pPr>
        <w:pStyle w:val="PL"/>
      </w:pPr>
    </w:p>
    <w:p w14:paraId="542D25D3" w14:textId="77777777" w:rsidR="00BC1642" w:rsidRPr="00BC1642" w:rsidRDefault="00BC1642" w:rsidP="00BC1642">
      <w:pPr>
        <w:pStyle w:val="PL"/>
      </w:pPr>
      <w:proofErr w:type="spellStart"/>
      <w:r w:rsidRPr="00BC1642">
        <w:t>intermediateNfIndication</w:t>
      </w:r>
      <w:proofErr w:type="spellEnd"/>
      <w:r w:rsidRPr="00BC1642">
        <w:t xml:space="preserve"> = "intermediate-</w:t>
      </w:r>
      <w:proofErr w:type="spellStart"/>
      <w:r w:rsidRPr="00BC1642">
        <w:t>nf</w:t>
      </w:r>
      <w:proofErr w:type="spellEnd"/>
      <w:r w:rsidRPr="00BC1642">
        <w:t xml:space="preserve">=" </w:t>
      </w:r>
      <w:proofErr w:type="spellStart"/>
      <w:r w:rsidRPr="00BC1642">
        <w:t>intermediateNfValue</w:t>
      </w:r>
      <w:proofErr w:type="spellEnd"/>
    </w:p>
    <w:p w14:paraId="631100F1" w14:textId="77777777" w:rsidR="00BC1642" w:rsidRPr="00BC1642" w:rsidRDefault="00BC1642" w:rsidP="00BC1642">
      <w:pPr>
        <w:pStyle w:val="PL"/>
      </w:pPr>
    </w:p>
    <w:p w14:paraId="1E5E1B6F" w14:textId="77777777" w:rsidR="00BC1642" w:rsidRPr="00BC1642" w:rsidRDefault="00BC1642" w:rsidP="00BC1642">
      <w:pPr>
        <w:pStyle w:val="PL"/>
      </w:pPr>
      <w:proofErr w:type="spellStart"/>
      <w:r w:rsidRPr="00BC1642">
        <w:t>intermediateNfValue</w:t>
      </w:r>
      <w:proofErr w:type="spellEnd"/>
      <w:r w:rsidRPr="00BC1642">
        <w:t xml:space="preserve">      = "true"</w:t>
      </w:r>
    </w:p>
    <w:p w14:paraId="1B4F2ACC" w14:textId="77777777" w:rsidR="00BC1642" w:rsidRPr="00BC1642" w:rsidRDefault="00BC1642" w:rsidP="00BC1642">
      <w:pPr>
        <w:pStyle w:val="PL"/>
      </w:pPr>
    </w:p>
    <w:p w14:paraId="472993CC" w14:textId="77777777" w:rsidR="00BC1642" w:rsidRPr="00BC1642" w:rsidRDefault="00BC1642" w:rsidP="00BC1642">
      <w:pPr>
        <w:pStyle w:val="PL"/>
      </w:pPr>
    </w:p>
    <w:p w14:paraId="2117E216" w14:textId="77777777" w:rsidR="00BC1642" w:rsidRPr="00BC1642" w:rsidRDefault="00BC1642" w:rsidP="00BC1642">
      <w:pPr>
        <w:pStyle w:val="PL"/>
      </w:pPr>
    </w:p>
    <w:p w14:paraId="2C492BD4" w14:textId="77777777" w:rsidR="00BC1642" w:rsidRPr="00BC1642" w:rsidRDefault="00BC1642" w:rsidP="00BC1642">
      <w:pPr>
        <w:pStyle w:val="PL"/>
      </w:pPr>
      <w:r w:rsidRPr="00BC1642">
        <w:t>;</w:t>
      </w:r>
    </w:p>
    <w:p w14:paraId="0E232296" w14:textId="77777777" w:rsidR="00BC1642" w:rsidRPr="00BC1642" w:rsidRDefault="00BC1642" w:rsidP="00BC1642">
      <w:pPr>
        <w:pStyle w:val="PL"/>
      </w:pPr>
      <w:r w:rsidRPr="00BC1642">
        <w:t>; Header: 3gpp-Sbi-Response-Info</w:t>
      </w:r>
    </w:p>
    <w:p w14:paraId="74F27B4D" w14:textId="77777777" w:rsidR="00BC1642" w:rsidRPr="00BC1642" w:rsidRDefault="00BC1642" w:rsidP="00BC1642">
      <w:pPr>
        <w:pStyle w:val="PL"/>
      </w:pPr>
      <w:r w:rsidRPr="00BC1642">
        <w:t>;</w:t>
      </w:r>
    </w:p>
    <w:p w14:paraId="15713CA0" w14:textId="77777777" w:rsidR="00BC1642" w:rsidRPr="00BC1642" w:rsidRDefault="00BC1642" w:rsidP="00BC1642">
      <w:pPr>
        <w:pStyle w:val="PL"/>
      </w:pPr>
    </w:p>
    <w:p w14:paraId="342F7F25" w14:textId="77777777" w:rsidR="00BC1642" w:rsidRPr="00BC1642" w:rsidRDefault="00BC1642" w:rsidP="00BC1642">
      <w:pPr>
        <w:pStyle w:val="PL"/>
      </w:pPr>
      <w:proofErr w:type="spellStart"/>
      <w:r w:rsidRPr="00BC1642">
        <w:t>Sbi</w:t>
      </w:r>
      <w:proofErr w:type="spellEnd"/>
      <w:r w:rsidRPr="00BC1642">
        <w:t>-Response-Info-Header = "3gpp-Sbi-Response-Info:" OWS</w:t>
      </w:r>
    </w:p>
    <w:p w14:paraId="1D2D910D" w14:textId="77777777" w:rsidR="00BC1642" w:rsidRPr="00BC1642" w:rsidRDefault="00BC1642" w:rsidP="00BC1642">
      <w:pPr>
        <w:pStyle w:val="PL"/>
      </w:pPr>
      <w:r w:rsidRPr="00BC1642">
        <w:t xml:space="preserve">                           </w:t>
      </w:r>
      <w:proofErr w:type="spellStart"/>
      <w:r w:rsidRPr="00BC1642">
        <w:t>resp</w:t>
      </w:r>
      <w:proofErr w:type="spellEnd"/>
      <w:r w:rsidRPr="00BC1642">
        <w:t xml:space="preserve">-info-param *( OWS ";" OWS </w:t>
      </w:r>
      <w:proofErr w:type="spellStart"/>
      <w:r w:rsidRPr="00BC1642">
        <w:t>resp</w:t>
      </w:r>
      <w:proofErr w:type="spellEnd"/>
      <w:r w:rsidRPr="00BC1642">
        <w:t>-info-param ) OWS</w:t>
      </w:r>
    </w:p>
    <w:p w14:paraId="782254B2" w14:textId="77777777" w:rsidR="00BC1642" w:rsidRPr="00BC1642" w:rsidRDefault="00BC1642" w:rsidP="00BC1642">
      <w:pPr>
        <w:pStyle w:val="PL"/>
      </w:pPr>
    </w:p>
    <w:p w14:paraId="58181A9D" w14:textId="77777777" w:rsidR="00BC1642" w:rsidRPr="00BC1642" w:rsidRDefault="00BC1642" w:rsidP="00BC1642">
      <w:pPr>
        <w:pStyle w:val="PL"/>
      </w:pPr>
      <w:proofErr w:type="spellStart"/>
      <w:r w:rsidRPr="00BC1642">
        <w:t>resp</w:t>
      </w:r>
      <w:proofErr w:type="spellEnd"/>
      <w:r w:rsidRPr="00BC1642">
        <w:t xml:space="preserve">-info-param          = </w:t>
      </w:r>
      <w:proofErr w:type="spellStart"/>
      <w:r w:rsidRPr="00BC1642">
        <w:t>resp</w:t>
      </w:r>
      <w:proofErr w:type="spellEnd"/>
      <w:r w:rsidRPr="00BC1642">
        <w:t xml:space="preserve">-info-param-name "=" OWS </w:t>
      </w:r>
      <w:proofErr w:type="spellStart"/>
      <w:r w:rsidRPr="00BC1642">
        <w:t>resp</w:t>
      </w:r>
      <w:proofErr w:type="spellEnd"/>
      <w:r w:rsidRPr="00BC1642">
        <w:t>-info-param-value</w:t>
      </w:r>
    </w:p>
    <w:p w14:paraId="2FC1CCE2" w14:textId="77777777" w:rsidR="00BC1642" w:rsidRPr="00BC1642" w:rsidRDefault="00BC1642" w:rsidP="00BC1642">
      <w:pPr>
        <w:pStyle w:val="PL"/>
      </w:pPr>
    </w:p>
    <w:p w14:paraId="38DDB765" w14:textId="77777777" w:rsidR="00BC1642" w:rsidRPr="00BC1642" w:rsidRDefault="00BC1642" w:rsidP="00BC1642">
      <w:pPr>
        <w:pStyle w:val="PL"/>
      </w:pPr>
      <w:proofErr w:type="spellStart"/>
      <w:r w:rsidRPr="00BC1642">
        <w:t>resp</w:t>
      </w:r>
      <w:proofErr w:type="spellEnd"/>
      <w:r w:rsidRPr="00BC1642">
        <w:t>-info-param-name     = "request-retransmitted"</w:t>
      </w:r>
    </w:p>
    <w:p w14:paraId="2CD1677F" w14:textId="77777777" w:rsidR="00BC1642" w:rsidRPr="00BC1642" w:rsidRDefault="00BC1642" w:rsidP="00BC1642">
      <w:pPr>
        <w:pStyle w:val="PL"/>
      </w:pPr>
      <w:r w:rsidRPr="00BC1642">
        <w:t xml:space="preserve">                         / "</w:t>
      </w:r>
      <w:proofErr w:type="spellStart"/>
      <w:r w:rsidRPr="00BC1642">
        <w:t>nfinst</w:t>
      </w:r>
      <w:proofErr w:type="spellEnd"/>
      <w:r w:rsidRPr="00BC1642">
        <w:t>"</w:t>
      </w:r>
    </w:p>
    <w:p w14:paraId="787C49C0" w14:textId="77777777" w:rsidR="00BC1642" w:rsidRPr="00BC1642" w:rsidRDefault="00BC1642" w:rsidP="00BC1642">
      <w:pPr>
        <w:pStyle w:val="PL"/>
      </w:pPr>
      <w:r w:rsidRPr="00BC1642">
        <w:t xml:space="preserve">                         / "</w:t>
      </w:r>
      <w:proofErr w:type="spellStart"/>
      <w:r w:rsidRPr="00BC1642">
        <w:t>nfset</w:t>
      </w:r>
      <w:proofErr w:type="spellEnd"/>
      <w:r w:rsidRPr="00BC1642">
        <w:t>"</w:t>
      </w:r>
    </w:p>
    <w:p w14:paraId="53264A0D" w14:textId="77777777" w:rsidR="00BC1642" w:rsidRPr="00BC1642" w:rsidRDefault="00BC1642" w:rsidP="00BC1642">
      <w:pPr>
        <w:pStyle w:val="PL"/>
      </w:pPr>
      <w:r w:rsidRPr="00BC1642">
        <w:t xml:space="preserve">                         / "</w:t>
      </w:r>
      <w:proofErr w:type="spellStart"/>
      <w:r w:rsidRPr="00BC1642">
        <w:t>nfservinst</w:t>
      </w:r>
      <w:proofErr w:type="spellEnd"/>
      <w:r w:rsidRPr="00BC1642">
        <w:t>"</w:t>
      </w:r>
    </w:p>
    <w:p w14:paraId="7EF3C5F0" w14:textId="77777777" w:rsidR="00BC1642" w:rsidRPr="00BC1642" w:rsidRDefault="00BC1642" w:rsidP="00BC1642">
      <w:pPr>
        <w:pStyle w:val="PL"/>
      </w:pPr>
      <w:r w:rsidRPr="00BC1642">
        <w:t xml:space="preserve">                         / "</w:t>
      </w:r>
      <w:proofErr w:type="spellStart"/>
      <w:r w:rsidRPr="00BC1642">
        <w:t>nfserviceset</w:t>
      </w:r>
      <w:proofErr w:type="spellEnd"/>
      <w:r w:rsidRPr="00BC1642">
        <w:t>"</w:t>
      </w:r>
    </w:p>
    <w:p w14:paraId="68FD73A2" w14:textId="77777777" w:rsidR="00BC1642" w:rsidRPr="00BC1642" w:rsidRDefault="00BC1642" w:rsidP="00BC1642">
      <w:pPr>
        <w:pStyle w:val="PL"/>
      </w:pPr>
      <w:r w:rsidRPr="00BC1642">
        <w:t xml:space="preserve">                         / "context-transferred"</w:t>
      </w:r>
    </w:p>
    <w:p w14:paraId="5E49F9F9" w14:textId="77777777" w:rsidR="00BC1642" w:rsidRPr="00BC1642" w:rsidRDefault="00BC1642" w:rsidP="00BC1642">
      <w:pPr>
        <w:pStyle w:val="PL"/>
      </w:pPr>
      <w:r w:rsidRPr="00BC1642">
        <w:t xml:space="preserve">                         / "no-retry"</w:t>
      </w:r>
    </w:p>
    <w:p w14:paraId="5707A36B" w14:textId="77777777" w:rsidR="00BC1642" w:rsidRPr="00BC1642" w:rsidRDefault="00BC1642" w:rsidP="00BC1642">
      <w:pPr>
        <w:pStyle w:val="PL"/>
      </w:pPr>
      <w:r w:rsidRPr="00BC1642">
        <w:t xml:space="preserve">                         / token</w:t>
      </w:r>
    </w:p>
    <w:p w14:paraId="5B15112B" w14:textId="77777777" w:rsidR="00BC1642" w:rsidRPr="00BC1642" w:rsidRDefault="00BC1642" w:rsidP="00BC1642">
      <w:pPr>
        <w:pStyle w:val="PL"/>
      </w:pPr>
    </w:p>
    <w:p w14:paraId="52407B88" w14:textId="77777777" w:rsidR="00BC1642" w:rsidRPr="00BC1642" w:rsidRDefault="00BC1642" w:rsidP="00BC1642">
      <w:pPr>
        <w:pStyle w:val="PL"/>
      </w:pPr>
      <w:proofErr w:type="spellStart"/>
      <w:r w:rsidRPr="00BC1642">
        <w:t>resp</w:t>
      </w:r>
      <w:proofErr w:type="spellEnd"/>
      <w:r w:rsidRPr="00BC1642">
        <w:t>-info-param-value    = token</w:t>
      </w:r>
    </w:p>
    <w:p w14:paraId="0ECFF33D" w14:textId="77777777" w:rsidR="00BC1642" w:rsidRPr="00BC1642" w:rsidRDefault="00BC1642" w:rsidP="00BC1642">
      <w:pPr>
        <w:pStyle w:val="PL"/>
      </w:pPr>
    </w:p>
    <w:p w14:paraId="5AB3350A" w14:textId="77777777" w:rsidR="00BC1642" w:rsidRPr="00BC1642" w:rsidRDefault="00BC1642" w:rsidP="00BC1642">
      <w:pPr>
        <w:pStyle w:val="PL"/>
      </w:pPr>
    </w:p>
    <w:p w14:paraId="28069E38" w14:textId="77777777" w:rsidR="00BC1642" w:rsidRPr="00BC1642" w:rsidRDefault="00BC1642" w:rsidP="00BC1642">
      <w:pPr>
        <w:pStyle w:val="PL"/>
      </w:pPr>
    </w:p>
    <w:p w14:paraId="20F09F2A" w14:textId="77777777" w:rsidR="00BC1642" w:rsidRPr="00BC1642" w:rsidRDefault="00BC1642" w:rsidP="00BC1642">
      <w:pPr>
        <w:pStyle w:val="PL"/>
      </w:pPr>
      <w:r w:rsidRPr="00BC1642">
        <w:t>;</w:t>
      </w:r>
    </w:p>
    <w:p w14:paraId="4A16D969" w14:textId="77777777" w:rsidR="00BC1642" w:rsidRPr="00BC1642" w:rsidRDefault="00BC1642" w:rsidP="00BC1642">
      <w:pPr>
        <w:pStyle w:val="PL"/>
      </w:pPr>
      <w:r w:rsidRPr="00BC1642">
        <w:t>; Header: 3gpp-Sbi-Selection-Info</w:t>
      </w:r>
    </w:p>
    <w:p w14:paraId="699F7219" w14:textId="77777777" w:rsidR="00BC1642" w:rsidRPr="00BC1642" w:rsidRDefault="00BC1642" w:rsidP="00BC1642">
      <w:pPr>
        <w:pStyle w:val="PL"/>
      </w:pPr>
      <w:r w:rsidRPr="00BC1642">
        <w:t>;</w:t>
      </w:r>
    </w:p>
    <w:p w14:paraId="24E92AEF" w14:textId="77777777" w:rsidR="00BC1642" w:rsidRPr="00BC1642" w:rsidRDefault="00BC1642" w:rsidP="00BC1642">
      <w:pPr>
        <w:pStyle w:val="PL"/>
      </w:pPr>
    </w:p>
    <w:p w14:paraId="2020E459" w14:textId="77777777" w:rsidR="00BC1642" w:rsidRPr="00BC1642" w:rsidRDefault="00BC1642" w:rsidP="00BC1642">
      <w:pPr>
        <w:pStyle w:val="PL"/>
      </w:pPr>
      <w:proofErr w:type="spellStart"/>
      <w:r w:rsidRPr="00BC1642">
        <w:t>Sbi</w:t>
      </w:r>
      <w:proofErr w:type="spellEnd"/>
      <w:r w:rsidRPr="00BC1642">
        <w:t>-Selection-Info-Header = "3gpp-Sbi-Selection-Info:" OWS</w:t>
      </w:r>
    </w:p>
    <w:p w14:paraId="28E4F5C9" w14:textId="77777777" w:rsidR="00BC1642" w:rsidRPr="00BC1642" w:rsidRDefault="00BC1642" w:rsidP="00BC1642">
      <w:pPr>
        <w:pStyle w:val="PL"/>
      </w:pPr>
      <w:r w:rsidRPr="00BC1642">
        <w:t xml:space="preserve">                            selection-info-element *( OWS "," OWS selection-info-element ) OWS</w:t>
      </w:r>
    </w:p>
    <w:p w14:paraId="72B5F67C" w14:textId="77777777" w:rsidR="00BC1642" w:rsidRPr="00BC1642" w:rsidRDefault="00BC1642" w:rsidP="00BC1642">
      <w:pPr>
        <w:pStyle w:val="PL"/>
      </w:pPr>
    </w:p>
    <w:p w14:paraId="49BDE46A" w14:textId="77777777" w:rsidR="00BC1642" w:rsidRPr="00BC1642" w:rsidRDefault="00BC1642" w:rsidP="00BC1642">
      <w:pPr>
        <w:pStyle w:val="PL"/>
      </w:pPr>
      <w:r w:rsidRPr="00BC1642">
        <w:t xml:space="preserve">selection-info-element    = ( "reselection=" </w:t>
      </w:r>
      <w:proofErr w:type="spellStart"/>
      <w:r w:rsidRPr="00BC1642">
        <w:t>reselectionvalue</w:t>
      </w:r>
      <w:proofErr w:type="spellEnd"/>
      <w:r w:rsidRPr="00BC1642">
        <w:t xml:space="preserve"> *( ";" OWS selection-criteria ) )</w:t>
      </w:r>
    </w:p>
    <w:p w14:paraId="14F0899B" w14:textId="77777777" w:rsidR="00BC1642" w:rsidRPr="00BC1642" w:rsidRDefault="00BC1642" w:rsidP="00BC1642">
      <w:pPr>
        <w:pStyle w:val="PL"/>
      </w:pPr>
      <w:r w:rsidRPr="00BC1642">
        <w:t xml:space="preserve">                          / ( selection-criteria *( ";" OWS selection-criteria ) )</w:t>
      </w:r>
    </w:p>
    <w:p w14:paraId="6ADBC3A4" w14:textId="77777777" w:rsidR="00BC1642" w:rsidRPr="00BC1642" w:rsidRDefault="00BC1642" w:rsidP="00BC1642">
      <w:pPr>
        <w:pStyle w:val="PL"/>
      </w:pPr>
    </w:p>
    <w:p w14:paraId="0BED5D99" w14:textId="77777777" w:rsidR="00BC1642" w:rsidRPr="00BC1642" w:rsidRDefault="00BC1642" w:rsidP="00BC1642">
      <w:pPr>
        <w:pStyle w:val="PL"/>
      </w:pPr>
      <w:proofErr w:type="spellStart"/>
      <w:r w:rsidRPr="00BC1642">
        <w:t>reselectionvalue</w:t>
      </w:r>
      <w:proofErr w:type="spellEnd"/>
      <w:r w:rsidRPr="00BC1642">
        <w:t xml:space="preserve">          = "true" / "false"</w:t>
      </w:r>
    </w:p>
    <w:p w14:paraId="2C2C632A" w14:textId="77777777" w:rsidR="00BC1642" w:rsidRPr="00BC1642" w:rsidRDefault="00BC1642" w:rsidP="00BC1642">
      <w:pPr>
        <w:pStyle w:val="PL"/>
      </w:pPr>
    </w:p>
    <w:p w14:paraId="3DE51F05" w14:textId="77777777" w:rsidR="00BC1642" w:rsidRPr="00BC1642" w:rsidRDefault="00BC1642" w:rsidP="00BC1642">
      <w:pPr>
        <w:pStyle w:val="PL"/>
      </w:pPr>
      <w:r w:rsidRPr="00BC1642">
        <w:t>selection-criteria        = selection-action "=" token</w:t>
      </w:r>
    </w:p>
    <w:p w14:paraId="19E3D7B6" w14:textId="77777777" w:rsidR="00BC1642" w:rsidRPr="00BC1642" w:rsidRDefault="00BC1642" w:rsidP="00BC1642">
      <w:pPr>
        <w:pStyle w:val="PL"/>
      </w:pPr>
    </w:p>
    <w:p w14:paraId="54D7333D" w14:textId="77777777" w:rsidR="00BC1642" w:rsidRPr="00BC1642" w:rsidRDefault="00BC1642" w:rsidP="00BC1642">
      <w:pPr>
        <w:pStyle w:val="PL"/>
      </w:pPr>
      <w:r w:rsidRPr="00BC1642">
        <w:t>selection-action          = "not-select-</w:t>
      </w:r>
      <w:proofErr w:type="spellStart"/>
      <w:r w:rsidRPr="00BC1642">
        <w:t>nfservinst</w:t>
      </w:r>
      <w:proofErr w:type="spellEnd"/>
      <w:r w:rsidRPr="00BC1642">
        <w:t>"</w:t>
      </w:r>
    </w:p>
    <w:p w14:paraId="5ED587FF" w14:textId="77777777" w:rsidR="00BC1642" w:rsidRPr="00BC1642" w:rsidRDefault="00BC1642" w:rsidP="00BC1642">
      <w:pPr>
        <w:pStyle w:val="PL"/>
      </w:pPr>
      <w:r w:rsidRPr="00BC1642">
        <w:t xml:space="preserve">                          / "not-select-</w:t>
      </w:r>
      <w:proofErr w:type="spellStart"/>
      <w:r w:rsidRPr="00BC1642">
        <w:t>nfserviceset</w:t>
      </w:r>
      <w:proofErr w:type="spellEnd"/>
      <w:r w:rsidRPr="00BC1642">
        <w:t>"</w:t>
      </w:r>
    </w:p>
    <w:p w14:paraId="40CF1D80" w14:textId="77777777" w:rsidR="00BC1642" w:rsidRPr="00BC1642" w:rsidRDefault="00BC1642" w:rsidP="00BC1642">
      <w:pPr>
        <w:pStyle w:val="PL"/>
      </w:pPr>
      <w:r w:rsidRPr="00BC1642">
        <w:t xml:space="preserve">                          / "not-select-</w:t>
      </w:r>
      <w:proofErr w:type="spellStart"/>
      <w:r w:rsidRPr="00BC1642">
        <w:t>nfinst</w:t>
      </w:r>
      <w:proofErr w:type="spellEnd"/>
      <w:r w:rsidRPr="00BC1642">
        <w:t>"</w:t>
      </w:r>
    </w:p>
    <w:p w14:paraId="64AB8580" w14:textId="77777777" w:rsidR="00BC1642" w:rsidRPr="00BC1642" w:rsidRDefault="00BC1642" w:rsidP="00BC1642">
      <w:pPr>
        <w:pStyle w:val="PL"/>
      </w:pPr>
      <w:r w:rsidRPr="00BC1642">
        <w:t xml:space="preserve">                          / "not-select-</w:t>
      </w:r>
      <w:proofErr w:type="spellStart"/>
      <w:r w:rsidRPr="00BC1642">
        <w:t>nfset</w:t>
      </w:r>
      <w:proofErr w:type="spellEnd"/>
      <w:r w:rsidRPr="00BC1642">
        <w:t>"</w:t>
      </w:r>
    </w:p>
    <w:p w14:paraId="232D5CB6" w14:textId="77777777" w:rsidR="00BC1642" w:rsidRPr="00BC1642" w:rsidRDefault="00BC1642" w:rsidP="00BC1642">
      <w:pPr>
        <w:pStyle w:val="PL"/>
      </w:pPr>
    </w:p>
    <w:p w14:paraId="1E4A8A76" w14:textId="77777777" w:rsidR="00BC1642" w:rsidRPr="00BC1642" w:rsidRDefault="00BC1642" w:rsidP="00BC1642">
      <w:pPr>
        <w:pStyle w:val="PL"/>
      </w:pPr>
    </w:p>
    <w:p w14:paraId="2CAE8A44" w14:textId="77777777" w:rsidR="00BC1642" w:rsidRPr="00BC1642" w:rsidRDefault="00BC1642" w:rsidP="00BC1642">
      <w:pPr>
        <w:pStyle w:val="PL"/>
      </w:pPr>
    </w:p>
    <w:p w14:paraId="3EFB0B6D" w14:textId="77777777" w:rsidR="00BC1642" w:rsidRPr="00BC1642" w:rsidRDefault="00BC1642" w:rsidP="00BC1642">
      <w:pPr>
        <w:pStyle w:val="PL"/>
      </w:pPr>
      <w:r w:rsidRPr="00BC1642">
        <w:t>;</w:t>
      </w:r>
    </w:p>
    <w:p w14:paraId="3FF21B55" w14:textId="77777777" w:rsidR="00BC1642" w:rsidRPr="00BC1642" w:rsidRDefault="00BC1642" w:rsidP="00BC1642">
      <w:pPr>
        <w:pStyle w:val="PL"/>
      </w:pPr>
      <w:r w:rsidRPr="00BC1642">
        <w:t>; Header: 3gpp-Sbi-Interplmn-Purpose</w:t>
      </w:r>
    </w:p>
    <w:p w14:paraId="460F5156" w14:textId="77777777" w:rsidR="00BC1642" w:rsidRPr="00BC1642" w:rsidRDefault="00BC1642" w:rsidP="00BC1642">
      <w:pPr>
        <w:pStyle w:val="PL"/>
      </w:pPr>
      <w:r w:rsidRPr="00BC1642">
        <w:t>;</w:t>
      </w:r>
    </w:p>
    <w:p w14:paraId="54B038B1" w14:textId="77777777" w:rsidR="00BC1642" w:rsidRPr="00BC1642" w:rsidRDefault="00BC1642" w:rsidP="00BC1642">
      <w:pPr>
        <w:pStyle w:val="PL"/>
      </w:pPr>
    </w:p>
    <w:p w14:paraId="077BC016" w14:textId="77777777" w:rsidR="00BC1642" w:rsidRPr="00BC1642" w:rsidRDefault="00BC1642" w:rsidP="00BC1642">
      <w:pPr>
        <w:pStyle w:val="PL"/>
      </w:pPr>
      <w:proofErr w:type="spellStart"/>
      <w:r w:rsidRPr="00BC1642">
        <w:t>Sbi</w:t>
      </w:r>
      <w:proofErr w:type="spellEnd"/>
      <w:r w:rsidRPr="00BC1642">
        <w:t>-</w:t>
      </w:r>
      <w:proofErr w:type="spellStart"/>
      <w:r w:rsidRPr="00BC1642">
        <w:t>Interplmn</w:t>
      </w:r>
      <w:proofErr w:type="spellEnd"/>
      <w:r w:rsidRPr="00BC1642">
        <w:t>-Purpose-Header = "3gpp-Sbi-Interplmn-Purpose:" OWS N32Purpose ":" OWS</w:t>
      </w:r>
    </w:p>
    <w:p w14:paraId="3184C10B" w14:textId="77777777" w:rsidR="00BC1642" w:rsidRPr="00BC1642" w:rsidRDefault="00BC1642" w:rsidP="00BC1642">
      <w:pPr>
        <w:pStyle w:val="PL"/>
      </w:pPr>
      <w:r w:rsidRPr="00BC1642">
        <w:t xml:space="preserve">                               additional-info OWS</w:t>
      </w:r>
    </w:p>
    <w:p w14:paraId="4CEE8D8D" w14:textId="77777777" w:rsidR="00BC1642" w:rsidRPr="00BC1642" w:rsidRDefault="00BC1642" w:rsidP="00BC1642">
      <w:pPr>
        <w:pStyle w:val="PL"/>
      </w:pPr>
    </w:p>
    <w:p w14:paraId="76B929CB" w14:textId="77777777" w:rsidR="00BC1642" w:rsidRPr="00BC1642" w:rsidRDefault="00BC1642" w:rsidP="00BC1642">
      <w:pPr>
        <w:pStyle w:val="PL"/>
      </w:pPr>
      <w:r w:rsidRPr="00BC1642">
        <w:t>N32Purpose                   = "ROAMING"</w:t>
      </w:r>
    </w:p>
    <w:p w14:paraId="38854D34" w14:textId="77777777" w:rsidR="00BC1642" w:rsidRPr="00BC1642" w:rsidRDefault="00BC1642" w:rsidP="00BC1642">
      <w:pPr>
        <w:pStyle w:val="PL"/>
      </w:pPr>
      <w:r w:rsidRPr="00BC1642">
        <w:t xml:space="preserve">                             / "INTER_PLMN_MOBILITY"</w:t>
      </w:r>
    </w:p>
    <w:p w14:paraId="6CEF927D" w14:textId="77777777" w:rsidR="00BC1642" w:rsidRPr="00BC1642" w:rsidRDefault="00BC1642" w:rsidP="00BC1642">
      <w:pPr>
        <w:pStyle w:val="PL"/>
      </w:pPr>
      <w:r w:rsidRPr="00BC1642">
        <w:t xml:space="preserve">                             / "SMS_INTERCONNECT"</w:t>
      </w:r>
    </w:p>
    <w:p w14:paraId="3DD3B401" w14:textId="77777777" w:rsidR="00BC1642" w:rsidRPr="00BC1642" w:rsidRDefault="00BC1642" w:rsidP="00BC1642">
      <w:pPr>
        <w:pStyle w:val="PL"/>
      </w:pPr>
      <w:r w:rsidRPr="00BC1642">
        <w:t xml:space="preserve">                             / "ROAMING_TEST"</w:t>
      </w:r>
    </w:p>
    <w:p w14:paraId="7DAD6818" w14:textId="77777777" w:rsidR="00BC1642" w:rsidRPr="00BC1642" w:rsidRDefault="00BC1642" w:rsidP="00BC1642">
      <w:pPr>
        <w:pStyle w:val="PL"/>
      </w:pPr>
      <w:r w:rsidRPr="00BC1642">
        <w:t xml:space="preserve">                             / "INTER_PLMN_MOBILITY_TEST"</w:t>
      </w:r>
    </w:p>
    <w:p w14:paraId="007F69D7" w14:textId="77777777" w:rsidR="00BC1642" w:rsidRPr="00BC1642" w:rsidRDefault="00BC1642" w:rsidP="00BC1642">
      <w:pPr>
        <w:pStyle w:val="PL"/>
      </w:pPr>
      <w:r w:rsidRPr="00BC1642">
        <w:t xml:space="preserve">                             / "SMS_INTERCONNECT_TEST"</w:t>
      </w:r>
    </w:p>
    <w:p w14:paraId="330C202B" w14:textId="77777777" w:rsidR="00BC1642" w:rsidRPr="00BC1642" w:rsidRDefault="00BC1642" w:rsidP="00BC1642">
      <w:pPr>
        <w:pStyle w:val="PL"/>
      </w:pPr>
      <w:r w:rsidRPr="00BC1642">
        <w:t xml:space="preserve">                             / "SNPN_INTERCONNECT"</w:t>
      </w:r>
    </w:p>
    <w:p w14:paraId="733ADAE6" w14:textId="77777777" w:rsidR="00BC1642" w:rsidRPr="00BC1642" w:rsidRDefault="00BC1642" w:rsidP="00BC1642">
      <w:pPr>
        <w:pStyle w:val="PL"/>
      </w:pPr>
      <w:r w:rsidRPr="00BC1642">
        <w:t xml:space="preserve">                             / "SNPN_INTERCONNECT_TEST"</w:t>
      </w:r>
    </w:p>
    <w:p w14:paraId="33ECA79F" w14:textId="77777777" w:rsidR="00BC1642" w:rsidRPr="00BC1642" w:rsidRDefault="00BC1642" w:rsidP="00BC1642">
      <w:pPr>
        <w:pStyle w:val="PL"/>
      </w:pPr>
      <w:r w:rsidRPr="00BC1642">
        <w:t xml:space="preserve">                             / "DISASTER_ROAMING"</w:t>
      </w:r>
    </w:p>
    <w:p w14:paraId="18E75CF3" w14:textId="77777777" w:rsidR="00BC1642" w:rsidRPr="00BC1642" w:rsidRDefault="00BC1642" w:rsidP="00BC1642">
      <w:pPr>
        <w:pStyle w:val="PL"/>
      </w:pPr>
      <w:r w:rsidRPr="00BC1642">
        <w:t xml:space="preserve">                             / "DISASTER_ROAMING_TEST"</w:t>
      </w:r>
    </w:p>
    <w:p w14:paraId="7EE5961D" w14:textId="77777777" w:rsidR="00BC1642" w:rsidRPr="00BC1642" w:rsidRDefault="00BC1642" w:rsidP="00BC1642">
      <w:pPr>
        <w:pStyle w:val="PL"/>
      </w:pPr>
      <w:r w:rsidRPr="00BC1642">
        <w:t xml:space="preserve">                             / "DATA_ANALYTICS_EXCHANGE"</w:t>
      </w:r>
    </w:p>
    <w:p w14:paraId="48BCCD72" w14:textId="77777777" w:rsidR="00BC1642" w:rsidRPr="00BC1642" w:rsidRDefault="00BC1642" w:rsidP="00BC1642">
      <w:pPr>
        <w:pStyle w:val="PL"/>
      </w:pPr>
      <w:r w:rsidRPr="00BC1642">
        <w:t xml:space="preserve">                             / "DATA_ANALYTICS_EXCHANGE_TEST"</w:t>
      </w:r>
    </w:p>
    <w:p w14:paraId="0E227272" w14:textId="77777777" w:rsidR="00BC1642" w:rsidRPr="00BC1642" w:rsidRDefault="00BC1642" w:rsidP="00BC1642">
      <w:pPr>
        <w:pStyle w:val="PL"/>
      </w:pPr>
      <w:r w:rsidRPr="00BC1642">
        <w:t xml:space="preserve">                             / token</w:t>
      </w:r>
    </w:p>
    <w:p w14:paraId="5A8D45B2" w14:textId="77777777" w:rsidR="00BC1642" w:rsidRPr="00BC1642" w:rsidRDefault="00BC1642" w:rsidP="00BC1642">
      <w:pPr>
        <w:pStyle w:val="PL"/>
      </w:pPr>
    </w:p>
    <w:p w14:paraId="78B7A609" w14:textId="77777777" w:rsidR="00BC1642" w:rsidRPr="00BC1642" w:rsidRDefault="00BC1642" w:rsidP="00BC1642">
      <w:pPr>
        <w:pStyle w:val="PL"/>
      </w:pPr>
      <w:r w:rsidRPr="00BC1642">
        <w:t>additional-info              = token</w:t>
      </w:r>
    </w:p>
    <w:p w14:paraId="3869A872" w14:textId="77777777" w:rsidR="00BC1642" w:rsidRPr="00BC1642" w:rsidRDefault="00BC1642" w:rsidP="00BC1642">
      <w:pPr>
        <w:pStyle w:val="PL"/>
      </w:pPr>
    </w:p>
    <w:p w14:paraId="486FFCF3" w14:textId="77777777" w:rsidR="00BC1642" w:rsidRPr="00BC1642" w:rsidRDefault="00BC1642" w:rsidP="00BC1642">
      <w:pPr>
        <w:pStyle w:val="PL"/>
      </w:pPr>
    </w:p>
    <w:p w14:paraId="0B47C076" w14:textId="77777777" w:rsidR="00BC1642" w:rsidRPr="00BC1642" w:rsidRDefault="00BC1642" w:rsidP="00BC1642">
      <w:pPr>
        <w:pStyle w:val="PL"/>
      </w:pPr>
    </w:p>
    <w:p w14:paraId="5AAF1B99" w14:textId="77777777" w:rsidR="00BC1642" w:rsidRPr="00BC1642" w:rsidRDefault="00BC1642" w:rsidP="00BC1642">
      <w:pPr>
        <w:pStyle w:val="PL"/>
      </w:pPr>
      <w:r w:rsidRPr="00BC1642">
        <w:t>;</w:t>
      </w:r>
    </w:p>
    <w:p w14:paraId="0AC2A749" w14:textId="77777777" w:rsidR="00BC1642" w:rsidRPr="00BC1642" w:rsidRDefault="00BC1642" w:rsidP="00BC1642">
      <w:pPr>
        <w:pStyle w:val="PL"/>
      </w:pPr>
      <w:r w:rsidRPr="00BC1642">
        <w:t>; Header: 3gpp-Sbi-Request-Info</w:t>
      </w:r>
    </w:p>
    <w:p w14:paraId="689841CE" w14:textId="77777777" w:rsidR="00BC1642" w:rsidRPr="00BC1642" w:rsidRDefault="00BC1642" w:rsidP="00BC1642">
      <w:pPr>
        <w:pStyle w:val="PL"/>
      </w:pPr>
      <w:r w:rsidRPr="00BC1642">
        <w:t>;</w:t>
      </w:r>
    </w:p>
    <w:p w14:paraId="34217512" w14:textId="77777777" w:rsidR="00BC1642" w:rsidRPr="00BC1642" w:rsidRDefault="00BC1642" w:rsidP="00BC1642">
      <w:pPr>
        <w:pStyle w:val="PL"/>
      </w:pPr>
    </w:p>
    <w:p w14:paraId="02950956" w14:textId="77777777" w:rsidR="00BC1642" w:rsidRPr="00BC1642" w:rsidRDefault="00BC1642" w:rsidP="00BC1642">
      <w:pPr>
        <w:pStyle w:val="PL"/>
      </w:pPr>
      <w:proofErr w:type="spellStart"/>
      <w:r w:rsidRPr="00BC1642">
        <w:t>Sbi</w:t>
      </w:r>
      <w:proofErr w:type="spellEnd"/>
      <w:r w:rsidRPr="00BC1642">
        <w:t xml:space="preserve">-Request-Info-Header = "3gpp-Sbi-Request-Info:" OWS </w:t>
      </w:r>
      <w:proofErr w:type="spellStart"/>
      <w:r w:rsidRPr="00BC1642">
        <w:t>req</w:t>
      </w:r>
      <w:proofErr w:type="spellEnd"/>
      <w:r w:rsidRPr="00BC1642">
        <w:t xml:space="preserve">-param *( ";" OWS </w:t>
      </w:r>
      <w:proofErr w:type="spellStart"/>
      <w:r w:rsidRPr="00BC1642">
        <w:t>req</w:t>
      </w:r>
      <w:proofErr w:type="spellEnd"/>
      <w:r w:rsidRPr="00BC1642">
        <w:t>-param ) OWS</w:t>
      </w:r>
    </w:p>
    <w:p w14:paraId="2A93DAE5" w14:textId="77777777" w:rsidR="00BC1642" w:rsidRPr="00BC1642" w:rsidRDefault="00BC1642" w:rsidP="00BC1642">
      <w:pPr>
        <w:pStyle w:val="PL"/>
      </w:pPr>
    </w:p>
    <w:p w14:paraId="054154F2" w14:textId="77777777" w:rsidR="00BC1642" w:rsidRPr="00BC1642" w:rsidRDefault="00BC1642" w:rsidP="00BC1642">
      <w:pPr>
        <w:pStyle w:val="PL"/>
      </w:pPr>
      <w:proofErr w:type="spellStart"/>
      <w:r w:rsidRPr="00BC1642">
        <w:t>req</w:t>
      </w:r>
      <w:proofErr w:type="spellEnd"/>
      <w:r w:rsidRPr="00BC1642">
        <w:t xml:space="preserve">-param               = </w:t>
      </w:r>
      <w:proofErr w:type="spellStart"/>
      <w:r w:rsidRPr="00BC1642">
        <w:t>req</w:t>
      </w:r>
      <w:proofErr w:type="spellEnd"/>
      <w:r w:rsidRPr="00BC1642">
        <w:t xml:space="preserve">-param-name "=" OWS </w:t>
      </w:r>
      <w:proofErr w:type="spellStart"/>
      <w:r w:rsidRPr="00BC1642">
        <w:t>req</w:t>
      </w:r>
      <w:proofErr w:type="spellEnd"/>
      <w:r w:rsidRPr="00BC1642">
        <w:t>-param-value</w:t>
      </w:r>
    </w:p>
    <w:p w14:paraId="3664728D" w14:textId="77777777" w:rsidR="00BC1642" w:rsidRPr="00BC1642" w:rsidRDefault="00BC1642" w:rsidP="00BC1642">
      <w:pPr>
        <w:pStyle w:val="PL"/>
      </w:pPr>
    </w:p>
    <w:p w14:paraId="468B4C43" w14:textId="77777777" w:rsidR="00BC1642" w:rsidRPr="00BC1642" w:rsidRDefault="00BC1642" w:rsidP="00BC1642">
      <w:pPr>
        <w:pStyle w:val="PL"/>
      </w:pPr>
      <w:proofErr w:type="spellStart"/>
      <w:r w:rsidRPr="00BC1642">
        <w:t>req</w:t>
      </w:r>
      <w:proofErr w:type="spellEnd"/>
      <w:r w:rsidRPr="00BC1642">
        <w:t>-param-name          = "</w:t>
      </w:r>
      <w:proofErr w:type="spellStart"/>
      <w:r w:rsidRPr="00BC1642">
        <w:t>retrans</w:t>
      </w:r>
      <w:proofErr w:type="spellEnd"/>
      <w:r w:rsidRPr="00BC1642">
        <w:t xml:space="preserve">" </w:t>
      </w:r>
    </w:p>
    <w:p w14:paraId="68F9734A" w14:textId="77777777" w:rsidR="00BC1642" w:rsidRPr="00BC1642" w:rsidRDefault="00BC1642" w:rsidP="00BC1642">
      <w:pPr>
        <w:pStyle w:val="PL"/>
      </w:pPr>
      <w:r w:rsidRPr="00BC1642">
        <w:t xml:space="preserve">                        / "redirect"</w:t>
      </w:r>
    </w:p>
    <w:p w14:paraId="44C8CCA0" w14:textId="77777777" w:rsidR="00BC1642" w:rsidRPr="00BC1642" w:rsidRDefault="00BC1642" w:rsidP="00BC1642">
      <w:pPr>
        <w:pStyle w:val="PL"/>
      </w:pPr>
      <w:r w:rsidRPr="00BC1642">
        <w:t xml:space="preserve">                        / "reason"</w:t>
      </w:r>
    </w:p>
    <w:p w14:paraId="665F01CC" w14:textId="77777777" w:rsidR="00BC1642" w:rsidRPr="00BC1642" w:rsidRDefault="00BC1642" w:rsidP="00BC1642">
      <w:pPr>
        <w:pStyle w:val="PL"/>
      </w:pPr>
      <w:r w:rsidRPr="00BC1642">
        <w:t xml:space="preserve">                        / "idempotency-key"</w:t>
      </w:r>
    </w:p>
    <w:p w14:paraId="65D4C99F" w14:textId="77777777" w:rsidR="00BC1642" w:rsidRPr="00BC1642" w:rsidRDefault="00BC1642" w:rsidP="00BC1642">
      <w:pPr>
        <w:pStyle w:val="PL"/>
      </w:pPr>
      <w:r w:rsidRPr="00BC1642">
        <w:t xml:space="preserve">                        / "</w:t>
      </w:r>
      <w:proofErr w:type="spellStart"/>
      <w:r w:rsidRPr="00BC1642">
        <w:t>receivedrejectioncause</w:t>
      </w:r>
      <w:proofErr w:type="spellEnd"/>
      <w:r w:rsidRPr="00BC1642">
        <w:t>"</w:t>
      </w:r>
    </w:p>
    <w:p w14:paraId="2F47C2C9" w14:textId="77777777" w:rsidR="00BC1642" w:rsidRPr="00BC1642" w:rsidRDefault="00BC1642" w:rsidP="00BC1642">
      <w:pPr>
        <w:pStyle w:val="PL"/>
      </w:pPr>
      <w:r w:rsidRPr="00BC1642">
        <w:t xml:space="preserve">                        / "callback-</w:t>
      </w:r>
      <w:proofErr w:type="spellStart"/>
      <w:r w:rsidRPr="00BC1642">
        <w:t>uri</w:t>
      </w:r>
      <w:proofErr w:type="spellEnd"/>
      <w:r w:rsidRPr="00BC1642">
        <w:t>-prefix"</w:t>
      </w:r>
    </w:p>
    <w:p w14:paraId="6F0873AE" w14:textId="77777777" w:rsidR="00BC1642" w:rsidRPr="00BC1642" w:rsidRDefault="00BC1642" w:rsidP="00BC1642">
      <w:pPr>
        <w:pStyle w:val="PL"/>
      </w:pPr>
      <w:r w:rsidRPr="00BC1642">
        <w:t xml:space="preserve">                        / "</w:t>
      </w:r>
      <w:proofErr w:type="spellStart"/>
      <w:r w:rsidRPr="00BC1642">
        <w:t>nfinst</w:t>
      </w:r>
      <w:proofErr w:type="spellEnd"/>
      <w:r w:rsidRPr="00BC1642">
        <w:t>"</w:t>
      </w:r>
    </w:p>
    <w:p w14:paraId="324AD22C" w14:textId="77777777" w:rsidR="00BC1642" w:rsidRPr="00BC1642" w:rsidRDefault="00BC1642" w:rsidP="00BC1642">
      <w:pPr>
        <w:pStyle w:val="PL"/>
      </w:pPr>
      <w:r w:rsidRPr="00BC1642">
        <w:t xml:space="preserve">                        / "</w:t>
      </w:r>
      <w:proofErr w:type="spellStart"/>
      <w:r w:rsidRPr="00BC1642">
        <w:t>nfservinst</w:t>
      </w:r>
      <w:proofErr w:type="spellEnd"/>
      <w:r w:rsidRPr="00BC1642">
        <w:t>"</w:t>
      </w:r>
    </w:p>
    <w:p w14:paraId="7B6DB47A" w14:textId="77777777" w:rsidR="00BC1642" w:rsidRPr="00BC1642" w:rsidRDefault="00BC1642" w:rsidP="00BC1642">
      <w:pPr>
        <w:pStyle w:val="PL"/>
      </w:pPr>
      <w:r w:rsidRPr="00BC1642">
        <w:t xml:space="preserve">                        / "redirection-cause"</w:t>
      </w:r>
    </w:p>
    <w:p w14:paraId="3AB1AC00" w14:textId="77777777" w:rsidR="00BC1642" w:rsidRPr="00BC1642" w:rsidRDefault="00BC1642" w:rsidP="00BC1642">
      <w:pPr>
        <w:pStyle w:val="PL"/>
      </w:pPr>
      <w:r w:rsidRPr="00BC1642">
        <w:t xml:space="preserve">                        / token</w:t>
      </w:r>
    </w:p>
    <w:p w14:paraId="4D204342" w14:textId="77777777" w:rsidR="00BC1642" w:rsidRPr="00BC1642" w:rsidRDefault="00BC1642" w:rsidP="00BC1642">
      <w:pPr>
        <w:pStyle w:val="PL"/>
      </w:pPr>
    </w:p>
    <w:p w14:paraId="69C10AD9" w14:textId="77777777" w:rsidR="00BC1642" w:rsidRPr="00BC1642" w:rsidRDefault="00BC1642" w:rsidP="00BC1642">
      <w:pPr>
        <w:pStyle w:val="PL"/>
      </w:pPr>
      <w:proofErr w:type="spellStart"/>
      <w:r w:rsidRPr="00BC1642">
        <w:t>req</w:t>
      </w:r>
      <w:proofErr w:type="spellEnd"/>
      <w:r w:rsidRPr="00BC1642">
        <w:t>-param-value         = token</w:t>
      </w:r>
    </w:p>
    <w:p w14:paraId="2DCA18CD" w14:textId="77777777" w:rsidR="00BC1642" w:rsidRPr="00BC1642" w:rsidRDefault="00BC1642" w:rsidP="00BC1642">
      <w:pPr>
        <w:pStyle w:val="PL"/>
      </w:pPr>
    </w:p>
    <w:p w14:paraId="3D262E84" w14:textId="77777777" w:rsidR="00BC1642" w:rsidRPr="00BC1642" w:rsidRDefault="00BC1642" w:rsidP="00BC1642">
      <w:pPr>
        <w:pStyle w:val="PL"/>
      </w:pPr>
    </w:p>
    <w:p w14:paraId="7CD340B6" w14:textId="77777777" w:rsidR="00BC1642" w:rsidRPr="00BC1642" w:rsidRDefault="00BC1642" w:rsidP="00BC1642">
      <w:pPr>
        <w:pStyle w:val="PL"/>
      </w:pPr>
    </w:p>
    <w:p w14:paraId="4F668040" w14:textId="77777777" w:rsidR="00BC1642" w:rsidRPr="00BC1642" w:rsidRDefault="00BC1642" w:rsidP="00BC1642">
      <w:pPr>
        <w:pStyle w:val="PL"/>
      </w:pPr>
      <w:r w:rsidRPr="00BC1642">
        <w:t>;</w:t>
      </w:r>
    </w:p>
    <w:p w14:paraId="2A52F416" w14:textId="77777777" w:rsidR="00BC1642" w:rsidRPr="00BC1642" w:rsidRDefault="00BC1642" w:rsidP="00BC1642">
      <w:pPr>
        <w:pStyle w:val="PL"/>
      </w:pPr>
      <w:r w:rsidRPr="00BC1642">
        <w:t>; Header: 3gpp-Sbi-Retry-Info</w:t>
      </w:r>
    </w:p>
    <w:p w14:paraId="4B6ACBDB" w14:textId="77777777" w:rsidR="00BC1642" w:rsidRPr="00BC1642" w:rsidRDefault="00BC1642" w:rsidP="00BC1642">
      <w:pPr>
        <w:pStyle w:val="PL"/>
      </w:pPr>
      <w:r w:rsidRPr="00BC1642">
        <w:t>;</w:t>
      </w:r>
    </w:p>
    <w:p w14:paraId="5B1B5E8F" w14:textId="77777777" w:rsidR="00BC1642" w:rsidRPr="00BC1642" w:rsidRDefault="00BC1642" w:rsidP="00BC1642">
      <w:pPr>
        <w:pStyle w:val="PL"/>
      </w:pPr>
    </w:p>
    <w:p w14:paraId="44077129" w14:textId="77777777" w:rsidR="00BC1642" w:rsidRPr="00BC1642" w:rsidRDefault="00BC1642" w:rsidP="00BC1642">
      <w:pPr>
        <w:pStyle w:val="PL"/>
      </w:pPr>
      <w:proofErr w:type="spellStart"/>
      <w:r w:rsidRPr="00BC1642">
        <w:t>Sbi</w:t>
      </w:r>
      <w:proofErr w:type="spellEnd"/>
      <w:r w:rsidRPr="00BC1642">
        <w:t xml:space="preserve">-Retry-Info-Header = "3gpp-Sbi-Retry-Info:" OWS </w:t>
      </w:r>
      <w:proofErr w:type="spellStart"/>
      <w:r w:rsidRPr="00BC1642">
        <w:t>retriesindication</w:t>
      </w:r>
      <w:proofErr w:type="spellEnd"/>
      <w:r w:rsidRPr="00BC1642">
        <w:t xml:space="preserve"> OWS</w:t>
      </w:r>
    </w:p>
    <w:p w14:paraId="6C8D0A3C" w14:textId="77777777" w:rsidR="00BC1642" w:rsidRPr="00BC1642" w:rsidRDefault="00BC1642" w:rsidP="00BC1642">
      <w:pPr>
        <w:pStyle w:val="PL"/>
      </w:pPr>
    </w:p>
    <w:p w14:paraId="79CE7F8D" w14:textId="77777777" w:rsidR="00BC1642" w:rsidRPr="00BC1642" w:rsidRDefault="00BC1642" w:rsidP="00BC1642">
      <w:pPr>
        <w:pStyle w:val="PL"/>
      </w:pPr>
      <w:proofErr w:type="spellStart"/>
      <w:r w:rsidRPr="00BC1642">
        <w:t>retriesindication</w:t>
      </w:r>
      <w:proofErr w:type="spellEnd"/>
      <w:r w:rsidRPr="00BC1642">
        <w:t xml:space="preserve">     = "no-retries"</w:t>
      </w:r>
    </w:p>
    <w:p w14:paraId="06666A57" w14:textId="77777777" w:rsidR="00295171" w:rsidRDefault="00295171" w:rsidP="00295171">
      <w:pPr>
        <w:pStyle w:val="PL"/>
      </w:pPr>
    </w:p>
    <w:p w14:paraId="220A4B72" w14:textId="77777777" w:rsidR="00295171" w:rsidRPr="009E155C" w:rsidRDefault="00295171" w:rsidP="00295171">
      <w:pPr>
        <w:pStyle w:val="PL"/>
      </w:pPr>
    </w:p>
    <w:p w14:paraId="60025305" w14:textId="77777777" w:rsidR="00295171" w:rsidRPr="00D1205D" w:rsidRDefault="00295171" w:rsidP="00F90BFA"/>
    <w:p w14:paraId="41089B0F" w14:textId="6F41ABA9" w:rsidR="00F90BFA" w:rsidRPr="00D1205D" w:rsidRDefault="00F90BFA" w:rsidP="002D7984">
      <w:pPr>
        <w:pStyle w:val="Heading8"/>
      </w:pPr>
      <w:bookmarkStart w:id="2352" w:name="_CRAnnexEinformative"/>
      <w:bookmarkStart w:id="2353" w:name="_Toc19709037"/>
      <w:bookmarkStart w:id="2354" w:name="_Toc27745129"/>
      <w:bookmarkStart w:id="2355" w:name="_Toc29803277"/>
      <w:bookmarkStart w:id="2356" w:name="_Toc35970069"/>
      <w:bookmarkStart w:id="2357" w:name="_Toc36050863"/>
      <w:bookmarkStart w:id="2358" w:name="_Toc44847587"/>
      <w:bookmarkStart w:id="2359" w:name="_Toc51845242"/>
      <w:bookmarkStart w:id="2360" w:name="_Toc51845573"/>
      <w:bookmarkStart w:id="2361" w:name="_Toc51847093"/>
      <w:bookmarkStart w:id="2362" w:name="_Toc57022731"/>
      <w:bookmarkStart w:id="2363" w:name="_Toc177643477"/>
      <w:bookmarkEnd w:id="2352"/>
      <w:r w:rsidRPr="00D1205D">
        <w:t xml:space="preserve">Annex </w:t>
      </w:r>
      <w:r w:rsidR="00295171">
        <w:rPr>
          <w:lang w:eastAsia="zh-CN"/>
        </w:rPr>
        <w:t>E</w:t>
      </w:r>
      <w:r w:rsidRPr="00D1205D">
        <w:t xml:space="preserve"> (informative):</w:t>
      </w:r>
      <w:r w:rsidRPr="00D1205D">
        <w:br/>
        <w:t>Change history</w:t>
      </w:r>
      <w:bookmarkEnd w:id="2353"/>
      <w:bookmarkEnd w:id="2354"/>
      <w:bookmarkEnd w:id="2355"/>
      <w:bookmarkEnd w:id="2356"/>
      <w:bookmarkEnd w:id="2357"/>
      <w:bookmarkEnd w:id="2358"/>
      <w:bookmarkEnd w:id="2359"/>
      <w:bookmarkEnd w:id="2360"/>
      <w:bookmarkEnd w:id="2361"/>
      <w:bookmarkEnd w:id="2362"/>
      <w:bookmarkEnd w:id="2363"/>
    </w:p>
    <w:bookmarkEnd w:id="2334"/>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proofErr w:type="spellStart"/>
            <w:r w:rsidRPr="00D1205D">
              <w:rPr>
                <w:snapToGrid w:val="0"/>
              </w:rPr>
              <w:t>Apprvoed</w:t>
            </w:r>
            <w:proofErr w:type="spellEnd"/>
            <w:r w:rsidRPr="00D1205D">
              <w:rPr>
                <w:snapToGrid w:val="0"/>
              </w:rPr>
              <w:t xml:space="preserve">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 xml:space="preserve">Change history annex number </w:t>
            </w:r>
            <w:proofErr w:type="spellStart"/>
            <w:r w:rsidRPr="00D1205D">
              <w:rPr>
                <w:snapToGrid w:val="0"/>
              </w:rPr>
              <w:t>corected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lastRenderedPageBreak/>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 xml:space="preserve">Authority and/or deployment-specific string in </w:t>
            </w:r>
            <w:proofErr w:type="spellStart"/>
            <w:r w:rsidRPr="00D1205D">
              <w:t>apiRoot</w:t>
            </w:r>
            <w:proofErr w:type="spellEnd"/>
            <w:r w:rsidRPr="00D1205D">
              <w:t xml:space="preserve">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000000" w:rsidP="005400CD">
            <w:pPr>
              <w:spacing w:after="0"/>
            </w:pPr>
            <w:fldSimple w:instr=" DOCPROPERTY  CrTitle  \* MERGEFORMAT ">
              <w:r w:rsidR="00F90BFA"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000000" w:rsidP="005400CD">
            <w:pPr>
              <w:spacing w:after="0"/>
            </w:pPr>
            <w:fldSimple w:instr=" DOCPROPERTY  CrTitle  \* MERGEFORMAT ">
              <w:r w:rsidR="00F90BFA"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000000" w:rsidP="005400CD">
            <w:pPr>
              <w:spacing w:after="0"/>
            </w:pPr>
            <w:fldSimple w:instr=" DOCPROPERTY  CrTitle  \* MERGEFORMAT ">
              <w:r w:rsidR="00F90BFA"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000000" w:rsidP="005400CD">
            <w:pPr>
              <w:spacing w:after="0"/>
            </w:pPr>
            <w:fldSimple w:instr=" DOCPROPERTY  CrTitle  \* MERGEFORMAT ">
              <w:r w:rsidR="00F90BFA"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000000" w:rsidP="005400CD">
            <w:pPr>
              <w:spacing w:after="0"/>
            </w:pPr>
            <w:fldSimple w:instr=" DOCPROPERTY  CrTitle  \* MERGEFORMAT ">
              <w:r w:rsidR="00F90BFA"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000000" w:rsidP="005400CD">
            <w:pPr>
              <w:spacing w:after="0"/>
            </w:pPr>
            <w:fldSimple w:instr=" DOCPROPERTY  CrTitle  \* MERGEFORMAT ">
              <w:r w:rsidR="00F90BFA"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000000" w:rsidP="005400CD">
            <w:pPr>
              <w:spacing w:after="0"/>
            </w:pPr>
            <w:fldSimple w:instr=" DOCPROPERTY  CrTitle  \* MERGEFORMAT ">
              <w:r w:rsidR="00F90BFA"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000000"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000000" w:rsidP="005400CD">
            <w:pPr>
              <w:spacing w:after="0"/>
            </w:pPr>
            <w:fldSimple w:instr=" DOCPROPERTY  CrTitle  \* MERGEFORMAT ">
              <w:r w:rsidR="00F90BFA"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000000" w:rsidP="005400CD">
            <w:pPr>
              <w:spacing w:after="0"/>
            </w:pPr>
            <w:fldSimple w:instr=" DOCPROPERTY  CrTitle  \* MERGEFORMAT ">
              <w:r w:rsidR="00F90BFA"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 xml:space="preserve">Support of </w:t>
            </w:r>
            <w:proofErr w:type="spellStart"/>
            <w:r w:rsidRPr="00D1205D">
              <w:t>Nchf_ConvergedCharging_Notify</w:t>
            </w:r>
            <w:proofErr w:type="spellEnd"/>
            <w:r w:rsidRPr="00D1205D">
              <w:t xml:space="preserve">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000000" w:rsidP="005400CD">
            <w:pPr>
              <w:spacing w:after="0"/>
            </w:pPr>
            <w:fldSimple w:instr=" DOCPROPERTY  CrTitle  \* MERGEFORMAT ">
              <w:r w:rsidR="00F90BFA"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000000" w:rsidP="005400CD">
            <w:pPr>
              <w:spacing w:after="0"/>
            </w:pPr>
            <w:fldSimple w:instr=" DOCPROPERTY  CrTitle  \* MERGEFORMAT ">
              <w:fldSimple w:instr=" DOCPROPERTY  CrTitle  \* MERGEFORMAT ">
                <w:r w:rsidR="00F90BFA"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000000" w:rsidP="005400CD">
            <w:pPr>
              <w:spacing w:after="0"/>
            </w:pPr>
            <w:fldSimple w:instr=" DOCPROPERTY  CrTitle  \* MERGEFORMAT ">
              <w:r w:rsidR="00F90BFA"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000000" w:rsidP="005400CD">
            <w:pPr>
              <w:spacing w:after="0"/>
            </w:pPr>
            <w:fldSimple w:instr=" DOCPROPERTY  CrTitle  \* MERGEFORMAT ">
              <w:r w:rsidR="00A47901"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000000" w:rsidP="005400CD">
            <w:pPr>
              <w:spacing w:after="0"/>
            </w:pPr>
            <w:fldSimple w:instr=" DOCPROPERTY  CrTitle  \* MERGEFORMAT ">
              <w:r w:rsidR="00D1205D"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000000"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000000" w:rsidP="008116EA">
            <w:pPr>
              <w:spacing w:after="0"/>
            </w:pPr>
            <w:fldSimple w:instr=" DOCPROPERTY  CrTitle  \* MERGEFORMAT ">
              <w:r w:rsidR="008116EA"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000000" w:rsidP="008116EA">
            <w:pPr>
              <w:spacing w:after="0"/>
            </w:pPr>
            <w:fldSimple w:instr=" DOCPROPERTY  CrTitle  \* MERGEFORMAT ">
              <w:r w:rsidR="006A539A">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000000"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000000"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proofErr w:type="spellStart"/>
            <w:r>
              <w:rPr>
                <w:lang w:eastAsia="zh-CN"/>
              </w:rPr>
              <w:t>Signaling</w:t>
            </w:r>
            <w:proofErr w:type="spellEnd"/>
            <w:r>
              <w:rPr>
                <w:lang w:eastAsia="zh-CN"/>
              </w:rPr>
              <w:t xml:space="preserve">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000000"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000000" w:rsidP="00EF177C">
            <w:pPr>
              <w:spacing w:after="0"/>
            </w:pPr>
            <w:fldSimple w:instr=" DOCPROPERTY  CrTitle  \* MERGEFORMAT ">
              <w:r w:rsidR="00567AFA">
                <w:t>Detection and handling of message loop</w:t>
              </w:r>
            </w:fldSimple>
            <w:r w:rsidR="00567AFA">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 xml:space="preserve">Error handling for </w:t>
            </w:r>
            <w:proofErr w:type="spellStart"/>
            <w:r>
              <w:t>encBlockIndex</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 xml:space="preserve">NF Peer </w:t>
            </w:r>
            <w:proofErr w:type="spellStart"/>
            <w:r>
              <w:t>Informaiton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 xml:space="preserve">Invalid characters in headers using </w:t>
            </w:r>
            <w:proofErr w:type="spellStart"/>
            <w:r>
              <w:t>tchar</w:t>
            </w:r>
            <w:proofErr w:type="spellEnd"/>
            <w:r>
              <w:t xml:space="preserve">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w:t>
            </w:r>
            <w:proofErr w:type="spellStart"/>
            <w:r>
              <w:t>Indrect</w:t>
            </w:r>
            <w:proofErr w:type="spellEnd"/>
            <w:r>
              <w:t xml:space="preserve">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lastRenderedPageBreak/>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 xml:space="preserve">Feature negotiation for subscriptions to notifications </w:t>
            </w:r>
            <w:proofErr w:type="spellStart"/>
            <w:r>
              <w:t>occuring</w:t>
            </w:r>
            <w:proofErr w:type="spellEnd"/>
            <w:r>
              <w:t xml:space="preserve">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 xml:space="preserve">Extending the 3gpp-Sbi-Nrf-Callback URI with the NRF </w:t>
            </w:r>
            <w:proofErr w:type="spellStart"/>
            <w:r>
              <w:t>NFManagement</w:t>
            </w:r>
            <w:proofErr w:type="spellEnd"/>
            <w:r>
              <w:t xml:space="preserve">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r w:rsidR="002E6BA4" w:rsidRPr="00D1205D" w14:paraId="154883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391037" w14:textId="5768AC16"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CE58" w14:textId="3C4E069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0BE0EF" w14:textId="6A54E1FA" w:rsidR="002E6BA4" w:rsidRDefault="002E6BA4"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0651" w14:textId="1A8B38F0" w:rsidR="002E6BA4" w:rsidRDefault="002E6BA4" w:rsidP="00C60479">
            <w:pPr>
              <w:spacing w:after="0"/>
              <w:rPr>
                <w:snapToGrid w:val="0"/>
              </w:rPr>
            </w:pPr>
            <w:r>
              <w:rPr>
                <w:snapToGrid w:val="0"/>
              </w:rPr>
              <w:t>0372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34EF" w14:textId="1F4947D1"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770B1" w14:textId="2807D75B" w:rsidR="002E6BA4" w:rsidRDefault="002E6BA4"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B1528" w14:textId="00DD1DF7" w:rsidR="002E6BA4" w:rsidRDefault="002E6BA4" w:rsidP="00C60479">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79E16" w14:textId="076A6E34" w:rsidR="002E6BA4" w:rsidRDefault="002E6BA4" w:rsidP="00C60479">
            <w:pPr>
              <w:spacing w:after="0"/>
              <w:rPr>
                <w:snapToGrid w:val="0"/>
                <w:lang w:eastAsia="zh-CN"/>
              </w:rPr>
            </w:pPr>
            <w:r>
              <w:rPr>
                <w:snapToGrid w:val="0"/>
                <w:lang w:eastAsia="zh-CN"/>
              </w:rPr>
              <w:t>18.1.0</w:t>
            </w:r>
          </w:p>
        </w:tc>
      </w:tr>
      <w:tr w:rsidR="002E6BA4" w:rsidRPr="00D1205D" w14:paraId="3115B7A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344C6BE" w14:textId="2932631F"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6AD3" w14:textId="0D11689E"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3E79D" w14:textId="36415928" w:rsidR="002E6BA4" w:rsidRDefault="002E6BA4" w:rsidP="00C60479">
            <w:pPr>
              <w:spacing w:after="0"/>
              <w:rPr>
                <w:snapToGrid w:val="0"/>
                <w:lang w:eastAsia="zh-CN"/>
              </w:rPr>
            </w:pPr>
            <w:r>
              <w:rPr>
                <w:snapToGrid w:val="0"/>
                <w:lang w:eastAsia="zh-CN"/>
              </w:rPr>
              <w:t>CP-230029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92609" w14:textId="466C24C0" w:rsidR="002E6BA4" w:rsidRDefault="002E6BA4" w:rsidP="00C60479">
            <w:pPr>
              <w:spacing w:after="0"/>
              <w:rPr>
                <w:snapToGrid w:val="0"/>
              </w:rPr>
            </w:pPr>
            <w:r>
              <w:rPr>
                <w:snapToGrid w:val="0"/>
              </w:rPr>
              <w:t>0375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E5035A" w14:textId="22EB69F4"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E9CF7" w14:textId="5E09EBCC" w:rsidR="002E6BA4" w:rsidRDefault="002E6BA4"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88094" w14:textId="6ACDEAAD" w:rsidR="002E6BA4" w:rsidRDefault="002E6BA4" w:rsidP="00C60479">
            <w:pPr>
              <w:spacing w:after="0"/>
            </w:pPr>
            <w:r>
              <w:t>Binding created as part of a service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9873B" w14:textId="2F4CC1CF" w:rsidR="002E6BA4" w:rsidRDefault="002E6BA4" w:rsidP="00C60479">
            <w:pPr>
              <w:spacing w:after="0"/>
              <w:rPr>
                <w:snapToGrid w:val="0"/>
                <w:lang w:eastAsia="zh-CN"/>
              </w:rPr>
            </w:pPr>
            <w:r>
              <w:rPr>
                <w:snapToGrid w:val="0"/>
                <w:lang w:eastAsia="zh-CN"/>
              </w:rPr>
              <w:t>18.1.0</w:t>
            </w:r>
          </w:p>
        </w:tc>
      </w:tr>
      <w:tr w:rsidR="002E6BA4" w:rsidRPr="00D1205D" w14:paraId="712644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B9D60E" w14:textId="6417D5E7"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59B7E" w14:textId="0175F024"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3B2AC2" w14:textId="5496BD22"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2339" w14:textId="7C676E3C" w:rsidR="002E6BA4" w:rsidRDefault="002E6BA4" w:rsidP="00C60479">
            <w:pPr>
              <w:spacing w:after="0"/>
              <w:rPr>
                <w:snapToGrid w:val="0"/>
              </w:rPr>
            </w:pPr>
            <w:r>
              <w:rPr>
                <w:snapToGrid w:val="0"/>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83E3E" w14:textId="511DF643"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7FCE" w14:textId="34D328AE"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7BCCE9" w14:textId="75C1A4BF" w:rsidR="002E6BA4" w:rsidRDefault="002E6BA4" w:rsidP="00C60479">
            <w:pPr>
              <w:spacing w:after="0"/>
            </w:pPr>
            <w:r>
              <w:t>Correcting reference to RFC 1738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10700" w14:textId="3458B1B3" w:rsidR="002E6BA4" w:rsidRDefault="002E6BA4" w:rsidP="00C60479">
            <w:pPr>
              <w:spacing w:after="0"/>
              <w:rPr>
                <w:snapToGrid w:val="0"/>
                <w:lang w:eastAsia="zh-CN"/>
              </w:rPr>
            </w:pPr>
            <w:r>
              <w:rPr>
                <w:snapToGrid w:val="0"/>
                <w:lang w:eastAsia="zh-CN"/>
              </w:rPr>
              <w:t>18.1.0</w:t>
            </w:r>
          </w:p>
        </w:tc>
      </w:tr>
      <w:tr w:rsidR="002E6BA4" w:rsidRPr="00D1205D" w14:paraId="281878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5B773" w14:textId="4DC298A3"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B8826" w14:textId="3D66971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2FDB0" w14:textId="29C65058"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B0148" w14:textId="6835BFDE" w:rsidR="002E6BA4" w:rsidRDefault="002E6BA4" w:rsidP="00C60479">
            <w:pPr>
              <w:spacing w:after="0"/>
              <w:rPr>
                <w:snapToGrid w:val="0"/>
              </w:rPr>
            </w:pPr>
            <w:r>
              <w:rPr>
                <w:snapToGrid w:val="0"/>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D17C6" w14:textId="5952F2FD"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5E0FE" w14:textId="73A3E16B"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556D9" w14:textId="6902F7F2" w:rsidR="002E6BA4" w:rsidRDefault="002E6BA4" w:rsidP="00C60479">
            <w:pPr>
              <w:spacing w:after="0"/>
            </w:pPr>
            <w:r>
              <w:t xml:space="preserve">Clarification to URL Encoding of URI components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1B63A" w14:textId="2C4BC1EF" w:rsidR="002E6BA4" w:rsidRDefault="002E6BA4" w:rsidP="00C60479">
            <w:pPr>
              <w:spacing w:after="0"/>
              <w:rPr>
                <w:snapToGrid w:val="0"/>
                <w:lang w:eastAsia="zh-CN"/>
              </w:rPr>
            </w:pPr>
            <w:r>
              <w:rPr>
                <w:snapToGrid w:val="0"/>
                <w:lang w:eastAsia="zh-CN"/>
              </w:rPr>
              <w:t>18.1.0</w:t>
            </w:r>
          </w:p>
        </w:tc>
      </w:tr>
      <w:tr w:rsidR="00DB0483" w:rsidRPr="00D1205D" w14:paraId="7F6DB2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6715AE" w14:textId="1EE1E831" w:rsidR="00DB0483" w:rsidRDefault="00DB0483"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78881" w14:textId="4E1EA724" w:rsidR="00DB0483" w:rsidRDefault="00DB0483"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CA3F6" w14:textId="0DEF5F19" w:rsidR="00DB0483" w:rsidRDefault="00DB0483"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B122D" w14:textId="6FCF0C32" w:rsidR="00DB0483" w:rsidRDefault="00DB0483" w:rsidP="00C60479">
            <w:pPr>
              <w:spacing w:after="0"/>
              <w:rPr>
                <w:snapToGrid w:val="0"/>
              </w:rPr>
            </w:pPr>
            <w:r>
              <w:rPr>
                <w:snapToGrid w:val="0"/>
              </w:rPr>
              <w:t>0378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64FAEC" w14:textId="1431AAF8" w:rsidR="00DB0483" w:rsidRDefault="00DB048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B20E0" w14:textId="4093DE6F" w:rsidR="00DB0483" w:rsidRDefault="00DB0483"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915DB" w14:textId="5430CDF3" w:rsidR="00DB0483" w:rsidRDefault="00DB0483" w:rsidP="00C60479">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83C49" w14:textId="506C6D31" w:rsidR="00DB0483" w:rsidRDefault="00DB0483" w:rsidP="00C60479">
            <w:pPr>
              <w:spacing w:after="0"/>
              <w:rPr>
                <w:snapToGrid w:val="0"/>
                <w:lang w:eastAsia="zh-CN"/>
              </w:rPr>
            </w:pPr>
            <w:r>
              <w:rPr>
                <w:snapToGrid w:val="0"/>
                <w:lang w:eastAsia="zh-CN"/>
              </w:rPr>
              <w:t>18.2.0</w:t>
            </w:r>
          </w:p>
        </w:tc>
      </w:tr>
      <w:tr w:rsidR="00EE04DE" w:rsidRPr="00D1205D" w14:paraId="33D593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6A022B" w14:textId="2382809F" w:rsidR="00EE04DE" w:rsidRDefault="00EE04DE"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1FB92" w14:textId="608D0B95" w:rsidR="00EE04DE" w:rsidRDefault="00EE04DE"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CF040" w14:textId="15CE525F" w:rsidR="00EE04DE" w:rsidRDefault="00EE04DE" w:rsidP="00C60479">
            <w:pPr>
              <w:spacing w:after="0"/>
              <w:rPr>
                <w:snapToGrid w:val="0"/>
                <w:lang w:eastAsia="zh-CN"/>
              </w:rPr>
            </w:pPr>
            <w:r>
              <w:rPr>
                <w:snapToGrid w:val="0"/>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9836B" w14:textId="1E140FB7" w:rsidR="00EE04DE" w:rsidRDefault="00EE04DE" w:rsidP="00C60479">
            <w:pPr>
              <w:spacing w:after="0"/>
              <w:rPr>
                <w:snapToGrid w:val="0"/>
              </w:rPr>
            </w:pPr>
            <w:r>
              <w:rPr>
                <w:snapToGrid w:val="0"/>
              </w:rPr>
              <w:t>0382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D3743E" w14:textId="0B5F909C" w:rsidR="00EE04DE" w:rsidRDefault="00EE04DE" w:rsidP="00C60479">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63C" w14:textId="3F0A9CA0" w:rsidR="00EE04DE" w:rsidRDefault="00EE04D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7048C2" w14:textId="24B31771" w:rsidR="00EE04DE" w:rsidRDefault="00EE04DE" w:rsidP="00C60479">
            <w:pPr>
              <w:spacing w:after="0"/>
            </w:pPr>
            <w:r>
              <w:t>Correction of ABNF rules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3ED5B" w14:textId="20DD9D21" w:rsidR="00EE04DE" w:rsidRDefault="00EE04DE" w:rsidP="00C60479">
            <w:pPr>
              <w:spacing w:after="0"/>
              <w:rPr>
                <w:snapToGrid w:val="0"/>
                <w:lang w:eastAsia="zh-CN"/>
              </w:rPr>
            </w:pPr>
            <w:r>
              <w:rPr>
                <w:snapToGrid w:val="0"/>
                <w:lang w:eastAsia="zh-CN"/>
              </w:rPr>
              <w:t>18.2.0</w:t>
            </w:r>
          </w:p>
        </w:tc>
      </w:tr>
      <w:tr w:rsidR="00982A8F" w:rsidRPr="00D1205D" w14:paraId="301D4D5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6B7755" w14:textId="740D2BE0" w:rsidR="00982A8F" w:rsidRDefault="00982A8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DF708" w14:textId="2EE7F1DD" w:rsidR="00982A8F" w:rsidRDefault="00982A8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8AD130" w14:textId="0ECC17E7" w:rsidR="00982A8F" w:rsidRDefault="00982A8F"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7EBC3" w14:textId="31D641FB" w:rsidR="00982A8F" w:rsidRDefault="00982A8F" w:rsidP="00C60479">
            <w:pPr>
              <w:spacing w:after="0"/>
              <w:rPr>
                <w:snapToGrid w:val="0"/>
              </w:rPr>
            </w:pPr>
            <w:r>
              <w:rPr>
                <w:snapToGrid w:val="0"/>
              </w:rPr>
              <w:t>0389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6C8311" w14:textId="47574675" w:rsidR="00982A8F" w:rsidRDefault="00982A8F"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D3E1" w14:textId="22B89F18" w:rsidR="00982A8F" w:rsidRDefault="00982A8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893B20" w14:textId="0D9137FA" w:rsidR="00982A8F" w:rsidRDefault="00982A8F" w:rsidP="00C60479">
            <w:pPr>
              <w:spacing w:after="0"/>
            </w:pPr>
            <w:r>
              <w:t xml:space="preserve">ABNF rule of 3gpp-Sbi-Oci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E130B" w14:textId="0D72BF57" w:rsidR="00982A8F" w:rsidRDefault="00982A8F" w:rsidP="00C60479">
            <w:pPr>
              <w:spacing w:after="0"/>
              <w:rPr>
                <w:snapToGrid w:val="0"/>
                <w:lang w:eastAsia="zh-CN"/>
              </w:rPr>
            </w:pPr>
            <w:r>
              <w:rPr>
                <w:snapToGrid w:val="0"/>
                <w:lang w:eastAsia="zh-CN"/>
              </w:rPr>
              <w:t>18.3.0</w:t>
            </w:r>
          </w:p>
        </w:tc>
      </w:tr>
      <w:tr w:rsidR="003B68EF" w:rsidRPr="00D1205D" w14:paraId="4C7F3D4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CB725" w14:textId="485FC42F"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ADB90" w14:textId="1CF619AA"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5E3F9" w14:textId="6B583BBF" w:rsidR="003B68EF" w:rsidRDefault="003B68EF"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7BE4B" w14:textId="096D2FD6" w:rsidR="003B68EF" w:rsidRDefault="003B68EF" w:rsidP="00C60479">
            <w:pPr>
              <w:spacing w:after="0"/>
              <w:rPr>
                <w:snapToGrid w:val="0"/>
              </w:rPr>
            </w:pPr>
            <w:r>
              <w:rPr>
                <w:snapToGrid w:val="0"/>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7C203C" w14:textId="33376BB0" w:rsidR="003B68EF" w:rsidRDefault="003B68E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D613C" w14:textId="40B2D858"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B8008D" w14:textId="4EC3B4E8" w:rsidR="003B68EF" w:rsidRDefault="003B68EF" w:rsidP="00C60479">
            <w:pPr>
              <w:spacing w:after="0"/>
            </w:pPr>
            <w:r>
              <w:t>Correlation-Info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A258C" w14:textId="14877AB4" w:rsidR="003B68EF" w:rsidRDefault="003B68EF" w:rsidP="00C60479">
            <w:pPr>
              <w:spacing w:after="0"/>
              <w:rPr>
                <w:snapToGrid w:val="0"/>
                <w:lang w:eastAsia="zh-CN"/>
              </w:rPr>
            </w:pPr>
            <w:r>
              <w:rPr>
                <w:snapToGrid w:val="0"/>
                <w:lang w:eastAsia="zh-CN"/>
              </w:rPr>
              <w:t>18.3.0</w:t>
            </w:r>
          </w:p>
        </w:tc>
      </w:tr>
      <w:tr w:rsidR="003B68EF" w:rsidRPr="00D1205D" w14:paraId="614E1A7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A83" w14:textId="0C59EBA6"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48D7B" w14:textId="70B1FD6B"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E44966" w14:textId="75CCAF62" w:rsidR="003B68EF" w:rsidRDefault="00785A8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0C437" w14:textId="17C79244" w:rsidR="003B68EF" w:rsidRDefault="003B68EF" w:rsidP="00C60479">
            <w:pPr>
              <w:spacing w:after="0"/>
              <w:rPr>
                <w:snapToGrid w:val="0"/>
              </w:rPr>
            </w:pPr>
            <w:r>
              <w:rPr>
                <w:snapToGrid w:val="0"/>
              </w:rPr>
              <w:t>0393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D45CFB" w14:textId="48C0CBFF" w:rsidR="003B68EF" w:rsidRDefault="003B68EF"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CB58" w14:textId="795EC31B"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8D7B7" w14:textId="32B30676" w:rsidR="003B68EF" w:rsidRDefault="003B68EF" w:rsidP="00C60479">
            <w:pPr>
              <w:spacing w:after="0"/>
            </w:pPr>
            <w:r>
              <w:t>Client Credentials Assertion of the source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E88549" w14:textId="43541EC4" w:rsidR="003B68EF" w:rsidRDefault="003B68EF" w:rsidP="00C60479">
            <w:pPr>
              <w:spacing w:after="0"/>
              <w:rPr>
                <w:snapToGrid w:val="0"/>
                <w:lang w:eastAsia="zh-CN"/>
              </w:rPr>
            </w:pPr>
            <w:r>
              <w:rPr>
                <w:snapToGrid w:val="0"/>
                <w:lang w:eastAsia="zh-CN"/>
              </w:rPr>
              <w:t>18.3.0</w:t>
            </w:r>
          </w:p>
        </w:tc>
      </w:tr>
      <w:tr w:rsidR="00EA56AF" w:rsidRPr="00D1205D" w14:paraId="2AC29D6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B19E0" w14:textId="071CD821" w:rsidR="00EA56AF" w:rsidRDefault="00EA56A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C9EF0" w14:textId="789C1272" w:rsidR="00EA56AF" w:rsidRDefault="00EA56A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A1AA1" w14:textId="42965795" w:rsidR="00EA56AF" w:rsidRDefault="00EA56AF"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C6A3A" w14:textId="64BC4860" w:rsidR="00EA56AF" w:rsidRDefault="00EA56AF" w:rsidP="00C60479">
            <w:pPr>
              <w:spacing w:after="0"/>
              <w:rPr>
                <w:snapToGrid w:val="0"/>
              </w:rPr>
            </w:pPr>
            <w:r>
              <w:rPr>
                <w:snapToGrid w:val="0"/>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427D0" w14:textId="540DA2D1" w:rsidR="00EA56AF" w:rsidRDefault="00EA56A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809E3" w14:textId="79C2D562" w:rsidR="00EA56AF" w:rsidRDefault="00EA56A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03390" w14:textId="6CA23E41" w:rsidR="00EA56AF" w:rsidRDefault="00EA56AF" w:rsidP="00C60479">
            <w:pPr>
              <w:spacing w:after="0"/>
            </w:pPr>
            <w:r>
              <w:t xml:space="preserve">S-NSSAI encoding in 3gpp-Sbi-Oci and 3gpp-Sbi-Lci headers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6FCF2" w14:textId="59FC8521" w:rsidR="00EA56AF" w:rsidRDefault="00EA56AF" w:rsidP="00C60479">
            <w:pPr>
              <w:spacing w:after="0"/>
              <w:rPr>
                <w:snapToGrid w:val="0"/>
                <w:lang w:eastAsia="zh-CN"/>
              </w:rPr>
            </w:pPr>
            <w:r>
              <w:rPr>
                <w:snapToGrid w:val="0"/>
                <w:lang w:eastAsia="zh-CN"/>
              </w:rPr>
              <w:t>18.3.0</w:t>
            </w:r>
          </w:p>
        </w:tc>
      </w:tr>
      <w:tr w:rsidR="00BC5679" w:rsidRPr="00D1205D" w14:paraId="66D9E6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69987A" w14:textId="505D8D7F" w:rsidR="00BC5679" w:rsidRDefault="00BC567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B34B2" w14:textId="300A2C5C" w:rsidR="00BC5679" w:rsidRDefault="00BC567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693B" w14:textId="014E093A" w:rsidR="00BC5679" w:rsidRDefault="00BC5679"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ECABD" w14:textId="764C4012" w:rsidR="00BC5679" w:rsidRDefault="00BC5679" w:rsidP="00C60479">
            <w:pPr>
              <w:spacing w:after="0"/>
              <w:rPr>
                <w:snapToGrid w:val="0"/>
              </w:rPr>
            </w:pPr>
            <w:r>
              <w:rPr>
                <w:snapToGrid w:val="0"/>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946104" w14:textId="30813F1E" w:rsidR="00BC5679" w:rsidRDefault="00BC567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AC4AC" w14:textId="0427C2FC" w:rsidR="00BC5679" w:rsidRDefault="00BC5679"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7DBD2" w14:textId="556A25C1" w:rsidR="00BC5679" w:rsidRDefault="00BC5679" w:rsidP="00C60479">
            <w:pPr>
              <w:spacing w:after="0"/>
            </w:pPr>
            <w: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8B8E4" w14:textId="2F1F28BF" w:rsidR="00BC5679" w:rsidRDefault="00BC5679" w:rsidP="00C60479">
            <w:pPr>
              <w:spacing w:after="0"/>
              <w:rPr>
                <w:snapToGrid w:val="0"/>
                <w:lang w:eastAsia="zh-CN"/>
              </w:rPr>
            </w:pPr>
            <w:r>
              <w:rPr>
                <w:snapToGrid w:val="0"/>
                <w:lang w:eastAsia="zh-CN"/>
              </w:rPr>
              <w:t>18.3.0</w:t>
            </w:r>
          </w:p>
        </w:tc>
      </w:tr>
      <w:tr w:rsidR="006D7E1D" w:rsidRPr="00D1205D" w14:paraId="277CE7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5A996" w14:textId="7DDAAAA4"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A913" w14:textId="48D14838"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6DFF9E" w14:textId="14F2C2FA"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0F56" w14:textId="3FF587DB" w:rsidR="006D7E1D" w:rsidRDefault="006D7E1D" w:rsidP="00C60479">
            <w:pPr>
              <w:spacing w:after="0"/>
              <w:rPr>
                <w:snapToGrid w:val="0"/>
              </w:rPr>
            </w:pPr>
            <w:r>
              <w:rPr>
                <w:snapToGrid w:val="0"/>
              </w:rPr>
              <w:t>0385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FD4643" w14:textId="783690D6" w:rsidR="006D7E1D" w:rsidRDefault="006D7E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D4104" w14:textId="42FE981C"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43E00" w14:textId="726B7E81" w:rsidR="006D7E1D" w:rsidRDefault="006D7E1D" w:rsidP="00C60479">
            <w:pPr>
              <w:spacing w:after="0"/>
            </w:pPr>
            <w:r>
              <w:t>Binding indication with other-service scope from AMF to SMSF and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501B" w14:textId="750E7FB3" w:rsidR="006D7E1D" w:rsidRDefault="006D7E1D" w:rsidP="00C60479">
            <w:pPr>
              <w:spacing w:after="0"/>
              <w:rPr>
                <w:snapToGrid w:val="0"/>
                <w:lang w:eastAsia="zh-CN"/>
              </w:rPr>
            </w:pPr>
            <w:r>
              <w:rPr>
                <w:snapToGrid w:val="0"/>
                <w:lang w:eastAsia="zh-CN"/>
              </w:rPr>
              <w:t>18.3.0</w:t>
            </w:r>
          </w:p>
        </w:tc>
      </w:tr>
      <w:tr w:rsidR="006D7E1D" w:rsidRPr="00D1205D" w14:paraId="347CE1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FE8BE" w14:textId="35E1C8CD"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7FAA" w14:textId="31E13A03"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E70E7" w14:textId="618A96D9"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E2715" w14:textId="3E29F247" w:rsidR="006D7E1D" w:rsidRDefault="006D7E1D" w:rsidP="00C60479">
            <w:pPr>
              <w:spacing w:after="0"/>
              <w:rPr>
                <w:snapToGrid w:val="0"/>
              </w:rPr>
            </w:pPr>
            <w:r>
              <w:rPr>
                <w:snapToGrid w:val="0"/>
              </w:rPr>
              <w:t>0386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8E3051" w14:textId="41B81BD6" w:rsidR="006D7E1D" w:rsidRDefault="006D7E1D"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0452E" w14:textId="50E0EBA5"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AC091" w14:textId="6E19BB91" w:rsidR="006D7E1D" w:rsidRDefault="006D7E1D" w:rsidP="00C60479">
            <w:pPr>
              <w:spacing w:after="0"/>
            </w:pPr>
            <w:r>
              <w:t xml:space="preserve">Access token with additional scopes for indirect com. with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3FC2" w14:textId="4278A571" w:rsidR="006D7E1D" w:rsidRDefault="006D7E1D" w:rsidP="00C60479">
            <w:pPr>
              <w:spacing w:after="0"/>
              <w:rPr>
                <w:snapToGrid w:val="0"/>
                <w:lang w:eastAsia="zh-CN"/>
              </w:rPr>
            </w:pPr>
            <w:r>
              <w:rPr>
                <w:snapToGrid w:val="0"/>
                <w:lang w:eastAsia="zh-CN"/>
              </w:rPr>
              <w:t>18.3.0</w:t>
            </w:r>
          </w:p>
        </w:tc>
      </w:tr>
      <w:tr w:rsidR="00094243" w:rsidRPr="00D1205D" w14:paraId="3AB504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69F35A" w14:textId="4D757200" w:rsidR="00094243" w:rsidRDefault="00094243" w:rsidP="00C60479">
            <w:pPr>
              <w:spacing w:after="0"/>
              <w:rPr>
                <w:snapToGrid w:val="0"/>
                <w:lang w:eastAsia="zh-CN"/>
              </w:rPr>
            </w:pPr>
            <w:r>
              <w:rPr>
                <w:snapToGrid w:val="0"/>
                <w:lang w:eastAsia="zh-CN"/>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97A9F" w14:textId="2DA33A66" w:rsidR="00094243" w:rsidRDefault="0009424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1DEB6" w14:textId="4AA240C4" w:rsidR="00094243" w:rsidRDefault="00094243"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9A164" w14:textId="630CFABB" w:rsidR="00094243" w:rsidRDefault="00094243" w:rsidP="00C60479">
            <w:pPr>
              <w:spacing w:after="0"/>
              <w:rPr>
                <w:snapToGrid w:val="0"/>
              </w:rPr>
            </w:pPr>
            <w:r>
              <w:rPr>
                <w:snapToGrid w:val="0"/>
              </w:rPr>
              <w:t>0387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158C9" w14:textId="6B6C78C1" w:rsidR="00094243" w:rsidRDefault="00094243"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80098" w14:textId="224FA087" w:rsidR="00094243" w:rsidRDefault="00094243"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B9E83" w14:textId="73E76C49" w:rsidR="00094243" w:rsidRDefault="00094243" w:rsidP="00C60479">
            <w:pPr>
              <w:spacing w:after="0"/>
            </w:pPr>
            <w:r>
              <w:t>Prefix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CD285" w14:textId="1420B8D7" w:rsidR="00094243" w:rsidRDefault="00094243" w:rsidP="00C60479">
            <w:pPr>
              <w:spacing w:after="0"/>
              <w:rPr>
                <w:snapToGrid w:val="0"/>
                <w:lang w:eastAsia="zh-CN"/>
              </w:rPr>
            </w:pPr>
            <w:r>
              <w:rPr>
                <w:snapToGrid w:val="0"/>
                <w:lang w:eastAsia="zh-CN"/>
              </w:rPr>
              <w:t>18.3.0</w:t>
            </w:r>
          </w:p>
        </w:tc>
      </w:tr>
      <w:tr w:rsidR="00820A1D" w:rsidRPr="00D1205D" w14:paraId="0BF9D5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778438" w14:textId="0A782E0F"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83B54" w14:textId="3F8BB570"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8B6F8" w14:textId="135F4D72"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01D6F" w14:textId="0F8C4A49" w:rsidR="00820A1D" w:rsidRDefault="00820A1D" w:rsidP="00C60479">
            <w:pPr>
              <w:spacing w:after="0"/>
              <w:rPr>
                <w:snapToGrid w:val="0"/>
              </w:rPr>
            </w:pPr>
            <w:r>
              <w:rPr>
                <w:snapToGrid w:val="0"/>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F62741" w14:textId="759A9896" w:rsidR="00820A1D" w:rsidRDefault="00820A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CD33C" w14:textId="1AA95508"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090D8" w14:textId="61703930" w:rsidR="00820A1D" w:rsidRDefault="00820A1D" w:rsidP="00C60479">
            <w:pPr>
              <w:spacing w:after="0"/>
            </w:pPr>
            <w:r>
              <w:t>Correction on NRF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18577" w14:textId="7A83E9A8" w:rsidR="00820A1D" w:rsidRDefault="00820A1D" w:rsidP="00C60479">
            <w:pPr>
              <w:spacing w:after="0"/>
              <w:rPr>
                <w:snapToGrid w:val="0"/>
                <w:lang w:eastAsia="zh-CN"/>
              </w:rPr>
            </w:pPr>
            <w:r>
              <w:rPr>
                <w:snapToGrid w:val="0"/>
                <w:lang w:eastAsia="zh-CN"/>
              </w:rPr>
              <w:t>18.3.0</w:t>
            </w:r>
          </w:p>
        </w:tc>
      </w:tr>
      <w:tr w:rsidR="00820A1D" w:rsidRPr="00D1205D" w14:paraId="69941B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63FF7AF" w14:textId="71E29E60"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DE14C" w14:textId="1DE2C8B5"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88E9AB" w14:textId="106D5C66"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8FC6A" w14:textId="09BF4805" w:rsidR="00820A1D" w:rsidRDefault="00820A1D" w:rsidP="00C60479">
            <w:pPr>
              <w:spacing w:after="0"/>
              <w:rPr>
                <w:snapToGrid w:val="0"/>
              </w:rPr>
            </w:pPr>
            <w:r>
              <w:rPr>
                <w:snapToGrid w:val="0"/>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7870A9" w14:textId="0835DD76" w:rsidR="00820A1D" w:rsidRDefault="00820A1D"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6CA80" w14:textId="11487EF6"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1378CC" w14:textId="73E666F4" w:rsidR="00820A1D" w:rsidRDefault="00820A1D" w:rsidP="00C60479">
            <w:pPr>
              <w:spacing w:after="0"/>
            </w:pPr>
            <w:r>
              <w:t xml:space="preserve">504 Gateway Timeout response including the </w:t>
            </w:r>
            <w:proofErr w:type="spellStart"/>
            <w:r>
              <w:t>problemDetails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2451" w14:textId="76D80C98" w:rsidR="00820A1D" w:rsidRDefault="00820A1D" w:rsidP="00C60479">
            <w:pPr>
              <w:spacing w:after="0"/>
              <w:rPr>
                <w:snapToGrid w:val="0"/>
                <w:lang w:eastAsia="zh-CN"/>
              </w:rPr>
            </w:pPr>
            <w:r>
              <w:rPr>
                <w:snapToGrid w:val="0"/>
                <w:lang w:eastAsia="zh-CN"/>
              </w:rPr>
              <w:t>18.3.0</w:t>
            </w:r>
          </w:p>
        </w:tc>
      </w:tr>
      <w:tr w:rsidR="00AB3AEB" w:rsidRPr="00D1205D" w14:paraId="525707B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833640" w14:textId="6FCEC30D"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509A0" w14:textId="6A1DBAF0"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EE077" w14:textId="33D3AB4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2EEB" w14:textId="119974B6" w:rsidR="00AB3AEB" w:rsidRDefault="00AB3AEB" w:rsidP="00C60479">
            <w:pPr>
              <w:spacing w:after="0"/>
              <w:rPr>
                <w:snapToGrid w:val="0"/>
              </w:rPr>
            </w:pPr>
            <w:r>
              <w:rPr>
                <w:snapToGrid w:val="0"/>
              </w:rPr>
              <w:t>0403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2A03F" w14:textId="471F36B2"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A778A" w14:textId="13821692" w:rsidR="00AB3AEB" w:rsidRDefault="00AB3AEB"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8BD47" w14:textId="00A89298" w:rsidR="00AB3AEB" w:rsidRDefault="00AB3AEB" w:rsidP="00C60479">
            <w:pPr>
              <w:spacing w:after="0"/>
            </w:pPr>
            <w:r>
              <w:t>ABNF definition and example of callback-</w:t>
            </w:r>
            <w:proofErr w:type="spellStart"/>
            <w:r>
              <w:t>uri</w:t>
            </w:r>
            <w:proofErr w:type="spellEnd"/>
            <w:r>
              <w:t xml:space="preserve">-prefix in 3gpp-Sbi-Request-Info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225F5" w14:textId="5E0C837E" w:rsidR="00AB3AEB" w:rsidRDefault="00AB3AEB" w:rsidP="00C60479">
            <w:pPr>
              <w:spacing w:after="0"/>
              <w:rPr>
                <w:snapToGrid w:val="0"/>
                <w:lang w:eastAsia="zh-CN"/>
              </w:rPr>
            </w:pPr>
            <w:r>
              <w:rPr>
                <w:snapToGrid w:val="0"/>
                <w:lang w:eastAsia="zh-CN"/>
              </w:rPr>
              <w:t>18.4.0</w:t>
            </w:r>
          </w:p>
        </w:tc>
      </w:tr>
      <w:tr w:rsidR="00AB3AEB" w:rsidRPr="00D1205D" w14:paraId="59A420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B9D856" w14:textId="087C111F"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D2FB0" w14:textId="1AA995DA"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B419D" w14:textId="2D7904D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F33C" w14:textId="76E67986" w:rsidR="00AB3AEB" w:rsidRDefault="00AB3AEB" w:rsidP="00C60479">
            <w:pPr>
              <w:spacing w:after="0"/>
              <w:rPr>
                <w:snapToGrid w:val="0"/>
              </w:rPr>
            </w:pPr>
            <w:r>
              <w:rPr>
                <w:snapToGrid w:val="0"/>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E01E69" w14:textId="02D105C4"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B8545" w14:textId="27D6DBE3"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34B42E" w14:textId="78BE6955" w:rsidR="00AB3AEB" w:rsidRDefault="00AB3AEB" w:rsidP="00C60479">
            <w:pPr>
              <w:spacing w:after="0"/>
            </w:pPr>
            <w:r>
              <w:t>HTTP requests redirected by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F13C52" w14:textId="3BDBD8DE" w:rsidR="00AB3AEB" w:rsidRDefault="00AB3AEB" w:rsidP="00C60479">
            <w:pPr>
              <w:spacing w:after="0"/>
              <w:rPr>
                <w:snapToGrid w:val="0"/>
                <w:lang w:eastAsia="zh-CN"/>
              </w:rPr>
            </w:pPr>
            <w:r>
              <w:rPr>
                <w:snapToGrid w:val="0"/>
                <w:lang w:eastAsia="zh-CN"/>
              </w:rPr>
              <w:t>18.4.0</w:t>
            </w:r>
          </w:p>
        </w:tc>
      </w:tr>
      <w:tr w:rsidR="00AB3AEB" w:rsidRPr="00D1205D" w14:paraId="0E9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E30E70" w14:textId="70196B0B"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DC244" w14:textId="1A2C6C66"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293E7" w14:textId="2DC8E988"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0DFA8" w14:textId="35475202" w:rsidR="00AB3AEB" w:rsidRDefault="00AB3AEB" w:rsidP="00C60479">
            <w:pPr>
              <w:spacing w:after="0"/>
              <w:rPr>
                <w:snapToGrid w:val="0"/>
              </w:rPr>
            </w:pPr>
            <w:r>
              <w:rPr>
                <w:snapToGrid w:val="0"/>
              </w:rPr>
              <w:t>0402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10899" w14:textId="0C21DF1C"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3A3E1" w14:textId="0A78FA7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2E7D3" w14:textId="5E2E1B32" w:rsidR="00AB3AEB" w:rsidRDefault="00AB3AEB" w:rsidP="00C60479">
            <w:pPr>
              <w:spacing w:after="0"/>
            </w:pPr>
            <w:r>
              <w:t xml:space="preserve">Incorrect references to HTTP RFC 7230 obsoleted by IETF RFC 9110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45182" w14:textId="29D63730" w:rsidR="00AB3AEB" w:rsidRDefault="00AB3AEB" w:rsidP="00C60479">
            <w:pPr>
              <w:spacing w:after="0"/>
              <w:rPr>
                <w:snapToGrid w:val="0"/>
                <w:lang w:eastAsia="zh-CN"/>
              </w:rPr>
            </w:pPr>
            <w:r>
              <w:rPr>
                <w:snapToGrid w:val="0"/>
                <w:lang w:eastAsia="zh-CN"/>
              </w:rPr>
              <w:t>18.4.0</w:t>
            </w:r>
          </w:p>
        </w:tc>
      </w:tr>
      <w:tr w:rsidR="00AB3AEB" w:rsidRPr="00D1205D" w14:paraId="5D8993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588C0C" w14:textId="01DB5223"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8A84" w14:textId="55EAB838"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BC1D7" w14:textId="7B190EDE"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857C9" w14:textId="28AA1C55" w:rsidR="00AB3AEB" w:rsidRDefault="00AB3AEB" w:rsidP="00C60479">
            <w:pPr>
              <w:spacing w:after="0"/>
              <w:rPr>
                <w:snapToGrid w:val="0"/>
              </w:rPr>
            </w:pPr>
            <w:r>
              <w:rPr>
                <w:snapToGrid w:val="0"/>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0C651B" w14:textId="210DA726"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F814B" w14:textId="23D20E1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FF4D6" w14:textId="4C740F94" w:rsidR="00AB3AEB" w:rsidRDefault="00AB3AEB" w:rsidP="00C60479">
            <w:pPr>
              <w:spacing w:after="0"/>
            </w:pPr>
            <w: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0805E" w14:textId="1B867E94" w:rsidR="00AB3AEB" w:rsidRDefault="00AB3AEB" w:rsidP="00C60479">
            <w:pPr>
              <w:spacing w:after="0"/>
              <w:rPr>
                <w:snapToGrid w:val="0"/>
                <w:lang w:eastAsia="zh-CN"/>
              </w:rPr>
            </w:pPr>
            <w:r>
              <w:rPr>
                <w:snapToGrid w:val="0"/>
                <w:lang w:eastAsia="zh-CN"/>
              </w:rPr>
              <w:t>18.4.0</w:t>
            </w:r>
          </w:p>
        </w:tc>
      </w:tr>
      <w:tr w:rsidR="00583FE0" w:rsidRPr="00D1205D" w14:paraId="1E2DB9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0D242E" w14:textId="5B2BC460"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E86D" w14:textId="3919703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E9721" w14:textId="5EF53F09" w:rsidR="00583FE0" w:rsidRDefault="00583FE0" w:rsidP="00C60479">
            <w:pPr>
              <w:spacing w:after="0"/>
              <w:rPr>
                <w:snapToGrid w:val="0"/>
                <w:lang w:eastAsia="zh-CN"/>
              </w:rPr>
            </w:pPr>
            <w:r>
              <w:rPr>
                <w:snapToGrid w:val="0"/>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E8BECE" w14:textId="1FF1CF0F" w:rsidR="00583FE0" w:rsidRDefault="00583FE0" w:rsidP="00C60479">
            <w:pPr>
              <w:spacing w:after="0"/>
              <w:rPr>
                <w:snapToGrid w:val="0"/>
              </w:rPr>
            </w:pPr>
            <w:r>
              <w:rPr>
                <w:snapToGrid w:val="0"/>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CBB4E" w14:textId="1AA14253"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A6A56" w14:textId="377A35C1"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E5EA0" w14:textId="666D1184" w:rsidR="00583FE0" w:rsidRDefault="00583FE0" w:rsidP="00C60479">
            <w:pPr>
              <w:spacing w:after="0"/>
            </w:pPr>
            <w:r>
              <w:t>Correction on the general description for overload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103DB" w14:textId="0145DE15" w:rsidR="00583FE0" w:rsidRDefault="00583FE0" w:rsidP="00C60479">
            <w:pPr>
              <w:spacing w:after="0"/>
              <w:rPr>
                <w:snapToGrid w:val="0"/>
                <w:lang w:eastAsia="zh-CN"/>
              </w:rPr>
            </w:pPr>
            <w:r>
              <w:rPr>
                <w:snapToGrid w:val="0"/>
                <w:lang w:eastAsia="zh-CN"/>
              </w:rPr>
              <w:t>18.4.0</w:t>
            </w:r>
          </w:p>
        </w:tc>
      </w:tr>
      <w:tr w:rsidR="00583FE0" w:rsidRPr="00D1205D" w14:paraId="72EDA2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C7E41" w14:textId="216F3501"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4410E" w14:textId="42511E23"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408DD4" w14:textId="5CBDE88B"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DCC63" w14:textId="3CFDF616" w:rsidR="00583FE0" w:rsidRDefault="00583FE0" w:rsidP="00C60479">
            <w:pPr>
              <w:spacing w:after="0"/>
              <w:rPr>
                <w:snapToGrid w:val="0"/>
              </w:rPr>
            </w:pPr>
            <w:r>
              <w:rPr>
                <w:snapToGrid w:val="0"/>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6F204" w14:textId="75D68DDE"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F6D8D" w14:textId="430D82B9"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7A9BDA" w14:textId="785CBD75" w:rsidR="00583FE0" w:rsidRDefault="00583FE0" w:rsidP="00C60479">
            <w:pPr>
              <w:spacing w:after="0"/>
            </w:pPr>
            <w:r>
              <w:t>Reserved characters in JSON attributes defined as URI and in HTTP header parameters defined as URI or path-absolute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9EE09" w14:textId="18DD31EF" w:rsidR="00583FE0" w:rsidRDefault="00583FE0" w:rsidP="00C60479">
            <w:pPr>
              <w:spacing w:after="0"/>
              <w:rPr>
                <w:snapToGrid w:val="0"/>
                <w:lang w:eastAsia="zh-CN"/>
              </w:rPr>
            </w:pPr>
            <w:r>
              <w:rPr>
                <w:snapToGrid w:val="0"/>
                <w:lang w:eastAsia="zh-CN"/>
              </w:rPr>
              <w:t>18.4.0</w:t>
            </w:r>
          </w:p>
        </w:tc>
      </w:tr>
      <w:tr w:rsidR="00583FE0" w:rsidRPr="00D1205D" w14:paraId="221E117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4EA1CC" w14:textId="7691F6EC"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1EFB2" w14:textId="58BAA80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75384F" w14:textId="27B911B3"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E14D4" w14:textId="0BCC1A57" w:rsidR="00583FE0" w:rsidRDefault="00583FE0" w:rsidP="00C60479">
            <w:pPr>
              <w:spacing w:after="0"/>
              <w:rPr>
                <w:snapToGrid w:val="0"/>
              </w:rPr>
            </w:pPr>
            <w:r>
              <w:rPr>
                <w:snapToGrid w:val="0"/>
              </w:rPr>
              <w:t>0412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D299" w14:textId="301B2544"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F94B" w14:textId="1C717B3F"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70978C" w14:textId="4891D5AF" w:rsidR="00583FE0" w:rsidRDefault="00583FE0" w:rsidP="00C60479">
            <w:pPr>
              <w:spacing w:after="0"/>
            </w:pPr>
            <w:r>
              <w:t>Encoding for String Type JSON Attributes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C5E0" w14:textId="1DBF8473" w:rsidR="00583FE0" w:rsidRDefault="00583FE0" w:rsidP="00C60479">
            <w:pPr>
              <w:spacing w:after="0"/>
              <w:rPr>
                <w:snapToGrid w:val="0"/>
                <w:lang w:eastAsia="zh-CN"/>
              </w:rPr>
            </w:pPr>
            <w:r>
              <w:rPr>
                <w:snapToGrid w:val="0"/>
                <w:lang w:eastAsia="zh-CN"/>
              </w:rPr>
              <w:t>18.4.0</w:t>
            </w:r>
          </w:p>
        </w:tc>
      </w:tr>
      <w:tr w:rsidR="00583FE0" w:rsidRPr="00D1205D" w14:paraId="238CE1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CC25" w14:textId="6EBBEDF6"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1ACE3" w14:textId="3AA4F752"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26DA3" w14:textId="74C54CF7"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D2A4" w14:textId="65B0CF7E" w:rsidR="00583FE0" w:rsidRDefault="00583FE0" w:rsidP="00C60479">
            <w:pPr>
              <w:spacing w:after="0"/>
              <w:rPr>
                <w:snapToGrid w:val="0"/>
              </w:rPr>
            </w:pPr>
            <w:r>
              <w:rPr>
                <w:snapToGrid w:val="0"/>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1C1E8" w14:textId="4B14F249" w:rsidR="00583FE0" w:rsidRDefault="00583FE0"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C371" w14:textId="7D9FA85E"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9E7795" w14:textId="710B13C8" w:rsidR="00583FE0" w:rsidRDefault="00583FE0" w:rsidP="00C60479">
            <w:pPr>
              <w:spacing w:after="0"/>
            </w:pPr>
            <w:r>
              <w:t>Essential Correction on Notification URIs of Reselected NF Consumers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E4515" w14:textId="5102E6C0" w:rsidR="00583FE0" w:rsidRDefault="00583FE0" w:rsidP="00C60479">
            <w:pPr>
              <w:spacing w:after="0"/>
              <w:rPr>
                <w:snapToGrid w:val="0"/>
                <w:lang w:eastAsia="zh-CN"/>
              </w:rPr>
            </w:pPr>
            <w:r>
              <w:rPr>
                <w:snapToGrid w:val="0"/>
                <w:lang w:eastAsia="zh-CN"/>
              </w:rPr>
              <w:t>18.4.0</w:t>
            </w:r>
          </w:p>
        </w:tc>
      </w:tr>
      <w:tr w:rsidR="00583FE0" w:rsidRPr="00D1205D" w14:paraId="0BBD4C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380954" w14:textId="783E3A54"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AD4DD" w14:textId="065094DE"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EF50" w14:textId="61A83312"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D9F69" w14:textId="5C6BAEEF" w:rsidR="00583FE0" w:rsidRDefault="00583FE0" w:rsidP="00C60479">
            <w:pPr>
              <w:spacing w:after="0"/>
              <w:rPr>
                <w:snapToGrid w:val="0"/>
              </w:rPr>
            </w:pPr>
            <w:r>
              <w:rPr>
                <w:snapToGrid w:val="0"/>
              </w:rPr>
              <w:t>0411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966B2" w14:textId="2A23000F"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5958D" w14:textId="1BC6153F" w:rsidR="00583FE0" w:rsidRDefault="00583FE0"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B728BA" w14:textId="1929C48A" w:rsidR="00583FE0" w:rsidRDefault="00583FE0" w:rsidP="00C60479">
            <w:pPr>
              <w:spacing w:after="0"/>
            </w:pPr>
            <w:r>
              <w:t>New protocol error for the rejection due to target PLMN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2DA0" w14:textId="7265B3E0" w:rsidR="00583FE0" w:rsidRDefault="00583FE0" w:rsidP="00C60479">
            <w:pPr>
              <w:spacing w:after="0"/>
              <w:rPr>
                <w:snapToGrid w:val="0"/>
                <w:lang w:eastAsia="zh-CN"/>
              </w:rPr>
            </w:pPr>
            <w:r>
              <w:rPr>
                <w:snapToGrid w:val="0"/>
                <w:lang w:eastAsia="zh-CN"/>
              </w:rPr>
              <w:t>18.4.0</w:t>
            </w:r>
          </w:p>
        </w:tc>
      </w:tr>
      <w:tr w:rsidR="00583FE0" w:rsidRPr="00D1205D" w14:paraId="76FF27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7C54FD" w14:textId="35AD4E67"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56C17" w14:textId="54A5A24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A083B4" w14:textId="02ED3E42" w:rsidR="00583FE0" w:rsidRDefault="00583FE0"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93F99" w14:textId="714E7379" w:rsidR="00583FE0" w:rsidRDefault="00583FE0" w:rsidP="00C60479">
            <w:pPr>
              <w:spacing w:after="0"/>
              <w:rPr>
                <w:snapToGrid w:val="0"/>
              </w:rPr>
            </w:pPr>
            <w:r>
              <w:rPr>
                <w:snapToGrid w:val="0"/>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3994B2" w14:textId="69B0DD52"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A286A" w14:textId="41277013" w:rsidR="00583FE0" w:rsidRDefault="00583FE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BD2361" w14:textId="21036837" w:rsidR="00583FE0" w:rsidRDefault="00583FE0" w:rsidP="00C60479">
            <w:pPr>
              <w:spacing w:after="0"/>
            </w:pPr>
            <w:r>
              <w:t>3gpp-Sbi-Consumer-Info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2069" w14:textId="1AC1BB42" w:rsidR="00583FE0" w:rsidRDefault="00583FE0" w:rsidP="00C60479">
            <w:pPr>
              <w:spacing w:after="0"/>
              <w:rPr>
                <w:snapToGrid w:val="0"/>
                <w:lang w:eastAsia="zh-CN"/>
              </w:rPr>
            </w:pPr>
            <w:r>
              <w:rPr>
                <w:snapToGrid w:val="0"/>
                <w:lang w:eastAsia="zh-CN"/>
              </w:rPr>
              <w:t>18.4.0</w:t>
            </w:r>
          </w:p>
        </w:tc>
      </w:tr>
      <w:tr w:rsidR="007317AE" w:rsidRPr="00D1205D" w14:paraId="17F7B5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A3F635" w14:textId="14FBB3F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8FE28" w14:textId="1732EB5C"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B397E" w14:textId="6C4BB3A3" w:rsidR="007317AE" w:rsidRDefault="007317AE" w:rsidP="00C60479">
            <w:pPr>
              <w:spacing w:after="0"/>
              <w:rPr>
                <w:snapToGrid w:val="0"/>
                <w:lang w:eastAsia="zh-CN"/>
              </w:rPr>
            </w:pPr>
            <w:r>
              <w:rPr>
                <w:snapToGrid w:val="0"/>
                <w:lang w:eastAsia="zh-CN"/>
              </w:rPr>
              <w:t>CP-240066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98572" w14:textId="177BF4DA" w:rsidR="007317AE" w:rsidRDefault="007317AE" w:rsidP="00C60479">
            <w:pPr>
              <w:spacing w:after="0"/>
              <w:rPr>
                <w:snapToGrid w:val="0"/>
              </w:rPr>
            </w:pPr>
            <w:r>
              <w:rPr>
                <w:snapToGrid w:val="0"/>
              </w:rPr>
              <w:t>0414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1124C2" w14:textId="096D0D2A" w:rsidR="007317AE" w:rsidRDefault="007317AE"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BDEC1" w14:textId="379EC00D" w:rsidR="007317AE" w:rsidRDefault="007317AE"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D4608" w14:textId="603A8A9D" w:rsidR="007317AE" w:rsidRDefault="007317AE" w:rsidP="00C60479">
            <w:pPr>
              <w:spacing w:after="0"/>
            </w:pPr>
            <w:r>
              <w:t>Authorization of NF Service Consumers for data access via DCCF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466C7" w14:textId="40E48559" w:rsidR="007317AE" w:rsidRDefault="007317AE" w:rsidP="00C60479">
            <w:pPr>
              <w:spacing w:after="0"/>
              <w:rPr>
                <w:snapToGrid w:val="0"/>
                <w:lang w:eastAsia="zh-CN"/>
              </w:rPr>
            </w:pPr>
            <w:r>
              <w:rPr>
                <w:snapToGrid w:val="0"/>
                <w:lang w:eastAsia="zh-CN"/>
              </w:rPr>
              <w:t>18.5.0</w:t>
            </w:r>
          </w:p>
        </w:tc>
      </w:tr>
      <w:tr w:rsidR="007317AE" w:rsidRPr="00D1205D" w14:paraId="0FF56B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5A89E67" w14:textId="553662E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1BED8" w14:textId="227C3ACA"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2DC0" w14:textId="604A4B65" w:rsidR="007317AE" w:rsidRDefault="007317AE" w:rsidP="00C60479">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EEAF4" w14:textId="12E82430" w:rsidR="007317AE" w:rsidRDefault="007317AE" w:rsidP="00C60479">
            <w:pPr>
              <w:spacing w:after="0"/>
              <w:rPr>
                <w:snapToGrid w:val="0"/>
              </w:rPr>
            </w:pPr>
            <w:r>
              <w:rPr>
                <w:snapToGrid w:val="0"/>
              </w:rPr>
              <w:t>0415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986211" w14:textId="6EC0FFE1" w:rsidR="007317AE" w:rsidRDefault="007317AE"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6EE56" w14:textId="7D254EA6" w:rsidR="007317AE" w:rsidRDefault="007317A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209A6" w14:textId="1B473682" w:rsidR="007317AE" w:rsidRDefault="007317AE" w:rsidP="00C60479">
            <w:pPr>
              <w:spacing w:after="0"/>
            </w:pPr>
            <w:r>
              <w:t xml:space="preserve">Note referring to an incorrect header name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E5D2" w14:textId="1602EAFA" w:rsidR="007317AE" w:rsidRDefault="007317AE" w:rsidP="00C60479">
            <w:pPr>
              <w:spacing w:after="0"/>
              <w:rPr>
                <w:snapToGrid w:val="0"/>
                <w:lang w:eastAsia="zh-CN"/>
              </w:rPr>
            </w:pPr>
            <w:r>
              <w:rPr>
                <w:snapToGrid w:val="0"/>
                <w:lang w:eastAsia="zh-CN"/>
              </w:rPr>
              <w:t>18.5.0</w:t>
            </w:r>
          </w:p>
        </w:tc>
      </w:tr>
      <w:tr w:rsidR="007317AE" w:rsidRPr="00D1205D" w14:paraId="4077CD7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B997DF" w14:textId="4F11F052"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0D32" w14:textId="7E3D6C6D"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7B0013" w14:textId="657A9AE4"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E8243" w14:textId="15758E5B" w:rsidR="007317AE" w:rsidRDefault="007317AE" w:rsidP="007317AE">
            <w:pPr>
              <w:spacing w:after="0"/>
              <w:rPr>
                <w:snapToGrid w:val="0"/>
              </w:rPr>
            </w:pPr>
            <w:r>
              <w:rPr>
                <w:snapToGrid w:val="0"/>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98285F" w14:textId="59E2FD2B"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9643" w14:textId="741738BA"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FE4256" w14:textId="39E83D2B" w:rsidR="007317AE" w:rsidRDefault="007317AE" w:rsidP="007317AE">
            <w:pPr>
              <w:spacing w:after="0"/>
            </w:pPr>
            <w:r>
              <w:t xml:space="preserve">SCP handling of 3xx redirect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A758" w14:textId="1D7F6F5E" w:rsidR="007317AE" w:rsidRDefault="007317AE" w:rsidP="007317AE">
            <w:pPr>
              <w:spacing w:after="0"/>
              <w:rPr>
                <w:snapToGrid w:val="0"/>
                <w:lang w:eastAsia="zh-CN"/>
              </w:rPr>
            </w:pPr>
            <w:r>
              <w:rPr>
                <w:snapToGrid w:val="0"/>
                <w:lang w:eastAsia="zh-CN"/>
              </w:rPr>
              <w:t>18.5.0</w:t>
            </w:r>
          </w:p>
        </w:tc>
      </w:tr>
      <w:tr w:rsidR="007317AE" w:rsidRPr="00D1205D" w14:paraId="0E1186A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F50517" w14:textId="516717AC"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11B18" w14:textId="7B03F002"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095C76" w14:textId="05CD8872"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CCE57" w14:textId="611B645A" w:rsidR="007317AE" w:rsidRDefault="007317AE" w:rsidP="007317AE">
            <w:pPr>
              <w:spacing w:after="0"/>
              <w:rPr>
                <w:snapToGrid w:val="0"/>
              </w:rPr>
            </w:pPr>
            <w:r>
              <w:rPr>
                <w:snapToGrid w:val="0"/>
              </w:rPr>
              <w:t>0417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F4D7A3" w14:textId="72E5B2A0"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1881D" w14:textId="71028D79"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CFC324" w14:textId="09FA43C9" w:rsidR="007317AE" w:rsidRDefault="007317AE" w:rsidP="007317AE">
            <w:pPr>
              <w:spacing w:after="0"/>
            </w:pPr>
            <w:r>
              <w:t>Extensions to the 3gpp-Sbi-Request-Info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DE046" w14:textId="61072DFD" w:rsidR="007317AE" w:rsidRDefault="007317AE" w:rsidP="007317AE">
            <w:pPr>
              <w:spacing w:after="0"/>
              <w:rPr>
                <w:snapToGrid w:val="0"/>
                <w:lang w:eastAsia="zh-CN"/>
              </w:rPr>
            </w:pPr>
            <w:r>
              <w:rPr>
                <w:snapToGrid w:val="0"/>
                <w:lang w:eastAsia="zh-CN"/>
              </w:rPr>
              <w:t>18.5.0</w:t>
            </w:r>
          </w:p>
        </w:tc>
      </w:tr>
      <w:tr w:rsidR="00387E16" w:rsidRPr="00D1205D" w14:paraId="1820C8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C4EEBC" w14:textId="3CC6BD32"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7819B" w14:textId="2F550B1F" w:rsidR="00387E16" w:rsidRDefault="00387E16" w:rsidP="00387E16">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3F2F3" w14:textId="25E4EEB5"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C0D5F" w14:textId="6C986393" w:rsidR="00387E16" w:rsidRDefault="00387E16" w:rsidP="00387E16">
            <w:pPr>
              <w:spacing w:after="0"/>
              <w:rPr>
                <w:snapToGrid w:val="0"/>
              </w:rPr>
            </w:pPr>
            <w:r>
              <w:rPr>
                <w:snapToGrid w:val="0"/>
              </w:rPr>
              <w:t>0418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E9DF16" w14:textId="2D30EAE6" w:rsidR="00387E16" w:rsidRDefault="00387E16" w:rsidP="00387E1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02649" w14:textId="48B053FE" w:rsidR="00387E16" w:rsidRDefault="00387E16" w:rsidP="00387E1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698972" w14:textId="2F931A54" w:rsidR="00387E16" w:rsidRDefault="00387E16" w:rsidP="00387E16">
            <w:pPr>
              <w:spacing w:after="0"/>
            </w:pPr>
            <w:r>
              <w:t>3GPP SBI callback type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ACCD4" w14:textId="3965E74D" w:rsidR="00387E16" w:rsidRDefault="00387E16" w:rsidP="00387E16">
            <w:pPr>
              <w:spacing w:after="0"/>
              <w:rPr>
                <w:snapToGrid w:val="0"/>
                <w:lang w:eastAsia="zh-CN"/>
              </w:rPr>
            </w:pPr>
            <w:r>
              <w:rPr>
                <w:snapToGrid w:val="0"/>
                <w:lang w:eastAsia="zh-CN"/>
              </w:rPr>
              <w:t>18.5.0</w:t>
            </w:r>
          </w:p>
        </w:tc>
      </w:tr>
      <w:tr w:rsidR="00387E16" w:rsidRPr="00DA2AE4" w14:paraId="5383204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D0E561" w14:textId="68797CD5"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C9247" w14:textId="17B6F70F"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84980A" w14:textId="11CB1B53"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9A734" w14:textId="6130C1B4" w:rsidR="00387E16" w:rsidRDefault="00387E16" w:rsidP="00387E16">
            <w:pPr>
              <w:spacing w:after="0"/>
              <w:rPr>
                <w:snapToGrid w:val="0"/>
                <w:lang w:eastAsia="zh-CN"/>
              </w:rPr>
            </w:pPr>
            <w:r>
              <w:rPr>
                <w:snapToGrid w:val="0"/>
                <w:lang w:eastAsia="zh-CN"/>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203B34" w14:textId="26840CA1" w:rsidR="00387E16" w:rsidRDefault="00387E16" w:rsidP="00387E16">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BEE0B" w14:textId="32E54818" w:rsidR="00387E16" w:rsidRDefault="00387E16" w:rsidP="00387E16">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7DFA9" w14:textId="210B7EC3" w:rsidR="00387E16" w:rsidRPr="00DA2AE4" w:rsidRDefault="00387E16" w:rsidP="00387E16">
            <w:pPr>
              <w:spacing w:after="0"/>
              <w:rPr>
                <w:snapToGrid w:val="0"/>
                <w:lang w:eastAsia="zh-CN"/>
              </w:rPr>
            </w:pPr>
            <w:r w:rsidRPr="00DA2AE4">
              <w:rPr>
                <w:snapToGrid w:val="0"/>
                <w:lang w:eastAsia="zh-CN"/>
              </w:rPr>
              <w:t>New application error for the HTTP status code 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C0AB1" w14:textId="510AC19A" w:rsidR="00387E16" w:rsidRDefault="00387E16" w:rsidP="00387E16">
            <w:pPr>
              <w:spacing w:after="0"/>
              <w:rPr>
                <w:snapToGrid w:val="0"/>
                <w:lang w:eastAsia="zh-CN"/>
              </w:rPr>
            </w:pPr>
            <w:r>
              <w:rPr>
                <w:snapToGrid w:val="0"/>
                <w:lang w:eastAsia="zh-CN"/>
              </w:rPr>
              <w:t>18.5.0</w:t>
            </w:r>
          </w:p>
        </w:tc>
      </w:tr>
      <w:tr w:rsidR="00387E16" w:rsidRPr="00DA2AE4" w14:paraId="66CA840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BFF404" w14:textId="02373B17"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12E24" w14:textId="1BE2863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42279" w14:textId="55CB0C52"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B5E7E" w14:textId="5C43FA45" w:rsidR="00387E16" w:rsidRDefault="00387E16" w:rsidP="00387E16">
            <w:pPr>
              <w:spacing w:after="0"/>
              <w:rPr>
                <w:snapToGrid w:val="0"/>
                <w:lang w:eastAsia="zh-CN"/>
              </w:rPr>
            </w:pPr>
            <w:r>
              <w:rPr>
                <w:snapToGrid w:val="0"/>
                <w:lang w:eastAsia="zh-CN"/>
              </w:rPr>
              <w:t>0421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24B5C8" w14:textId="36E51770" w:rsidR="00387E16" w:rsidRDefault="00387E16" w:rsidP="00387E16">
            <w:pPr>
              <w:spacing w:after="0"/>
              <w:rPr>
                <w:snapToGrid w:val="0"/>
                <w:lang w:eastAsia="zh-CN"/>
              </w:rPr>
            </w:pPr>
            <w:r>
              <w:rPr>
                <w:snapToGrid w:val="0"/>
                <w:lang w:eastAsia="zh-CN"/>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E815C" w14:textId="0DC0EC85"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95A01A" w14:textId="3D3E7313" w:rsidR="00387E16" w:rsidRPr="00DA2AE4" w:rsidRDefault="00387E16" w:rsidP="00387E16">
            <w:pPr>
              <w:spacing w:after="0"/>
              <w:rPr>
                <w:snapToGrid w:val="0"/>
                <w:lang w:eastAsia="zh-CN"/>
              </w:rPr>
            </w:pPr>
            <w:r w:rsidRPr="00DA2AE4">
              <w:rPr>
                <w:snapToGrid w:val="0"/>
                <w:lang w:eastAsia="zh-CN"/>
              </w:rPr>
              <w:t>Error description in 401 Unauthorized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C050C" w14:textId="1FD161B1" w:rsidR="00387E16" w:rsidRDefault="00387E16" w:rsidP="00387E16">
            <w:pPr>
              <w:spacing w:after="0"/>
              <w:rPr>
                <w:snapToGrid w:val="0"/>
                <w:lang w:eastAsia="zh-CN"/>
              </w:rPr>
            </w:pPr>
            <w:r>
              <w:rPr>
                <w:snapToGrid w:val="0"/>
                <w:lang w:eastAsia="zh-CN"/>
              </w:rPr>
              <w:t>18.5.0</w:t>
            </w:r>
          </w:p>
        </w:tc>
      </w:tr>
      <w:tr w:rsidR="00387E16" w:rsidRPr="00DA2AE4" w14:paraId="4C5B34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54B239" w14:textId="6202CB7D"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60016" w14:textId="2045674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E1B7E" w14:textId="7EE067A7"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17FE6" w14:textId="21980C13" w:rsidR="00387E16" w:rsidRDefault="00387E16" w:rsidP="00387E16">
            <w:pPr>
              <w:spacing w:after="0"/>
              <w:rPr>
                <w:snapToGrid w:val="0"/>
                <w:lang w:eastAsia="zh-CN"/>
              </w:rPr>
            </w:pPr>
            <w:r>
              <w:rPr>
                <w:snapToGrid w:val="0"/>
                <w:lang w:eastAsia="zh-CN"/>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C46D33" w14:textId="6114035A" w:rsidR="00387E16" w:rsidRDefault="00387E16" w:rsidP="00387E16">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E24C8" w14:textId="57D1745A"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F5CBAD" w14:textId="196986AD" w:rsidR="00387E16" w:rsidRPr="00DA2AE4" w:rsidRDefault="00387E16" w:rsidP="00387E16">
            <w:pPr>
              <w:spacing w:after="0"/>
              <w:rPr>
                <w:snapToGrid w:val="0"/>
                <w:lang w:eastAsia="zh-CN"/>
              </w:rPr>
            </w:pPr>
            <w:r w:rsidRPr="00DA2AE4">
              <w:rPr>
                <w:snapToGrid w:val="0"/>
                <w:lang w:eastAsia="zh-CN"/>
              </w:rPr>
              <w:t>Redundant clause removal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3561C" w14:textId="0060567F" w:rsidR="00387E16" w:rsidRDefault="00387E16" w:rsidP="00387E16">
            <w:pPr>
              <w:spacing w:after="0"/>
              <w:rPr>
                <w:snapToGrid w:val="0"/>
                <w:lang w:eastAsia="zh-CN"/>
              </w:rPr>
            </w:pPr>
            <w:r>
              <w:rPr>
                <w:snapToGrid w:val="0"/>
                <w:lang w:eastAsia="zh-CN"/>
              </w:rPr>
              <w:t>18.5.0</w:t>
            </w:r>
          </w:p>
        </w:tc>
      </w:tr>
      <w:tr w:rsidR="00387E16" w:rsidRPr="00DA2AE4" w14:paraId="0D3258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160D52" w14:textId="5F6B1C1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09C88C" w14:textId="2B206F40"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80D1" w14:textId="68E52E5C"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DC995" w14:textId="1658B123" w:rsidR="00387E16" w:rsidRDefault="00387E16" w:rsidP="00387E16">
            <w:pPr>
              <w:spacing w:after="0"/>
              <w:rPr>
                <w:snapToGrid w:val="0"/>
                <w:lang w:eastAsia="zh-CN"/>
              </w:rPr>
            </w:pPr>
            <w:r>
              <w:rPr>
                <w:snapToGrid w:val="0"/>
                <w:lang w:eastAsia="zh-CN"/>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8B5C67" w14:textId="639038BF"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BE3F" w14:textId="2EDDD799"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36734" w14:textId="0FA4C4C1" w:rsidR="00387E16" w:rsidRPr="00DA2AE4" w:rsidRDefault="00387E16" w:rsidP="00387E16">
            <w:pPr>
              <w:spacing w:after="0"/>
              <w:rPr>
                <w:snapToGrid w:val="0"/>
                <w:lang w:eastAsia="zh-CN"/>
              </w:rPr>
            </w:pPr>
            <w:proofErr w:type="spellStart"/>
            <w:r w:rsidRPr="00DA2AE4">
              <w:rPr>
                <w:snapToGrid w:val="0"/>
                <w:lang w:eastAsia="zh-CN"/>
              </w:rPr>
              <w:t>NoProfileMatchInfo</w:t>
            </w:r>
            <w:proofErr w:type="spellEnd"/>
            <w:r w:rsidRPr="00DA2AE4">
              <w:rPr>
                <w:snapToGrid w:val="0"/>
                <w:lang w:eastAsia="zh-CN"/>
              </w:rPr>
              <w:t xml:space="preserve"> caching in SCPs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B1A73" w14:textId="3F1CCE1F" w:rsidR="00387E16" w:rsidRDefault="00387E16" w:rsidP="00387E16">
            <w:pPr>
              <w:spacing w:after="0"/>
              <w:rPr>
                <w:snapToGrid w:val="0"/>
                <w:lang w:eastAsia="zh-CN"/>
              </w:rPr>
            </w:pPr>
            <w:r>
              <w:rPr>
                <w:snapToGrid w:val="0"/>
                <w:lang w:eastAsia="zh-CN"/>
              </w:rPr>
              <w:t>18.5.0</w:t>
            </w:r>
          </w:p>
        </w:tc>
      </w:tr>
      <w:tr w:rsidR="00387E16" w:rsidRPr="00DA2AE4" w14:paraId="44B5B73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60AE6" w14:textId="0A43B12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FD1AF5" w14:textId="61EEC5CE"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FF728" w14:textId="1EC2F7EF" w:rsidR="00387E16" w:rsidRDefault="00387E16" w:rsidP="00387E16">
            <w:pPr>
              <w:spacing w:after="0"/>
              <w:rPr>
                <w:snapToGrid w:val="0"/>
                <w:lang w:eastAsia="zh-CN"/>
              </w:rPr>
            </w:pPr>
            <w:r>
              <w:rPr>
                <w:snapToGrid w:val="0"/>
                <w:lang w:eastAsia="zh-CN"/>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97E50" w14:textId="20275DFC" w:rsidR="00387E16" w:rsidRDefault="00387E16" w:rsidP="00387E16">
            <w:pPr>
              <w:spacing w:after="0"/>
              <w:rPr>
                <w:snapToGrid w:val="0"/>
                <w:lang w:eastAsia="zh-CN"/>
              </w:rPr>
            </w:pPr>
            <w:r>
              <w:rPr>
                <w:snapToGrid w:val="0"/>
                <w:lang w:eastAsia="zh-CN"/>
              </w:rPr>
              <w:t>0422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2FB986" w14:textId="214D4079"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D2A2F" w14:textId="2BAF3714"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84B7B" w14:textId="7BE0BAED" w:rsidR="00387E16" w:rsidRPr="00DA2AE4" w:rsidRDefault="00387E16" w:rsidP="00387E16">
            <w:pPr>
              <w:spacing w:after="0"/>
              <w:rPr>
                <w:snapToGrid w:val="0"/>
                <w:lang w:eastAsia="zh-CN"/>
              </w:rPr>
            </w:pPr>
            <w:r w:rsidRPr="00DA2AE4">
              <w:rPr>
                <w:snapToGrid w:val="0"/>
                <w:lang w:eastAsia="zh-CN"/>
              </w:rPr>
              <w:t>ABNF correction for originating network 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47192" w14:textId="77700CEE" w:rsidR="00387E16" w:rsidRDefault="00387E16" w:rsidP="00387E16">
            <w:pPr>
              <w:spacing w:after="0"/>
              <w:rPr>
                <w:snapToGrid w:val="0"/>
                <w:lang w:eastAsia="zh-CN"/>
              </w:rPr>
            </w:pPr>
            <w:r>
              <w:rPr>
                <w:snapToGrid w:val="0"/>
                <w:lang w:eastAsia="zh-CN"/>
              </w:rPr>
              <w:t>18.5.0</w:t>
            </w:r>
          </w:p>
        </w:tc>
      </w:tr>
      <w:tr w:rsidR="00DA2AE4" w:rsidRPr="00DA2AE4" w14:paraId="151B522E"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994FDC2" w14:textId="159F8C3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7B758" w14:textId="3047E9A9"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189D3" w14:textId="0E2FF5F2"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316235" w14:textId="34AD8321" w:rsidR="00DA2AE4" w:rsidRDefault="00DA2AE4" w:rsidP="00DA2AE4">
            <w:pPr>
              <w:spacing w:after="0"/>
              <w:rPr>
                <w:snapToGrid w:val="0"/>
                <w:lang w:eastAsia="zh-CN"/>
              </w:rPr>
            </w:pPr>
            <w:r w:rsidRPr="00DA2AE4">
              <w:rPr>
                <w:snapToGrid w:val="0"/>
                <w:lang w:eastAsia="zh-CN"/>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E915D26" w14:textId="437F615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AF6919" w14:textId="0DCCBD3F"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5FCC4F" w14:textId="07415ADA" w:rsidR="00DA2AE4" w:rsidRPr="00DA2AE4" w:rsidRDefault="00DA2AE4" w:rsidP="00DA2AE4">
            <w:pPr>
              <w:spacing w:after="0"/>
              <w:rPr>
                <w:snapToGrid w:val="0"/>
                <w:lang w:eastAsia="zh-CN"/>
              </w:rPr>
            </w:pPr>
            <w:r w:rsidRPr="00DA2AE4">
              <w:rPr>
                <w:snapToGrid w:val="0"/>
                <w:lang w:eastAsia="zh-CN"/>
              </w:rPr>
              <w:t>Header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DBF94" w14:textId="563E5CD6" w:rsidR="00DA2AE4" w:rsidRDefault="00DA2AE4" w:rsidP="00DA2AE4">
            <w:pPr>
              <w:spacing w:after="0"/>
              <w:rPr>
                <w:snapToGrid w:val="0"/>
                <w:lang w:eastAsia="zh-CN"/>
              </w:rPr>
            </w:pPr>
            <w:r>
              <w:rPr>
                <w:snapToGrid w:val="0"/>
                <w:lang w:eastAsia="zh-CN"/>
              </w:rPr>
              <w:t>18.6.0</w:t>
            </w:r>
          </w:p>
        </w:tc>
      </w:tr>
      <w:tr w:rsidR="00DA2AE4" w:rsidRPr="00DA2AE4" w14:paraId="2BDB75BF"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7F1ACCA2" w14:textId="0047A52B"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953EB" w14:textId="579818A5"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53BF5" w14:textId="7534EA17"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059FAD4" w14:textId="0284CAD2" w:rsidR="00DA2AE4" w:rsidRDefault="00DA2AE4" w:rsidP="00DA2AE4">
            <w:pPr>
              <w:spacing w:after="0"/>
              <w:rPr>
                <w:snapToGrid w:val="0"/>
                <w:lang w:eastAsia="zh-CN"/>
              </w:rPr>
            </w:pPr>
            <w:r w:rsidRPr="00DA2AE4">
              <w:rPr>
                <w:snapToGrid w:val="0"/>
                <w:lang w:eastAsia="zh-CN"/>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6F83BCF" w14:textId="3B657EDB" w:rsidR="00DA2AE4" w:rsidRDefault="00DA2AE4" w:rsidP="00DA2AE4">
            <w:pPr>
              <w:spacing w:after="0"/>
              <w:rPr>
                <w:snapToGrid w:val="0"/>
                <w:lang w:eastAsia="zh-CN"/>
              </w:rPr>
            </w:pPr>
            <w:r w:rsidRPr="00DA2AE4">
              <w:rPr>
                <w:snapToGrid w:val="0"/>
                <w:lang w:eastAsia="zh-CN"/>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1B2ECB" w14:textId="3FC0639D"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9DF0B9A" w14:textId="71470966" w:rsidR="00DA2AE4" w:rsidRPr="00DA2AE4" w:rsidRDefault="00DA2AE4" w:rsidP="00DA2AE4">
            <w:pPr>
              <w:spacing w:after="0"/>
              <w:rPr>
                <w:snapToGrid w:val="0"/>
                <w:lang w:eastAsia="zh-CN"/>
              </w:rPr>
            </w:pPr>
            <w:r w:rsidRPr="00DA2AE4">
              <w:rPr>
                <w:snapToGrid w:val="0"/>
                <w:lang w:eastAsia="zh-CN"/>
              </w:rPr>
              <w:t>Indication of Intermediate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CCE78B" w14:textId="33A8DC50" w:rsidR="00DA2AE4" w:rsidRDefault="00DA2AE4" w:rsidP="00DA2AE4">
            <w:pPr>
              <w:spacing w:after="0"/>
              <w:rPr>
                <w:snapToGrid w:val="0"/>
                <w:lang w:eastAsia="zh-CN"/>
              </w:rPr>
            </w:pPr>
            <w:r>
              <w:rPr>
                <w:snapToGrid w:val="0"/>
                <w:lang w:eastAsia="zh-CN"/>
              </w:rPr>
              <w:t>18.6.0</w:t>
            </w:r>
          </w:p>
        </w:tc>
      </w:tr>
      <w:tr w:rsidR="00DA2AE4" w:rsidRPr="00DA2AE4" w14:paraId="24EA73EA"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C4DB1A2" w14:textId="1C551A69"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44B9A" w14:textId="07E2F82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50BD2" w14:textId="590DD463" w:rsidR="00DA2AE4" w:rsidRDefault="00DA2AE4" w:rsidP="00DA2AE4">
            <w:pPr>
              <w:spacing w:after="0"/>
              <w:rPr>
                <w:snapToGrid w:val="0"/>
                <w:lang w:eastAsia="zh-CN"/>
              </w:rPr>
            </w:pPr>
            <w:r>
              <w:rPr>
                <w:snapToGrid w:val="0"/>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BD32598" w14:textId="52BA5686" w:rsidR="00DA2AE4" w:rsidRDefault="00DA2AE4" w:rsidP="00DA2AE4">
            <w:pPr>
              <w:spacing w:after="0"/>
              <w:rPr>
                <w:snapToGrid w:val="0"/>
                <w:lang w:eastAsia="zh-CN"/>
              </w:rPr>
            </w:pPr>
            <w:r w:rsidRPr="00DA2AE4">
              <w:rPr>
                <w:snapToGrid w:val="0"/>
                <w:lang w:eastAsia="zh-CN"/>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E561BCD" w14:textId="5196406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754A4F" w14:textId="0C3079B8" w:rsidR="00DA2AE4" w:rsidRDefault="00DA2AE4" w:rsidP="00DA2AE4">
            <w:pPr>
              <w:spacing w:after="0"/>
              <w:rPr>
                <w:snapToGrid w:val="0"/>
                <w:lang w:eastAsia="zh-CN"/>
              </w:rPr>
            </w:pPr>
            <w:r w:rsidRPr="00DA2AE4">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6B09371" w14:textId="4D4094B3" w:rsidR="00DA2AE4" w:rsidRPr="00DA2AE4" w:rsidRDefault="00DA2AE4" w:rsidP="00DA2AE4">
            <w:pPr>
              <w:spacing w:after="0"/>
              <w:rPr>
                <w:snapToGrid w:val="0"/>
                <w:lang w:eastAsia="zh-CN"/>
              </w:rPr>
            </w:pPr>
            <w:r w:rsidRPr="00DA2AE4">
              <w:rPr>
                <w:snapToGrid w:val="0"/>
                <w:lang w:eastAsia="zh-CN"/>
              </w:rPr>
              <w:t>Exchanging data or analytics between PLMNs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50841" w14:textId="0B7E8F81" w:rsidR="00DA2AE4" w:rsidRDefault="00DA2AE4" w:rsidP="00DA2AE4">
            <w:pPr>
              <w:spacing w:after="0"/>
              <w:rPr>
                <w:snapToGrid w:val="0"/>
                <w:lang w:eastAsia="zh-CN"/>
              </w:rPr>
            </w:pPr>
            <w:r>
              <w:rPr>
                <w:snapToGrid w:val="0"/>
                <w:lang w:eastAsia="zh-CN"/>
              </w:rPr>
              <w:t>18.6.0</w:t>
            </w:r>
          </w:p>
        </w:tc>
      </w:tr>
      <w:tr w:rsidR="00DA2AE4" w:rsidRPr="00DA2AE4" w14:paraId="71116F8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53DAF4FD" w14:textId="64E6042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582A7" w14:textId="67396417"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1F3FF" w14:textId="4B0EDEA8"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1A415F" w14:textId="3ABA4F53" w:rsidR="00DA2AE4" w:rsidRDefault="00DA2AE4" w:rsidP="00DA2AE4">
            <w:pPr>
              <w:spacing w:after="0"/>
              <w:rPr>
                <w:snapToGrid w:val="0"/>
                <w:lang w:eastAsia="zh-CN"/>
              </w:rPr>
            </w:pPr>
            <w:r w:rsidRPr="00DA2AE4">
              <w:rPr>
                <w:snapToGrid w:val="0"/>
                <w:lang w:eastAsia="zh-CN"/>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C4ABB26" w14:textId="0DA6BCE6"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FA47EB" w14:textId="4F771B10"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1A5D52C" w14:textId="4195809A" w:rsidR="00DA2AE4" w:rsidRPr="00DA2AE4" w:rsidRDefault="00DA2AE4" w:rsidP="00DA2AE4">
            <w:pPr>
              <w:spacing w:after="0"/>
              <w:rPr>
                <w:snapToGrid w:val="0"/>
                <w:lang w:eastAsia="zh-CN"/>
              </w:rPr>
            </w:pPr>
            <w:r w:rsidRPr="00DA2AE4">
              <w:rPr>
                <w:snapToGrid w:val="0"/>
                <w:lang w:eastAsia="zh-CN"/>
              </w:rPr>
              <w:t>Error code on 3gpp-Sbi-Originating-Network-Id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FA172" w14:textId="0E2B8307" w:rsidR="00DA2AE4" w:rsidRDefault="00DA2AE4" w:rsidP="00DA2AE4">
            <w:pPr>
              <w:spacing w:after="0"/>
              <w:rPr>
                <w:snapToGrid w:val="0"/>
                <w:lang w:eastAsia="zh-CN"/>
              </w:rPr>
            </w:pPr>
            <w:r>
              <w:rPr>
                <w:snapToGrid w:val="0"/>
                <w:lang w:eastAsia="zh-CN"/>
              </w:rPr>
              <w:t>18.6.0</w:t>
            </w:r>
          </w:p>
        </w:tc>
      </w:tr>
      <w:tr w:rsidR="00DA2AE4" w:rsidRPr="00DA2AE4" w14:paraId="5C55AA18"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219A7723" w14:textId="10A5CEB6"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94B9D" w14:textId="43F7C49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68DF7" w14:textId="7A6B03D4"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F124F5" w14:textId="27561A58" w:rsidR="00DA2AE4" w:rsidRDefault="00DA2AE4" w:rsidP="00DA2AE4">
            <w:pPr>
              <w:spacing w:after="0"/>
              <w:rPr>
                <w:snapToGrid w:val="0"/>
                <w:lang w:eastAsia="zh-CN"/>
              </w:rPr>
            </w:pPr>
            <w:r w:rsidRPr="00DA2AE4">
              <w:rPr>
                <w:snapToGrid w:val="0"/>
                <w:lang w:eastAsia="zh-CN"/>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D2397E0" w14:textId="08EAFB8A"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867A83" w14:textId="25B8DFF1"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16E376" w14:textId="1F736B2A" w:rsidR="00DA2AE4" w:rsidRPr="00DA2AE4" w:rsidRDefault="00DA2AE4" w:rsidP="00DA2AE4">
            <w:pPr>
              <w:spacing w:after="0"/>
              <w:rPr>
                <w:snapToGrid w:val="0"/>
                <w:lang w:eastAsia="zh-CN"/>
              </w:rPr>
            </w:pPr>
            <w:r w:rsidRPr="00DA2AE4">
              <w:rPr>
                <w:snapToGrid w:val="0"/>
                <w:lang w:eastAsia="zh-CN"/>
              </w:rPr>
              <w:t>Align the default N32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0E09C" w14:textId="3C912825" w:rsidR="00DA2AE4" w:rsidRDefault="00DA2AE4" w:rsidP="00DA2AE4">
            <w:pPr>
              <w:spacing w:after="0"/>
              <w:rPr>
                <w:snapToGrid w:val="0"/>
                <w:lang w:eastAsia="zh-CN"/>
              </w:rPr>
            </w:pPr>
            <w:r>
              <w:rPr>
                <w:snapToGrid w:val="0"/>
                <w:lang w:eastAsia="zh-CN"/>
              </w:rPr>
              <w:t>18.6.0</w:t>
            </w:r>
          </w:p>
        </w:tc>
      </w:tr>
      <w:tr w:rsidR="00DA2AE4" w:rsidRPr="00DA2AE4" w14:paraId="07CC2A7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6B1FB186" w14:textId="74BF7762"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A54D8" w14:textId="7053E82E"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C5C359" w14:textId="1A25A8F4" w:rsidR="00DA2AE4" w:rsidRDefault="00DA2AE4" w:rsidP="00DA2AE4">
            <w:pPr>
              <w:spacing w:after="0"/>
              <w:rPr>
                <w:snapToGrid w:val="0"/>
                <w:lang w:eastAsia="zh-CN"/>
              </w:rPr>
            </w:pPr>
            <w:r>
              <w:rPr>
                <w:snapToGrid w:val="0"/>
                <w:lang w:eastAsia="zh-CN"/>
              </w:rPr>
              <w:t>CP-241051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E42837" w14:textId="4073DC7E" w:rsidR="00DA2AE4" w:rsidRDefault="00DA2AE4" w:rsidP="00DA2AE4">
            <w:pPr>
              <w:spacing w:after="0"/>
              <w:rPr>
                <w:snapToGrid w:val="0"/>
                <w:lang w:eastAsia="zh-CN"/>
              </w:rPr>
            </w:pPr>
            <w:r w:rsidRPr="00DA2AE4">
              <w:rPr>
                <w:snapToGrid w:val="0"/>
                <w:lang w:eastAsia="zh-CN"/>
              </w:rPr>
              <w:t>0431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9E79BA1" w14:textId="37DEB39A" w:rsidR="00DA2AE4" w:rsidRDefault="00DA2AE4" w:rsidP="00DA2AE4">
            <w:pPr>
              <w:spacing w:after="0"/>
              <w:rPr>
                <w:snapToGrid w:val="0"/>
                <w:lang w:eastAsia="zh-CN"/>
              </w:rPr>
            </w:pPr>
            <w:r w:rsidRPr="00DA2AE4">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54A1435" w14:textId="759CEF03"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F5E8E1" w14:textId="29E2EE38" w:rsidR="00DA2AE4" w:rsidRPr="00DA2AE4" w:rsidRDefault="00DA2AE4" w:rsidP="00DA2AE4">
            <w:pPr>
              <w:spacing w:after="0"/>
              <w:rPr>
                <w:snapToGrid w:val="0"/>
                <w:lang w:eastAsia="zh-CN"/>
              </w:rPr>
            </w:pPr>
            <w:r w:rsidRPr="00DA2AE4">
              <w:rPr>
                <w:snapToGrid w:val="0"/>
                <w:lang w:eastAsia="zh-CN"/>
              </w:rPr>
              <w:t>Replacing IPX with Roaming Intermediary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3DF59" w14:textId="69E684AF" w:rsidR="00DA2AE4" w:rsidRDefault="00DA2AE4" w:rsidP="00DA2AE4">
            <w:pPr>
              <w:spacing w:after="0"/>
              <w:rPr>
                <w:snapToGrid w:val="0"/>
                <w:lang w:eastAsia="zh-CN"/>
              </w:rPr>
            </w:pPr>
            <w:r>
              <w:rPr>
                <w:snapToGrid w:val="0"/>
                <w:lang w:eastAsia="zh-CN"/>
              </w:rPr>
              <w:t>18.6.0</w:t>
            </w:r>
          </w:p>
        </w:tc>
      </w:tr>
      <w:tr w:rsidR="00BC1642" w:rsidRPr="00DA2AE4" w14:paraId="43CBE16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4D7B1555" w14:textId="6A98CD67" w:rsidR="00BC1642" w:rsidRDefault="00BC1642" w:rsidP="00DA2AE4">
            <w:pPr>
              <w:spacing w:after="0"/>
              <w:rPr>
                <w:snapToGrid w:val="0"/>
                <w:lang w:eastAsia="zh-CN"/>
              </w:rPr>
            </w:pPr>
            <w:r>
              <w:rPr>
                <w:snapToGrid w:val="0"/>
                <w:lang w:eastAsia="zh-CN"/>
              </w:rPr>
              <w:t>2024-08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37DF" w14:textId="451A8FC1" w:rsidR="00BC1642" w:rsidRDefault="00BC1642" w:rsidP="00DA2AE4">
            <w:pPr>
              <w:spacing w:after="0"/>
              <w:rPr>
                <w:snapToGrid w:val="0"/>
                <w:lang w:eastAsia="zh-CN"/>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E21F42" w14:textId="77777777" w:rsidR="00BC1642" w:rsidRDefault="00BC1642" w:rsidP="00DA2AE4">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D5F81F" w14:textId="77777777" w:rsidR="00BC1642" w:rsidRPr="00DA2AE4" w:rsidRDefault="00BC1642" w:rsidP="00DA2AE4">
            <w:pPr>
              <w:spacing w:after="0"/>
              <w:rPr>
                <w:snapToGrid w:val="0"/>
                <w:lang w:eastAsia="zh-CN"/>
              </w:rPr>
            </w:pP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9CB29A" w14:textId="77777777" w:rsidR="00BC1642" w:rsidRPr="00DA2AE4" w:rsidRDefault="00BC1642" w:rsidP="00DA2AE4">
            <w:pPr>
              <w:spacing w:after="0"/>
              <w:rPr>
                <w:snapToGrid w:val="0"/>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7C82A7" w14:textId="77777777" w:rsidR="00BC1642" w:rsidRPr="00DA2AE4" w:rsidRDefault="00BC1642" w:rsidP="00DA2AE4">
            <w:pPr>
              <w:spacing w:after="0"/>
              <w:rPr>
                <w:snapToGrid w:val="0"/>
                <w:lang w:eastAsia="zh-CN"/>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3AD3029" w14:textId="05D78773" w:rsidR="00BC1642" w:rsidRPr="00DA2AE4" w:rsidRDefault="00BC1642" w:rsidP="00DA2AE4">
            <w:pPr>
              <w:spacing w:after="0"/>
              <w:rPr>
                <w:snapToGrid w:val="0"/>
                <w:lang w:eastAsia="zh-CN"/>
              </w:rPr>
            </w:pPr>
            <w:r w:rsidRPr="00BC1642">
              <w:rPr>
                <w:snapToGrid w:val="0"/>
                <w:lang w:eastAsia="zh-CN"/>
              </w:rPr>
              <w:t>TS29500_CustomHeaders.abnf</w:t>
            </w:r>
            <w:r>
              <w:rPr>
                <w:snapToGrid w:val="0"/>
                <w:lang w:eastAsia="zh-CN"/>
              </w:rPr>
              <w:t xml:space="preserve">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D7986" w14:textId="5C0D6A29" w:rsidR="00BC1642" w:rsidRDefault="00BC1642" w:rsidP="00DA2AE4">
            <w:pPr>
              <w:spacing w:after="0"/>
              <w:rPr>
                <w:snapToGrid w:val="0"/>
                <w:lang w:eastAsia="zh-CN"/>
              </w:rPr>
            </w:pPr>
            <w:r>
              <w:rPr>
                <w:snapToGrid w:val="0"/>
                <w:lang w:eastAsia="zh-CN"/>
              </w:rPr>
              <w:t>18.6.1</w:t>
            </w:r>
          </w:p>
        </w:tc>
      </w:tr>
      <w:tr w:rsidR="004C6315" w:rsidRPr="00DA2AE4" w14:paraId="6C6BF0F2"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221E7450" w14:textId="4CD43DE5" w:rsidR="004C6315" w:rsidRDefault="004C6315" w:rsidP="004C6315">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0ED32" w14:textId="055746C6" w:rsidR="004C6315" w:rsidRDefault="004C6315" w:rsidP="004C6315">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2783941" w14:textId="0042BF79" w:rsidR="004C6315" w:rsidRDefault="004C6315" w:rsidP="004C6315">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9396542" w14:textId="1BB83883" w:rsidR="004C6315" w:rsidRPr="00DA2AE4" w:rsidRDefault="004C6315" w:rsidP="004C6315">
            <w:pPr>
              <w:spacing w:after="0"/>
              <w:rPr>
                <w:snapToGrid w:val="0"/>
                <w:lang w:eastAsia="zh-CN"/>
              </w:rPr>
            </w:pPr>
            <w:r w:rsidRPr="00E337F0">
              <w:rPr>
                <w:snapToGrid w:val="0"/>
                <w:lang w:eastAsia="zh-CN"/>
              </w:rPr>
              <w:t>0442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9EE4527" w14:textId="055CABDF" w:rsidR="004C6315" w:rsidRPr="00DA2AE4" w:rsidRDefault="004C6315" w:rsidP="004C6315">
            <w:pPr>
              <w:spacing w:after="0"/>
              <w:rPr>
                <w:snapToGrid w:val="0"/>
                <w:lang w:eastAsia="zh-CN"/>
              </w:rPr>
            </w:pPr>
            <w:r w:rsidRPr="00E337F0">
              <w:rPr>
                <w:snapToGrid w:val="0"/>
                <w:lang w:eastAsia="zh-CN"/>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DFE181" w14:textId="4F3A474D" w:rsidR="004C6315" w:rsidRPr="00DA2AE4" w:rsidRDefault="004C6315" w:rsidP="004C6315">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DAE0E9" w14:textId="09CE4525" w:rsidR="004C6315" w:rsidRPr="00BC1642" w:rsidRDefault="004C6315" w:rsidP="004C6315">
            <w:pPr>
              <w:spacing w:after="0"/>
              <w:rPr>
                <w:snapToGrid w:val="0"/>
                <w:lang w:eastAsia="zh-CN"/>
              </w:rPr>
            </w:pPr>
            <w:r w:rsidRPr="00E337F0">
              <w:rPr>
                <w:snapToGrid w:val="0"/>
                <w:lang w:eastAsia="zh-CN"/>
              </w:rPr>
              <w:t>RWS replaced by OWS in HTTP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33CAF" w14:textId="493F4CB2" w:rsidR="004C6315" w:rsidRDefault="004C6315" w:rsidP="004C6315">
            <w:pPr>
              <w:spacing w:after="0"/>
              <w:rPr>
                <w:snapToGrid w:val="0"/>
                <w:lang w:eastAsia="zh-CN"/>
              </w:rPr>
            </w:pPr>
            <w:r>
              <w:rPr>
                <w:snapToGrid w:val="0"/>
                <w:lang w:eastAsia="zh-CN"/>
              </w:rPr>
              <w:t>18.7.0</w:t>
            </w:r>
          </w:p>
        </w:tc>
      </w:tr>
      <w:tr w:rsidR="004C6315" w:rsidRPr="00DA2AE4" w14:paraId="071B3F4C"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040758FF" w14:textId="1C6E219B" w:rsidR="004C6315" w:rsidRDefault="004C6315" w:rsidP="004C6315">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DE377" w14:textId="480C0216" w:rsidR="004C6315" w:rsidRDefault="004C6315" w:rsidP="004C6315">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93C01E1" w14:textId="0FB8EA79" w:rsidR="004C6315" w:rsidRDefault="004C6315" w:rsidP="004C6315">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20F0AD" w14:textId="4407EDB0" w:rsidR="004C6315" w:rsidRPr="00DA2AE4" w:rsidRDefault="004C6315" w:rsidP="004C6315">
            <w:pPr>
              <w:spacing w:after="0"/>
              <w:rPr>
                <w:snapToGrid w:val="0"/>
                <w:lang w:eastAsia="zh-CN"/>
              </w:rPr>
            </w:pPr>
            <w:r w:rsidRPr="00E337F0">
              <w:rPr>
                <w:snapToGrid w:val="0"/>
                <w:lang w:eastAsia="zh-CN"/>
              </w:rPr>
              <w:t>0443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0BDF1D0" w14:textId="7F364895" w:rsidR="004C6315" w:rsidRPr="00DA2AE4" w:rsidRDefault="004C6315" w:rsidP="004C6315">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F2B804" w14:textId="608B7F8D" w:rsidR="004C6315" w:rsidRPr="00DA2AE4" w:rsidRDefault="004C6315" w:rsidP="004C6315">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8A4A3F" w14:textId="62A93523" w:rsidR="004C6315" w:rsidRPr="00BC1642" w:rsidRDefault="004C6315" w:rsidP="004C6315">
            <w:pPr>
              <w:spacing w:after="0"/>
              <w:rPr>
                <w:snapToGrid w:val="0"/>
                <w:lang w:eastAsia="zh-CN"/>
              </w:rPr>
            </w:pPr>
            <w:r w:rsidRPr="00E337F0">
              <w:rPr>
                <w:snapToGrid w:val="0"/>
                <w:lang w:eastAsia="zh-CN"/>
              </w:rPr>
              <w:t>HTTP redirection for multiple SEPPs per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F0FBB" w14:textId="106875A8" w:rsidR="004C6315" w:rsidRDefault="004C6315" w:rsidP="004C6315">
            <w:pPr>
              <w:spacing w:after="0"/>
              <w:rPr>
                <w:snapToGrid w:val="0"/>
                <w:lang w:eastAsia="zh-CN"/>
              </w:rPr>
            </w:pPr>
            <w:r>
              <w:rPr>
                <w:snapToGrid w:val="0"/>
                <w:lang w:eastAsia="zh-CN"/>
              </w:rPr>
              <w:t>18.7.0</w:t>
            </w:r>
          </w:p>
        </w:tc>
      </w:tr>
      <w:tr w:rsidR="004C6315" w:rsidRPr="00DA2AE4" w14:paraId="3AC1439E"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3B57E93A" w14:textId="12765DC4" w:rsidR="004C6315" w:rsidRDefault="004C6315" w:rsidP="004C6315">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B2CC3" w14:textId="61F7D05D" w:rsidR="004C6315" w:rsidRDefault="004C6315" w:rsidP="004C6315">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A1114BF" w14:textId="7B016768" w:rsidR="004C6315" w:rsidRDefault="004C6315" w:rsidP="004C6315">
            <w:pPr>
              <w:spacing w:after="0"/>
              <w:rPr>
                <w:snapToGrid w:val="0"/>
                <w:lang w:eastAsia="zh-CN"/>
              </w:rPr>
            </w:pPr>
            <w:r>
              <w:rPr>
                <w:snapToGrid w:val="0"/>
                <w:lang w:eastAsia="zh-CN"/>
              </w:rPr>
              <w:t>CP-242046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C55D067" w14:textId="7FE908FF" w:rsidR="004C6315" w:rsidRPr="00DA2AE4" w:rsidRDefault="004C6315" w:rsidP="004C6315">
            <w:pPr>
              <w:spacing w:after="0"/>
              <w:rPr>
                <w:snapToGrid w:val="0"/>
                <w:lang w:eastAsia="zh-CN"/>
              </w:rPr>
            </w:pPr>
            <w:r w:rsidRPr="00E337F0">
              <w:rPr>
                <w:snapToGrid w:val="0"/>
                <w:lang w:eastAsia="zh-CN"/>
              </w:rPr>
              <w:t>0438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3290AB7" w14:textId="2A0B2788" w:rsidR="004C6315" w:rsidRPr="00DA2AE4" w:rsidRDefault="004C6315" w:rsidP="004C6315">
            <w:pPr>
              <w:spacing w:after="0"/>
              <w:rPr>
                <w:snapToGrid w:val="0"/>
                <w:lang w:eastAsia="zh-CN"/>
              </w:rPr>
            </w:pPr>
            <w:r w:rsidRPr="00E337F0">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88CB55E" w14:textId="08F860DB" w:rsidR="004C6315" w:rsidRPr="00DA2AE4" w:rsidRDefault="004C6315" w:rsidP="004C6315">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916BB68" w14:textId="3BA859DF" w:rsidR="004C6315" w:rsidRPr="00BC1642" w:rsidRDefault="004C6315" w:rsidP="004C6315">
            <w:pPr>
              <w:spacing w:after="0"/>
              <w:rPr>
                <w:snapToGrid w:val="0"/>
                <w:lang w:eastAsia="zh-CN"/>
              </w:rPr>
            </w:pPr>
            <w:r w:rsidRPr="00E337F0">
              <w:rPr>
                <w:snapToGrid w:val="0"/>
                <w:lang w:eastAsia="zh-CN"/>
              </w:rPr>
              <w:t>Delegated authorization to support AI/ML model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20509B" w14:textId="448C8F36" w:rsidR="004C6315" w:rsidRDefault="004C6315" w:rsidP="004C6315">
            <w:pPr>
              <w:spacing w:after="0"/>
              <w:rPr>
                <w:snapToGrid w:val="0"/>
                <w:lang w:eastAsia="zh-CN"/>
              </w:rPr>
            </w:pPr>
            <w:r>
              <w:rPr>
                <w:snapToGrid w:val="0"/>
                <w:lang w:eastAsia="zh-CN"/>
              </w:rPr>
              <w:t>18.7.0</w:t>
            </w:r>
          </w:p>
        </w:tc>
      </w:tr>
      <w:tr w:rsidR="004C6315" w:rsidRPr="00DA2AE4" w14:paraId="00A102E8"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234BE129" w14:textId="5F5EE43B" w:rsidR="004C6315" w:rsidRDefault="004C6315" w:rsidP="004C6315">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6CA" w14:textId="56668E90" w:rsidR="004C6315" w:rsidRDefault="004C6315" w:rsidP="004C6315">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CB63581" w14:textId="37781011" w:rsidR="004C6315" w:rsidRDefault="004C6315" w:rsidP="004C6315">
            <w:pPr>
              <w:spacing w:after="0"/>
              <w:rPr>
                <w:snapToGrid w:val="0"/>
                <w:lang w:eastAsia="zh-CN"/>
              </w:rPr>
            </w:pPr>
            <w:r>
              <w:rPr>
                <w:snapToGrid w:val="0"/>
                <w:lang w:eastAsia="zh-CN"/>
              </w:rPr>
              <w:t>CP-242053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2F72B3" w14:textId="140D2948" w:rsidR="004C6315" w:rsidRPr="00DA2AE4" w:rsidRDefault="004C6315" w:rsidP="004C6315">
            <w:pPr>
              <w:spacing w:after="0"/>
              <w:rPr>
                <w:snapToGrid w:val="0"/>
                <w:lang w:eastAsia="zh-CN"/>
              </w:rPr>
            </w:pPr>
            <w:r w:rsidRPr="00E337F0">
              <w:rPr>
                <w:snapToGrid w:val="0"/>
                <w:lang w:eastAsia="zh-CN"/>
              </w:rPr>
              <w:t>0447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85018E4" w14:textId="57F55F1C" w:rsidR="004C6315" w:rsidRPr="00DA2AE4" w:rsidRDefault="004C6315" w:rsidP="004C6315">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D7B0D4" w14:textId="7B4E9899" w:rsidR="004C6315" w:rsidRPr="00DA2AE4" w:rsidRDefault="004C6315" w:rsidP="004C6315">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4A7923B" w14:textId="11412736" w:rsidR="004C6315" w:rsidRPr="00BC1642" w:rsidRDefault="004C6315" w:rsidP="004C6315">
            <w:pPr>
              <w:spacing w:after="0"/>
              <w:rPr>
                <w:snapToGrid w:val="0"/>
                <w:lang w:eastAsia="zh-CN"/>
              </w:rPr>
            </w:pPr>
            <w:r w:rsidRPr="00E337F0">
              <w:rPr>
                <w:snapToGrid w:val="0"/>
                <w:lang w:eastAsia="zh-CN"/>
              </w:rPr>
              <w:t>Incorrect example for evaluating the intended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A19368" w14:textId="0B89FF63" w:rsidR="004C6315" w:rsidRDefault="004C6315" w:rsidP="004C6315">
            <w:pPr>
              <w:spacing w:after="0"/>
              <w:rPr>
                <w:snapToGrid w:val="0"/>
                <w:lang w:eastAsia="zh-CN"/>
              </w:rPr>
            </w:pPr>
            <w:r>
              <w:rPr>
                <w:snapToGrid w:val="0"/>
                <w:lang w:eastAsia="zh-CN"/>
              </w:rPr>
              <w:t>18.7.0</w:t>
            </w:r>
          </w:p>
        </w:tc>
      </w:tr>
    </w:tbl>
    <w:p w14:paraId="2388345C" w14:textId="77777777" w:rsidR="00080512" w:rsidRPr="00D1205D" w:rsidRDefault="00080512" w:rsidP="00F90BFA"/>
    <w:sectPr w:rsidR="00080512" w:rsidRPr="00D1205D">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674ED5" w14:textId="77777777" w:rsidR="000A7683" w:rsidRDefault="000A7683">
      <w:r>
        <w:separator/>
      </w:r>
    </w:p>
  </w:endnote>
  <w:endnote w:type="continuationSeparator" w:id="0">
    <w:p w14:paraId="3AE0DBA2" w14:textId="77777777" w:rsidR="000A7683" w:rsidRDefault="000A7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938E16" w14:textId="77777777" w:rsidR="000A7683" w:rsidRDefault="000A7683">
      <w:r>
        <w:separator/>
      </w:r>
    </w:p>
  </w:footnote>
  <w:footnote w:type="continuationSeparator" w:id="0">
    <w:p w14:paraId="20C50330" w14:textId="77777777" w:rsidR="000A7683" w:rsidRDefault="000A7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7A83B" w14:textId="4A18EB32"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52F9">
      <w:rPr>
        <w:rFonts w:ascii="Arial" w:hAnsi="Arial" w:cs="Arial"/>
        <w:b/>
        <w:noProof/>
        <w:sz w:val="18"/>
        <w:szCs w:val="18"/>
      </w:rPr>
      <w:t>3GPP TS 29.500 V18.7.0 (2024-09)</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60763D2D"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52F9">
      <w:rPr>
        <w:rFonts w:ascii="Arial" w:hAnsi="Arial" w:cs="Arial"/>
        <w:b/>
        <w:noProof/>
        <w:sz w:val="18"/>
        <w:szCs w:val="18"/>
      </w:rPr>
      <w:t>Release 18</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94243"/>
    <w:rsid w:val="000A7683"/>
    <w:rsid w:val="000B4D2F"/>
    <w:rsid w:val="000B7CE7"/>
    <w:rsid w:val="000C0656"/>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140C8"/>
    <w:rsid w:val="002347A2"/>
    <w:rsid w:val="0024054A"/>
    <w:rsid w:val="00246C8B"/>
    <w:rsid w:val="002614D1"/>
    <w:rsid w:val="002675F0"/>
    <w:rsid w:val="00283ED3"/>
    <w:rsid w:val="00295171"/>
    <w:rsid w:val="002B6339"/>
    <w:rsid w:val="002C21DE"/>
    <w:rsid w:val="002C7497"/>
    <w:rsid w:val="002D7984"/>
    <w:rsid w:val="002E00EE"/>
    <w:rsid w:val="002E6BA4"/>
    <w:rsid w:val="002F2589"/>
    <w:rsid w:val="002F39D0"/>
    <w:rsid w:val="003148E2"/>
    <w:rsid w:val="00315428"/>
    <w:rsid w:val="003172DC"/>
    <w:rsid w:val="0031772E"/>
    <w:rsid w:val="0035462D"/>
    <w:rsid w:val="003765B8"/>
    <w:rsid w:val="00376D2B"/>
    <w:rsid w:val="00384F71"/>
    <w:rsid w:val="00387E16"/>
    <w:rsid w:val="003A631E"/>
    <w:rsid w:val="003A75CC"/>
    <w:rsid w:val="003B68EF"/>
    <w:rsid w:val="003C3971"/>
    <w:rsid w:val="003D2AAA"/>
    <w:rsid w:val="00414561"/>
    <w:rsid w:val="00423334"/>
    <w:rsid w:val="00430303"/>
    <w:rsid w:val="004345EC"/>
    <w:rsid w:val="004371AC"/>
    <w:rsid w:val="004375F7"/>
    <w:rsid w:val="00444EE6"/>
    <w:rsid w:val="004528FB"/>
    <w:rsid w:val="004539E1"/>
    <w:rsid w:val="0045418A"/>
    <w:rsid w:val="00465515"/>
    <w:rsid w:val="00465E77"/>
    <w:rsid w:val="00471916"/>
    <w:rsid w:val="00483001"/>
    <w:rsid w:val="004A05A6"/>
    <w:rsid w:val="004A169C"/>
    <w:rsid w:val="004A33CA"/>
    <w:rsid w:val="004A3AA4"/>
    <w:rsid w:val="004A6FBF"/>
    <w:rsid w:val="004B06E9"/>
    <w:rsid w:val="004B313B"/>
    <w:rsid w:val="004C6315"/>
    <w:rsid w:val="004D3578"/>
    <w:rsid w:val="004E213A"/>
    <w:rsid w:val="004F0988"/>
    <w:rsid w:val="004F3340"/>
    <w:rsid w:val="00500AFA"/>
    <w:rsid w:val="0051152D"/>
    <w:rsid w:val="0053388B"/>
    <w:rsid w:val="00535773"/>
    <w:rsid w:val="00536026"/>
    <w:rsid w:val="005400CD"/>
    <w:rsid w:val="00543E6C"/>
    <w:rsid w:val="00544160"/>
    <w:rsid w:val="00565087"/>
    <w:rsid w:val="00567AFA"/>
    <w:rsid w:val="00583FE0"/>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1692B"/>
    <w:rsid w:val="00633ACA"/>
    <w:rsid w:val="0063543D"/>
    <w:rsid w:val="00647114"/>
    <w:rsid w:val="00660C9D"/>
    <w:rsid w:val="00697526"/>
    <w:rsid w:val="006A323F"/>
    <w:rsid w:val="006A539A"/>
    <w:rsid w:val="006B30D0"/>
    <w:rsid w:val="006C3D95"/>
    <w:rsid w:val="006D6D09"/>
    <w:rsid w:val="006D7E1D"/>
    <w:rsid w:val="006E4268"/>
    <w:rsid w:val="006E5C86"/>
    <w:rsid w:val="006F1461"/>
    <w:rsid w:val="006F5A49"/>
    <w:rsid w:val="00701116"/>
    <w:rsid w:val="00702865"/>
    <w:rsid w:val="007100AD"/>
    <w:rsid w:val="00713C44"/>
    <w:rsid w:val="007240AF"/>
    <w:rsid w:val="007317AE"/>
    <w:rsid w:val="00734A5B"/>
    <w:rsid w:val="0074026F"/>
    <w:rsid w:val="007429F6"/>
    <w:rsid w:val="00742AA6"/>
    <w:rsid w:val="00744E76"/>
    <w:rsid w:val="00752CC3"/>
    <w:rsid w:val="00757B84"/>
    <w:rsid w:val="0076412A"/>
    <w:rsid w:val="00773D0E"/>
    <w:rsid w:val="00774DA4"/>
    <w:rsid w:val="00781F0F"/>
    <w:rsid w:val="00785A89"/>
    <w:rsid w:val="00786C98"/>
    <w:rsid w:val="007B600E"/>
    <w:rsid w:val="007C471B"/>
    <w:rsid w:val="007F0F4A"/>
    <w:rsid w:val="007F3277"/>
    <w:rsid w:val="008028A4"/>
    <w:rsid w:val="0080577D"/>
    <w:rsid w:val="008116EA"/>
    <w:rsid w:val="008128FE"/>
    <w:rsid w:val="00820A1D"/>
    <w:rsid w:val="00821FD2"/>
    <w:rsid w:val="00830747"/>
    <w:rsid w:val="00836DB3"/>
    <w:rsid w:val="008768CA"/>
    <w:rsid w:val="008956DC"/>
    <w:rsid w:val="008966F7"/>
    <w:rsid w:val="0089730F"/>
    <w:rsid w:val="008C384C"/>
    <w:rsid w:val="008D00C9"/>
    <w:rsid w:val="008D08ED"/>
    <w:rsid w:val="008D1BC2"/>
    <w:rsid w:val="008E442F"/>
    <w:rsid w:val="008E66C8"/>
    <w:rsid w:val="008F0F3D"/>
    <w:rsid w:val="008F4653"/>
    <w:rsid w:val="0090271F"/>
    <w:rsid w:val="00902E23"/>
    <w:rsid w:val="00907FE0"/>
    <w:rsid w:val="009114D7"/>
    <w:rsid w:val="0091348E"/>
    <w:rsid w:val="009137F5"/>
    <w:rsid w:val="00913CEB"/>
    <w:rsid w:val="00915F62"/>
    <w:rsid w:val="009166F2"/>
    <w:rsid w:val="00917CCB"/>
    <w:rsid w:val="009365AB"/>
    <w:rsid w:val="00942EC2"/>
    <w:rsid w:val="009630C5"/>
    <w:rsid w:val="00982A8F"/>
    <w:rsid w:val="0098436C"/>
    <w:rsid w:val="00994A8D"/>
    <w:rsid w:val="009A52F9"/>
    <w:rsid w:val="009C31D9"/>
    <w:rsid w:val="009F37B7"/>
    <w:rsid w:val="00A06A1D"/>
    <w:rsid w:val="00A10F02"/>
    <w:rsid w:val="00A164B4"/>
    <w:rsid w:val="00A26956"/>
    <w:rsid w:val="00A27486"/>
    <w:rsid w:val="00A32A36"/>
    <w:rsid w:val="00A47901"/>
    <w:rsid w:val="00A50EF6"/>
    <w:rsid w:val="00A53724"/>
    <w:rsid w:val="00A56066"/>
    <w:rsid w:val="00A62E51"/>
    <w:rsid w:val="00A640F3"/>
    <w:rsid w:val="00A73129"/>
    <w:rsid w:val="00A76C3A"/>
    <w:rsid w:val="00A82346"/>
    <w:rsid w:val="00A83286"/>
    <w:rsid w:val="00A92BA1"/>
    <w:rsid w:val="00AB3AEB"/>
    <w:rsid w:val="00AC6BC6"/>
    <w:rsid w:val="00AD4CCA"/>
    <w:rsid w:val="00AE65E2"/>
    <w:rsid w:val="00AF037D"/>
    <w:rsid w:val="00B15449"/>
    <w:rsid w:val="00B73DF7"/>
    <w:rsid w:val="00B9097B"/>
    <w:rsid w:val="00B93086"/>
    <w:rsid w:val="00B94B62"/>
    <w:rsid w:val="00BA19ED"/>
    <w:rsid w:val="00BA2F56"/>
    <w:rsid w:val="00BA4B8D"/>
    <w:rsid w:val="00BC0F7D"/>
    <w:rsid w:val="00BC1642"/>
    <w:rsid w:val="00BC5679"/>
    <w:rsid w:val="00BD74C3"/>
    <w:rsid w:val="00BD7D31"/>
    <w:rsid w:val="00BE1178"/>
    <w:rsid w:val="00BE274F"/>
    <w:rsid w:val="00BE3255"/>
    <w:rsid w:val="00BE6A88"/>
    <w:rsid w:val="00BE6CE8"/>
    <w:rsid w:val="00BF128E"/>
    <w:rsid w:val="00C04C64"/>
    <w:rsid w:val="00C074DD"/>
    <w:rsid w:val="00C115FD"/>
    <w:rsid w:val="00C1496A"/>
    <w:rsid w:val="00C16CA5"/>
    <w:rsid w:val="00C20A10"/>
    <w:rsid w:val="00C33079"/>
    <w:rsid w:val="00C403B9"/>
    <w:rsid w:val="00C45231"/>
    <w:rsid w:val="00C47001"/>
    <w:rsid w:val="00C57859"/>
    <w:rsid w:val="00C60479"/>
    <w:rsid w:val="00C71881"/>
    <w:rsid w:val="00C72833"/>
    <w:rsid w:val="00C809F8"/>
    <w:rsid w:val="00C80F1D"/>
    <w:rsid w:val="00C82987"/>
    <w:rsid w:val="00C832FB"/>
    <w:rsid w:val="00C93F40"/>
    <w:rsid w:val="00C96065"/>
    <w:rsid w:val="00CA0213"/>
    <w:rsid w:val="00CA154E"/>
    <w:rsid w:val="00CA3D0C"/>
    <w:rsid w:val="00CC5B3F"/>
    <w:rsid w:val="00CD64AC"/>
    <w:rsid w:val="00D1205D"/>
    <w:rsid w:val="00D12884"/>
    <w:rsid w:val="00D42E89"/>
    <w:rsid w:val="00D43291"/>
    <w:rsid w:val="00D57972"/>
    <w:rsid w:val="00D628F0"/>
    <w:rsid w:val="00D63D79"/>
    <w:rsid w:val="00D675A9"/>
    <w:rsid w:val="00D738D6"/>
    <w:rsid w:val="00D755EB"/>
    <w:rsid w:val="00D75E58"/>
    <w:rsid w:val="00D76048"/>
    <w:rsid w:val="00D77BEA"/>
    <w:rsid w:val="00D83866"/>
    <w:rsid w:val="00D87E00"/>
    <w:rsid w:val="00D91253"/>
    <w:rsid w:val="00D9134D"/>
    <w:rsid w:val="00D93C0A"/>
    <w:rsid w:val="00DA01BA"/>
    <w:rsid w:val="00DA2AE4"/>
    <w:rsid w:val="00DA7149"/>
    <w:rsid w:val="00DA7A03"/>
    <w:rsid w:val="00DB0483"/>
    <w:rsid w:val="00DB1818"/>
    <w:rsid w:val="00DC309B"/>
    <w:rsid w:val="00DC4DA2"/>
    <w:rsid w:val="00DC4F8A"/>
    <w:rsid w:val="00DD4C17"/>
    <w:rsid w:val="00DD74A5"/>
    <w:rsid w:val="00DE79DC"/>
    <w:rsid w:val="00DF2B1F"/>
    <w:rsid w:val="00DF62CD"/>
    <w:rsid w:val="00E0623E"/>
    <w:rsid w:val="00E0716E"/>
    <w:rsid w:val="00E16509"/>
    <w:rsid w:val="00E35575"/>
    <w:rsid w:val="00E44582"/>
    <w:rsid w:val="00E56ECE"/>
    <w:rsid w:val="00E77645"/>
    <w:rsid w:val="00E8091F"/>
    <w:rsid w:val="00EA15B0"/>
    <w:rsid w:val="00EA56AF"/>
    <w:rsid w:val="00EA5926"/>
    <w:rsid w:val="00EA5EA7"/>
    <w:rsid w:val="00EC278A"/>
    <w:rsid w:val="00EC42C1"/>
    <w:rsid w:val="00EC4A25"/>
    <w:rsid w:val="00ED19EB"/>
    <w:rsid w:val="00ED66A9"/>
    <w:rsid w:val="00EE04DE"/>
    <w:rsid w:val="00EF177C"/>
    <w:rsid w:val="00F025A2"/>
    <w:rsid w:val="00F04712"/>
    <w:rsid w:val="00F13360"/>
    <w:rsid w:val="00F1450C"/>
    <w:rsid w:val="00F22C93"/>
    <w:rsid w:val="00F22EC7"/>
    <w:rsid w:val="00F325C8"/>
    <w:rsid w:val="00F620ED"/>
    <w:rsid w:val="00F653B8"/>
    <w:rsid w:val="00F759BC"/>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qFormat/>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8954138">
      <w:bodyDiv w:val="1"/>
      <w:marLeft w:val="0"/>
      <w:marRight w:val="0"/>
      <w:marTop w:val="0"/>
      <w:marBottom w:val="0"/>
      <w:divBdr>
        <w:top w:val="none" w:sz="0" w:space="0" w:color="auto"/>
        <w:left w:val="none" w:sz="0" w:space="0" w:color="auto"/>
        <w:bottom w:val="none" w:sz="0" w:space="0" w:color="auto"/>
        <w:right w:val="none" w:sz="0" w:space="0" w:color="auto"/>
      </w:divBdr>
    </w:div>
    <w:div w:id="165048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yperlink" Target="https://landing.google.com/sre/book.html"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hyperlink" Target="https://operator.com"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operator.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4.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73636</Words>
  <Characters>419727</Characters>
  <Application>Microsoft Office Word</Application>
  <DocSecurity>0</DocSecurity>
  <Lines>3497</Lines>
  <Paragraphs>984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492379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23003-i70.</cp:lastModifiedBy>
  <cp:revision>13</cp:revision>
  <cp:lastPrinted>2019-02-25T14:05:00Z</cp:lastPrinted>
  <dcterms:created xsi:type="dcterms:W3CDTF">2024-03-10T13:24:00Z</dcterms:created>
  <dcterms:modified xsi:type="dcterms:W3CDTF">2024-09-19T11:04:00Z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GrammarlyDocumentId">
    <vt:lpwstr>2e9573241abcfd3561561854b6fac9e5d62b7e7706677fddc0b444b279e29d63</vt:lpwstr>
  </property>
</Properties>
</file>