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8320D" w:rsidRPr="00991839" w14:paraId="7524F202" w14:textId="77777777" w:rsidTr="00727C59">
        <w:trPr>
          <w:cantSplit/>
        </w:trPr>
        <w:tc>
          <w:tcPr>
            <w:tcW w:w="10423" w:type="dxa"/>
            <w:gridSpan w:val="2"/>
            <w:shd w:val="clear" w:color="auto" w:fill="auto"/>
          </w:tcPr>
          <w:p w14:paraId="6F323B97" w14:textId="77777777" w:rsidR="0068320D" w:rsidRPr="00991839" w:rsidRDefault="0068320D" w:rsidP="00727C59">
            <w:pPr>
              <w:pStyle w:val="ZA"/>
              <w:framePr w:w="0" w:hRule="auto" w:wrap="auto" w:vAnchor="margin" w:hAnchor="text" w:yAlign="inline"/>
            </w:pPr>
            <w:bookmarkStart w:id="0" w:name="page1"/>
            <w:r>
              <w:rPr>
                <w:sz w:val="64"/>
              </w:rPr>
              <w:t xml:space="preserve">3GPP TS 29.108 </w:t>
            </w:r>
            <w:r>
              <w:t>V18.0.0</w:t>
            </w:r>
            <w:r>
              <w:rPr>
                <w:sz w:val="32"/>
              </w:rPr>
              <w:t>(2024-03)</w:t>
            </w:r>
          </w:p>
        </w:tc>
      </w:tr>
      <w:tr w:rsidR="0068320D" w:rsidRPr="00991839" w14:paraId="36B41D50" w14:textId="77777777" w:rsidTr="00727C59">
        <w:trPr>
          <w:cantSplit/>
          <w:trHeight w:hRule="exact" w:val="1134"/>
        </w:trPr>
        <w:tc>
          <w:tcPr>
            <w:tcW w:w="10423" w:type="dxa"/>
            <w:gridSpan w:val="2"/>
            <w:shd w:val="clear" w:color="auto" w:fill="auto"/>
          </w:tcPr>
          <w:p w14:paraId="25653522" w14:textId="77777777" w:rsidR="0068320D" w:rsidRPr="00991839" w:rsidRDefault="0068320D" w:rsidP="00727C59">
            <w:pPr>
              <w:pStyle w:val="TAR"/>
            </w:pPr>
            <w:r>
              <w:t>Technical Specification</w:t>
            </w:r>
          </w:p>
        </w:tc>
      </w:tr>
      <w:tr w:rsidR="0068320D" w:rsidRPr="00991839" w14:paraId="2DCDAAEE" w14:textId="77777777" w:rsidTr="00727C59">
        <w:trPr>
          <w:cantSplit/>
          <w:trHeight w:hRule="exact" w:val="3685"/>
        </w:trPr>
        <w:tc>
          <w:tcPr>
            <w:tcW w:w="10423" w:type="dxa"/>
            <w:gridSpan w:val="2"/>
            <w:shd w:val="clear" w:color="auto" w:fill="auto"/>
          </w:tcPr>
          <w:p w14:paraId="36D5563D" w14:textId="77777777" w:rsidR="0068320D" w:rsidRDefault="0068320D" w:rsidP="00727C59">
            <w:pPr>
              <w:pStyle w:val="ZT"/>
              <w:framePr w:wrap="auto" w:hAnchor="text" w:yAlign="inline"/>
            </w:pPr>
            <w:r>
              <w:t>3rd Generation Partnership Project;</w:t>
            </w:r>
          </w:p>
          <w:p w14:paraId="315A2346" w14:textId="77777777" w:rsidR="0068320D" w:rsidRDefault="0068320D" w:rsidP="00727C59">
            <w:pPr>
              <w:pStyle w:val="ZT"/>
              <w:framePr w:wrap="auto" w:hAnchor="text" w:yAlign="inline"/>
            </w:pPr>
            <w:r>
              <w:t>Technical Specification Group Radio Access Network;</w:t>
            </w:r>
          </w:p>
          <w:p w14:paraId="6A080859" w14:textId="77777777" w:rsidR="0068320D" w:rsidRDefault="0068320D" w:rsidP="00727C59">
            <w:pPr>
              <w:pStyle w:val="ZT"/>
              <w:framePr w:wrap="auto" w:hAnchor="text" w:yAlign="inline"/>
            </w:pPr>
            <w:r>
              <w:t>Application of the Radio Access Network Application Part</w:t>
            </w:r>
          </w:p>
          <w:p w14:paraId="513528F4" w14:textId="77777777" w:rsidR="0068320D" w:rsidRDefault="0068320D" w:rsidP="00727C59">
            <w:pPr>
              <w:pStyle w:val="ZT"/>
              <w:framePr w:wrap="auto" w:hAnchor="text" w:yAlign="inline"/>
            </w:pPr>
            <w:r>
              <w:t>(RANAP) on the E-interface</w:t>
            </w:r>
          </w:p>
          <w:p w14:paraId="7F7104AF" w14:textId="77777777" w:rsidR="0068320D" w:rsidRPr="00991839" w:rsidRDefault="0068320D" w:rsidP="00727C59">
            <w:pPr>
              <w:pStyle w:val="ZT"/>
              <w:framePr w:wrap="auto" w:hAnchor="text" w:yAlign="inline"/>
              <w:rPr>
                <w:i/>
                <w:sz w:val="28"/>
              </w:rPr>
            </w:pPr>
            <w:r>
              <w:t>(</w:t>
            </w:r>
            <w:r>
              <w:rPr>
                <w:rStyle w:val="ZGSM"/>
              </w:rPr>
              <w:t>Release 18</w:t>
            </w:r>
            <w:r>
              <w:t>)</w:t>
            </w:r>
          </w:p>
        </w:tc>
      </w:tr>
      <w:tr w:rsidR="0068320D" w:rsidRPr="00991839" w14:paraId="51A61125" w14:textId="77777777" w:rsidTr="00727C59">
        <w:trPr>
          <w:cantSplit/>
        </w:trPr>
        <w:tc>
          <w:tcPr>
            <w:tcW w:w="10423" w:type="dxa"/>
            <w:gridSpan w:val="2"/>
            <w:tcBorders>
              <w:bottom w:val="single" w:sz="12" w:space="0" w:color="auto"/>
            </w:tcBorders>
            <w:shd w:val="clear" w:color="auto" w:fill="auto"/>
          </w:tcPr>
          <w:p w14:paraId="462341F4" w14:textId="77777777" w:rsidR="0068320D" w:rsidRDefault="0068320D" w:rsidP="00727C59">
            <w:pPr>
              <w:pStyle w:val="FP"/>
            </w:pPr>
          </w:p>
        </w:tc>
      </w:tr>
      <w:bookmarkStart w:id="1" w:name="_Hlk99699974"/>
      <w:bookmarkEnd w:id="1"/>
      <w:bookmarkStart w:id="2" w:name="_MON_1684549432"/>
      <w:bookmarkEnd w:id="2"/>
      <w:tr w:rsidR="0068320D" w:rsidRPr="00991839" w14:paraId="3C18E34F" w14:textId="77777777" w:rsidTr="00727C59">
        <w:trPr>
          <w:cantSplit/>
          <w:trHeight w:hRule="exact" w:val="1531"/>
        </w:trPr>
        <w:tc>
          <w:tcPr>
            <w:tcW w:w="5211" w:type="dxa"/>
            <w:tcBorders>
              <w:top w:val="dashed" w:sz="4" w:space="0" w:color="auto"/>
              <w:bottom w:val="dashed" w:sz="4" w:space="0" w:color="auto"/>
            </w:tcBorders>
            <w:shd w:val="clear" w:color="auto" w:fill="auto"/>
          </w:tcPr>
          <w:p w14:paraId="6AEC9AAC" w14:textId="77777777" w:rsidR="0068320D" w:rsidRPr="00991839" w:rsidRDefault="0068320D" w:rsidP="00727C59">
            <w:pPr>
              <w:pStyle w:val="TAL"/>
            </w:pPr>
            <w:r w:rsidRPr="001A277F">
              <w:rPr>
                <w:color w:val="0000FF"/>
              </w:rPr>
              <w:object w:dxaOrig="2026" w:dyaOrig="1251" w14:anchorId="2EF45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69pt" o:ole="">
                  <v:imagedata r:id="rId7" o:title=""/>
                </v:shape>
                <o:OLEObject Type="Embed" ProgID="Word.Picture.8" ShapeID="_x0000_i1025" DrawAspect="Content" ObjectID="_1772352869" r:id="rId8"/>
              </w:object>
            </w:r>
          </w:p>
        </w:tc>
        <w:tc>
          <w:tcPr>
            <w:tcW w:w="5212" w:type="dxa"/>
            <w:tcBorders>
              <w:top w:val="dashed" w:sz="4" w:space="0" w:color="auto"/>
              <w:bottom w:val="dashed" w:sz="4" w:space="0" w:color="auto"/>
            </w:tcBorders>
            <w:shd w:val="clear" w:color="auto" w:fill="auto"/>
          </w:tcPr>
          <w:p w14:paraId="11F69759" w14:textId="015AD69A" w:rsidR="0068320D" w:rsidRPr="00991839" w:rsidRDefault="009F726D" w:rsidP="00727C59">
            <w:pPr>
              <w:pStyle w:val="TAR"/>
            </w:pPr>
            <w:r>
              <w:rPr>
                <w:noProof/>
                <w:color w:val="0000FF"/>
              </w:rPr>
              <w:pict w14:anchorId="0D88FFB9">
                <v:shape id="Picture 1" o:spid="_x0000_i1026" type="#_x0000_t75" style="width:127.5pt;height:73.5pt;visibility:visible;mso-wrap-style:square">
                  <v:imagedata r:id="rId9" o:title=""/>
                </v:shape>
              </w:pict>
            </w:r>
          </w:p>
        </w:tc>
      </w:tr>
      <w:tr w:rsidR="0068320D" w:rsidRPr="00991839" w14:paraId="0A3DC097" w14:textId="77777777" w:rsidTr="00727C59">
        <w:trPr>
          <w:cantSplit/>
          <w:trHeight w:hRule="exact" w:val="5783"/>
        </w:trPr>
        <w:tc>
          <w:tcPr>
            <w:tcW w:w="10423" w:type="dxa"/>
            <w:gridSpan w:val="2"/>
            <w:tcBorders>
              <w:top w:val="dashed" w:sz="4" w:space="0" w:color="auto"/>
              <w:bottom w:val="dashed" w:sz="4" w:space="0" w:color="auto"/>
            </w:tcBorders>
            <w:shd w:val="clear" w:color="auto" w:fill="auto"/>
          </w:tcPr>
          <w:p w14:paraId="21D52D76" w14:textId="77777777" w:rsidR="0068320D" w:rsidRPr="00991839" w:rsidRDefault="0068320D" w:rsidP="00727C59">
            <w:pPr>
              <w:pStyle w:val="FP"/>
            </w:pPr>
          </w:p>
        </w:tc>
      </w:tr>
      <w:tr w:rsidR="0068320D" w:rsidRPr="00991839" w14:paraId="19859151" w14:textId="77777777" w:rsidTr="00727C59">
        <w:trPr>
          <w:cantSplit/>
          <w:trHeight w:hRule="exact" w:val="964"/>
        </w:trPr>
        <w:tc>
          <w:tcPr>
            <w:tcW w:w="10423" w:type="dxa"/>
            <w:gridSpan w:val="2"/>
            <w:tcBorders>
              <w:top w:val="dashed" w:sz="4" w:space="0" w:color="auto"/>
            </w:tcBorders>
            <w:shd w:val="clear" w:color="auto" w:fill="auto"/>
          </w:tcPr>
          <w:p w14:paraId="7E122796" w14:textId="77777777" w:rsidR="0068320D" w:rsidRPr="00991839" w:rsidRDefault="0068320D" w:rsidP="00727C59">
            <w:pPr>
              <w:rPr>
                <w:sz w:val="16"/>
                <w:szCs w:val="16"/>
              </w:rPr>
            </w:pPr>
            <w:r w:rsidRPr="00991839">
              <w:rPr>
                <w:sz w:val="16"/>
                <w:szCs w:val="16"/>
              </w:rPr>
              <w:t>The present document has been developed within the 3rd Generation Partnership Project (3GPP</w:t>
            </w:r>
            <w:r w:rsidRPr="00991839">
              <w:rPr>
                <w:sz w:val="16"/>
                <w:szCs w:val="16"/>
                <w:vertAlign w:val="superscript"/>
              </w:rPr>
              <w:t xml:space="preserve"> TM</w:t>
            </w:r>
            <w:r w:rsidRPr="00991839">
              <w:rPr>
                <w:sz w:val="16"/>
                <w:szCs w:val="16"/>
              </w:rPr>
              <w:t>) and may be further elaborated for the purposes of 3GPP.</w:t>
            </w:r>
            <w:r w:rsidRPr="00991839">
              <w:rPr>
                <w:sz w:val="16"/>
                <w:szCs w:val="16"/>
              </w:rPr>
              <w:br/>
              <w:t>The present document has not been subject to any approval process by the 3GPP</w:t>
            </w:r>
            <w:r w:rsidRPr="00991839">
              <w:rPr>
                <w:sz w:val="16"/>
                <w:szCs w:val="16"/>
                <w:vertAlign w:val="superscript"/>
              </w:rPr>
              <w:t xml:space="preserve"> </w:t>
            </w:r>
            <w:r w:rsidRPr="00991839">
              <w:rPr>
                <w:sz w:val="16"/>
                <w:szCs w:val="16"/>
              </w:rPr>
              <w:t>Organizational Partners and shall not be implemented.</w:t>
            </w:r>
            <w:r w:rsidRPr="00991839">
              <w:rPr>
                <w:sz w:val="16"/>
                <w:szCs w:val="16"/>
              </w:rPr>
              <w:br/>
              <w:t>This Specification is provided for future development work within 3GPP</w:t>
            </w:r>
            <w:r w:rsidRPr="00991839">
              <w:rPr>
                <w:sz w:val="16"/>
                <w:szCs w:val="16"/>
                <w:vertAlign w:val="superscript"/>
              </w:rPr>
              <w:t xml:space="preserve"> </w:t>
            </w:r>
            <w:r w:rsidRPr="00991839">
              <w:rPr>
                <w:sz w:val="16"/>
                <w:szCs w:val="16"/>
              </w:rPr>
              <w:t>only. The Organizational Partners accept no liability for any use of this Specification.</w:t>
            </w:r>
            <w:r w:rsidRPr="00991839">
              <w:rPr>
                <w:sz w:val="16"/>
                <w:szCs w:val="16"/>
              </w:rPr>
              <w:br/>
              <w:t>Specifications and Reports for implementation of the 3GPP</w:t>
            </w:r>
            <w:r w:rsidRPr="00991839">
              <w:rPr>
                <w:sz w:val="16"/>
                <w:szCs w:val="16"/>
                <w:vertAlign w:val="superscript"/>
              </w:rPr>
              <w:t xml:space="preserve"> TM</w:t>
            </w:r>
            <w:r w:rsidRPr="00991839">
              <w:rPr>
                <w:sz w:val="16"/>
                <w:szCs w:val="16"/>
              </w:rPr>
              <w:t xml:space="preserve"> system should be obtained via the 3GPP Organizational Partners' Publications Offices.</w:t>
            </w:r>
          </w:p>
        </w:tc>
      </w:tr>
    </w:tbl>
    <w:p w14:paraId="34249297" w14:textId="77777777" w:rsidR="0068320D" w:rsidRPr="00991839" w:rsidRDefault="0068320D" w:rsidP="0068320D">
      <w:pPr>
        <w:sectPr w:rsidR="0068320D" w:rsidRPr="00991839" w:rsidSect="006D1D4A">
          <w:footnotePr>
            <w:numRestart w:val="eachSect"/>
          </w:footnotePr>
          <w:pgSz w:w="11907" w:h="16840" w:code="9"/>
          <w:pgMar w:top="1134" w:right="851" w:bottom="397" w:left="851" w:header="0" w:footer="0" w:gutter="0"/>
          <w:cols w:space="720"/>
        </w:sectPr>
      </w:pPr>
      <w:bookmarkStart w:id="3" w:name="_MON_1684549432"/>
      <w:bookmarkEnd w:id="3"/>
    </w:p>
    <w:tbl>
      <w:tblPr>
        <w:tblW w:w="10423" w:type="dxa"/>
        <w:tblLook w:val="04A0" w:firstRow="1" w:lastRow="0" w:firstColumn="1" w:lastColumn="0" w:noHBand="0" w:noVBand="1"/>
      </w:tblPr>
      <w:tblGrid>
        <w:gridCol w:w="10423"/>
      </w:tblGrid>
      <w:tr w:rsidR="0068320D" w:rsidRPr="00991839" w14:paraId="1623BAD1" w14:textId="77777777" w:rsidTr="00727C59">
        <w:trPr>
          <w:cantSplit/>
          <w:trHeight w:hRule="exact" w:val="5669"/>
        </w:trPr>
        <w:tc>
          <w:tcPr>
            <w:tcW w:w="10423" w:type="dxa"/>
            <w:shd w:val="clear" w:color="auto" w:fill="auto"/>
          </w:tcPr>
          <w:p w14:paraId="7A186D3D" w14:textId="77777777" w:rsidR="0068320D" w:rsidRPr="00991839" w:rsidRDefault="0068320D" w:rsidP="00727C59">
            <w:pPr>
              <w:pStyle w:val="FP"/>
            </w:pPr>
            <w:bookmarkStart w:id="4" w:name="page2"/>
          </w:p>
        </w:tc>
      </w:tr>
      <w:tr w:rsidR="0068320D" w:rsidRPr="00991839" w14:paraId="284D5503" w14:textId="77777777" w:rsidTr="00727C59">
        <w:trPr>
          <w:cantSplit/>
          <w:trHeight w:hRule="exact" w:val="5386"/>
        </w:trPr>
        <w:tc>
          <w:tcPr>
            <w:tcW w:w="10423" w:type="dxa"/>
            <w:shd w:val="clear" w:color="auto" w:fill="auto"/>
          </w:tcPr>
          <w:p w14:paraId="73C2AEED" w14:textId="77777777" w:rsidR="0068320D" w:rsidRPr="00991839" w:rsidRDefault="0068320D" w:rsidP="00727C59">
            <w:pPr>
              <w:pStyle w:val="FP"/>
              <w:spacing w:after="240"/>
              <w:ind w:left="2835" w:right="2835"/>
              <w:jc w:val="center"/>
              <w:rPr>
                <w:rFonts w:ascii="Arial" w:hAnsi="Arial"/>
                <w:b/>
                <w:i/>
                <w:noProof/>
              </w:rPr>
            </w:pPr>
            <w:bookmarkStart w:id="5" w:name="coords3gpp"/>
            <w:r w:rsidRPr="00991839">
              <w:rPr>
                <w:rFonts w:ascii="Arial" w:hAnsi="Arial"/>
                <w:b/>
                <w:i/>
                <w:noProof/>
              </w:rPr>
              <w:t>3GPP</w:t>
            </w:r>
          </w:p>
          <w:p w14:paraId="0EBDB37C" w14:textId="77777777" w:rsidR="0068320D" w:rsidRPr="00991839" w:rsidRDefault="0068320D" w:rsidP="00727C59">
            <w:pPr>
              <w:pStyle w:val="FP"/>
              <w:pBdr>
                <w:bottom w:val="single" w:sz="6" w:space="1" w:color="auto"/>
              </w:pBdr>
              <w:ind w:left="2835" w:right="2835"/>
              <w:jc w:val="center"/>
              <w:rPr>
                <w:noProof/>
              </w:rPr>
            </w:pPr>
            <w:r w:rsidRPr="00991839">
              <w:rPr>
                <w:noProof/>
              </w:rPr>
              <w:t>Postal address</w:t>
            </w:r>
          </w:p>
          <w:p w14:paraId="1E9B596A" w14:textId="77777777" w:rsidR="0068320D" w:rsidRPr="00991839" w:rsidRDefault="0068320D" w:rsidP="00727C59">
            <w:pPr>
              <w:pStyle w:val="FP"/>
              <w:ind w:left="2835" w:right="2835"/>
              <w:jc w:val="center"/>
              <w:rPr>
                <w:rFonts w:ascii="Arial" w:hAnsi="Arial"/>
                <w:noProof/>
                <w:sz w:val="18"/>
              </w:rPr>
            </w:pPr>
          </w:p>
          <w:p w14:paraId="48C20848" w14:textId="77777777" w:rsidR="0068320D" w:rsidRPr="00991839" w:rsidRDefault="0068320D" w:rsidP="00727C59">
            <w:pPr>
              <w:pStyle w:val="FP"/>
              <w:pBdr>
                <w:bottom w:val="single" w:sz="6" w:space="1" w:color="auto"/>
              </w:pBdr>
              <w:spacing w:before="240"/>
              <w:ind w:left="2835" w:right="2835"/>
              <w:jc w:val="center"/>
              <w:rPr>
                <w:noProof/>
              </w:rPr>
            </w:pPr>
            <w:r w:rsidRPr="00991839">
              <w:rPr>
                <w:noProof/>
              </w:rPr>
              <w:t>3GPP support office address</w:t>
            </w:r>
          </w:p>
          <w:p w14:paraId="56C484A7" w14:textId="77777777" w:rsidR="0068320D" w:rsidRPr="0068320D" w:rsidRDefault="0068320D" w:rsidP="00727C59">
            <w:pPr>
              <w:pStyle w:val="FP"/>
              <w:ind w:left="2835" w:right="2835"/>
              <w:jc w:val="center"/>
              <w:rPr>
                <w:rFonts w:ascii="Arial" w:hAnsi="Arial"/>
                <w:noProof/>
                <w:sz w:val="18"/>
                <w:lang w:val="fr-FR"/>
              </w:rPr>
            </w:pPr>
            <w:r w:rsidRPr="0068320D">
              <w:rPr>
                <w:rFonts w:ascii="Arial" w:hAnsi="Arial"/>
                <w:noProof/>
                <w:sz w:val="18"/>
                <w:lang w:val="fr-FR"/>
              </w:rPr>
              <w:t>650 Route des Lucioles - Sophia Antipolis</w:t>
            </w:r>
          </w:p>
          <w:p w14:paraId="4C21D3FB" w14:textId="77777777" w:rsidR="0068320D" w:rsidRPr="0068320D" w:rsidRDefault="0068320D" w:rsidP="00727C59">
            <w:pPr>
              <w:pStyle w:val="FP"/>
              <w:ind w:left="2835" w:right="2835"/>
              <w:jc w:val="center"/>
              <w:rPr>
                <w:rFonts w:ascii="Arial" w:hAnsi="Arial"/>
                <w:noProof/>
                <w:sz w:val="18"/>
                <w:lang w:val="fr-FR"/>
              </w:rPr>
            </w:pPr>
            <w:r w:rsidRPr="0068320D">
              <w:rPr>
                <w:rFonts w:ascii="Arial" w:hAnsi="Arial"/>
                <w:noProof/>
                <w:sz w:val="18"/>
                <w:lang w:val="fr-FR"/>
              </w:rPr>
              <w:t>Valbonne - FRANCE</w:t>
            </w:r>
          </w:p>
          <w:p w14:paraId="48CE31CE" w14:textId="77777777" w:rsidR="0068320D" w:rsidRPr="00991839" w:rsidRDefault="0068320D" w:rsidP="00727C59">
            <w:pPr>
              <w:pStyle w:val="FP"/>
              <w:spacing w:after="20"/>
              <w:ind w:left="2835" w:right="2835"/>
              <w:jc w:val="center"/>
              <w:rPr>
                <w:rFonts w:ascii="Arial" w:hAnsi="Arial"/>
                <w:noProof/>
                <w:sz w:val="18"/>
              </w:rPr>
            </w:pPr>
            <w:r w:rsidRPr="00991839">
              <w:rPr>
                <w:rFonts w:ascii="Arial" w:hAnsi="Arial"/>
                <w:noProof/>
                <w:sz w:val="18"/>
              </w:rPr>
              <w:t>Tel.: +33 4 92 94 42 00 Fax: +33 4 93 65 47 16</w:t>
            </w:r>
          </w:p>
          <w:p w14:paraId="29597BB6" w14:textId="77777777" w:rsidR="0068320D" w:rsidRPr="00991839" w:rsidRDefault="0068320D" w:rsidP="00727C59">
            <w:pPr>
              <w:pStyle w:val="FP"/>
              <w:pBdr>
                <w:bottom w:val="single" w:sz="6" w:space="1" w:color="auto"/>
              </w:pBdr>
              <w:spacing w:before="240"/>
              <w:ind w:left="2835" w:right="2835"/>
              <w:jc w:val="center"/>
              <w:rPr>
                <w:noProof/>
              </w:rPr>
            </w:pPr>
            <w:r w:rsidRPr="00991839">
              <w:rPr>
                <w:noProof/>
              </w:rPr>
              <w:t>Internet</w:t>
            </w:r>
          </w:p>
          <w:p w14:paraId="68EBC0B8" w14:textId="77777777" w:rsidR="0068320D" w:rsidRPr="00991839" w:rsidRDefault="0068320D" w:rsidP="00727C59">
            <w:pPr>
              <w:pStyle w:val="FP"/>
              <w:ind w:left="2835" w:right="2835"/>
              <w:jc w:val="center"/>
              <w:rPr>
                <w:rFonts w:ascii="Arial" w:hAnsi="Arial"/>
                <w:noProof/>
                <w:sz w:val="18"/>
              </w:rPr>
            </w:pPr>
            <w:r w:rsidRPr="00991839">
              <w:rPr>
                <w:rFonts w:ascii="Arial" w:hAnsi="Arial"/>
                <w:noProof/>
                <w:sz w:val="18"/>
              </w:rPr>
              <w:t>https://www.3gpp.org</w:t>
            </w:r>
            <w:bookmarkEnd w:id="5"/>
          </w:p>
          <w:p w14:paraId="374D3740" w14:textId="77777777" w:rsidR="0068320D" w:rsidRPr="00991839" w:rsidRDefault="0068320D" w:rsidP="00727C59">
            <w:pPr>
              <w:rPr>
                <w:noProof/>
              </w:rPr>
            </w:pPr>
          </w:p>
        </w:tc>
      </w:tr>
      <w:tr w:rsidR="0068320D" w:rsidRPr="00991839" w14:paraId="516DD1A9" w14:textId="77777777" w:rsidTr="00727C59">
        <w:trPr>
          <w:cantSplit/>
        </w:trPr>
        <w:tc>
          <w:tcPr>
            <w:tcW w:w="10423" w:type="dxa"/>
            <w:shd w:val="clear" w:color="auto" w:fill="auto"/>
            <w:vAlign w:val="bottom"/>
          </w:tcPr>
          <w:p w14:paraId="39C327DC" w14:textId="77777777" w:rsidR="0068320D" w:rsidRPr="00991839" w:rsidRDefault="0068320D" w:rsidP="00727C59">
            <w:pPr>
              <w:pStyle w:val="FP"/>
              <w:pBdr>
                <w:bottom w:val="single" w:sz="6" w:space="1" w:color="auto"/>
              </w:pBdr>
              <w:spacing w:after="240"/>
              <w:jc w:val="center"/>
              <w:rPr>
                <w:rFonts w:ascii="Arial" w:hAnsi="Arial"/>
                <w:b/>
                <w:i/>
                <w:noProof/>
              </w:rPr>
            </w:pPr>
            <w:bookmarkStart w:id="6" w:name="copyrightNotification"/>
            <w:r w:rsidRPr="00991839">
              <w:rPr>
                <w:rFonts w:ascii="Arial" w:hAnsi="Arial"/>
                <w:b/>
                <w:i/>
                <w:noProof/>
              </w:rPr>
              <w:t>Copyright Notification</w:t>
            </w:r>
          </w:p>
          <w:p w14:paraId="0EDCFF9D" w14:textId="77777777" w:rsidR="0068320D" w:rsidRPr="00991839" w:rsidRDefault="0068320D" w:rsidP="00727C59">
            <w:pPr>
              <w:pStyle w:val="FP"/>
              <w:jc w:val="center"/>
              <w:rPr>
                <w:noProof/>
              </w:rPr>
            </w:pPr>
            <w:r w:rsidRPr="00991839">
              <w:rPr>
                <w:noProof/>
              </w:rPr>
              <w:t>No part may be reproduced except as authorized by written permission.</w:t>
            </w:r>
            <w:r w:rsidRPr="00991839">
              <w:rPr>
                <w:noProof/>
              </w:rPr>
              <w:br/>
              <w:t>The copyright and the foregoing restriction extend to reproduction in all media.</w:t>
            </w:r>
          </w:p>
          <w:p w14:paraId="4F46D199" w14:textId="77777777" w:rsidR="0068320D" w:rsidRPr="00991839" w:rsidRDefault="0068320D" w:rsidP="00727C59">
            <w:pPr>
              <w:pStyle w:val="FP"/>
              <w:jc w:val="center"/>
              <w:rPr>
                <w:noProof/>
              </w:rPr>
            </w:pPr>
          </w:p>
          <w:p w14:paraId="6AE3B0D2" w14:textId="77777777" w:rsidR="0068320D" w:rsidRPr="00991839" w:rsidRDefault="0068320D" w:rsidP="00727C59">
            <w:pPr>
              <w:pStyle w:val="FP"/>
              <w:jc w:val="center"/>
              <w:rPr>
                <w:noProof/>
                <w:sz w:val="18"/>
              </w:rPr>
            </w:pPr>
            <w:r w:rsidRPr="00991839">
              <w:rPr>
                <w:noProof/>
                <w:sz w:val="18"/>
              </w:rPr>
              <w:t xml:space="preserve">© </w:t>
            </w:r>
            <w:r>
              <w:rPr>
                <w:noProof/>
                <w:sz w:val="18"/>
              </w:rPr>
              <w:t>2024</w:t>
            </w:r>
            <w:r w:rsidRPr="00991839">
              <w:rPr>
                <w:noProof/>
                <w:sz w:val="18"/>
              </w:rPr>
              <w:t>, 3GPP Organizational Partners (ARIB, ATIS, CCSA, ETSI, TSDSI, TTA, TTC).</w:t>
            </w:r>
            <w:bookmarkStart w:id="7" w:name="copyrightaddon"/>
            <w:bookmarkEnd w:id="7"/>
          </w:p>
          <w:p w14:paraId="3C036B1D" w14:textId="77777777" w:rsidR="0068320D" w:rsidRPr="00991839" w:rsidRDefault="0068320D" w:rsidP="00727C59">
            <w:pPr>
              <w:pStyle w:val="FP"/>
              <w:jc w:val="center"/>
              <w:rPr>
                <w:noProof/>
                <w:sz w:val="18"/>
              </w:rPr>
            </w:pPr>
            <w:r w:rsidRPr="00991839">
              <w:rPr>
                <w:noProof/>
                <w:sz w:val="18"/>
              </w:rPr>
              <w:t>All rights reserved.</w:t>
            </w:r>
          </w:p>
          <w:p w14:paraId="6A311711" w14:textId="77777777" w:rsidR="0068320D" w:rsidRPr="00991839" w:rsidRDefault="0068320D" w:rsidP="00727C59">
            <w:pPr>
              <w:pStyle w:val="FP"/>
              <w:rPr>
                <w:noProof/>
                <w:sz w:val="18"/>
              </w:rPr>
            </w:pPr>
          </w:p>
          <w:p w14:paraId="784ED7B7" w14:textId="77777777" w:rsidR="0068320D" w:rsidRPr="00991839" w:rsidRDefault="0068320D" w:rsidP="00727C59">
            <w:pPr>
              <w:pStyle w:val="FP"/>
              <w:rPr>
                <w:noProof/>
                <w:sz w:val="18"/>
              </w:rPr>
            </w:pPr>
            <w:r w:rsidRPr="00991839">
              <w:rPr>
                <w:noProof/>
                <w:sz w:val="18"/>
              </w:rPr>
              <w:t>UMTS™ is a Trade Mark of ETSI registered for the benefit of its members</w:t>
            </w:r>
          </w:p>
          <w:p w14:paraId="03B680F1" w14:textId="77777777" w:rsidR="0068320D" w:rsidRPr="00991839" w:rsidRDefault="0068320D" w:rsidP="00727C59">
            <w:pPr>
              <w:pStyle w:val="FP"/>
              <w:rPr>
                <w:noProof/>
                <w:sz w:val="18"/>
              </w:rPr>
            </w:pPr>
            <w:r w:rsidRPr="00991839">
              <w:rPr>
                <w:noProof/>
                <w:sz w:val="18"/>
              </w:rPr>
              <w:t>3GPP™ is a Trade Mark of ETSI registered for the benefit of its Members and of the 3GPP Organizational Partners</w:t>
            </w:r>
            <w:r w:rsidRPr="00991839">
              <w:rPr>
                <w:noProof/>
                <w:sz w:val="18"/>
              </w:rPr>
              <w:br/>
              <w:t>LTE™ is a Trade Mark of ETSI registered for the benefit of its Members and of the 3GPP Organizational Partners</w:t>
            </w:r>
          </w:p>
          <w:p w14:paraId="0B7D61F7" w14:textId="77777777" w:rsidR="0068320D" w:rsidRPr="00991839" w:rsidRDefault="0068320D" w:rsidP="00727C59">
            <w:pPr>
              <w:pStyle w:val="FP"/>
              <w:rPr>
                <w:noProof/>
                <w:sz w:val="18"/>
              </w:rPr>
            </w:pPr>
            <w:r w:rsidRPr="00991839">
              <w:rPr>
                <w:noProof/>
                <w:sz w:val="18"/>
              </w:rPr>
              <w:t>GSM® and the GSM logo are registered and owned by the GSM Association</w:t>
            </w:r>
            <w:bookmarkEnd w:id="6"/>
          </w:p>
          <w:p w14:paraId="6423EDFC" w14:textId="77777777" w:rsidR="0068320D" w:rsidRPr="00991839" w:rsidRDefault="0068320D" w:rsidP="00727C59"/>
        </w:tc>
      </w:tr>
      <w:bookmarkEnd w:id="4"/>
    </w:tbl>
    <w:p w14:paraId="0EA57966" w14:textId="7D11168F" w:rsidR="00FB00CE" w:rsidRDefault="0068320D">
      <w:pPr>
        <w:pStyle w:val="TT"/>
      </w:pPr>
      <w:r w:rsidRPr="00991839">
        <w:br w:type="page"/>
      </w:r>
      <w:r w:rsidR="00FB00CE">
        <w:lastRenderedPageBreak/>
        <w:t>Contents</w:t>
      </w:r>
    </w:p>
    <w:p w14:paraId="63662FA8" w14:textId="3E47BCFF" w:rsidR="00682BD7" w:rsidRDefault="00627C02">
      <w:pPr>
        <w:pStyle w:val="TOC1"/>
        <w:rPr>
          <w:rFonts w:ascii="Calibri" w:eastAsia="Malgun Gothic" w:hAnsi="Calibri"/>
          <w:kern w:val="2"/>
          <w:szCs w:val="22"/>
        </w:rPr>
      </w:pPr>
      <w:r>
        <w:fldChar w:fldCharType="begin" w:fldLock="1"/>
      </w:r>
      <w:r>
        <w:instrText xml:space="preserve"> TOC \o "1-9" </w:instrText>
      </w:r>
      <w:r>
        <w:fldChar w:fldCharType="separate"/>
      </w:r>
      <w:r w:rsidR="00682BD7">
        <w:t>Foreword</w:t>
      </w:r>
      <w:r w:rsidR="00682BD7">
        <w:tab/>
      </w:r>
      <w:r w:rsidR="00682BD7">
        <w:fldChar w:fldCharType="begin" w:fldLock="1"/>
      </w:r>
      <w:r w:rsidR="00682BD7">
        <w:instrText xml:space="preserve"> PAGEREF _Toc161688681 \h </w:instrText>
      </w:r>
      <w:r w:rsidR="00682BD7">
        <w:fldChar w:fldCharType="separate"/>
      </w:r>
      <w:r w:rsidR="00682BD7">
        <w:t>4</w:t>
      </w:r>
      <w:r w:rsidR="00682BD7">
        <w:fldChar w:fldCharType="end"/>
      </w:r>
    </w:p>
    <w:p w14:paraId="623F240F" w14:textId="279EB978" w:rsidR="00682BD7" w:rsidRDefault="00682BD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_Toc161688682 \h </w:instrText>
      </w:r>
      <w:r>
        <w:fldChar w:fldCharType="separate"/>
      </w:r>
      <w:r>
        <w:t>5</w:t>
      </w:r>
      <w:r>
        <w:fldChar w:fldCharType="end"/>
      </w:r>
    </w:p>
    <w:p w14:paraId="2B574019" w14:textId="11EF7DF3" w:rsidR="00682BD7" w:rsidRDefault="00682BD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_Toc161688683 \h </w:instrText>
      </w:r>
      <w:r>
        <w:fldChar w:fldCharType="separate"/>
      </w:r>
      <w:r>
        <w:t>5</w:t>
      </w:r>
      <w:r>
        <w:fldChar w:fldCharType="end"/>
      </w:r>
    </w:p>
    <w:p w14:paraId="4D42C118" w14:textId="6E90A30C" w:rsidR="00682BD7" w:rsidRDefault="00682BD7">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_Toc161688684 \h </w:instrText>
      </w:r>
      <w:r>
        <w:fldChar w:fldCharType="separate"/>
      </w:r>
      <w:r>
        <w:t>5</w:t>
      </w:r>
      <w:r>
        <w:fldChar w:fldCharType="end"/>
      </w:r>
    </w:p>
    <w:p w14:paraId="14F69089" w14:textId="3B6139BD" w:rsidR="00682BD7" w:rsidRDefault="00682BD7">
      <w:pPr>
        <w:pStyle w:val="TOC1"/>
        <w:rPr>
          <w:rFonts w:ascii="Calibri" w:eastAsia="Malgun Gothic" w:hAnsi="Calibri"/>
          <w:kern w:val="2"/>
          <w:szCs w:val="22"/>
        </w:rPr>
      </w:pPr>
      <w:r>
        <w:t>4</w:t>
      </w:r>
      <w:r>
        <w:rPr>
          <w:rFonts w:ascii="Calibri" w:eastAsia="Malgun Gothic" w:hAnsi="Calibri"/>
          <w:kern w:val="2"/>
          <w:szCs w:val="22"/>
        </w:rPr>
        <w:tab/>
      </w:r>
      <w:r>
        <w:t>Principles for the use of RANAP on the E</w:t>
      </w:r>
      <w:r>
        <w:noBreakHyphen/>
        <w:t>interface</w:t>
      </w:r>
      <w:r>
        <w:tab/>
      </w:r>
      <w:r>
        <w:fldChar w:fldCharType="begin" w:fldLock="1"/>
      </w:r>
      <w:r>
        <w:instrText xml:space="preserve"> PAGEREF _Toc161688685 \h </w:instrText>
      </w:r>
      <w:r>
        <w:fldChar w:fldCharType="separate"/>
      </w:r>
      <w:r>
        <w:t>6</w:t>
      </w:r>
      <w:r>
        <w:fldChar w:fldCharType="end"/>
      </w:r>
    </w:p>
    <w:p w14:paraId="521390F0" w14:textId="6D464204" w:rsidR="00682BD7" w:rsidRDefault="00682BD7">
      <w:pPr>
        <w:pStyle w:val="TOC2"/>
        <w:rPr>
          <w:rFonts w:ascii="Calibri" w:eastAsia="Malgun Gothic" w:hAnsi="Calibri"/>
          <w:kern w:val="2"/>
          <w:sz w:val="22"/>
          <w:szCs w:val="22"/>
        </w:rPr>
      </w:pPr>
      <w:r>
        <w:t>4.1</w:t>
      </w:r>
      <w:r>
        <w:rPr>
          <w:rFonts w:ascii="Calibri" w:eastAsia="Malgun Gothic" w:hAnsi="Calibri"/>
          <w:kern w:val="2"/>
          <w:sz w:val="22"/>
          <w:szCs w:val="22"/>
        </w:rPr>
        <w:tab/>
      </w:r>
      <w:r>
        <w:t>General</w:t>
      </w:r>
      <w:r>
        <w:tab/>
      </w:r>
      <w:r>
        <w:fldChar w:fldCharType="begin" w:fldLock="1"/>
      </w:r>
      <w:r>
        <w:instrText xml:space="preserve"> PAGEREF _Toc161688686 \h </w:instrText>
      </w:r>
      <w:r>
        <w:fldChar w:fldCharType="separate"/>
      </w:r>
      <w:r>
        <w:t>6</w:t>
      </w:r>
      <w:r>
        <w:fldChar w:fldCharType="end"/>
      </w:r>
    </w:p>
    <w:p w14:paraId="53AC37BB" w14:textId="2206CEC5" w:rsidR="00682BD7" w:rsidRDefault="00682BD7">
      <w:pPr>
        <w:pStyle w:val="TOC2"/>
        <w:rPr>
          <w:rFonts w:ascii="Calibri" w:eastAsia="Malgun Gothic" w:hAnsi="Calibri"/>
          <w:kern w:val="2"/>
          <w:sz w:val="22"/>
          <w:szCs w:val="22"/>
        </w:rPr>
      </w:pPr>
      <w:r>
        <w:t>4.2</w:t>
      </w:r>
      <w:r>
        <w:rPr>
          <w:rFonts w:ascii="Calibri" w:eastAsia="Malgun Gothic" w:hAnsi="Calibri"/>
          <w:kern w:val="2"/>
          <w:sz w:val="22"/>
          <w:szCs w:val="22"/>
        </w:rPr>
        <w:tab/>
      </w:r>
      <w:r>
        <w:t>Transfer of RANAP layer 3 messages on the E</w:t>
      </w:r>
      <w:r>
        <w:noBreakHyphen/>
        <w:t>interface</w:t>
      </w:r>
      <w:r>
        <w:tab/>
      </w:r>
      <w:r>
        <w:fldChar w:fldCharType="begin" w:fldLock="1"/>
      </w:r>
      <w:r>
        <w:instrText xml:space="preserve"> PAGEREF _Toc161688687 \h </w:instrText>
      </w:r>
      <w:r>
        <w:fldChar w:fldCharType="separate"/>
      </w:r>
      <w:r>
        <w:t>6</w:t>
      </w:r>
      <w:r>
        <w:fldChar w:fldCharType="end"/>
      </w:r>
    </w:p>
    <w:p w14:paraId="10E2D408" w14:textId="6D070E1B" w:rsidR="00682BD7" w:rsidRDefault="00682BD7">
      <w:pPr>
        <w:pStyle w:val="TOC2"/>
        <w:rPr>
          <w:rFonts w:ascii="Calibri" w:eastAsia="Malgun Gothic" w:hAnsi="Calibri"/>
          <w:kern w:val="2"/>
          <w:sz w:val="22"/>
          <w:szCs w:val="22"/>
        </w:rPr>
      </w:pPr>
      <w:r>
        <w:t>4.3</w:t>
      </w:r>
      <w:r>
        <w:rPr>
          <w:rFonts w:ascii="Calibri" w:eastAsia="Malgun Gothic" w:hAnsi="Calibri"/>
          <w:kern w:val="2"/>
          <w:sz w:val="22"/>
          <w:szCs w:val="22"/>
        </w:rPr>
        <w:tab/>
      </w:r>
      <w:r>
        <w:t>Roles of 3G_MSC</w:t>
      </w:r>
      <w:r>
        <w:noBreakHyphen/>
        <w:t>A, 3G_MSC</w:t>
      </w:r>
      <w:r>
        <w:noBreakHyphen/>
        <w:t>I and 3G_MSC</w:t>
      </w:r>
      <w:r>
        <w:noBreakHyphen/>
        <w:t>T</w:t>
      </w:r>
      <w:r>
        <w:tab/>
      </w:r>
      <w:r>
        <w:fldChar w:fldCharType="begin" w:fldLock="1"/>
      </w:r>
      <w:r>
        <w:instrText xml:space="preserve"> PAGEREF _Toc161688688 \h </w:instrText>
      </w:r>
      <w:r>
        <w:fldChar w:fldCharType="separate"/>
      </w:r>
      <w:r>
        <w:t>6</w:t>
      </w:r>
      <w:r>
        <w:fldChar w:fldCharType="end"/>
      </w:r>
    </w:p>
    <w:p w14:paraId="68ECFB3D" w14:textId="483B2FE2" w:rsidR="00682BD7" w:rsidRDefault="00682BD7">
      <w:pPr>
        <w:pStyle w:val="TOC1"/>
        <w:rPr>
          <w:rFonts w:ascii="Calibri" w:eastAsia="Malgun Gothic" w:hAnsi="Calibri"/>
          <w:kern w:val="2"/>
          <w:szCs w:val="22"/>
        </w:rPr>
      </w:pPr>
      <w:r>
        <w:t>5</w:t>
      </w:r>
      <w:r>
        <w:rPr>
          <w:rFonts w:ascii="Calibri" w:eastAsia="Malgun Gothic" w:hAnsi="Calibri"/>
          <w:kern w:val="2"/>
          <w:szCs w:val="22"/>
        </w:rPr>
        <w:tab/>
      </w:r>
      <w:r>
        <w:t>Use of the RANAP on the E</w:t>
      </w:r>
      <w:r>
        <w:noBreakHyphen/>
        <w:t>interface</w:t>
      </w:r>
      <w:r>
        <w:tab/>
      </w:r>
      <w:r>
        <w:fldChar w:fldCharType="begin" w:fldLock="1"/>
      </w:r>
      <w:r>
        <w:instrText xml:space="preserve"> PAGEREF _Toc161688689 \h </w:instrText>
      </w:r>
      <w:r>
        <w:fldChar w:fldCharType="separate"/>
      </w:r>
      <w:r>
        <w:t>7</w:t>
      </w:r>
      <w:r>
        <w:fldChar w:fldCharType="end"/>
      </w:r>
    </w:p>
    <w:p w14:paraId="666F462C" w14:textId="0BA663B2" w:rsidR="00682BD7" w:rsidRDefault="00682BD7">
      <w:pPr>
        <w:pStyle w:val="TOC2"/>
        <w:rPr>
          <w:rFonts w:ascii="Calibri" w:eastAsia="Malgun Gothic" w:hAnsi="Calibri"/>
          <w:kern w:val="2"/>
          <w:sz w:val="22"/>
          <w:szCs w:val="22"/>
        </w:rPr>
      </w:pPr>
      <w:r>
        <w:t>5.1</w:t>
      </w:r>
      <w:r>
        <w:rPr>
          <w:rFonts w:ascii="Calibri" w:eastAsia="Malgun Gothic" w:hAnsi="Calibri"/>
          <w:kern w:val="2"/>
          <w:sz w:val="22"/>
          <w:szCs w:val="22"/>
        </w:rPr>
        <w:tab/>
      </w:r>
      <w:r>
        <w:t>RAB Assignment</w:t>
      </w:r>
      <w:r>
        <w:tab/>
      </w:r>
      <w:r>
        <w:fldChar w:fldCharType="begin" w:fldLock="1"/>
      </w:r>
      <w:r>
        <w:instrText xml:space="preserve"> PAGEREF _Toc161688690 \h </w:instrText>
      </w:r>
      <w:r>
        <w:fldChar w:fldCharType="separate"/>
      </w:r>
      <w:r>
        <w:t>7</w:t>
      </w:r>
      <w:r>
        <w:fldChar w:fldCharType="end"/>
      </w:r>
    </w:p>
    <w:p w14:paraId="55E3FF38" w14:textId="6ED14C12" w:rsidR="00682BD7" w:rsidRDefault="00682BD7">
      <w:pPr>
        <w:pStyle w:val="TOC2"/>
        <w:rPr>
          <w:rFonts w:ascii="Calibri" w:eastAsia="Malgun Gothic" w:hAnsi="Calibri"/>
          <w:kern w:val="2"/>
          <w:sz w:val="22"/>
          <w:szCs w:val="22"/>
        </w:rPr>
      </w:pPr>
      <w:r>
        <w:t>5.2</w:t>
      </w:r>
      <w:r>
        <w:rPr>
          <w:rFonts w:ascii="Calibri" w:eastAsia="Malgun Gothic" w:hAnsi="Calibri"/>
          <w:kern w:val="2"/>
          <w:sz w:val="22"/>
          <w:szCs w:val="22"/>
        </w:rPr>
        <w:tab/>
      </w:r>
      <w:r>
        <w:t>RAB Release Request</w:t>
      </w:r>
      <w:r>
        <w:tab/>
      </w:r>
      <w:r>
        <w:fldChar w:fldCharType="begin" w:fldLock="1"/>
      </w:r>
      <w:r>
        <w:instrText xml:space="preserve"> PAGEREF _Toc161688691 \h </w:instrText>
      </w:r>
      <w:r>
        <w:fldChar w:fldCharType="separate"/>
      </w:r>
      <w:r>
        <w:t>7</w:t>
      </w:r>
      <w:r>
        <w:fldChar w:fldCharType="end"/>
      </w:r>
    </w:p>
    <w:p w14:paraId="26C2DD23" w14:textId="706ED08C" w:rsidR="00682BD7" w:rsidRDefault="00682BD7">
      <w:pPr>
        <w:pStyle w:val="TOC2"/>
        <w:rPr>
          <w:rFonts w:ascii="Calibri" w:eastAsia="Malgun Gothic" w:hAnsi="Calibri"/>
          <w:kern w:val="2"/>
          <w:sz w:val="22"/>
          <w:szCs w:val="22"/>
        </w:rPr>
      </w:pPr>
      <w:r>
        <w:t>5.3</w:t>
      </w:r>
      <w:r>
        <w:rPr>
          <w:rFonts w:ascii="Calibri" w:eastAsia="Malgun Gothic" w:hAnsi="Calibri"/>
          <w:kern w:val="2"/>
          <w:sz w:val="22"/>
          <w:szCs w:val="22"/>
        </w:rPr>
        <w:tab/>
      </w:r>
      <w:r>
        <w:t>Iu Release Request</w:t>
      </w:r>
      <w:r>
        <w:tab/>
      </w:r>
      <w:r>
        <w:fldChar w:fldCharType="begin" w:fldLock="1"/>
      </w:r>
      <w:r>
        <w:instrText xml:space="preserve"> PAGEREF _Toc161688692 \h </w:instrText>
      </w:r>
      <w:r>
        <w:fldChar w:fldCharType="separate"/>
      </w:r>
      <w:r>
        <w:t>8</w:t>
      </w:r>
      <w:r>
        <w:fldChar w:fldCharType="end"/>
      </w:r>
    </w:p>
    <w:p w14:paraId="1CAA60BB" w14:textId="23783DCE" w:rsidR="00682BD7" w:rsidRDefault="00682BD7">
      <w:pPr>
        <w:pStyle w:val="TOC2"/>
        <w:rPr>
          <w:rFonts w:ascii="Calibri" w:eastAsia="Malgun Gothic" w:hAnsi="Calibri"/>
          <w:kern w:val="2"/>
          <w:sz w:val="22"/>
          <w:szCs w:val="22"/>
        </w:rPr>
      </w:pPr>
      <w:r>
        <w:t>5.4</w:t>
      </w:r>
      <w:r>
        <w:rPr>
          <w:rFonts w:ascii="Calibri" w:eastAsia="Malgun Gothic" w:hAnsi="Calibri"/>
          <w:kern w:val="2"/>
          <w:sz w:val="22"/>
          <w:szCs w:val="22"/>
        </w:rPr>
        <w:tab/>
      </w:r>
      <w:r>
        <w:t>Relocation Resource Allocation</w:t>
      </w:r>
      <w:r>
        <w:tab/>
      </w:r>
      <w:r>
        <w:fldChar w:fldCharType="begin" w:fldLock="1"/>
      </w:r>
      <w:r>
        <w:instrText xml:space="preserve"> PAGEREF _Toc161688693 \h </w:instrText>
      </w:r>
      <w:r>
        <w:fldChar w:fldCharType="separate"/>
      </w:r>
      <w:r>
        <w:t>8</w:t>
      </w:r>
      <w:r>
        <w:fldChar w:fldCharType="end"/>
      </w:r>
    </w:p>
    <w:p w14:paraId="4F4DB7AE" w14:textId="7F9A7927" w:rsidR="00682BD7" w:rsidRDefault="00682BD7">
      <w:pPr>
        <w:pStyle w:val="TOC2"/>
        <w:rPr>
          <w:rFonts w:ascii="Calibri" w:eastAsia="Malgun Gothic" w:hAnsi="Calibri"/>
          <w:kern w:val="2"/>
          <w:sz w:val="22"/>
          <w:szCs w:val="22"/>
        </w:rPr>
      </w:pPr>
      <w:r>
        <w:t>5.5</w:t>
      </w:r>
      <w:r>
        <w:rPr>
          <w:rFonts w:ascii="Calibri" w:eastAsia="Malgun Gothic" w:hAnsi="Calibri"/>
          <w:kern w:val="2"/>
          <w:sz w:val="22"/>
          <w:szCs w:val="22"/>
        </w:rPr>
        <w:tab/>
      </w:r>
      <w:r>
        <w:t>Relocation Cancel</w:t>
      </w:r>
      <w:r>
        <w:tab/>
      </w:r>
      <w:r>
        <w:fldChar w:fldCharType="begin" w:fldLock="1"/>
      </w:r>
      <w:r>
        <w:instrText xml:space="preserve"> PAGEREF _Toc161688694 \h </w:instrText>
      </w:r>
      <w:r>
        <w:fldChar w:fldCharType="separate"/>
      </w:r>
      <w:r>
        <w:t>8</w:t>
      </w:r>
      <w:r>
        <w:fldChar w:fldCharType="end"/>
      </w:r>
    </w:p>
    <w:p w14:paraId="738C6E91" w14:textId="15708680" w:rsidR="00682BD7" w:rsidRDefault="00682BD7">
      <w:pPr>
        <w:pStyle w:val="TOC2"/>
        <w:rPr>
          <w:rFonts w:ascii="Calibri" w:eastAsia="Malgun Gothic" w:hAnsi="Calibri"/>
          <w:kern w:val="2"/>
          <w:sz w:val="22"/>
          <w:szCs w:val="22"/>
        </w:rPr>
      </w:pPr>
      <w:r>
        <w:t>5.6</w:t>
      </w:r>
      <w:r>
        <w:rPr>
          <w:rFonts w:ascii="Calibri" w:eastAsia="Malgun Gothic" w:hAnsi="Calibri"/>
          <w:kern w:val="2"/>
          <w:sz w:val="22"/>
          <w:szCs w:val="22"/>
        </w:rPr>
        <w:tab/>
      </w:r>
      <w:r>
        <w:t>Relocation Detect and Relocation Complete</w:t>
      </w:r>
      <w:r>
        <w:tab/>
      </w:r>
      <w:r>
        <w:fldChar w:fldCharType="begin" w:fldLock="1"/>
      </w:r>
      <w:r>
        <w:instrText xml:space="preserve"> PAGEREF _Toc161688695 \h </w:instrText>
      </w:r>
      <w:r>
        <w:fldChar w:fldCharType="separate"/>
      </w:r>
      <w:r>
        <w:t>8</w:t>
      </w:r>
      <w:r>
        <w:fldChar w:fldCharType="end"/>
      </w:r>
    </w:p>
    <w:p w14:paraId="6D7AA124" w14:textId="4CF951A5" w:rsidR="00682BD7" w:rsidRDefault="00682BD7">
      <w:pPr>
        <w:pStyle w:val="TOC2"/>
        <w:rPr>
          <w:rFonts w:ascii="Calibri" w:eastAsia="Malgun Gothic" w:hAnsi="Calibri"/>
          <w:kern w:val="2"/>
          <w:sz w:val="22"/>
          <w:szCs w:val="22"/>
        </w:rPr>
      </w:pPr>
      <w:r>
        <w:t>5.7</w:t>
      </w:r>
      <w:r>
        <w:rPr>
          <w:rFonts w:ascii="Calibri" w:eastAsia="Malgun Gothic" w:hAnsi="Calibri"/>
          <w:kern w:val="2"/>
          <w:sz w:val="22"/>
          <w:szCs w:val="22"/>
        </w:rPr>
        <w:tab/>
      </w:r>
      <w:r>
        <w:t>CN Trace invocation</w:t>
      </w:r>
      <w:r>
        <w:tab/>
      </w:r>
      <w:r>
        <w:fldChar w:fldCharType="begin" w:fldLock="1"/>
      </w:r>
      <w:r>
        <w:instrText xml:space="preserve"> PAGEREF _Toc161688696 \h </w:instrText>
      </w:r>
      <w:r>
        <w:fldChar w:fldCharType="separate"/>
      </w:r>
      <w:r>
        <w:t>9</w:t>
      </w:r>
      <w:r>
        <w:fldChar w:fldCharType="end"/>
      </w:r>
    </w:p>
    <w:p w14:paraId="1484D4A5" w14:textId="0E082234" w:rsidR="00682BD7" w:rsidRDefault="00682BD7">
      <w:pPr>
        <w:pStyle w:val="TOC2"/>
        <w:rPr>
          <w:rFonts w:ascii="Calibri" w:eastAsia="Malgun Gothic" w:hAnsi="Calibri"/>
          <w:kern w:val="2"/>
          <w:sz w:val="22"/>
          <w:szCs w:val="22"/>
        </w:rPr>
      </w:pPr>
      <w:r>
        <w:t>5.8</w:t>
      </w:r>
      <w:r>
        <w:rPr>
          <w:rFonts w:ascii="Calibri" w:eastAsia="Malgun Gothic" w:hAnsi="Calibri"/>
          <w:kern w:val="2"/>
          <w:sz w:val="22"/>
          <w:szCs w:val="22"/>
        </w:rPr>
        <w:tab/>
      </w:r>
      <w:r>
        <w:t>Security mode control</w:t>
      </w:r>
      <w:r>
        <w:tab/>
      </w:r>
      <w:r>
        <w:fldChar w:fldCharType="begin" w:fldLock="1"/>
      </w:r>
      <w:r>
        <w:instrText xml:space="preserve"> PAGEREF _Toc161688697 \h </w:instrText>
      </w:r>
      <w:r>
        <w:fldChar w:fldCharType="separate"/>
      </w:r>
      <w:r>
        <w:t>9</w:t>
      </w:r>
      <w:r>
        <w:fldChar w:fldCharType="end"/>
      </w:r>
    </w:p>
    <w:p w14:paraId="46DE8D71" w14:textId="0C621121" w:rsidR="00682BD7" w:rsidRDefault="00682BD7">
      <w:pPr>
        <w:pStyle w:val="TOC2"/>
        <w:rPr>
          <w:rFonts w:ascii="Calibri" w:eastAsia="Malgun Gothic" w:hAnsi="Calibri"/>
          <w:kern w:val="2"/>
          <w:sz w:val="22"/>
          <w:szCs w:val="22"/>
        </w:rPr>
      </w:pPr>
      <w:r>
        <w:t>5.9</w:t>
      </w:r>
      <w:r>
        <w:rPr>
          <w:rFonts w:ascii="Calibri" w:eastAsia="Malgun Gothic" w:hAnsi="Calibri"/>
          <w:kern w:val="2"/>
          <w:sz w:val="22"/>
          <w:szCs w:val="22"/>
        </w:rPr>
        <w:tab/>
      </w:r>
      <w:r>
        <w:t>Location Reporting Control</w:t>
      </w:r>
      <w:r>
        <w:tab/>
      </w:r>
      <w:r>
        <w:fldChar w:fldCharType="begin" w:fldLock="1"/>
      </w:r>
      <w:r>
        <w:instrText xml:space="preserve"> PAGEREF _Toc161688698 \h </w:instrText>
      </w:r>
      <w:r>
        <w:fldChar w:fldCharType="separate"/>
      </w:r>
      <w:r>
        <w:t>9</w:t>
      </w:r>
      <w:r>
        <w:fldChar w:fldCharType="end"/>
      </w:r>
    </w:p>
    <w:p w14:paraId="62E4F72C" w14:textId="271B2874" w:rsidR="00682BD7" w:rsidRDefault="00682BD7">
      <w:pPr>
        <w:pStyle w:val="TOC2"/>
        <w:rPr>
          <w:rFonts w:ascii="Calibri" w:eastAsia="Malgun Gothic" w:hAnsi="Calibri"/>
          <w:kern w:val="2"/>
          <w:sz w:val="22"/>
          <w:szCs w:val="22"/>
        </w:rPr>
      </w:pPr>
      <w:r>
        <w:t>5.10</w:t>
      </w:r>
      <w:r>
        <w:rPr>
          <w:rFonts w:ascii="Calibri" w:eastAsia="Malgun Gothic" w:hAnsi="Calibri"/>
          <w:kern w:val="2"/>
          <w:sz w:val="22"/>
          <w:szCs w:val="22"/>
        </w:rPr>
        <w:tab/>
      </w:r>
      <w:r>
        <w:t>Location Report</w:t>
      </w:r>
      <w:r>
        <w:tab/>
      </w:r>
      <w:r>
        <w:fldChar w:fldCharType="begin" w:fldLock="1"/>
      </w:r>
      <w:r>
        <w:instrText xml:space="preserve"> PAGEREF _Toc161688699 \h </w:instrText>
      </w:r>
      <w:r>
        <w:fldChar w:fldCharType="separate"/>
      </w:r>
      <w:r>
        <w:t>9</w:t>
      </w:r>
      <w:r>
        <w:fldChar w:fldCharType="end"/>
      </w:r>
    </w:p>
    <w:p w14:paraId="04EB4BFF" w14:textId="30D65C98" w:rsidR="00682BD7" w:rsidRDefault="00682BD7">
      <w:pPr>
        <w:pStyle w:val="TOC2"/>
        <w:rPr>
          <w:rFonts w:ascii="Calibri" w:eastAsia="Malgun Gothic" w:hAnsi="Calibri"/>
          <w:kern w:val="2"/>
          <w:sz w:val="22"/>
          <w:szCs w:val="22"/>
        </w:rPr>
      </w:pPr>
      <w:r>
        <w:t>5.11</w:t>
      </w:r>
      <w:r>
        <w:rPr>
          <w:rFonts w:ascii="Calibri" w:eastAsia="Malgun Gothic" w:hAnsi="Calibri"/>
          <w:kern w:val="2"/>
          <w:sz w:val="22"/>
          <w:szCs w:val="22"/>
        </w:rPr>
        <w:tab/>
      </w:r>
      <w:r>
        <w:t>Direct Transfer</w:t>
      </w:r>
      <w:r>
        <w:tab/>
      </w:r>
      <w:r>
        <w:fldChar w:fldCharType="begin" w:fldLock="1"/>
      </w:r>
      <w:r>
        <w:instrText xml:space="preserve"> PAGEREF _Toc161688700 \h </w:instrText>
      </w:r>
      <w:r>
        <w:fldChar w:fldCharType="separate"/>
      </w:r>
      <w:r>
        <w:t>9</w:t>
      </w:r>
      <w:r>
        <w:fldChar w:fldCharType="end"/>
      </w:r>
    </w:p>
    <w:p w14:paraId="51CF3686" w14:textId="3D7E3EE4" w:rsidR="00682BD7" w:rsidRDefault="00682BD7">
      <w:pPr>
        <w:pStyle w:val="TOC2"/>
        <w:rPr>
          <w:rFonts w:ascii="Calibri" w:eastAsia="Malgun Gothic" w:hAnsi="Calibri"/>
          <w:kern w:val="2"/>
          <w:sz w:val="22"/>
          <w:szCs w:val="22"/>
        </w:rPr>
      </w:pPr>
      <w:r>
        <w:t>5.12</w:t>
      </w:r>
      <w:r>
        <w:rPr>
          <w:rFonts w:ascii="Calibri" w:eastAsia="Malgun Gothic" w:hAnsi="Calibri"/>
          <w:kern w:val="2"/>
          <w:sz w:val="22"/>
          <w:szCs w:val="22"/>
        </w:rPr>
        <w:tab/>
      </w:r>
      <w:r>
        <w:t>Error Indication</w:t>
      </w:r>
      <w:r>
        <w:tab/>
      </w:r>
      <w:r>
        <w:fldChar w:fldCharType="begin" w:fldLock="1"/>
      </w:r>
      <w:r>
        <w:instrText xml:space="preserve"> PAGEREF _Toc161688701 \h </w:instrText>
      </w:r>
      <w:r>
        <w:fldChar w:fldCharType="separate"/>
      </w:r>
      <w:r>
        <w:t>10</w:t>
      </w:r>
      <w:r>
        <w:fldChar w:fldCharType="end"/>
      </w:r>
    </w:p>
    <w:p w14:paraId="156B9810" w14:textId="3EDC9E40" w:rsidR="00682BD7" w:rsidRDefault="00682BD7">
      <w:pPr>
        <w:pStyle w:val="TOC2"/>
        <w:rPr>
          <w:rFonts w:ascii="Calibri" w:eastAsia="Malgun Gothic" w:hAnsi="Calibri"/>
          <w:kern w:val="2"/>
          <w:sz w:val="22"/>
          <w:szCs w:val="22"/>
        </w:rPr>
      </w:pPr>
      <w:r>
        <w:t>5.13</w:t>
      </w:r>
      <w:r>
        <w:rPr>
          <w:rFonts w:ascii="Calibri" w:eastAsia="Malgun Gothic" w:hAnsi="Calibri"/>
          <w:kern w:val="2"/>
          <w:sz w:val="22"/>
          <w:szCs w:val="22"/>
        </w:rPr>
        <w:tab/>
      </w:r>
      <w:r>
        <w:t>CN Deactivate Trace</w:t>
      </w:r>
      <w:r>
        <w:tab/>
      </w:r>
      <w:r>
        <w:fldChar w:fldCharType="begin" w:fldLock="1"/>
      </w:r>
      <w:r>
        <w:instrText xml:space="preserve"> PAGEREF _Toc161688702 \h </w:instrText>
      </w:r>
      <w:r>
        <w:fldChar w:fldCharType="separate"/>
      </w:r>
      <w:r>
        <w:t>10</w:t>
      </w:r>
      <w:r>
        <w:fldChar w:fldCharType="end"/>
      </w:r>
    </w:p>
    <w:p w14:paraId="5BB54812" w14:textId="339D5E81" w:rsidR="00682BD7" w:rsidRDefault="00682BD7">
      <w:pPr>
        <w:pStyle w:val="TOC2"/>
        <w:rPr>
          <w:rFonts w:ascii="Calibri" w:eastAsia="Malgun Gothic" w:hAnsi="Calibri"/>
          <w:kern w:val="2"/>
          <w:sz w:val="22"/>
          <w:szCs w:val="22"/>
        </w:rPr>
      </w:pPr>
      <w:r>
        <w:t>5.14</w:t>
      </w:r>
      <w:r>
        <w:rPr>
          <w:rFonts w:ascii="Calibri" w:eastAsia="Malgun Gothic" w:hAnsi="Calibri"/>
          <w:kern w:val="2"/>
          <w:sz w:val="22"/>
          <w:szCs w:val="22"/>
        </w:rPr>
        <w:tab/>
      </w:r>
      <w:r>
        <w:t>Common ID</w:t>
      </w:r>
      <w:r>
        <w:tab/>
      </w:r>
      <w:r>
        <w:fldChar w:fldCharType="begin" w:fldLock="1"/>
      </w:r>
      <w:r>
        <w:instrText xml:space="preserve"> PAGEREF _Toc161688703 \h </w:instrText>
      </w:r>
      <w:r>
        <w:fldChar w:fldCharType="separate"/>
      </w:r>
      <w:r>
        <w:t>10</w:t>
      </w:r>
      <w:r>
        <w:fldChar w:fldCharType="end"/>
      </w:r>
    </w:p>
    <w:p w14:paraId="549AC576" w14:textId="7B3C310B" w:rsidR="00682BD7" w:rsidRDefault="00682BD7">
      <w:pPr>
        <w:pStyle w:val="TOC2"/>
        <w:rPr>
          <w:rFonts w:ascii="Calibri" w:eastAsia="Malgun Gothic" w:hAnsi="Calibri"/>
          <w:kern w:val="2"/>
          <w:sz w:val="22"/>
          <w:szCs w:val="22"/>
        </w:rPr>
      </w:pPr>
      <w:r>
        <w:t>5.15</w:t>
      </w:r>
      <w:r>
        <w:rPr>
          <w:rFonts w:ascii="Calibri" w:eastAsia="Malgun Gothic" w:hAnsi="Calibri"/>
          <w:kern w:val="2"/>
          <w:sz w:val="22"/>
          <w:szCs w:val="22"/>
        </w:rPr>
        <w:tab/>
      </w:r>
      <w:r>
        <w:t>Location Related Data</w:t>
      </w:r>
      <w:r>
        <w:tab/>
      </w:r>
      <w:r>
        <w:fldChar w:fldCharType="begin" w:fldLock="1"/>
      </w:r>
      <w:r>
        <w:instrText xml:space="preserve"> PAGEREF _Toc161688704 \h </w:instrText>
      </w:r>
      <w:r>
        <w:fldChar w:fldCharType="separate"/>
      </w:r>
      <w:r>
        <w:t>10</w:t>
      </w:r>
      <w:r>
        <w:fldChar w:fldCharType="end"/>
      </w:r>
    </w:p>
    <w:p w14:paraId="5096216C" w14:textId="712C83D1" w:rsidR="00682BD7" w:rsidRDefault="00682BD7">
      <w:pPr>
        <w:pStyle w:val="TOC2"/>
        <w:rPr>
          <w:rFonts w:ascii="Calibri" w:eastAsia="Malgun Gothic" w:hAnsi="Calibri"/>
          <w:kern w:val="2"/>
          <w:sz w:val="22"/>
          <w:szCs w:val="22"/>
        </w:rPr>
      </w:pPr>
      <w:r>
        <w:t>5.16</w:t>
      </w:r>
      <w:r>
        <w:rPr>
          <w:rFonts w:ascii="Calibri" w:eastAsia="Malgun Gothic" w:hAnsi="Calibri"/>
          <w:kern w:val="2"/>
          <w:sz w:val="22"/>
          <w:szCs w:val="22"/>
        </w:rPr>
        <w:tab/>
      </w:r>
      <w:r>
        <w:t>UE Specific Information</w:t>
      </w:r>
      <w:r>
        <w:tab/>
      </w:r>
      <w:r>
        <w:fldChar w:fldCharType="begin" w:fldLock="1"/>
      </w:r>
      <w:r>
        <w:instrText xml:space="preserve"> PAGEREF _Toc161688705 \h </w:instrText>
      </w:r>
      <w:r>
        <w:fldChar w:fldCharType="separate"/>
      </w:r>
      <w:r>
        <w:t>10</w:t>
      </w:r>
      <w:r>
        <w:fldChar w:fldCharType="end"/>
      </w:r>
    </w:p>
    <w:p w14:paraId="2A8D191B" w14:textId="6EC0217D" w:rsidR="00682BD7" w:rsidRDefault="00682BD7">
      <w:pPr>
        <w:pStyle w:val="TOC2"/>
        <w:rPr>
          <w:rFonts w:ascii="Calibri" w:eastAsia="Malgun Gothic" w:hAnsi="Calibri"/>
          <w:kern w:val="2"/>
          <w:sz w:val="22"/>
          <w:szCs w:val="22"/>
        </w:rPr>
      </w:pPr>
      <w:r>
        <w:t>5.17</w:t>
      </w:r>
      <w:r>
        <w:rPr>
          <w:rFonts w:ascii="Calibri" w:eastAsia="Malgun Gothic" w:hAnsi="Calibri"/>
          <w:kern w:val="2"/>
          <w:sz w:val="22"/>
          <w:szCs w:val="22"/>
        </w:rPr>
        <w:tab/>
      </w:r>
      <w:r>
        <w:t>RAB Modification Request</w:t>
      </w:r>
      <w:r>
        <w:tab/>
      </w:r>
      <w:r>
        <w:fldChar w:fldCharType="begin" w:fldLock="1"/>
      </w:r>
      <w:r>
        <w:instrText xml:space="preserve"> PAGEREF _Toc161688706 \h </w:instrText>
      </w:r>
      <w:r>
        <w:fldChar w:fldCharType="separate"/>
      </w:r>
      <w:r>
        <w:t>10</w:t>
      </w:r>
      <w:r>
        <w:fldChar w:fldCharType="end"/>
      </w:r>
    </w:p>
    <w:p w14:paraId="0208F7BB" w14:textId="087A14A2" w:rsidR="00682BD7" w:rsidRDefault="00682BD7">
      <w:pPr>
        <w:pStyle w:val="TOC1"/>
        <w:rPr>
          <w:rFonts w:ascii="Calibri" w:eastAsia="Malgun Gothic" w:hAnsi="Calibri"/>
          <w:kern w:val="2"/>
          <w:szCs w:val="22"/>
        </w:rPr>
      </w:pPr>
      <w:r>
        <w:t>6</w:t>
      </w:r>
      <w:r>
        <w:rPr>
          <w:rFonts w:ascii="Calibri" w:eastAsia="Malgun Gothic" w:hAnsi="Calibri"/>
          <w:kern w:val="2"/>
          <w:szCs w:val="22"/>
        </w:rPr>
        <w:tab/>
      </w:r>
      <w:r>
        <w:t>RANAP messages transferred on the E</w:t>
      </w:r>
      <w:r>
        <w:noBreakHyphen/>
        <w:t>interface</w:t>
      </w:r>
      <w:r>
        <w:tab/>
      </w:r>
      <w:r>
        <w:fldChar w:fldCharType="begin" w:fldLock="1"/>
      </w:r>
      <w:r>
        <w:instrText xml:space="preserve"> PAGEREF _Toc161688707 \h </w:instrText>
      </w:r>
      <w:r>
        <w:fldChar w:fldCharType="separate"/>
      </w:r>
      <w:r>
        <w:t>11</w:t>
      </w:r>
      <w:r>
        <w:fldChar w:fldCharType="end"/>
      </w:r>
    </w:p>
    <w:p w14:paraId="2D146906" w14:textId="1E42F085" w:rsidR="00682BD7" w:rsidRDefault="00682BD7">
      <w:pPr>
        <w:pStyle w:val="TOC1"/>
        <w:rPr>
          <w:rFonts w:ascii="Calibri" w:eastAsia="Malgun Gothic" w:hAnsi="Calibri"/>
          <w:kern w:val="2"/>
          <w:szCs w:val="22"/>
        </w:rPr>
      </w:pPr>
      <w:r>
        <w:t>7</w:t>
      </w:r>
      <w:r>
        <w:rPr>
          <w:rFonts w:ascii="Calibri" w:eastAsia="Malgun Gothic" w:hAnsi="Calibri"/>
          <w:kern w:val="2"/>
          <w:szCs w:val="22"/>
        </w:rPr>
        <w:tab/>
      </w:r>
      <w:r>
        <w:t>Exceptions for RANAP message contents and information element coding when transferred on the E</w:t>
      </w:r>
      <w:r>
        <w:noBreakHyphen/>
        <w:t>interface</w:t>
      </w:r>
      <w:r>
        <w:tab/>
      </w:r>
      <w:r>
        <w:fldChar w:fldCharType="begin" w:fldLock="1"/>
      </w:r>
      <w:r>
        <w:instrText xml:space="preserve"> PAGEREF _Toc161688708 \h </w:instrText>
      </w:r>
      <w:r>
        <w:fldChar w:fldCharType="separate"/>
      </w:r>
      <w:r>
        <w:t>12</w:t>
      </w:r>
      <w:r>
        <w:fldChar w:fldCharType="end"/>
      </w:r>
    </w:p>
    <w:p w14:paraId="030DC57B" w14:textId="060D35AA" w:rsidR="00682BD7" w:rsidRDefault="00682BD7">
      <w:pPr>
        <w:pStyle w:val="TOC2"/>
        <w:rPr>
          <w:rFonts w:ascii="Calibri" w:eastAsia="Malgun Gothic" w:hAnsi="Calibri"/>
          <w:kern w:val="2"/>
          <w:sz w:val="22"/>
          <w:szCs w:val="22"/>
        </w:rPr>
      </w:pPr>
      <w:r>
        <w:t>7.1</w:t>
      </w:r>
      <w:r>
        <w:rPr>
          <w:rFonts w:ascii="Calibri" w:eastAsia="Malgun Gothic" w:hAnsi="Calibri"/>
          <w:kern w:val="2"/>
          <w:sz w:val="22"/>
          <w:szCs w:val="22"/>
        </w:rPr>
        <w:tab/>
      </w:r>
      <w:r>
        <w:t>Message Contents</w:t>
      </w:r>
      <w:r>
        <w:tab/>
      </w:r>
      <w:r>
        <w:fldChar w:fldCharType="begin" w:fldLock="1"/>
      </w:r>
      <w:r>
        <w:instrText xml:space="preserve"> PAGEREF _Toc161688709 \h </w:instrText>
      </w:r>
      <w:r>
        <w:fldChar w:fldCharType="separate"/>
      </w:r>
      <w:r>
        <w:t>12</w:t>
      </w:r>
      <w:r>
        <w:fldChar w:fldCharType="end"/>
      </w:r>
    </w:p>
    <w:p w14:paraId="425DAFF0" w14:textId="1DC70FE4" w:rsidR="00682BD7" w:rsidRDefault="00682BD7">
      <w:pPr>
        <w:pStyle w:val="TOC1"/>
        <w:rPr>
          <w:rFonts w:ascii="Calibri" w:eastAsia="Malgun Gothic" w:hAnsi="Calibri"/>
          <w:kern w:val="2"/>
          <w:szCs w:val="22"/>
        </w:rPr>
      </w:pPr>
      <w:r>
        <w:t>8</w:t>
      </w:r>
      <w:r>
        <w:rPr>
          <w:rFonts w:ascii="Calibri" w:eastAsia="Malgun Gothic" w:hAnsi="Calibri"/>
          <w:kern w:val="2"/>
          <w:szCs w:val="22"/>
        </w:rPr>
        <w:tab/>
      </w:r>
      <w:r>
        <w:t>RANAP message error handling when transferred on the E</w:t>
      </w:r>
      <w:r>
        <w:noBreakHyphen/>
        <w:t>interface</w:t>
      </w:r>
      <w:r>
        <w:tab/>
      </w:r>
      <w:r>
        <w:fldChar w:fldCharType="begin" w:fldLock="1"/>
      </w:r>
      <w:r>
        <w:instrText xml:space="preserve"> PAGEREF _Toc161688710 \h </w:instrText>
      </w:r>
      <w:r>
        <w:fldChar w:fldCharType="separate"/>
      </w:r>
      <w:r>
        <w:t>12</w:t>
      </w:r>
      <w:r>
        <w:fldChar w:fldCharType="end"/>
      </w:r>
    </w:p>
    <w:p w14:paraId="1F336322" w14:textId="0F088C3F" w:rsidR="00682BD7" w:rsidRDefault="00682BD7" w:rsidP="00682BD7">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_Toc161688711 \h </w:instrText>
      </w:r>
      <w:r>
        <w:fldChar w:fldCharType="separate"/>
      </w:r>
      <w:r>
        <w:t>13</w:t>
      </w:r>
      <w:r>
        <w:fldChar w:fldCharType="end"/>
      </w:r>
    </w:p>
    <w:p w14:paraId="677A404B" w14:textId="116ECAC6" w:rsidR="00FB00CE" w:rsidRDefault="00627C02">
      <w:r>
        <w:rPr>
          <w:noProof/>
          <w:sz w:val="22"/>
        </w:rPr>
        <w:fldChar w:fldCharType="end"/>
      </w:r>
    </w:p>
    <w:p w14:paraId="58017B59" w14:textId="77777777" w:rsidR="00FB00CE" w:rsidRDefault="00FB00CE">
      <w:pPr>
        <w:pStyle w:val="Heading1"/>
      </w:pPr>
      <w:r>
        <w:br w:type="page"/>
      </w:r>
      <w:bookmarkStart w:id="8" w:name="_Toc161688681"/>
      <w:r>
        <w:lastRenderedPageBreak/>
        <w:t>Foreword</w:t>
      </w:r>
      <w:bookmarkEnd w:id="8"/>
    </w:p>
    <w:p w14:paraId="4BE5FA12" w14:textId="77777777" w:rsidR="00FB00CE" w:rsidRDefault="00FB00CE">
      <w:r>
        <w:t>This Technical Specification has been produced by the 3</w:t>
      </w:r>
      <w:r>
        <w:rPr>
          <w:vertAlign w:val="superscript"/>
        </w:rPr>
        <w:t>rd</w:t>
      </w:r>
      <w:r>
        <w:t xml:space="preserve"> Generation Partnership Project (3GPP).</w:t>
      </w:r>
    </w:p>
    <w:p w14:paraId="50B75E3A" w14:textId="77777777" w:rsidR="00FB00CE" w:rsidRDefault="00FB00C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6C12C" w14:textId="77777777" w:rsidR="00FB00CE" w:rsidRPr="00D374A2" w:rsidRDefault="00FB00CE">
      <w:pPr>
        <w:pStyle w:val="B1"/>
      </w:pPr>
      <w:r w:rsidRPr="00D374A2">
        <w:t xml:space="preserve">Version </w:t>
      </w:r>
      <w:proofErr w:type="spellStart"/>
      <w:r w:rsidRPr="00D374A2">
        <w:t>x.y.z</w:t>
      </w:r>
      <w:proofErr w:type="spellEnd"/>
    </w:p>
    <w:p w14:paraId="094D7042" w14:textId="77777777" w:rsidR="00FB00CE" w:rsidRDefault="00FB00CE">
      <w:pPr>
        <w:pStyle w:val="B1"/>
      </w:pPr>
      <w:r>
        <w:t>where:</w:t>
      </w:r>
    </w:p>
    <w:p w14:paraId="7AD83B16" w14:textId="77777777" w:rsidR="00FB00CE" w:rsidRDefault="00FB00CE">
      <w:pPr>
        <w:pStyle w:val="B2"/>
      </w:pPr>
      <w:r>
        <w:t>x</w:t>
      </w:r>
      <w:r>
        <w:tab/>
        <w:t>the first digit:</w:t>
      </w:r>
    </w:p>
    <w:p w14:paraId="545FB426" w14:textId="77777777" w:rsidR="00FB00CE" w:rsidRDefault="00FB00CE">
      <w:pPr>
        <w:pStyle w:val="B3"/>
      </w:pPr>
      <w:r>
        <w:t>1</w:t>
      </w:r>
      <w:r>
        <w:tab/>
        <w:t>presented to TSG for information;</w:t>
      </w:r>
    </w:p>
    <w:p w14:paraId="768F0B11" w14:textId="77777777" w:rsidR="00FB00CE" w:rsidRDefault="00FB00CE">
      <w:pPr>
        <w:pStyle w:val="B3"/>
      </w:pPr>
      <w:r>
        <w:t>2</w:t>
      </w:r>
      <w:r>
        <w:tab/>
        <w:t>presented to TSG for approval;</w:t>
      </w:r>
    </w:p>
    <w:p w14:paraId="68A86F47" w14:textId="77777777" w:rsidR="00FB00CE" w:rsidRDefault="00FB00CE">
      <w:pPr>
        <w:pStyle w:val="B3"/>
      </w:pPr>
      <w:r>
        <w:t>3</w:t>
      </w:r>
      <w:r>
        <w:tab/>
        <w:t>or greater indicates TSG approved document under change control.</w:t>
      </w:r>
    </w:p>
    <w:p w14:paraId="20C1EA69" w14:textId="77777777" w:rsidR="00FB00CE" w:rsidRDefault="00FB00CE">
      <w:pPr>
        <w:pStyle w:val="B2"/>
      </w:pPr>
      <w:r>
        <w:t>y</w:t>
      </w:r>
      <w:r>
        <w:tab/>
        <w:t>the second digit is incremented for all changes of substance, i.e. technical enhancements, corrections, updates, etc.</w:t>
      </w:r>
    </w:p>
    <w:p w14:paraId="4A4A7C09" w14:textId="77777777" w:rsidR="00FB00CE" w:rsidRDefault="00FB00CE">
      <w:pPr>
        <w:pStyle w:val="B2"/>
      </w:pPr>
      <w:r>
        <w:t>z</w:t>
      </w:r>
      <w:r>
        <w:tab/>
        <w:t>the third digit is incremented when editorial only changes have been incorporated in the document.</w:t>
      </w:r>
    </w:p>
    <w:p w14:paraId="26854076" w14:textId="77777777" w:rsidR="00FB00CE" w:rsidRDefault="00FB00CE">
      <w:pPr>
        <w:pStyle w:val="Heading1"/>
      </w:pPr>
      <w:r>
        <w:br w:type="page"/>
      </w:r>
      <w:bookmarkStart w:id="9" w:name="_Toc161688682"/>
      <w:r>
        <w:lastRenderedPageBreak/>
        <w:t>1</w:t>
      </w:r>
      <w:r>
        <w:tab/>
        <w:t>Scope</w:t>
      </w:r>
      <w:bookmarkEnd w:id="9"/>
    </w:p>
    <w:p w14:paraId="6106A484" w14:textId="77777777" w:rsidR="00FB00CE" w:rsidRDefault="00FB00CE">
      <w:r>
        <w:t>The present document describes the subset of Radio Access Network Application Part (RANAP) messages and procedures, defined in 3GPP TS 25.413</w:t>
      </w:r>
      <w:r w:rsidR="008A54CF">
        <w:t xml:space="preserve"> [4]</w:t>
      </w:r>
      <w:r>
        <w:t>, which is used on the E</w:t>
      </w:r>
      <w:r>
        <w:noBreakHyphen/>
        <w:t>interface. A general description can be found in 3GPP TS 23.002</w:t>
      </w:r>
      <w:r w:rsidR="008A54CF">
        <w:t xml:space="preserve"> [7]</w:t>
      </w:r>
      <w:r>
        <w:t xml:space="preserve"> and 3GPP TS 23.009</w:t>
      </w:r>
      <w:r w:rsidR="008A54CF">
        <w:t xml:space="preserve"> [2]</w:t>
      </w:r>
      <w:r>
        <w:t>.</w:t>
      </w:r>
    </w:p>
    <w:p w14:paraId="56E237E4" w14:textId="77777777" w:rsidR="00FB00CE" w:rsidRDefault="00FB00CE">
      <w:r>
        <w:t>For the initiation and execution of relocation of SRNS (relocation for short, throughout the whole document) between MSCs a subset of RANAP procedures are used. For the subsequent control of resources allocated to the User Equipment (UE) RANAP procedures are used. The Direct Transfer Elementary Procedure (EP) of RANAP, is used for the transfer of connection management and mobility management messages between the UE and the controlling 3G_MSC.</w:t>
      </w:r>
    </w:p>
    <w:p w14:paraId="3F86FACC" w14:textId="77777777" w:rsidR="00FB00CE" w:rsidRDefault="00FB00CE">
      <w:pPr>
        <w:pStyle w:val="Heading1"/>
      </w:pPr>
      <w:bookmarkStart w:id="10" w:name="_Toc161688683"/>
      <w:r>
        <w:t>2</w:t>
      </w:r>
      <w:r>
        <w:tab/>
        <w:t>References</w:t>
      </w:r>
      <w:bookmarkEnd w:id="10"/>
    </w:p>
    <w:p w14:paraId="38503D33" w14:textId="77777777" w:rsidR="00FB00CE" w:rsidRDefault="00FB00CE">
      <w:r>
        <w:t>The following documents contain provisions which, through reference in this text, constitute provisions of the present document.</w:t>
      </w:r>
    </w:p>
    <w:p w14:paraId="7948A63D" w14:textId="77777777" w:rsidR="00FB00CE" w:rsidRDefault="00F80175" w:rsidP="00F80175">
      <w:pPr>
        <w:pStyle w:val="B1"/>
      </w:pPr>
      <w:r>
        <w:t>-</w:t>
      </w:r>
      <w:r>
        <w:tab/>
      </w:r>
      <w:r w:rsidR="00FB00CE">
        <w:t>References are either specific (identified by date of publication, edition number, version number, etc.) or non</w:t>
      </w:r>
      <w:r w:rsidR="00FB00CE">
        <w:noBreakHyphen/>
        <w:t>specific.</w:t>
      </w:r>
    </w:p>
    <w:p w14:paraId="731E74C2" w14:textId="77777777" w:rsidR="00FB00CE" w:rsidRDefault="00F80175" w:rsidP="00F80175">
      <w:pPr>
        <w:pStyle w:val="B1"/>
      </w:pPr>
      <w:r>
        <w:t>-</w:t>
      </w:r>
      <w:r>
        <w:tab/>
      </w:r>
      <w:r w:rsidR="00FB00CE">
        <w:t>For a specific reference, subsequent revisions do not apply.</w:t>
      </w:r>
    </w:p>
    <w:p w14:paraId="72722764" w14:textId="77777777" w:rsidR="00FB00CE" w:rsidRDefault="00F80175" w:rsidP="00F80175">
      <w:pPr>
        <w:pStyle w:val="B1"/>
      </w:pPr>
      <w:r>
        <w:t>-</w:t>
      </w:r>
      <w:r>
        <w:tab/>
      </w:r>
      <w:r w:rsidR="00FB00CE">
        <w:t xml:space="preserve">For a non-specific reference, the latest version applies. In the case of a reference to a 3GPP document (including a GSM document), a non-specific reference implicitly refers to the latest version of that document </w:t>
      </w:r>
      <w:r w:rsidR="00FB00CE">
        <w:rPr>
          <w:i/>
          <w:iCs/>
        </w:rPr>
        <w:t>in the same Release as the present document</w:t>
      </w:r>
      <w:r w:rsidR="00FB00CE">
        <w:t>.</w:t>
      </w:r>
    </w:p>
    <w:p w14:paraId="205E1D58" w14:textId="77777777" w:rsidR="00FB00CE" w:rsidRDefault="00FB00CE">
      <w:pPr>
        <w:pStyle w:val="EX"/>
        <w:rPr>
          <w:lang w:val="en-US"/>
        </w:rPr>
      </w:pPr>
      <w:bookmarkStart w:id="11" w:name="_Ref433536894"/>
      <w:bookmarkStart w:id="12" w:name="_Ref433536849"/>
      <w:r>
        <w:t>[1]</w:t>
      </w:r>
      <w:r>
        <w:tab/>
        <w:t>3GPP TR</w:t>
      </w:r>
      <w:r w:rsidR="008A54CF">
        <w:t xml:space="preserve"> </w:t>
      </w:r>
      <w:r>
        <w:t>21.905: "Vocabulary".</w:t>
      </w:r>
    </w:p>
    <w:bookmarkEnd w:id="11"/>
    <w:bookmarkEnd w:id="12"/>
    <w:p w14:paraId="55986FBE" w14:textId="77777777" w:rsidR="00FB00CE" w:rsidRDefault="00FB00CE">
      <w:pPr>
        <w:pStyle w:val="EX"/>
      </w:pPr>
      <w:r>
        <w:t>[2]</w:t>
      </w:r>
      <w:r>
        <w:tab/>
      </w:r>
      <w:r>
        <w:rPr>
          <w:lang w:val="en-US"/>
        </w:rPr>
        <w:t>3GPP</w:t>
      </w:r>
      <w:r w:rsidR="008A54CF">
        <w:rPr>
          <w:lang w:val="en-US"/>
        </w:rPr>
        <w:t xml:space="preserve"> </w:t>
      </w:r>
      <w:r>
        <w:t>TS 23.009: "Handover procedures".</w:t>
      </w:r>
    </w:p>
    <w:p w14:paraId="54039D65" w14:textId="77777777" w:rsidR="00FB00CE" w:rsidRDefault="00FB00CE">
      <w:pPr>
        <w:pStyle w:val="EX"/>
      </w:pPr>
      <w:r>
        <w:t>[3]</w:t>
      </w:r>
      <w:r>
        <w:tab/>
      </w:r>
      <w:r w:rsidR="008A54CF">
        <w:rPr>
          <w:lang w:val="sv-SE"/>
        </w:rPr>
        <w:t>Void</w:t>
      </w:r>
    </w:p>
    <w:p w14:paraId="29BA0F93" w14:textId="77777777" w:rsidR="00FB00CE" w:rsidRDefault="00FB00CE">
      <w:pPr>
        <w:pStyle w:val="EX"/>
      </w:pPr>
      <w:r>
        <w:t>[4]</w:t>
      </w:r>
      <w:r>
        <w:tab/>
        <w:t>3GPP</w:t>
      </w:r>
      <w:r w:rsidR="008A54CF">
        <w:t xml:space="preserve"> </w:t>
      </w:r>
      <w:r>
        <w:t>TS</w:t>
      </w:r>
      <w:r w:rsidR="008A54CF">
        <w:t xml:space="preserve"> </w:t>
      </w:r>
      <w:r>
        <w:t xml:space="preserve">25.413: "UTRAN </w:t>
      </w:r>
      <w:proofErr w:type="spellStart"/>
      <w:r>
        <w:t>Iu</w:t>
      </w:r>
      <w:proofErr w:type="spellEnd"/>
      <w:r>
        <w:t xml:space="preserve"> Interface </w:t>
      </w:r>
      <w:r w:rsidR="008A54CF">
        <w:rPr>
          <w:noProof/>
        </w:rPr>
        <w:t>Radio Access Network Application Part (</w:t>
      </w:r>
      <w:r>
        <w:t>RANAP</w:t>
      </w:r>
      <w:r w:rsidR="008A54CF">
        <w:t>)</w:t>
      </w:r>
      <w:r>
        <w:t xml:space="preserve"> </w:t>
      </w:r>
      <w:r w:rsidR="008A54CF">
        <w:t>s</w:t>
      </w:r>
      <w:r>
        <w:t>ignalling".</w:t>
      </w:r>
    </w:p>
    <w:p w14:paraId="61F432BF" w14:textId="77777777" w:rsidR="00FB00CE" w:rsidRDefault="00FB00CE">
      <w:pPr>
        <w:pStyle w:val="EX"/>
      </w:pPr>
      <w:r>
        <w:t>[5]</w:t>
      </w:r>
      <w:r>
        <w:tab/>
        <w:t>3GPP</w:t>
      </w:r>
      <w:r w:rsidR="008A54CF">
        <w:t xml:space="preserve"> </w:t>
      </w:r>
      <w:r>
        <w:t>TS</w:t>
      </w:r>
      <w:r w:rsidR="008A54CF">
        <w:t xml:space="preserve"> </w:t>
      </w:r>
      <w:r>
        <w:t>29.002: "Mobile Application Part (MAP) specification".</w:t>
      </w:r>
    </w:p>
    <w:p w14:paraId="704BBA00" w14:textId="77777777" w:rsidR="00FB00CE" w:rsidRDefault="00FB00CE">
      <w:pPr>
        <w:pStyle w:val="EX"/>
        <w:rPr>
          <w:lang w:val="en-US"/>
        </w:rPr>
      </w:pPr>
      <w:r>
        <w:t>[6]</w:t>
      </w:r>
      <w:r>
        <w:tab/>
        <w:t>3GPP</w:t>
      </w:r>
      <w:r w:rsidR="008A54CF">
        <w:t xml:space="preserve"> </w:t>
      </w:r>
      <w:r>
        <w:t>TS</w:t>
      </w:r>
      <w:r w:rsidR="008A54CF">
        <w:t xml:space="preserve"> </w:t>
      </w:r>
      <w:r>
        <w:t xml:space="preserve">29.010: </w:t>
      </w:r>
      <w:r>
        <w:rPr>
          <w:lang w:val="en-US"/>
        </w:rPr>
        <w:t>"</w:t>
      </w:r>
      <w:r>
        <w:t>Information element mapping between Mobile Station - Base Station System (MS - BSS) and Base Station System - Mobile-services Switching Centre (BSS - MSC); Signalling procedures and the Mobile Application Part (MAP)</w:t>
      </w:r>
      <w:r>
        <w:rPr>
          <w:lang w:val="en-US"/>
        </w:rPr>
        <w:t>".</w:t>
      </w:r>
    </w:p>
    <w:p w14:paraId="242B926E" w14:textId="77777777" w:rsidR="00FB00CE" w:rsidRDefault="00FB00CE">
      <w:pPr>
        <w:pStyle w:val="EX"/>
      </w:pPr>
      <w:r>
        <w:t>[7]</w:t>
      </w:r>
      <w:r>
        <w:tab/>
        <w:t>3GPP</w:t>
      </w:r>
      <w:r w:rsidR="008A54CF">
        <w:t xml:space="preserve"> </w:t>
      </w:r>
      <w:r>
        <w:t>TS</w:t>
      </w:r>
      <w:r w:rsidR="008A54CF">
        <w:t xml:space="preserve"> </w:t>
      </w:r>
      <w:r>
        <w:t>23.002: "Network architecture".</w:t>
      </w:r>
    </w:p>
    <w:p w14:paraId="369D4653" w14:textId="77777777" w:rsidR="00FB00CE" w:rsidRDefault="00FB00CE">
      <w:pPr>
        <w:pStyle w:val="EX"/>
        <w:rPr>
          <w:lang w:val="en-US"/>
        </w:rPr>
      </w:pPr>
      <w:r>
        <w:t>[8]</w:t>
      </w:r>
      <w:r>
        <w:tab/>
      </w:r>
      <w:r w:rsidR="008A54CF">
        <w:rPr>
          <w:lang w:val="sv-SE"/>
        </w:rPr>
        <w:t>Void</w:t>
      </w:r>
    </w:p>
    <w:p w14:paraId="4A9FB91D" w14:textId="77777777" w:rsidR="00FB00CE" w:rsidRDefault="00FB00CE">
      <w:pPr>
        <w:pStyle w:val="Heading1"/>
      </w:pPr>
      <w:bookmarkStart w:id="13" w:name="_Toc161688684"/>
      <w:r>
        <w:t>3</w:t>
      </w:r>
      <w:r>
        <w:tab/>
        <w:t>Abbreviations</w:t>
      </w:r>
      <w:bookmarkEnd w:id="13"/>
    </w:p>
    <w:p w14:paraId="6C8D7B01" w14:textId="77777777" w:rsidR="00FB00CE" w:rsidRDefault="00FB00CE">
      <w:pPr>
        <w:keepNext/>
      </w:pPr>
      <w:r>
        <w:t xml:space="preserve">For the purposes of the present document, the abbreviations defined in </w:t>
      </w:r>
      <w:r w:rsidR="008A54CF">
        <w:t xml:space="preserve">TR 21.905 </w:t>
      </w:r>
      <w:r>
        <w:t>[1] and the following apply:</w:t>
      </w:r>
    </w:p>
    <w:p w14:paraId="0AB4BDAB" w14:textId="77777777" w:rsidR="00FB00CE" w:rsidRDefault="00FB00CE">
      <w:pPr>
        <w:pStyle w:val="EW"/>
      </w:pPr>
      <w:r>
        <w:t>3G_MSC</w:t>
      </w:r>
      <w:r>
        <w:tab/>
        <w:t xml:space="preserve">A third generation </w:t>
      </w:r>
      <w:smartTag w:uri="urn:schemas-microsoft-com:office:smarttags" w:element="place">
        <w:r>
          <w:t>Mobile</w:t>
        </w:r>
      </w:smartTag>
      <w:r>
        <w:t xml:space="preserve"> services Switching Centre that supports the </w:t>
      </w:r>
      <w:proofErr w:type="spellStart"/>
      <w:r>
        <w:t>Iu</w:t>
      </w:r>
      <w:proofErr w:type="spellEnd"/>
      <w:r>
        <w:t xml:space="preserve"> interface (and possibly also the A-interface)</w:t>
      </w:r>
    </w:p>
    <w:p w14:paraId="52DCF69A" w14:textId="77777777" w:rsidR="00FB00CE" w:rsidRDefault="00FB00CE">
      <w:pPr>
        <w:pStyle w:val="EW"/>
      </w:pPr>
      <w:r>
        <w:t>3G_MSC-A</w:t>
      </w:r>
      <w:r>
        <w:tab/>
        <w:t>The controlling 3G_MSC on which the call was originally established</w:t>
      </w:r>
    </w:p>
    <w:p w14:paraId="01ED559B" w14:textId="77777777" w:rsidR="00FB00CE" w:rsidRDefault="00FB00CE">
      <w:pPr>
        <w:pStyle w:val="EW"/>
      </w:pPr>
      <w:r>
        <w:t>3G_MSC-B</w:t>
      </w:r>
      <w:r>
        <w:tab/>
        <w:t>The 3G_MSC to which the UE is handed over in a Basic Handover</w:t>
      </w:r>
    </w:p>
    <w:p w14:paraId="08F9BEC1" w14:textId="77777777" w:rsidR="00FB00CE" w:rsidRDefault="00FB00CE">
      <w:pPr>
        <w:pStyle w:val="EW"/>
      </w:pPr>
      <w:r>
        <w:t>3G_MSC-B'</w:t>
      </w:r>
      <w:r>
        <w:tab/>
        <w:t>The 3G_MSC to which the UE is handed over in a Subsequent Handover</w:t>
      </w:r>
    </w:p>
    <w:p w14:paraId="7017A25E" w14:textId="77777777" w:rsidR="00FB00CE" w:rsidRDefault="00FB00CE">
      <w:pPr>
        <w:pStyle w:val="EW"/>
      </w:pPr>
      <w:r>
        <w:t>3G_MSC-I</w:t>
      </w:r>
      <w:r>
        <w:tab/>
        <w:t>Interworking 3G_MSC</w:t>
      </w:r>
    </w:p>
    <w:p w14:paraId="55BCE015" w14:textId="77777777" w:rsidR="00FB00CE" w:rsidRDefault="00FB00CE">
      <w:pPr>
        <w:pStyle w:val="EW"/>
      </w:pPr>
      <w:r>
        <w:t>3G_MSC-T</w:t>
      </w:r>
      <w:r>
        <w:tab/>
        <w:t>Target 3G_MSC</w:t>
      </w:r>
    </w:p>
    <w:p w14:paraId="49ED5E92" w14:textId="77777777" w:rsidR="005E5A57" w:rsidRDefault="00FB00CE" w:rsidP="005E5A57">
      <w:pPr>
        <w:pStyle w:val="EW"/>
        <w:rPr>
          <w:lang w:eastAsia="ja-JP"/>
        </w:rPr>
      </w:pPr>
      <w:r>
        <w:t>EP</w:t>
      </w:r>
      <w:r>
        <w:tab/>
        <w:t>Elementary Procedure</w:t>
      </w:r>
    </w:p>
    <w:p w14:paraId="3251D1D2" w14:textId="77777777" w:rsidR="00FB00CE" w:rsidRDefault="005E5A57" w:rsidP="005E5A57">
      <w:pPr>
        <w:pStyle w:val="EW"/>
      </w:pPr>
      <w:r>
        <w:rPr>
          <w:rFonts w:hint="eastAsia"/>
          <w:lang w:eastAsia="ja-JP"/>
        </w:rPr>
        <w:t>NNSF</w:t>
      </w:r>
      <w:r>
        <w:rPr>
          <w:rFonts w:hint="eastAsia"/>
          <w:lang w:eastAsia="ja-JP"/>
        </w:rPr>
        <w:tab/>
      </w:r>
      <w:r>
        <w:t>NAS Node Selection Function</w:t>
      </w:r>
    </w:p>
    <w:p w14:paraId="07EB2369" w14:textId="77777777" w:rsidR="00FB00CE" w:rsidRDefault="00FB00CE">
      <w:pPr>
        <w:pStyle w:val="EX"/>
      </w:pPr>
      <w:r>
        <w:t>RNC</w:t>
      </w:r>
      <w:r>
        <w:tab/>
        <w:t>Radio Network Controller</w:t>
      </w:r>
    </w:p>
    <w:p w14:paraId="62BA1682" w14:textId="77777777" w:rsidR="00FB00CE" w:rsidRDefault="00FB00CE">
      <w:pPr>
        <w:pStyle w:val="Heading1"/>
      </w:pPr>
      <w:bookmarkStart w:id="14" w:name="_Toc161688685"/>
      <w:bookmarkEnd w:id="0"/>
      <w:r>
        <w:lastRenderedPageBreak/>
        <w:t>4</w:t>
      </w:r>
      <w:r>
        <w:tab/>
        <w:t>Principles for the use of RANAP on the E</w:t>
      </w:r>
      <w:r>
        <w:noBreakHyphen/>
        <w:t>interface</w:t>
      </w:r>
      <w:bookmarkEnd w:id="14"/>
    </w:p>
    <w:p w14:paraId="17FE6F3E" w14:textId="77777777" w:rsidR="00FB00CE" w:rsidRDefault="00FB00CE">
      <w:pPr>
        <w:pStyle w:val="Heading2"/>
      </w:pPr>
      <w:bookmarkStart w:id="15" w:name="_Toc161688686"/>
      <w:r>
        <w:t>4.1</w:t>
      </w:r>
      <w:r>
        <w:tab/>
        <w:t>General</w:t>
      </w:r>
      <w:bookmarkEnd w:id="15"/>
    </w:p>
    <w:p w14:paraId="16FE5439" w14:textId="77777777" w:rsidR="00FB00CE" w:rsidRDefault="00FB00CE">
      <w:r>
        <w:t>The mechanism for the transfer of the RANAP messages on the E</w:t>
      </w:r>
      <w:r>
        <w:noBreakHyphen/>
        <w:t>interface is defined in TS 29.002</w:t>
      </w:r>
      <w:r w:rsidR="008A54CF">
        <w:t xml:space="preserve"> [5]</w:t>
      </w:r>
      <w:r>
        <w:t>. The operation of the relocation procedures between 3G_MSCs and the use of the RANAP messages for those procedures is described in TS 23.009</w:t>
      </w:r>
      <w:r w:rsidR="008A54CF">
        <w:t xml:space="preserve"> [2]</w:t>
      </w:r>
      <w:r>
        <w:t xml:space="preserve"> and TS 29.010</w:t>
      </w:r>
      <w:r w:rsidR="008A54CF">
        <w:t xml:space="preserve"> [6]</w:t>
      </w:r>
      <w:r>
        <w:t>.</w:t>
      </w:r>
    </w:p>
    <w:p w14:paraId="35F1D91D" w14:textId="77777777" w:rsidR="00FB00CE" w:rsidRDefault="00FB00CE">
      <w:r>
        <w:t xml:space="preserve">RANAP is defined to connect the RNS to both, the cs and </w:t>
      </w:r>
      <w:proofErr w:type="spellStart"/>
      <w:r>
        <w:t>ps</w:t>
      </w:r>
      <w:proofErr w:type="spellEnd"/>
      <w:r>
        <w:t xml:space="preserve"> domain of an UMTS CN. Procedures, messages and IEs, only defined for communication between the RNS and the </w:t>
      </w:r>
      <w:proofErr w:type="spellStart"/>
      <w:r>
        <w:t>ps</w:t>
      </w:r>
      <w:proofErr w:type="spellEnd"/>
      <w:r>
        <w:t xml:space="preserve"> domain of an UMTS CN will, of course, never appear on the E-interface.</w:t>
      </w:r>
    </w:p>
    <w:p w14:paraId="1A22EF2D" w14:textId="77777777" w:rsidR="00FB00CE" w:rsidRDefault="00FB00CE">
      <w:r>
        <w:t>In the same way as a the connection oriented service of SCCP is used for the messages relating to one UE on the 3G_MSC</w:t>
      </w:r>
      <w:r>
        <w:noBreakHyphen/>
        <w:t>RNS interface a TCAP dialogue is used on the E</w:t>
      </w:r>
      <w:r>
        <w:noBreakHyphen/>
        <w:t>interface for messages relating to one UE. As no correspondence to the connectionless service on the 3G_MSC</w:t>
      </w:r>
      <w:r>
        <w:noBreakHyphen/>
        <w:t>RNS interface is used on the E</w:t>
      </w:r>
      <w:r>
        <w:noBreakHyphen/>
        <w:t>interface none of the global procedures are applicable.</w:t>
      </w:r>
    </w:p>
    <w:p w14:paraId="493E4952" w14:textId="77777777" w:rsidR="00FB00CE" w:rsidRDefault="00FB00CE">
      <w:r>
        <w:t>The management of the terrestrial circuits between the 3G_MSCs is outside the scope of the E</w:t>
      </w:r>
      <w:r>
        <w:noBreakHyphen/>
        <w:t>interface (see TS 23.009</w:t>
      </w:r>
      <w:r w:rsidR="008A54CF">
        <w:t xml:space="preserve"> [2]</w:t>
      </w:r>
      <w:r>
        <w:t>), therefore all procedures, messages and information elements relating to terrestrial circuits are also excluded from the RANAP procedures and messages used on the E</w:t>
      </w:r>
      <w:r>
        <w:noBreakHyphen/>
        <w:t>interface.</w:t>
      </w:r>
    </w:p>
    <w:p w14:paraId="758F9C90" w14:textId="77777777" w:rsidR="00FB00CE" w:rsidRDefault="00FB00CE">
      <w:pPr>
        <w:pStyle w:val="Heading2"/>
      </w:pPr>
      <w:bookmarkStart w:id="16" w:name="_Toc161688687"/>
      <w:r>
        <w:t>4.2</w:t>
      </w:r>
      <w:r>
        <w:tab/>
        <w:t>Transfer of RANAP layer 3 messages on the E</w:t>
      </w:r>
      <w:r>
        <w:noBreakHyphen/>
        <w:t>interface</w:t>
      </w:r>
      <w:bookmarkEnd w:id="16"/>
    </w:p>
    <w:p w14:paraId="21762EFC" w14:textId="77777777" w:rsidR="00FB00CE" w:rsidRDefault="00FB00CE">
      <w:r>
        <w:t>The RANAP data which on the 3G_MSC</w:t>
      </w:r>
      <w:r>
        <w:noBreakHyphen/>
        <w:t>RNS interface is contained in the user data field of the exchanged SCCP frames is on the E</w:t>
      </w:r>
      <w:r>
        <w:noBreakHyphen/>
        <w:t>interface transferred as the contents of the access network signalling info in the AN</w:t>
      </w:r>
      <w:r>
        <w:noBreakHyphen/>
        <w:t>APDU parameter as described in TS 29.002</w:t>
      </w:r>
      <w:r w:rsidR="008A54CF">
        <w:t xml:space="preserve"> [5]</w:t>
      </w:r>
      <w:r>
        <w:t>, indicating the access network protocol identification "ts3G-25413".</w:t>
      </w:r>
    </w:p>
    <w:p w14:paraId="4DF537F6" w14:textId="77777777" w:rsidR="00FB00CE" w:rsidRDefault="00FB00CE">
      <w:pPr>
        <w:pStyle w:val="Heading2"/>
      </w:pPr>
      <w:bookmarkStart w:id="17" w:name="_Toc161688688"/>
      <w:r>
        <w:t>4.3</w:t>
      </w:r>
      <w:r>
        <w:tab/>
        <w:t>Roles of 3G_MSC</w:t>
      </w:r>
      <w:r>
        <w:noBreakHyphen/>
        <w:t>A, 3G_MSC</w:t>
      </w:r>
      <w:r>
        <w:noBreakHyphen/>
        <w:t>I and 3G_MSC</w:t>
      </w:r>
      <w:r>
        <w:noBreakHyphen/>
        <w:t>T</w:t>
      </w:r>
      <w:bookmarkEnd w:id="17"/>
    </w:p>
    <w:p w14:paraId="5370BDF8" w14:textId="77777777" w:rsidR="00FB00CE" w:rsidRDefault="00FB00CE">
      <w:pPr>
        <w:keepNext/>
        <w:keepLines/>
      </w:pPr>
      <w:r>
        <w:t>For the description in the present document, the 3G_MSC's functionality related to the relocation between 3G_MSCs has been split into three logical parts, 3G_MSC</w:t>
      </w:r>
      <w:r>
        <w:noBreakHyphen/>
        <w:t>A, 3G_MSC</w:t>
      </w:r>
      <w:r>
        <w:noBreakHyphen/>
        <w:t>T and 3G_MSC</w:t>
      </w:r>
      <w:r>
        <w:noBreakHyphen/>
        <w:t>I. The different roles need not necessarily be performed by different 3G_MSCs.</w:t>
      </w:r>
    </w:p>
    <w:p w14:paraId="2734B8A0" w14:textId="77777777" w:rsidR="00FB00CE" w:rsidRDefault="00FB00CE">
      <w:pPr>
        <w:keepNext/>
        <w:keepLines/>
      </w:pPr>
      <w:r>
        <w:t>3G_MSC</w:t>
      </w:r>
      <w:r>
        <w:noBreakHyphen/>
        <w:t>A is the call/connection controlling part of the 3G_MSC where the call/connection was originally established and the switching point for relocation between 3G_MSCs. (This corresponds to 3G_MSC</w:t>
      </w:r>
      <w:r>
        <w:noBreakHyphen/>
        <w:t xml:space="preserve">A as defined in TS 23.009 </w:t>
      </w:r>
      <w:r w:rsidR="008A54CF">
        <w:t xml:space="preserve">[2] </w:t>
      </w:r>
      <w:r>
        <w:t xml:space="preserve">and </w:t>
      </w:r>
      <w:r w:rsidR="008A54CF">
        <w:t xml:space="preserve">TS </w:t>
      </w:r>
      <w:r>
        <w:t>29.002</w:t>
      </w:r>
      <w:r w:rsidR="008A54CF">
        <w:t xml:space="preserve"> [5]</w:t>
      </w:r>
      <w:r>
        <w:t>). The 3G_MSC that is the 3G_MSC</w:t>
      </w:r>
      <w:r>
        <w:noBreakHyphen/>
        <w:t>A will not be changed during the duration of a call/connection.</w:t>
      </w:r>
    </w:p>
    <w:p w14:paraId="2C9B8A53" w14:textId="77777777" w:rsidR="00FB00CE" w:rsidRDefault="00FB00CE">
      <w:r>
        <w:t>3G_MSC</w:t>
      </w:r>
      <w:r>
        <w:noBreakHyphen/>
        <w:t>T is the part relating to the transitory state during the relocation for the 3G_MSC controlling the RNS the serving RNS functionality is relocated to, when basic relocation or subsequent relocation (see TS 23.009) take place. (This corresponds, depending on the type of relocation to 3G_MSC</w:t>
      </w:r>
      <w:r>
        <w:noBreakHyphen/>
        <w:t>A, 3G_MSC</w:t>
      </w:r>
      <w:r>
        <w:noBreakHyphen/>
        <w:t>B or 3G_MSC</w:t>
      </w:r>
      <w:r>
        <w:noBreakHyphen/>
        <w:t>B' in TS 23.009</w:t>
      </w:r>
      <w:r w:rsidR="008A54CF">
        <w:t xml:space="preserve"> [2]</w:t>
      </w:r>
      <w:r>
        <w:t xml:space="preserve"> and </w:t>
      </w:r>
      <w:r w:rsidR="008A54CF">
        <w:t xml:space="preserve">TS </w:t>
      </w:r>
      <w:r>
        <w:t>29.002</w:t>
      </w:r>
      <w:r w:rsidR="008A54CF">
        <w:t xml:space="preserve"> [5]</w:t>
      </w:r>
      <w:r>
        <w:t>).</w:t>
      </w:r>
    </w:p>
    <w:p w14:paraId="66164E78" w14:textId="77777777" w:rsidR="00FB00CE" w:rsidRDefault="00FB00CE">
      <w:r>
        <w:t>3G_MSC</w:t>
      </w:r>
      <w:r>
        <w:noBreakHyphen/>
        <w:t>I is the part of a 3G_MSC through which the 3G_MSC</w:t>
      </w:r>
      <w:r>
        <w:noBreakHyphen/>
        <w:t>A, via an E</w:t>
      </w:r>
      <w:r>
        <w:noBreakHyphen/>
        <w:t>interface (or an internal interface) is in contact with the UE. (This corresponds, depending on the type of relocation to 3G_MSC</w:t>
      </w:r>
      <w:r>
        <w:noBreakHyphen/>
        <w:t>A, 3G_MSC</w:t>
      </w:r>
      <w:r>
        <w:noBreakHyphen/>
        <w:t>B or 3G_MSC</w:t>
      </w:r>
      <w:r>
        <w:noBreakHyphen/>
        <w:t>B' in TS 23.009</w:t>
      </w:r>
      <w:r w:rsidR="008A54CF">
        <w:t xml:space="preserve"> [2]</w:t>
      </w:r>
      <w:r>
        <w:t xml:space="preserve"> and TS 29.002</w:t>
      </w:r>
      <w:r w:rsidR="008A54CF">
        <w:t xml:space="preserve"> [5]</w:t>
      </w:r>
      <w:r>
        <w:t>).</w:t>
      </w:r>
    </w:p>
    <w:p w14:paraId="00CD33E7" w14:textId="77777777" w:rsidR="00FB00CE" w:rsidRDefault="00FB00CE">
      <w:r>
        <w:t>The 3G_MSC that is the 3G_MSC</w:t>
      </w:r>
      <w:r>
        <w:noBreakHyphen/>
        <w:t>A can also have the role of either the 3G_MSC</w:t>
      </w:r>
      <w:r>
        <w:noBreakHyphen/>
        <w:t>I or the 3G_MSC</w:t>
      </w:r>
      <w:r>
        <w:noBreakHyphen/>
        <w:t>T during a period of the call/connection.</w:t>
      </w:r>
    </w:p>
    <w:p w14:paraId="5B4CE462" w14:textId="77777777" w:rsidR="00FB00CE" w:rsidRDefault="00FB00CE">
      <w:pPr>
        <w:keepNext/>
      </w:pPr>
      <w:r>
        <w:t>The following is applicable for the involved 3G_MSCs concerning the exchange of RANAP data on an E</w:t>
      </w:r>
      <w:r>
        <w:noBreakHyphen/>
        <w:t>interface before and after a successful inter 3G_MSC relocation:</w:t>
      </w:r>
    </w:p>
    <w:p w14:paraId="2FE257AC" w14:textId="77777777" w:rsidR="00FB00CE" w:rsidRDefault="00FB00CE">
      <w:pPr>
        <w:pStyle w:val="B1"/>
      </w:pPr>
      <w:r>
        <w:t>1)</w:t>
      </w:r>
      <w:r>
        <w:tab/>
        <w:t>At basic relocation, two 3G_MSCs are involved, one 3G_MSC being 3G_MSC</w:t>
      </w:r>
      <w:r>
        <w:noBreakHyphen/>
        <w:t>A and one being 3G_MSC</w:t>
      </w:r>
      <w:r>
        <w:noBreakHyphen/>
        <w:t>T. When this relocation has been performed, the two 3G_MSCs interworking on the E</w:t>
      </w:r>
      <w:r>
        <w:noBreakHyphen/>
        <w:t>interface have the roles of 3G_MSC</w:t>
      </w:r>
      <w:r>
        <w:noBreakHyphen/>
        <w:t>A and 3G_MSC</w:t>
      </w:r>
      <w:r>
        <w:noBreakHyphen/>
        <w:t>I respectively, i.e. the 3G_MSC that is the 3G_MSC</w:t>
      </w:r>
      <w:r>
        <w:noBreakHyphen/>
        <w:t>T during the relocation is now the 3G_MSC</w:t>
      </w:r>
      <w:r>
        <w:noBreakHyphen/>
        <w:t>I.</w:t>
      </w:r>
    </w:p>
    <w:p w14:paraId="194A3F26" w14:textId="77777777" w:rsidR="00FB00CE" w:rsidRDefault="00FB00CE">
      <w:pPr>
        <w:pStyle w:val="B1"/>
      </w:pPr>
      <w:r>
        <w:t>2)</w:t>
      </w:r>
      <w:r>
        <w:tab/>
        <w:t>At subsequent relocation back to 3G_MSC</w:t>
      </w:r>
      <w:r>
        <w:noBreakHyphen/>
        <w:t>A, two 3G_MSCs are involved. The 3G_MSC having the role of 3G_MSC</w:t>
      </w:r>
      <w:r>
        <w:noBreakHyphen/>
        <w:t>A has also the role of 3G_MSC</w:t>
      </w:r>
      <w:r>
        <w:noBreakHyphen/>
        <w:t>T. The other 3G_MSC involved has the role of 3G_MSC</w:t>
      </w:r>
      <w:r>
        <w:noBreakHyphen/>
        <w:t xml:space="preserve">I. When this </w:t>
      </w:r>
      <w:r>
        <w:lastRenderedPageBreak/>
        <w:t>relocation has been completed, there is no exchange of RANAP data on the E</w:t>
      </w:r>
      <w:r>
        <w:noBreakHyphen/>
        <w:t>interface, i.e. the 3G_MSC being the 3G_MSC</w:t>
      </w:r>
      <w:r>
        <w:noBreakHyphen/>
        <w:t>I before and during the relocation is now no longer taking part.</w:t>
      </w:r>
    </w:p>
    <w:p w14:paraId="50654A3A" w14:textId="77777777" w:rsidR="00FB00CE" w:rsidRDefault="00FB00CE">
      <w:pPr>
        <w:pStyle w:val="B1"/>
      </w:pPr>
      <w:r>
        <w:t>3)</w:t>
      </w:r>
      <w:r>
        <w:tab/>
        <w:t>At subsequent relocation of SRNS to an 3G_MSC not being 3G_MSC</w:t>
      </w:r>
      <w:r>
        <w:noBreakHyphen/>
        <w:t>A, three 3G_MSCs are involved. The roles of these 3G_MSCs are 3G_MSC</w:t>
      </w:r>
      <w:r>
        <w:noBreakHyphen/>
        <w:t>A, 3G_MSC</w:t>
      </w:r>
      <w:r>
        <w:noBreakHyphen/>
        <w:t>I, and 3G_MSC</w:t>
      </w:r>
      <w:r>
        <w:noBreakHyphen/>
        <w:t>T respectively. When this relocation has been performed, the two 3G_MSCs interworking on an E</w:t>
      </w:r>
      <w:r>
        <w:noBreakHyphen/>
        <w:t>interface have the roles of 3G_MSC</w:t>
      </w:r>
      <w:r>
        <w:noBreakHyphen/>
        <w:t>A and 3G_MSC</w:t>
      </w:r>
      <w:r>
        <w:noBreakHyphen/>
        <w:t>I respectively, i.e. the 3G_MSC that is the 3G_MSC</w:t>
      </w:r>
      <w:r>
        <w:noBreakHyphen/>
        <w:t>T during the relocation is now the 3G_MSC</w:t>
      </w:r>
      <w:r>
        <w:noBreakHyphen/>
        <w:t>I and the 3G_MSC being 3G_MSC</w:t>
      </w:r>
      <w:r>
        <w:noBreakHyphen/>
        <w:t>I during the relocation is now no longer taking part.</w:t>
      </w:r>
    </w:p>
    <w:p w14:paraId="58DD8077" w14:textId="77777777" w:rsidR="00FB00CE" w:rsidRDefault="00FB00CE">
      <w:pPr>
        <w:pStyle w:val="Heading1"/>
      </w:pPr>
      <w:bookmarkStart w:id="18" w:name="_Toc161688689"/>
      <w:r>
        <w:t>5</w:t>
      </w:r>
      <w:r>
        <w:tab/>
        <w:t>Use of the RANAP on the E</w:t>
      </w:r>
      <w:r>
        <w:noBreakHyphen/>
        <w:t>interface</w:t>
      </w:r>
      <w:bookmarkEnd w:id="18"/>
    </w:p>
    <w:p w14:paraId="44963690" w14:textId="77777777" w:rsidR="00FB00CE" w:rsidRDefault="00FB00CE">
      <w:pPr>
        <w:rPr>
          <w:b/>
        </w:rPr>
      </w:pPr>
      <w:r>
        <w:t>The dedicated RANAP procedures used on the E</w:t>
      </w:r>
      <w:r>
        <w:noBreakHyphen/>
        <w:t>interface to some extent are:</w:t>
      </w:r>
    </w:p>
    <w:p w14:paraId="51B80A47" w14:textId="77777777" w:rsidR="00FB00CE" w:rsidRDefault="00FB00CE">
      <w:pPr>
        <w:pStyle w:val="B1"/>
      </w:pPr>
      <w:r>
        <w:t>-</w:t>
      </w:r>
      <w:r>
        <w:tab/>
        <w:t>RAB assignment;</w:t>
      </w:r>
    </w:p>
    <w:p w14:paraId="1C6F2913" w14:textId="77777777" w:rsidR="00FB00CE" w:rsidRDefault="00FB00CE">
      <w:pPr>
        <w:pStyle w:val="B1"/>
      </w:pPr>
      <w:r>
        <w:t>-</w:t>
      </w:r>
      <w:r>
        <w:tab/>
        <w:t>RAB Release Request;</w:t>
      </w:r>
    </w:p>
    <w:p w14:paraId="6F878B3A" w14:textId="77777777" w:rsidR="00FB00CE" w:rsidRDefault="00FB00CE">
      <w:pPr>
        <w:pStyle w:val="B1"/>
      </w:pPr>
      <w:r>
        <w:t>-</w:t>
      </w:r>
      <w:r>
        <w:tab/>
      </w:r>
      <w:proofErr w:type="spellStart"/>
      <w:r>
        <w:t>Iu</w:t>
      </w:r>
      <w:proofErr w:type="spellEnd"/>
      <w:r>
        <w:t xml:space="preserve"> Release Request;</w:t>
      </w:r>
    </w:p>
    <w:p w14:paraId="3DF51B4B" w14:textId="77777777" w:rsidR="00FB00CE" w:rsidRDefault="00FB00CE">
      <w:pPr>
        <w:pStyle w:val="B1"/>
      </w:pPr>
      <w:r>
        <w:t>-</w:t>
      </w:r>
      <w:r>
        <w:tab/>
        <w:t>Relocation resource allocation;</w:t>
      </w:r>
    </w:p>
    <w:p w14:paraId="7F24E362" w14:textId="77777777" w:rsidR="00FB00CE" w:rsidRDefault="00FB00CE">
      <w:pPr>
        <w:pStyle w:val="B1"/>
      </w:pPr>
      <w:r>
        <w:t>-</w:t>
      </w:r>
      <w:r>
        <w:tab/>
        <w:t>Relocation Detect;</w:t>
      </w:r>
    </w:p>
    <w:p w14:paraId="45343052" w14:textId="77777777" w:rsidR="00FB00CE" w:rsidRDefault="00FB00CE">
      <w:pPr>
        <w:pStyle w:val="B1"/>
      </w:pPr>
      <w:r>
        <w:t>-</w:t>
      </w:r>
      <w:r>
        <w:tab/>
        <w:t>Relocation Complete;</w:t>
      </w:r>
    </w:p>
    <w:p w14:paraId="7E2E8E3B" w14:textId="77777777" w:rsidR="00FB00CE" w:rsidRDefault="00FB00CE">
      <w:pPr>
        <w:pStyle w:val="B1"/>
      </w:pPr>
      <w:r>
        <w:t>-</w:t>
      </w:r>
      <w:r>
        <w:tab/>
        <w:t>Relocation Cancel;</w:t>
      </w:r>
    </w:p>
    <w:p w14:paraId="5B136278" w14:textId="77777777" w:rsidR="00FB00CE" w:rsidRDefault="00FB00CE">
      <w:pPr>
        <w:pStyle w:val="B1"/>
      </w:pPr>
      <w:r>
        <w:t>-</w:t>
      </w:r>
      <w:r>
        <w:tab/>
        <w:t>CN Invoke Trace;</w:t>
      </w:r>
    </w:p>
    <w:p w14:paraId="11B58B4F" w14:textId="77777777" w:rsidR="00FB00CE" w:rsidRDefault="00FB00CE">
      <w:pPr>
        <w:pStyle w:val="B1"/>
      </w:pPr>
      <w:r>
        <w:t>-</w:t>
      </w:r>
      <w:r>
        <w:tab/>
        <w:t>Security mode control;</w:t>
      </w:r>
    </w:p>
    <w:p w14:paraId="7CAE16E2" w14:textId="77777777" w:rsidR="00FB00CE" w:rsidRDefault="00FB00CE">
      <w:pPr>
        <w:pStyle w:val="B1"/>
      </w:pPr>
      <w:r>
        <w:t>-</w:t>
      </w:r>
      <w:r>
        <w:tab/>
        <w:t>Location Reporting Control;</w:t>
      </w:r>
    </w:p>
    <w:p w14:paraId="3DB0DD5A" w14:textId="77777777" w:rsidR="00FB00CE" w:rsidRDefault="00FB00CE">
      <w:pPr>
        <w:pStyle w:val="B1"/>
      </w:pPr>
      <w:r>
        <w:t>-</w:t>
      </w:r>
      <w:r>
        <w:tab/>
        <w:t>Location Report;</w:t>
      </w:r>
    </w:p>
    <w:p w14:paraId="4528AC46" w14:textId="77777777" w:rsidR="00FB00CE" w:rsidRDefault="00FB00CE">
      <w:pPr>
        <w:pStyle w:val="B1"/>
      </w:pPr>
      <w:r>
        <w:t>-</w:t>
      </w:r>
      <w:r>
        <w:tab/>
        <w:t>Direct Transfer;</w:t>
      </w:r>
    </w:p>
    <w:p w14:paraId="4465C675" w14:textId="77777777" w:rsidR="00FB00CE" w:rsidRDefault="00FB00CE">
      <w:pPr>
        <w:pStyle w:val="B1"/>
      </w:pPr>
      <w:r>
        <w:t>-</w:t>
      </w:r>
      <w:r>
        <w:tab/>
        <w:t>Error Indication;</w:t>
      </w:r>
    </w:p>
    <w:p w14:paraId="0F7B45DB" w14:textId="77777777" w:rsidR="00FB00CE" w:rsidRDefault="00FB00CE">
      <w:pPr>
        <w:pStyle w:val="B1"/>
      </w:pPr>
      <w:r>
        <w:t>-</w:t>
      </w:r>
      <w:r>
        <w:tab/>
        <w:t>Common ID;</w:t>
      </w:r>
    </w:p>
    <w:p w14:paraId="0733A3C0" w14:textId="77777777" w:rsidR="00FB00CE" w:rsidRDefault="00FB00CE">
      <w:pPr>
        <w:pStyle w:val="B1"/>
        <w:ind w:left="284" w:firstLine="0"/>
      </w:pPr>
      <w:r>
        <w:t>-</w:t>
      </w:r>
      <w:r>
        <w:tab/>
        <w:t>Location Related Data;</w:t>
      </w:r>
    </w:p>
    <w:p w14:paraId="631DB146" w14:textId="77777777" w:rsidR="00FB00CE" w:rsidRDefault="00FB00CE">
      <w:pPr>
        <w:pStyle w:val="B1"/>
      </w:pPr>
      <w:r>
        <w:t>-</w:t>
      </w:r>
      <w:r>
        <w:tab/>
        <w:t>UE Specific Information</w:t>
      </w:r>
      <w:r w:rsidR="006B55A1">
        <w:t>;</w:t>
      </w:r>
    </w:p>
    <w:p w14:paraId="0526B0EF" w14:textId="77777777" w:rsidR="006B55A1" w:rsidRDefault="006B55A1">
      <w:pPr>
        <w:pStyle w:val="B1"/>
      </w:pPr>
      <w:r>
        <w:t>-</w:t>
      </w:r>
      <w:r>
        <w:tab/>
        <w:t>RAB Modification Request.</w:t>
      </w:r>
    </w:p>
    <w:p w14:paraId="385E86E2" w14:textId="77777777" w:rsidR="00FB00CE" w:rsidRDefault="00FB00CE">
      <w:pPr>
        <w:pStyle w:val="Heading2"/>
        <w:rPr>
          <w:b/>
        </w:rPr>
      </w:pPr>
      <w:bookmarkStart w:id="19" w:name="_Toc161688690"/>
      <w:r>
        <w:t>5.1</w:t>
      </w:r>
      <w:r>
        <w:tab/>
        <w:t>RAB Assignment</w:t>
      </w:r>
      <w:bookmarkEnd w:id="19"/>
    </w:p>
    <w:p w14:paraId="1D695F93" w14:textId="77777777" w:rsidR="00FB00CE" w:rsidRDefault="00FB00CE">
      <w:r>
        <w:t>The RAB Assignment procedure (TS 25.413</w:t>
      </w:r>
      <w:r w:rsidR="008A54CF">
        <w:t xml:space="preserve"> [4]</w:t>
      </w:r>
      <w:r>
        <w:t xml:space="preserve"> subclause 8.2) is applied on the E</w:t>
      </w:r>
      <w:r>
        <w:noBreakHyphen/>
        <w:t>interface with following conditions:</w:t>
      </w:r>
    </w:p>
    <w:p w14:paraId="6E844B36" w14:textId="77777777" w:rsidR="00FB00CE" w:rsidRDefault="00FB00CE">
      <w:pPr>
        <w:pStyle w:val="B1"/>
      </w:pPr>
      <w:r>
        <w:t>-</w:t>
      </w:r>
      <w:r>
        <w:tab/>
        <w:t>the 3G_MSC</w:t>
      </w:r>
      <w:r>
        <w:noBreakHyphen/>
        <w:t>A acts as the 3G_MSC;</w:t>
      </w:r>
    </w:p>
    <w:p w14:paraId="64465B63" w14:textId="77777777" w:rsidR="00FB00CE" w:rsidRDefault="00FB00CE">
      <w:pPr>
        <w:pStyle w:val="B1"/>
      </w:pPr>
      <w:r>
        <w:t>-</w:t>
      </w:r>
      <w:r>
        <w:tab/>
        <w:t>the 3G_MSC</w:t>
      </w:r>
      <w:r>
        <w:noBreakHyphen/>
        <w:t>I acts as the RNS.</w:t>
      </w:r>
    </w:p>
    <w:p w14:paraId="7A2CE012" w14:textId="77777777" w:rsidR="00FB00CE" w:rsidRDefault="00FB00CE">
      <w:r>
        <w:t xml:space="preserve">The handling of terrestrial resources is not applicable, i.e. the RANAP IEs </w:t>
      </w:r>
      <w:r>
        <w:rPr>
          <w:i/>
        </w:rPr>
        <w:t>Transport Layer Address</w:t>
      </w:r>
      <w:r>
        <w:t xml:space="preserve"> and </w:t>
      </w:r>
      <w:proofErr w:type="spellStart"/>
      <w:r>
        <w:rPr>
          <w:i/>
        </w:rPr>
        <w:t>Iu</w:t>
      </w:r>
      <w:proofErr w:type="spellEnd"/>
      <w:r>
        <w:rPr>
          <w:i/>
        </w:rPr>
        <w:t xml:space="preserve"> Transport Association</w:t>
      </w:r>
      <w:r>
        <w:t xml:space="preserve"> will be assigned by the 3G_MSC-I.</w:t>
      </w:r>
    </w:p>
    <w:p w14:paraId="269CFD17" w14:textId="77777777" w:rsidR="00FB00CE" w:rsidRDefault="00FB00CE">
      <w:pPr>
        <w:pStyle w:val="Heading2"/>
      </w:pPr>
      <w:bookmarkStart w:id="20" w:name="_Toc161688691"/>
      <w:r>
        <w:t>5.2</w:t>
      </w:r>
      <w:r>
        <w:tab/>
        <w:t>RAB Release Request</w:t>
      </w:r>
      <w:bookmarkEnd w:id="20"/>
    </w:p>
    <w:p w14:paraId="6FA61A38" w14:textId="77777777" w:rsidR="00FB00CE" w:rsidRDefault="00FB00CE">
      <w:r>
        <w:t>For the RAB Release Request procedure (TS 25.413</w:t>
      </w:r>
      <w:r w:rsidR="008A54CF">
        <w:t xml:space="preserve"> [4]</w:t>
      </w:r>
      <w:r>
        <w:t xml:space="preserve"> subclauses 8.3) the involved 3G_MSCs shall act according to the following:</w:t>
      </w:r>
    </w:p>
    <w:p w14:paraId="5248BF64" w14:textId="77777777" w:rsidR="00FB00CE" w:rsidRDefault="00FB00CE">
      <w:pPr>
        <w:pStyle w:val="B1"/>
      </w:pPr>
      <w:r>
        <w:lastRenderedPageBreak/>
        <w:t>-</w:t>
      </w:r>
      <w:r>
        <w:tab/>
        <w:t>the 3G_MSC</w:t>
      </w:r>
      <w:r>
        <w:noBreakHyphen/>
        <w:t>I acts as the RNS;</w:t>
      </w:r>
    </w:p>
    <w:p w14:paraId="4BE352A4" w14:textId="77777777" w:rsidR="00FB00CE" w:rsidRDefault="00FB00CE">
      <w:pPr>
        <w:pStyle w:val="B1"/>
      </w:pPr>
      <w:r>
        <w:t>-</w:t>
      </w:r>
      <w:r>
        <w:tab/>
        <w:t>the 3G_MSC</w:t>
      </w:r>
      <w:r>
        <w:noBreakHyphen/>
        <w:t>A acts as the 3G_MSC.</w:t>
      </w:r>
    </w:p>
    <w:p w14:paraId="6AE64C52" w14:textId="77777777" w:rsidR="00FB00CE" w:rsidRDefault="00FB00CE">
      <w:pPr>
        <w:pStyle w:val="Heading2"/>
      </w:pPr>
      <w:bookmarkStart w:id="21" w:name="_Toc161688692"/>
      <w:r>
        <w:t>5.3</w:t>
      </w:r>
      <w:r>
        <w:tab/>
      </w:r>
      <w:proofErr w:type="spellStart"/>
      <w:r>
        <w:t>Iu</w:t>
      </w:r>
      <w:proofErr w:type="spellEnd"/>
      <w:r>
        <w:t xml:space="preserve"> Release Request</w:t>
      </w:r>
      <w:bookmarkEnd w:id="21"/>
    </w:p>
    <w:p w14:paraId="200AD177" w14:textId="77777777" w:rsidR="00FB00CE" w:rsidRDefault="00FB00CE">
      <w:r>
        <w:t xml:space="preserve">For the </w:t>
      </w:r>
      <w:proofErr w:type="spellStart"/>
      <w:r>
        <w:t>Iu</w:t>
      </w:r>
      <w:proofErr w:type="spellEnd"/>
      <w:r>
        <w:t xml:space="preserve"> Release Request procedure (TS 25.413</w:t>
      </w:r>
      <w:r w:rsidR="008A54CF">
        <w:t xml:space="preserve"> [4]</w:t>
      </w:r>
      <w:r>
        <w:t xml:space="preserve"> subclause 8.4) the involved 3G_MSCs shall act according to the following:</w:t>
      </w:r>
    </w:p>
    <w:p w14:paraId="5A127674" w14:textId="77777777" w:rsidR="00FB00CE" w:rsidRDefault="00FB00CE">
      <w:pPr>
        <w:pStyle w:val="B1"/>
      </w:pPr>
      <w:r>
        <w:t>-</w:t>
      </w:r>
      <w:r>
        <w:tab/>
        <w:t>the 3G_MSC</w:t>
      </w:r>
      <w:r>
        <w:noBreakHyphen/>
        <w:t>I acts as the RNS;</w:t>
      </w:r>
    </w:p>
    <w:p w14:paraId="11573123" w14:textId="77777777" w:rsidR="00FB00CE" w:rsidRDefault="00FB00CE">
      <w:pPr>
        <w:pStyle w:val="B1"/>
      </w:pPr>
      <w:r>
        <w:t>-</w:t>
      </w:r>
      <w:r>
        <w:tab/>
        <w:t>the 3G_MSC</w:t>
      </w:r>
      <w:r>
        <w:noBreakHyphen/>
        <w:t>A acts as the 3G_MSC.</w:t>
      </w:r>
    </w:p>
    <w:p w14:paraId="5904BBE4" w14:textId="77777777" w:rsidR="00FB00CE" w:rsidRDefault="00FB00CE">
      <w:r>
        <w:t>Additionally, at basic Inter</w:t>
      </w:r>
      <w:r>
        <w:noBreakHyphen/>
        <w:t>3G_MSC relocation and at subsequent Inter</w:t>
      </w:r>
      <w:r>
        <w:noBreakHyphen/>
        <w:t>3G_MSC relocation (TS 23.009</w:t>
      </w:r>
      <w:r w:rsidR="008A54CF">
        <w:t xml:space="preserve"> [2]</w:t>
      </w:r>
      <w:r>
        <w:t>), if the 3G_MSC that is the 3G_MSC</w:t>
      </w:r>
      <w:r>
        <w:noBreakHyphen/>
        <w:t>A is not also the 3G_MSC</w:t>
      </w:r>
      <w:r>
        <w:noBreakHyphen/>
        <w:t xml:space="preserve">T, the </w:t>
      </w:r>
      <w:proofErr w:type="spellStart"/>
      <w:r>
        <w:t>Iu</w:t>
      </w:r>
      <w:proofErr w:type="spellEnd"/>
      <w:r>
        <w:t xml:space="preserve"> Release Request procedure (TS 25.413 </w:t>
      </w:r>
      <w:r w:rsidR="008A54CF">
        <w:t xml:space="preserve">[4] </w:t>
      </w:r>
      <w:r>
        <w:t>subclause 8.4) is applied on the E</w:t>
      </w:r>
      <w:r>
        <w:noBreakHyphen/>
        <w:t>interface with the following conditions:</w:t>
      </w:r>
    </w:p>
    <w:p w14:paraId="25A9122A" w14:textId="77777777" w:rsidR="00FB00CE" w:rsidRDefault="00FB00CE">
      <w:pPr>
        <w:pStyle w:val="B1"/>
      </w:pPr>
      <w:r>
        <w:t>-</w:t>
      </w:r>
      <w:r>
        <w:tab/>
        <w:t>the 3G_MSC</w:t>
      </w:r>
      <w:r>
        <w:noBreakHyphen/>
        <w:t>T acts as the RNS;</w:t>
      </w:r>
    </w:p>
    <w:p w14:paraId="622AA428" w14:textId="77777777" w:rsidR="00FB00CE" w:rsidRDefault="00FB00CE">
      <w:pPr>
        <w:pStyle w:val="B1"/>
      </w:pPr>
      <w:r>
        <w:t>-</w:t>
      </w:r>
      <w:r>
        <w:tab/>
        <w:t>the 3G_MSC</w:t>
      </w:r>
      <w:r>
        <w:noBreakHyphen/>
        <w:t>A acts as the 3G_MSC.</w:t>
      </w:r>
    </w:p>
    <w:p w14:paraId="18E876A3" w14:textId="77777777" w:rsidR="00FB00CE" w:rsidRDefault="00FB00CE">
      <w:pPr>
        <w:pStyle w:val="Heading2"/>
      </w:pPr>
      <w:bookmarkStart w:id="22" w:name="_Toc161688693"/>
      <w:r>
        <w:t>5.4</w:t>
      </w:r>
      <w:r>
        <w:tab/>
        <w:t>Relocation Resource Allocation</w:t>
      </w:r>
      <w:bookmarkEnd w:id="22"/>
    </w:p>
    <w:p w14:paraId="291C1878" w14:textId="77777777" w:rsidR="00FB00CE" w:rsidRDefault="00FB00CE">
      <w:r>
        <w:t>At basic Inter</w:t>
      </w:r>
      <w:r>
        <w:noBreakHyphen/>
        <w:t>3G_MSC relocation (TS 23.009</w:t>
      </w:r>
      <w:r w:rsidR="008A54CF">
        <w:t xml:space="preserve"> [2]</w:t>
      </w:r>
      <w:r>
        <w:t xml:space="preserve">) the Relocation Resource Allocation procedure (TS 25.413 </w:t>
      </w:r>
      <w:r w:rsidR="008A54CF">
        <w:t xml:space="preserve">[4] </w:t>
      </w:r>
      <w:r>
        <w:t>subclause 8.7) is applied on the E</w:t>
      </w:r>
      <w:r>
        <w:noBreakHyphen/>
        <w:t>interface with the following conditions:</w:t>
      </w:r>
    </w:p>
    <w:p w14:paraId="35E3717C" w14:textId="77777777" w:rsidR="00FB00CE" w:rsidRDefault="00FB00CE">
      <w:pPr>
        <w:pStyle w:val="B1"/>
      </w:pPr>
      <w:r>
        <w:t>-</w:t>
      </w:r>
      <w:r>
        <w:tab/>
        <w:t>the 3G_MSC</w:t>
      </w:r>
      <w:r>
        <w:noBreakHyphen/>
        <w:t>A acts as the 3G_MSC;</w:t>
      </w:r>
    </w:p>
    <w:p w14:paraId="71857D3B" w14:textId="77777777" w:rsidR="00FB00CE" w:rsidRDefault="00FB00CE">
      <w:pPr>
        <w:pStyle w:val="B1"/>
      </w:pPr>
      <w:r>
        <w:t>-</w:t>
      </w:r>
      <w:r>
        <w:tab/>
        <w:t>the 3G_MSC</w:t>
      </w:r>
      <w:r>
        <w:noBreakHyphen/>
        <w:t>T acts as the target RNS.</w:t>
      </w:r>
    </w:p>
    <w:p w14:paraId="292242CF" w14:textId="77777777" w:rsidR="00FB00CE" w:rsidRDefault="00FB00CE">
      <w:r>
        <w:t>At subsequent Inter</w:t>
      </w:r>
      <w:r>
        <w:noBreakHyphen/>
        <w:t>3G_MSC relocation the Relocation Resource Allocation procedure is applied on the E</w:t>
      </w:r>
      <w:r>
        <w:noBreakHyphen/>
        <w:t>interface with the following conditions:</w:t>
      </w:r>
    </w:p>
    <w:p w14:paraId="2269DB23" w14:textId="77777777" w:rsidR="00FB00CE" w:rsidRDefault="00FB00CE">
      <w:pPr>
        <w:pStyle w:val="B1"/>
      </w:pPr>
      <w:r>
        <w:t>-</w:t>
      </w:r>
      <w:r>
        <w:tab/>
        <w:t>the 3G_MSC</w:t>
      </w:r>
      <w:r>
        <w:noBreakHyphen/>
        <w:t>I acts as the 3G_MSC;</w:t>
      </w:r>
    </w:p>
    <w:p w14:paraId="5208A2AF" w14:textId="77777777" w:rsidR="00FB00CE" w:rsidRDefault="00FB00CE">
      <w:pPr>
        <w:pStyle w:val="B1"/>
      </w:pPr>
      <w:r>
        <w:t>-</w:t>
      </w:r>
      <w:r>
        <w:tab/>
        <w:t>the 3G_MSC</w:t>
      </w:r>
      <w:r>
        <w:noBreakHyphen/>
        <w:t>T acts as the target RNS;</w:t>
      </w:r>
    </w:p>
    <w:p w14:paraId="3055ECAA" w14:textId="77777777" w:rsidR="00FB00CE" w:rsidRDefault="00FB00CE">
      <w:pPr>
        <w:pStyle w:val="B1"/>
      </w:pPr>
      <w:r>
        <w:t>-</w:t>
      </w:r>
      <w:r>
        <w:tab/>
        <w:t>if the 3G_MSC that is the 3G_MSC</w:t>
      </w:r>
      <w:r>
        <w:noBreakHyphen/>
        <w:t>A is not also the 3G_MSC</w:t>
      </w:r>
      <w:r>
        <w:noBreakHyphen/>
        <w:t>T, then this 3G_MSC shall act as the target RNS towards the 3G_MSC</w:t>
      </w:r>
      <w:r>
        <w:noBreakHyphen/>
        <w:t>I and as the 3G_MSC towards the 3G_MSC</w:t>
      </w:r>
      <w:r>
        <w:noBreakHyphen/>
        <w:t>T.</w:t>
      </w:r>
    </w:p>
    <w:p w14:paraId="6B650E78" w14:textId="77777777" w:rsidR="00FB00CE" w:rsidRDefault="00FB00CE">
      <w:r>
        <w:t xml:space="preserve">The handling of terrestrial resources is not applicable, i.e. the RANAP IEs </w:t>
      </w:r>
      <w:r>
        <w:rPr>
          <w:i/>
        </w:rPr>
        <w:t>Transport Layer Address</w:t>
      </w:r>
      <w:r>
        <w:t xml:space="preserve"> and </w:t>
      </w:r>
      <w:proofErr w:type="spellStart"/>
      <w:r>
        <w:rPr>
          <w:i/>
        </w:rPr>
        <w:t>Iu</w:t>
      </w:r>
      <w:proofErr w:type="spellEnd"/>
      <w:r>
        <w:rPr>
          <w:i/>
        </w:rPr>
        <w:t xml:space="preserve"> Transport Association</w:t>
      </w:r>
      <w:r>
        <w:t xml:space="preserve"> will be assigned by the 3G_MSC-T.</w:t>
      </w:r>
    </w:p>
    <w:p w14:paraId="1EE91432" w14:textId="77777777" w:rsidR="005E5A57" w:rsidRDefault="005E5A57">
      <w:r>
        <w:rPr>
          <w:rFonts w:hint="eastAsia"/>
          <w:lang w:eastAsia="ja-JP"/>
        </w:rPr>
        <w:t xml:space="preserve">In case NNSF is active, the </w:t>
      </w:r>
      <w:proofErr w:type="spellStart"/>
      <w:r w:rsidRPr="0077263E">
        <w:rPr>
          <w:rFonts w:hint="eastAsia"/>
          <w:i/>
          <w:lang w:eastAsia="ja-JP"/>
        </w:rPr>
        <w:t>Iu</w:t>
      </w:r>
      <w:proofErr w:type="spellEnd"/>
      <w:r w:rsidRPr="0077263E">
        <w:rPr>
          <w:rFonts w:hint="eastAsia"/>
          <w:i/>
          <w:lang w:eastAsia="ja-JP"/>
        </w:rPr>
        <w:t xml:space="preserve"> Signalling Connection Identifier</w:t>
      </w:r>
      <w:r>
        <w:rPr>
          <w:rFonts w:hint="eastAsia"/>
          <w:lang w:eastAsia="ja-JP"/>
        </w:rPr>
        <w:t xml:space="preserve"> IE and the </w:t>
      </w:r>
      <w:r w:rsidRPr="00D22D46">
        <w:rPr>
          <w:rFonts w:hint="eastAsia"/>
          <w:i/>
          <w:lang w:eastAsia="ja-JP"/>
        </w:rPr>
        <w:t>Global CN ID</w:t>
      </w:r>
      <w:r>
        <w:rPr>
          <w:rFonts w:hint="eastAsia"/>
          <w:lang w:eastAsia="ja-JP"/>
        </w:rPr>
        <w:t xml:space="preserve"> IE shall be set by the 3G_MSC_T towards Target RNC.</w:t>
      </w:r>
    </w:p>
    <w:p w14:paraId="6EB88CB7" w14:textId="77777777" w:rsidR="00FB00CE" w:rsidRDefault="00FB00CE">
      <w:pPr>
        <w:pStyle w:val="Heading2"/>
        <w:rPr>
          <w:b/>
        </w:rPr>
      </w:pPr>
      <w:bookmarkStart w:id="23" w:name="_Toc161688694"/>
      <w:r>
        <w:t>5.5</w:t>
      </w:r>
      <w:r>
        <w:tab/>
        <w:t>Relocation Cancel</w:t>
      </w:r>
      <w:bookmarkEnd w:id="23"/>
    </w:p>
    <w:p w14:paraId="38FB3E6B" w14:textId="77777777" w:rsidR="00FB00CE" w:rsidRDefault="00FB00CE">
      <w:r>
        <w:t>For subsequent Inter-3G_MSC relocation the Relocation Cancel procedure (TS 25.413</w:t>
      </w:r>
      <w:r w:rsidR="008A54CF">
        <w:t xml:space="preserve"> [4]</w:t>
      </w:r>
      <w:r>
        <w:t xml:space="preserve"> subclause 8.10) is applied on the E-interface with the following conditions.</w:t>
      </w:r>
    </w:p>
    <w:p w14:paraId="1996651E" w14:textId="77777777" w:rsidR="00FB00CE" w:rsidRDefault="00FB00CE">
      <w:pPr>
        <w:pStyle w:val="B1"/>
      </w:pPr>
      <w:r>
        <w:t>-</w:t>
      </w:r>
      <w:r>
        <w:tab/>
        <w:t>the 3G_MSC</w:t>
      </w:r>
      <w:r>
        <w:noBreakHyphen/>
        <w:t>A, acts as the 3G_MSC;</w:t>
      </w:r>
    </w:p>
    <w:p w14:paraId="39B1E5FF" w14:textId="77777777" w:rsidR="00FB00CE" w:rsidRDefault="00FB00CE">
      <w:pPr>
        <w:pStyle w:val="B1"/>
      </w:pPr>
      <w:r>
        <w:t>-</w:t>
      </w:r>
      <w:r>
        <w:tab/>
        <w:t>the 3G_MSC</w:t>
      </w:r>
      <w:r>
        <w:noBreakHyphen/>
        <w:t>I, acts as the serving RNS.</w:t>
      </w:r>
    </w:p>
    <w:p w14:paraId="78D14704" w14:textId="77777777" w:rsidR="00FB00CE" w:rsidRDefault="00FB00CE">
      <w:pPr>
        <w:pStyle w:val="Heading2"/>
        <w:rPr>
          <w:b/>
        </w:rPr>
      </w:pPr>
      <w:bookmarkStart w:id="24" w:name="_Toc161688695"/>
      <w:r>
        <w:t>5.6</w:t>
      </w:r>
      <w:r>
        <w:tab/>
        <w:t>Relocation Detect and Relocation Complete</w:t>
      </w:r>
      <w:bookmarkEnd w:id="24"/>
    </w:p>
    <w:p w14:paraId="0F9E6D6D" w14:textId="77777777" w:rsidR="00FB00CE" w:rsidRDefault="00FB00CE">
      <w:r>
        <w:t>For the Relocation Detect and Relocation Complete procedure (TS 25.413</w:t>
      </w:r>
      <w:r w:rsidR="008A54CF">
        <w:t xml:space="preserve"> [4]</w:t>
      </w:r>
      <w:r>
        <w:t xml:space="preserve"> subclauses 8.8 and 8.9) the applicable parts on the E</w:t>
      </w:r>
      <w:r>
        <w:noBreakHyphen/>
        <w:t>interface are the transfer of RELOCATION DETECT, RELOCATION COMPLETE messages at inter 3G_MSC relocation. For those parts, the involved 3G_MSCs shall act according to the following:</w:t>
      </w:r>
    </w:p>
    <w:p w14:paraId="4BD8A392" w14:textId="77777777" w:rsidR="00FB00CE" w:rsidRDefault="00FB00CE">
      <w:pPr>
        <w:pStyle w:val="B1"/>
      </w:pPr>
      <w:r>
        <w:t>-</w:t>
      </w:r>
      <w:r>
        <w:tab/>
        <w:t>the 3G_MSC</w:t>
      </w:r>
      <w:r>
        <w:noBreakHyphen/>
        <w:t>A acts as the 3G_MSC;</w:t>
      </w:r>
    </w:p>
    <w:p w14:paraId="510801FD" w14:textId="77777777" w:rsidR="00FB00CE" w:rsidRDefault="00FB00CE">
      <w:pPr>
        <w:pStyle w:val="B1"/>
      </w:pPr>
      <w:r>
        <w:lastRenderedPageBreak/>
        <w:t>-</w:t>
      </w:r>
      <w:r>
        <w:tab/>
        <w:t>the 3G_MSC</w:t>
      </w:r>
      <w:r>
        <w:noBreakHyphen/>
        <w:t>T acts as the target RNS.</w:t>
      </w:r>
    </w:p>
    <w:p w14:paraId="3B411A9B" w14:textId="77777777" w:rsidR="00FB00CE" w:rsidRDefault="00FB00CE">
      <w:pPr>
        <w:pStyle w:val="Heading2"/>
      </w:pPr>
      <w:bookmarkStart w:id="25" w:name="_Toc161688696"/>
      <w:r>
        <w:t>5.7</w:t>
      </w:r>
      <w:r>
        <w:tab/>
        <w:t>CN Trace invocation</w:t>
      </w:r>
      <w:bookmarkEnd w:id="25"/>
    </w:p>
    <w:p w14:paraId="4BA68207" w14:textId="77777777" w:rsidR="00FB00CE" w:rsidRDefault="00FB00CE">
      <w:r>
        <w:t>For the CN Trace invocation procedure (TS 25.413</w:t>
      </w:r>
      <w:r w:rsidR="008A54CF">
        <w:t xml:space="preserve"> [4]</w:t>
      </w:r>
      <w:r>
        <w:t>, subclause 8.17), the involved 3G_MSCs shall act according to the following:</w:t>
      </w:r>
    </w:p>
    <w:p w14:paraId="4DD71897" w14:textId="77777777" w:rsidR="00FB00CE" w:rsidRDefault="00FB00CE">
      <w:pPr>
        <w:pStyle w:val="B1"/>
      </w:pPr>
      <w:r>
        <w:t>-</w:t>
      </w:r>
      <w:r>
        <w:tab/>
        <w:t>the 3G_MSC</w:t>
      </w:r>
      <w:r>
        <w:noBreakHyphen/>
        <w:t>A acts as the 3G_MSC;</w:t>
      </w:r>
    </w:p>
    <w:p w14:paraId="4FD72EB9" w14:textId="77777777" w:rsidR="00FB00CE" w:rsidRDefault="00FB00CE">
      <w:pPr>
        <w:pStyle w:val="B1"/>
      </w:pPr>
      <w:r>
        <w:t>-</w:t>
      </w:r>
      <w:r>
        <w:tab/>
        <w:t>the 3G_MSC</w:t>
      </w:r>
      <w:r>
        <w:noBreakHyphen/>
        <w:t>I acts as the RNS.</w:t>
      </w:r>
    </w:p>
    <w:p w14:paraId="0D284F32" w14:textId="77777777" w:rsidR="00FB00CE" w:rsidRDefault="00FB00CE">
      <w:r>
        <w:t>Additionally, at basic Inter</w:t>
      </w:r>
      <w:r>
        <w:noBreakHyphen/>
        <w:t>3G_MSC relocation and at subsequent Inter</w:t>
      </w:r>
      <w:r>
        <w:noBreakHyphen/>
        <w:t>3G_MSC relocation (TS 23.009</w:t>
      </w:r>
      <w:r w:rsidR="008A54CF">
        <w:t xml:space="preserve"> [2]</w:t>
      </w:r>
      <w:r>
        <w:t>), if the 3G_MSC that is the 3G_MSC</w:t>
      </w:r>
      <w:r>
        <w:noBreakHyphen/>
        <w:t>A is not also the 3G_MSC</w:t>
      </w:r>
      <w:r>
        <w:noBreakHyphen/>
        <w:t>T, the CN Trace invocation procedure (TS 25.413</w:t>
      </w:r>
      <w:r w:rsidR="008A54CF">
        <w:t xml:space="preserve"> [4]</w:t>
      </w:r>
      <w:r>
        <w:t>, subclause 8.17) is applied on the E</w:t>
      </w:r>
      <w:r>
        <w:noBreakHyphen/>
        <w:t>interface with the following conditions:</w:t>
      </w:r>
    </w:p>
    <w:p w14:paraId="5E72D86D" w14:textId="77777777" w:rsidR="00FB00CE" w:rsidRDefault="00FB00CE">
      <w:pPr>
        <w:pStyle w:val="B1"/>
      </w:pPr>
      <w:r>
        <w:t>-</w:t>
      </w:r>
      <w:r>
        <w:tab/>
        <w:t>the 3G_MSC</w:t>
      </w:r>
      <w:r>
        <w:noBreakHyphen/>
        <w:t>A acts as the 3G_MSC;</w:t>
      </w:r>
    </w:p>
    <w:p w14:paraId="76E5AE54" w14:textId="77777777" w:rsidR="00FB00CE" w:rsidRDefault="00FB00CE" w:rsidP="008A54CF">
      <w:pPr>
        <w:pStyle w:val="B1"/>
      </w:pPr>
      <w:r>
        <w:t>-</w:t>
      </w:r>
      <w:r>
        <w:tab/>
        <w:t>the 3G_MSC</w:t>
      </w:r>
      <w:r>
        <w:noBreakHyphen/>
        <w:t>T acts as the RNS.</w:t>
      </w:r>
    </w:p>
    <w:p w14:paraId="645DB976" w14:textId="77777777" w:rsidR="00FB00CE" w:rsidRDefault="00FB00CE">
      <w:pPr>
        <w:pStyle w:val="Heading2"/>
        <w:rPr>
          <w:b/>
        </w:rPr>
      </w:pPr>
      <w:bookmarkStart w:id="26" w:name="_Toc161688697"/>
      <w:r>
        <w:t>5.8</w:t>
      </w:r>
      <w:r>
        <w:tab/>
        <w:t>Security mode control</w:t>
      </w:r>
      <w:bookmarkEnd w:id="26"/>
    </w:p>
    <w:p w14:paraId="7AA0C1E6" w14:textId="77777777" w:rsidR="00FB00CE" w:rsidRDefault="00FB00CE">
      <w:r>
        <w:t>For the Security mode control procedure (TS 25.413</w:t>
      </w:r>
      <w:r w:rsidR="00527269">
        <w:t xml:space="preserve"> [4]</w:t>
      </w:r>
      <w:r>
        <w:t>, subclause 8.18), the involved 3G_MSCs shall act according to the following:</w:t>
      </w:r>
    </w:p>
    <w:p w14:paraId="043B9330" w14:textId="77777777" w:rsidR="00FB00CE" w:rsidRDefault="00FB00CE">
      <w:pPr>
        <w:pStyle w:val="B1"/>
      </w:pPr>
      <w:r>
        <w:t>-</w:t>
      </w:r>
      <w:r>
        <w:tab/>
        <w:t>the 3G_MSC</w:t>
      </w:r>
      <w:r>
        <w:noBreakHyphen/>
        <w:t>A acts as the 3G_MSC;</w:t>
      </w:r>
    </w:p>
    <w:p w14:paraId="7C8A4B03" w14:textId="77777777" w:rsidR="00FB00CE" w:rsidRDefault="00FB00CE">
      <w:pPr>
        <w:pStyle w:val="B1"/>
      </w:pPr>
      <w:r>
        <w:t>-</w:t>
      </w:r>
      <w:r>
        <w:tab/>
        <w:t>the 3G_MSC</w:t>
      </w:r>
      <w:r>
        <w:noBreakHyphen/>
        <w:t>I acts as the RNS.</w:t>
      </w:r>
    </w:p>
    <w:p w14:paraId="606CA33B" w14:textId="77777777" w:rsidR="00FB00CE" w:rsidRDefault="00FB00CE">
      <w:pPr>
        <w:pStyle w:val="Heading2"/>
      </w:pPr>
      <w:bookmarkStart w:id="27" w:name="_Toc161688698"/>
      <w:r>
        <w:t>5.9</w:t>
      </w:r>
      <w:r>
        <w:tab/>
        <w:t>Location Reporting Control</w:t>
      </w:r>
      <w:bookmarkEnd w:id="27"/>
    </w:p>
    <w:p w14:paraId="42BEF310" w14:textId="77777777" w:rsidR="00FB00CE" w:rsidRDefault="00FB00CE">
      <w:r>
        <w:t>For the Location Reporting Control procedure (TS 25.413</w:t>
      </w:r>
      <w:r w:rsidR="00527269">
        <w:t xml:space="preserve"> [4]</w:t>
      </w:r>
      <w:r>
        <w:t>, subclause 8.19), the involved 3G_MSCs shall act according to the following:</w:t>
      </w:r>
    </w:p>
    <w:p w14:paraId="327F847B" w14:textId="77777777" w:rsidR="00FB00CE" w:rsidRDefault="00FB00CE">
      <w:pPr>
        <w:pStyle w:val="B1"/>
      </w:pPr>
      <w:r>
        <w:t>-</w:t>
      </w:r>
      <w:r>
        <w:tab/>
        <w:t>the 3G_MSC</w:t>
      </w:r>
      <w:r>
        <w:noBreakHyphen/>
        <w:t>A acts as the 3G_MSC;</w:t>
      </w:r>
    </w:p>
    <w:p w14:paraId="610A2A17" w14:textId="77777777" w:rsidR="00FB00CE" w:rsidRDefault="00FB00CE">
      <w:pPr>
        <w:pStyle w:val="B1"/>
      </w:pPr>
      <w:r>
        <w:t>-</w:t>
      </w:r>
      <w:r>
        <w:tab/>
        <w:t>the 3G_MSC</w:t>
      </w:r>
      <w:r>
        <w:noBreakHyphen/>
        <w:t>I acts as the RNS.</w:t>
      </w:r>
    </w:p>
    <w:p w14:paraId="5DFD922A" w14:textId="77777777" w:rsidR="00FB00CE" w:rsidRDefault="00FB00CE">
      <w:r>
        <w:t>Additionally, at basic Inter</w:t>
      </w:r>
      <w:r>
        <w:noBreakHyphen/>
        <w:t>3G_MSC relocation and at subsequent Inter</w:t>
      </w:r>
      <w:r>
        <w:noBreakHyphen/>
        <w:t>3G_MSC relocation (3GPP TS 23.009</w:t>
      </w:r>
      <w:r w:rsidR="00527269">
        <w:t xml:space="preserve"> [2]</w:t>
      </w:r>
      <w:r>
        <w:t>), if the 3G_MSC that is the 3G_MSC</w:t>
      </w:r>
      <w:r>
        <w:noBreakHyphen/>
        <w:t>A is not also the 3G_MSC</w:t>
      </w:r>
      <w:r>
        <w:noBreakHyphen/>
        <w:t>T, the Location Reporting Control procedure (TS 25.413</w:t>
      </w:r>
      <w:r w:rsidR="00527269">
        <w:t xml:space="preserve"> [4]</w:t>
      </w:r>
      <w:r>
        <w:t xml:space="preserve"> subclause 8.19) is applied on the E</w:t>
      </w:r>
      <w:r>
        <w:noBreakHyphen/>
        <w:t>interface with the following conditions:</w:t>
      </w:r>
    </w:p>
    <w:p w14:paraId="63DD3EFB" w14:textId="77777777" w:rsidR="00FB00CE" w:rsidRDefault="00FB00CE">
      <w:pPr>
        <w:pStyle w:val="B1"/>
      </w:pPr>
      <w:r>
        <w:t>-</w:t>
      </w:r>
      <w:r>
        <w:tab/>
        <w:t>the 3G_MSC</w:t>
      </w:r>
      <w:r>
        <w:noBreakHyphen/>
        <w:t>A acts as the 3G_MSC;</w:t>
      </w:r>
    </w:p>
    <w:p w14:paraId="39C60856" w14:textId="77777777" w:rsidR="00FB00CE" w:rsidRDefault="00FB00CE">
      <w:pPr>
        <w:pStyle w:val="B1"/>
      </w:pPr>
      <w:r>
        <w:t>-</w:t>
      </w:r>
      <w:r>
        <w:tab/>
        <w:t>the 3G_MSC</w:t>
      </w:r>
      <w:r>
        <w:noBreakHyphen/>
        <w:t>T acts as the RNS.</w:t>
      </w:r>
    </w:p>
    <w:p w14:paraId="7D3AAD52" w14:textId="77777777" w:rsidR="00FB00CE" w:rsidRDefault="00FB00CE">
      <w:pPr>
        <w:pStyle w:val="Heading2"/>
      </w:pPr>
      <w:bookmarkStart w:id="28" w:name="_Toc161688699"/>
      <w:r>
        <w:t>5.10</w:t>
      </w:r>
      <w:r>
        <w:tab/>
        <w:t>Location Report</w:t>
      </w:r>
      <w:bookmarkEnd w:id="28"/>
    </w:p>
    <w:p w14:paraId="4F181A13" w14:textId="77777777" w:rsidR="00FB00CE" w:rsidRDefault="00FB00CE">
      <w:r>
        <w:t>For the Location Report procedure (TS 25.413</w:t>
      </w:r>
      <w:r w:rsidR="00527269">
        <w:t xml:space="preserve"> [4]</w:t>
      </w:r>
      <w:r>
        <w:t>, subclause 8.20, the involved 3G_MSCs shall act according to the following:</w:t>
      </w:r>
    </w:p>
    <w:p w14:paraId="6AAD2B55" w14:textId="77777777" w:rsidR="00FB00CE" w:rsidRDefault="00FB00CE">
      <w:pPr>
        <w:pStyle w:val="B1"/>
      </w:pPr>
      <w:r>
        <w:t>-</w:t>
      </w:r>
      <w:r>
        <w:tab/>
        <w:t>the 3G_MSC</w:t>
      </w:r>
      <w:r>
        <w:noBreakHyphen/>
        <w:t>A acts as the 3G_MSC;</w:t>
      </w:r>
    </w:p>
    <w:p w14:paraId="10645351" w14:textId="77777777" w:rsidR="00FB00CE" w:rsidRDefault="00FB00CE">
      <w:pPr>
        <w:pStyle w:val="B1"/>
      </w:pPr>
      <w:r>
        <w:t>-</w:t>
      </w:r>
      <w:r>
        <w:tab/>
        <w:t>the 3G_MSC</w:t>
      </w:r>
      <w:r>
        <w:noBreakHyphen/>
        <w:t>I acts as the RNS.</w:t>
      </w:r>
    </w:p>
    <w:p w14:paraId="73DD126E" w14:textId="77777777" w:rsidR="00FB00CE" w:rsidRDefault="00FB00CE">
      <w:pPr>
        <w:pStyle w:val="Heading2"/>
      </w:pPr>
      <w:bookmarkStart w:id="29" w:name="_Toc161688700"/>
      <w:r>
        <w:t>5.11</w:t>
      </w:r>
      <w:r>
        <w:tab/>
        <w:t>Direct Transfer</w:t>
      </w:r>
      <w:bookmarkEnd w:id="29"/>
    </w:p>
    <w:p w14:paraId="0318F529" w14:textId="77777777" w:rsidR="00FB00CE" w:rsidRDefault="00FB00CE">
      <w:r>
        <w:t>For the Direct Transfer procedure (TS 25.413</w:t>
      </w:r>
      <w:r w:rsidR="00527269">
        <w:t xml:space="preserve"> [4]</w:t>
      </w:r>
      <w:r>
        <w:t>, subclause 8.23), the involved 3G_MSCs shall act according to the following:</w:t>
      </w:r>
    </w:p>
    <w:p w14:paraId="6F81C849" w14:textId="77777777" w:rsidR="00FB00CE" w:rsidRDefault="00FB00CE">
      <w:pPr>
        <w:pStyle w:val="B1"/>
      </w:pPr>
      <w:r>
        <w:t>-</w:t>
      </w:r>
      <w:r>
        <w:tab/>
        <w:t>the 3G_MSC</w:t>
      </w:r>
      <w:r>
        <w:noBreakHyphen/>
        <w:t>A acts as the 3G_MSC;</w:t>
      </w:r>
    </w:p>
    <w:p w14:paraId="60ED80AC" w14:textId="77777777" w:rsidR="00FB00CE" w:rsidRDefault="00FB00CE">
      <w:pPr>
        <w:pStyle w:val="B1"/>
      </w:pPr>
      <w:r>
        <w:lastRenderedPageBreak/>
        <w:t>-</w:t>
      </w:r>
      <w:r>
        <w:tab/>
        <w:t>the 3G_MSC</w:t>
      </w:r>
      <w:r>
        <w:noBreakHyphen/>
        <w:t>I acts as the RNS.</w:t>
      </w:r>
    </w:p>
    <w:p w14:paraId="126E2379" w14:textId="77777777" w:rsidR="00FB00CE" w:rsidRDefault="00FB00CE">
      <w:pPr>
        <w:pStyle w:val="Heading2"/>
      </w:pPr>
      <w:bookmarkStart w:id="30" w:name="_Toc161688701"/>
      <w:r>
        <w:t>5.12</w:t>
      </w:r>
      <w:r>
        <w:tab/>
        <w:t>Error Indication</w:t>
      </w:r>
      <w:bookmarkEnd w:id="30"/>
    </w:p>
    <w:p w14:paraId="26539C65" w14:textId="77777777" w:rsidR="00FB00CE" w:rsidRDefault="00FB00CE">
      <w:r>
        <w:t>For the Error Indication procedure (TS 25.413</w:t>
      </w:r>
      <w:r w:rsidR="00527269">
        <w:t xml:space="preserve"> [4]</w:t>
      </w:r>
      <w:r>
        <w:t>, subclause 8.27), the involved 3G_MSCs shall act according to the following:</w:t>
      </w:r>
    </w:p>
    <w:p w14:paraId="70A39472" w14:textId="77777777" w:rsidR="00FB00CE" w:rsidRDefault="00FB00CE">
      <w:pPr>
        <w:pStyle w:val="B1"/>
      </w:pPr>
      <w:r>
        <w:t>-</w:t>
      </w:r>
      <w:r>
        <w:tab/>
        <w:t>the 3G_MSC</w:t>
      </w:r>
      <w:r>
        <w:noBreakHyphen/>
        <w:t>A acts as the 3G_MSC;</w:t>
      </w:r>
    </w:p>
    <w:p w14:paraId="4E82DDBD" w14:textId="77777777" w:rsidR="00FB00CE" w:rsidRDefault="00475AD2" w:rsidP="00475AD2">
      <w:pPr>
        <w:pStyle w:val="B1"/>
      </w:pPr>
      <w:r>
        <w:t>-</w:t>
      </w:r>
      <w:r>
        <w:tab/>
      </w:r>
      <w:r w:rsidR="00FB00CE">
        <w:t>the 3G_MSC</w:t>
      </w:r>
      <w:r w:rsidR="00FB00CE">
        <w:noBreakHyphen/>
        <w:t>I acts as the RNS.</w:t>
      </w:r>
    </w:p>
    <w:p w14:paraId="0D816D1C" w14:textId="77777777" w:rsidR="00FB00CE" w:rsidRDefault="00FB00CE">
      <w:pPr>
        <w:pStyle w:val="Heading2"/>
      </w:pPr>
      <w:bookmarkStart w:id="31" w:name="_Toc161688702"/>
      <w:r>
        <w:t>5.13</w:t>
      </w:r>
      <w:r>
        <w:tab/>
        <w:t>CN Deactivate Trace</w:t>
      </w:r>
      <w:bookmarkEnd w:id="31"/>
    </w:p>
    <w:p w14:paraId="39438FA8" w14:textId="77777777" w:rsidR="00FB00CE" w:rsidRDefault="00FB00CE">
      <w:pPr>
        <w:keepNext/>
      </w:pPr>
      <w:r>
        <w:t xml:space="preserve">For the CN Deactivate Trace procedure </w:t>
      </w:r>
      <w:proofErr w:type="spellStart"/>
      <w:r>
        <w:t>procedure</w:t>
      </w:r>
      <w:proofErr w:type="spellEnd"/>
      <w:r>
        <w:t xml:space="preserve"> (TS 25.413</w:t>
      </w:r>
      <w:r w:rsidR="00527269">
        <w:t xml:space="preserve"> [4]</w:t>
      </w:r>
      <w:r>
        <w:t>, subclause 8.28), the involved 3G_MSCs shall act according to the following:</w:t>
      </w:r>
    </w:p>
    <w:p w14:paraId="6FEAFA9E" w14:textId="77777777" w:rsidR="00FB00CE" w:rsidRDefault="00FB00CE">
      <w:pPr>
        <w:pStyle w:val="B1"/>
      </w:pPr>
      <w:r>
        <w:t>-</w:t>
      </w:r>
      <w:r>
        <w:tab/>
        <w:t>the 3G_MSC</w:t>
      </w:r>
      <w:r>
        <w:noBreakHyphen/>
        <w:t>A acts as the 3G_MSC;</w:t>
      </w:r>
    </w:p>
    <w:p w14:paraId="249D7064" w14:textId="77777777" w:rsidR="00FB00CE" w:rsidRDefault="00FB00CE">
      <w:pPr>
        <w:pStyle w:val="B1"/>
      </w:pPr>
      <w:r>
        <w:t>-</w:t>
      </w:r>
      <w:r>
        <w:tab/>
        <w:t>the 3G_MSC</w:t>
      </w:r>
      <w:r>
        <w:noBreakHyphen/>
        <w:t>I acts as the RNS.</w:t>
      </w:r>
    </w:p>
    <w:p w14:paraId="46ED82DF" w14:textId="77777777" w:rsidR="00FB00CE" w:rsidRDefault="00FB00CE">
      <w:pPr>
        <w:pStyle w:val="Heading2"/>
      </w:pPr>
      <w:bookmarkStart w:id="32" w:name="_Toc161688703"/>
      <w:r>
        <w:t>5.14</w:t>
      </w:r>
      <w:r>
        <w:tab/>
        <w:t>Common ID</w:t>
      </w:r>
      <w:bookmarkEnd w:id="32"/>
    </w:p>
    <w:p w14:paraId="20C276FC" w14:textId="77777777" w:rsidR="00FB00CE" w:rsidRDefault="00FB00CE">
      <w:r>
        <w:t>For the Common ID procedure (TS 25.413</w:t>
      </w:r>
      <w:r w:rsidR="00527269">
        <w:t xml:space="preserve"> [4]</w:t>
      </w:r>
      <w:r>
        <w:t>, subclause 8.16), the involved 3G MSCs shall act according to the following:</w:t>
      </w:r>
    </w:p>
    <w:p w14:paraId="5F5B7072" w14:textId="77777777" w:rsidR="00FB00CE" w:rsidRDefault="00FB00CE">
      <w:pPr>
        <w:pStyle w:val="B1"/>
      </w:pPr>
      <w:r>
        <w:t>-</w:t>
      </w:r>
      <w:r>
        <w:tab/>
        <w:t>the 3G_MSC</w:t>
      </w:r>
      <w:r>
        <w:noBreakHyphen/>
        <w:t>A acts as the 3G_MSC;</w:t>
      </w:r>
    </w:p>
    <w:p w14:paraId="51F5A984" w14:textId="77777777" w:rsidR="00FB00CE" w:rsidRDefault="00FB00CE">
      <w:pPr>
        <w:pStyle w:val="B1"/>
      </w:pPr>
      <w:r>
        <w:t>-</w:t>
      </w:r>
      <w:r>
        <w:tab/>
        <w:t>the 3G_MSC</w:t>
      </w:r>
      <w:r>
        <w:noBreakHyphen/>
        <w:t>I acts as the RNS.</w:t>
      </w:r>
    </w:p>
    <w:p w14:paraId="58752091" w14:textId="77777777" w:rsidR="00FB00CE" w:rsidRDefault="00FB00CE">
      <w:pPr>
        <w:pStyle w:val="Heading2"/>
      </w:pPr>
      <w:bookmarkStart w:id="33" w:name="_Toc161688704"/>
      <w:r>
        <w:t>5.15</w:t>
      </w:r>
      <w:r>
        <w:tab/>
        <w:t>Location Related Data</w:t>
      </w:r>
      <w:bookmarkEnd w:id="33"/>
    </w:p>
    <w:p w14:paraId="206F3EEF" w14:textId="77777777" w:rsidR="00FB00CE" w:rsidRDefault="00FB00CE">
      <w:pPr>
        <w:pStyle w:val="B1"/>
      </w:pPr>
      <w:r>
        <w:t>For the Location Related Data procedure (TS 25.413</w:t>
      </w:r>
      <w:r w:rsidR="00527269">
        <w:t xml:space="preserve"> [4]</w:t>
      </w:r>
      <w:r>
        <w:t>, subclause 8.31), the involved 3G_MSCs shall act according to the following:</w:t>
      </w:r>
    </w:p>
    <w:p w14:paraId="66CE0BA6" w14:textId="77777777" w:rsidR="00FB00CE" w:rsidRDefault="00FB00CE">
      <w:pPr>
        <w:pStyle w:val="B1"/>
      </w:pPr>
      <w:r>
        <w:t>-</w:t>
      </w:r>
      <w:r>
        <w:tab/>
        <w:t>the 3G_MSC</w:t>
      </w:r>
      <w:r>
        <w:noBreakHyphen/>
        <w:t>A acts as the 3G_MSC;</w:t>
      </w:r>
    </w:p>
    <w:p w14:paraId="09A1BB52" w14:textId="77777777" w:rsidR="00FB00CE" w:rsidRDefault="00FB00CE">
      <w:pPr>
        <w:pStyle w:val="B1"/>
      </w:pPr>
      <w:r>
        <w:t>-</w:t>
      </w:r>
      <w:r>
        <w:tab/>
        <w:t>the 3G_MSC</w:t>
      </w:r>
      <w:r>
        <w:noBreakHyphen/>
        <w:t>I acts as the RNS.</w:t>
      </w:r>
    </w:p>
    <w:p w14:paraId="1C9BEE5E" w14:textId="77777777" w:rsidR="00FB00CE" w:rsidRDefault="00FB00CE">
      <w:pPr>
        <w:pStyle w:val="Heading2"/>
      </w:pPr>
      <w:bookmarkStart w:id="34" w:name="_Toc161688705"/>
      <w:r>
        <w:t>5.16</w:t>
      </w:r>
      <w:r>
        <w:tab/>
        <w:t>UE Specific Information</w:t>
      </w:r>
      <w:bookmarkEnd w:id="34"/>
    </w:p>
    <w:p w14:paraId="25143AC1" w14:textId="77777777" w:rsidR="00FB00CE" w:rsidRDefault="00FB00CE">
      <w:r>
        <w:t>For the UE Specific Information procedure (TS 25.413</w:t>
      </w:r>
      <w:r w:rsidR="00527269">
        <w:t xml:space="preserve"> [4]</w:t>
      </w:r>
      <w:r>
        <w:t>, subclause 8.33), the involved 3G MSCs shall act according to the following:</w:t>
      </w:r>
    </w:p>
    <w:p w14:paraId="141ED735" w14:textId="77777777" w:rsidR="00FB00CE" w:rsidRDefault="00FB00CE">
      <w:pPr>
        <w:pStyle w:val="B1"/>
      </w:pPr>
      <w:r>
        <w:t>-</w:t>
      </w:r>
      <w:r>
        <w:tab/>
        <w:t>the 3G_MSC</w:t>
      </w:r>
      <w:r>
        <w:noBreakHyphen/>
        <w:t>A acts as the 3G_MSC;</w:t>
      </w:r>
    </w:p>
    <w:p w14:paraId="7E32BE9A" w14:textId="77777777" w:rsidR="00FB00CE" w:rsidRDefault="00FB00CE">
      <w:pPr>
        <w:pStyle w:val="B1"/>
      </w:pPr>
      <w:r>
        <w:t>-</w:t>
      </w:r>
      <w:r>
        <w:tab/>
        <w:t>the 3G_MSC</w:t>
      </w:r>
      <w:r>
        <w:noBreakHyphen/>
        <w:t>I acts as the RNS.</w:t>
      </w:r>
    </w:p>
    <w:p w14:paraId="7BC71C8B" w14:textId="77777777" w:rsidR="001B640E" w:rsidRDefault="001B640E" w:rsidP="001B640E">
      <w:pPr>
        <w:pStyle w:val="Heading2"/>
      </w:pPr>
      <w:bookmarkStart w:id="35" w:name="_Toc161688706"/>
      <w:r>
        <w:t>5.17</w:t>
      </w:r>
      <w:r>
        <w:tab/>
        <w:t>RAB Modification Request</w:t>
      </w:r>
      <w:bookmarkEnd w:id="35"/>
    </w:p>
    <w:p w14:paraId="209EF16A" w14:textId="77777777" w:rsidR="001B640E" w:rsidRDefault="001B640E" w:rsidP="001B640E">
      <w:r>
        <w:t>For the RAB Modification Request procedure (TS 25.413</w:t>
      </w:r>
      <w:r w:rsidR="00527269">
        <w:t xml:space="preserve"> [4]</w:t>
      </w:r>
      <w:r>
        <w:t>, subclause 8.30), the involved 3G MSCs shall act according to the following:</w:t>
      </w:r>
    </w:p>
    <w:p w14:paraId="0CA03F29" w14:textId="77777777" w:rsidR="001B640E" w:rsidRDefault="001B640E" w:rsidP="001B640E">
      <w:pPr>
        <w:pStyle w:val="B1"/>
      </w:pPr>
      <w:r>
        <w:t>-</w:t>
      </w:r>
      <w:r>
        <w:tab/>
        <w:t>the 3G_MSC</w:t>
      </w:r>
      <w:r>
        <w:noBreakHyphen/>
        <w:t>A acts as the 3G_MSC;</w:t>
      </w:r>
    </w:p>
    <w:p w14:paraId="7AA3BE97" w14:textId="77777777" w:rsidR="001B640E" w:rsidRDefault="001B640E">
      <w:pPr>
        <w:pStyle w:val="B1"/>
      </w:pPr>
      <w:r>
        <w:t>-</w:t>
      </w:r>
      <w:r>
        <w:tab/>
        <w:t>the 3G_MSC</w:t>
      </w:r>
      <w:r>
        <w:noBreakHyphen/>
        <w:t>I acts as the RNS.</w:t>
      </w:r>
    </w:p>
    <w:p w14:paraId="76D3979F" w14:textId="77777777" w:rsidR="00FB00CE" w:rsidRDefault="00FB00CE">
      <w:pPr>
        <w:pStyle w:val="Heading1"/>
      </w:pPr>
      <w:bookmarkStart w:id="36" w:name="_Toc161688707"/>
      <w:r>
        <w:lastRenderedPageBreak/>
        <w:t>6</w:t>
      </w:r>
      <w:r>
        <w:tab/>
        <w:t>RANAP messages transferred on the E</w:t>
      </w:r>
      <w:r>
        <w:noBreakHyphen/>
        <w:t>interface</w:t>
      </w:r>
      <w:bookmarkEnd w:id="36"/>
    </w:p>
    <w:p w14:paraId="2E6C96D7" w14:textId="77777777" w:rsidR="00FB00CE" w:rsidRDefault="00FB00CE">
      <w:pPr>
        <w:spacing w:after="200"/>
      </w:pPr>
      <w:r>
        <w:t>The list given below shows the RANAP messages, defined in TS 25.413</w:t>
      </w:r>
      <w:r w:rsidR="00527269">
        <w:t xml:space="preserve"> [4]</w:t>
      </w:r>
      <w:r>
        <w:t xml:space="preserve"> subclause 9.1(tabular format) and 9.3 (ASN.1 notation) that are transferred on the E</w:t>
      </w:r>
      <w:r>
        <w:noBreakHyphen/>
        <w:t>interface.</w:t>
      </w:r>
    </w:p>
    <w:p w14:paraId="16E3751F" w14:textId="77777777" w:rsidR="00FB00CE" w:rsidRDefault="00FB00CE">
      <w:pPr>
        <w:pStyle w:val="B1"/>
        <w:tabs>
          <w:tab w:val="left" w:pos="4536"/>
        </w:tabs>
      </w:pPr>
      <w:r>
        <w:tab/>
        <w:t>RAB ASSIGNMENT REQUEST</w:t>
      </w:r>
      <w:r>
        <w:tab/>
        <w:t>(3G_MSC</w:t>
      </w:r>
      <w:r>
        <w:noBreakHyphen/>
        <w:t xml:space="preserve">A </w:t>
      </w:r>
      <w:r>
        <w:noBreakHyphen/>
        <w:t>&gt; 3G_MSC</w:t>
      </w:r>
      <w:r>
        <w:noBreakHyphen/>
        <w:t>I)</w:t>
      </w:r>
    </w:p>
    <w:p w14:paraId="2F10F6E3" w14:textId="77777777" w:rsidR="00FB00CE" w:rsidRDefault="00FB00CE">
      <w:pPr>
        <w:pStyle w:val="B1"/>
        <w:tabs>
          <w:tab w:val="left" w:pos="4536"/>
        </w:tabs>
      </w:pPr>
      <w:r>
        <w:tab/>
        <w:t>RAB ASSIGNMENT RESPONSE</w:t>
      </w:r>
      <w:r>
        <w:tab/>
        <w:t>(3G_MSC</w:t>
      </w:r>
      <w:r>
        <w:noBreakHyphen/>
        <w:t xml:space="preserve">I </w:t>
      </w:r>
      <w:r>
        <w:noBreakHyphen/>
        <w:t>&gt; 3G_MSC</w:t>
      </w:r>
      <w:r>
        <w:noBreakHyphen/>
        <w:t>A)</w:t>
      </w:r>
    </w:p>
    <w:p w14:paraId="38DC2706" w14:textId="77777777" w:rsidR="00FB00CE" w:rsidRDefault="00FB00CE">
      <w:pPr>
        <w:pStyle w:val="B1"/>
        <w:tabs>
          <w:tab w:val="left" w:pos="4536"/>
        </w:tabs>
      </w:pPr>
      <w:r>
        <w:tab/>
        <w:t>RAB RELEASE REQUEST</w:t>
      </w:r>
      <w:r>
        <w:tab/>
        <w:t>(3G_MSC</w:t>
      </w:r>
      <w:r>
        <w:noBreakHyphen/>
        <w:t xml:space="preserve">I </w:t>
      </w:r>
      <w:r>
        <w:noBreakHyphen/>
        <w:t>&gt; 3G_MSC</w:t>
      </w:r>
      <w:r>
        <w:noBreakHyphen/>
        <w:t>A)</w:t>
      </w:r>
    </w:p>
    <w:p w14:paraId="70D1F2BC" w14:textId="77777777" w:rsidR="00FB00CE" w:rsidRDefault="00FB00CE">
      <w:pPr>
        <w:pStyle w:val="B1"/>
        <w:tabs>
          <w:tab w:val="left" w:pos="4536"/>
        </w:tabs>
      </w:pPr>
      <w:r>
        <w:tab/>
        <w:t>IU RELEASE REQUEST</w:t>
      </w:r>
      <w:r>
        <w:tab/>
        <w:t>(3G_MSC</w:t>
      </w:r>
      <w:r>
        <w:noBreakHyphen/>
        <w:t xml:space="preserve">I </w:t>
      </w:r>
      <w:r>
        <w:noBreakHyphen/>
        <w:t>&gt; 3G_MSC</w:t>
      </w:r>
      <w:r>
        <w:noBreakHyphen/>
        <w:t>A and 3G_MSC</w:t>
      </w:r>
      <w:r>
        <w:noBreakHyphen/>
        <w:t xml:space="preserve">T </w:t>
      </w:r>
      <w:r>
        <w:noBreakHyphen/>
        <w:t>&gt; 3G_MSC</w:t>
      </w:r>
      <w:r>
        <w:noBreakHyphen/>
        <w:t>A)</w:t>
      </w:r>
    </w:p>
    <w:p w14:paraId="415A032B" w14:textId="77777777" w:rsidR="00FB00CE" w:rsidRDefault="00FB00CE">
      <w:pPr>
        <w:pStyle w:val="B1"/>
        <w:tabs>
          <w:tab w:val="left" w:pos="4536"/>
        </w:tabs>
      </w:pPr>
      <w:r>
        <w:t>*</w:t>
      </w:r>
      <w:r>
        <w:tab/>
        <w:t>RELOCATION REQUEST</w:t>
      </w:r>
      <w:r>
        <w:tab/>
        <w:t>(3G_MSC</w:t>
      </w:r>
      <w:r>
        <w:noBreakHyphen/>
        <w:t xml:space="preserve">A </w:t>
      </w:r>
      <w:r>
        <w:noBreakHyphen/>
        <w:t>&gt; 3G_MSC</w:t>
      </w:r>
      <w:r>
        <w:noBreakHyphen/>
        <w:t>T and 3G_MSC</w:t>
      </w:r>
      <w:r>
        <w:noBreakHyphen/>
        <w:t xml:space="preserve">I </w:t>
      </w:r>
      <w:r>
        <w:noBreakHyphen/>
        <w:t>&gt; 3G_MSC</w:t>
      </w:r>
      <w:r>
        <w:noBreakHyphen/>
        <w:t>A)</w:t>
      </w:r>
    </w:p>
    <w:p w14:paraId="35385F9D" w14:textId="77777777" w:rsidR="00FB00CE" w:rsidRDefault="00FB00CE">
      <w:pPr>
        <w:pStyle w:val="B1"/>
        <w:tabs>
          <w:tab w:val="left" w:pos="4536"/>
        </w:tabs>
      </w:pPr>
      <w:r>
        <w:t>*</w:t>
      </w:r>
      <w:r>
        <w:tab/>
        <w:t>RELOCATION REQUEST ACKNOWLEDGE</w:t>
      </w:r>
      <w:r>
        <w:tab/>
        <w:t>(3G_MSC</w:t>
      </w:r>
      <w:r>
        <w:noBreakHyphen/>
        <w:t xml:space="preserve">T </w:t>
      </w:r>
      <w:r>
        <w:noBreakHyphen/>
        <w:t>&gt; 3G_MSC</w:t>
      </w:r>
      <w:r>
        <w:noBreakHyphen/>
        <w:t>A and 3G_MSC</w:t>
      </w:r>
      <w:r>
        <w:noBreakHyphen/>
        <w:t xml:space="preserve">A </w:t>
      </w:r>
      <w:r>
        <w:noBreakHyphen/>
        <w:t>&gt; 3G_MSC</w:t>
      </w:r>
      <w:r>
        <w:noBreakHyphen/>
        <w:t>I)</w:t>
      </w:r>
    </w:p>
    <w:p w14:paraId="4EB8DF74" w14:textId="77777777" w:rsidR="00FB00CE" w:rsidRDefault="00FB00CE">
      <w:pPr>
        <w:pStyle w:val="B1"/>
        <w:tabs>
          <w:tab w:val="left" w:pos="4536"/>
        </w:tabs>
      </w:pPr>
      <w:r>
        <w:t>*</w:t>
      </w:r>
      <w:r>
        <w:tab/>
        <w:t>RELOCATION DETECT</w:t>
      </w:r>
      <w:r>
        <w:tab/>
        <w:t>(3G_MSC</w:t>
      </w:r>
      <w:r>
        <w:noBreakHyphen/>
        <w:t xml:space="preserve">T </w:t>
      </w:r>
      <w:r>
        <w:noBreakHyphen/>
        <w:t>&gt; 3G_MSC</w:t>
      </w:r>
      <w:r>
        <w:noBreakHyphen/>
        <w:t>A)</w:t>
      </w:r>
    </w:p>
    <w:p w14:paraId="256141AE" w14:textId="77777777" w:rsidR="00FB00CE" w:rsidRDefault="00FB00CE">
      <w:pPr>
        <w:pStyle w:val="B1"/>
        <w:tabs>
          <w:tab w:val="left" w:pos="4536"/>
        </w:tabs>
      </w:pPr>
      <w:r>
        <w:t>*</w:t>
      </w:r>
      <w:r>
        <w:tab/>
        <w:t>RELOCATION COMPLETE</w:t>
      </w:r>
      <w:r>
        <w:tab/>
        <w:t>(3G_MSC</w:t>
      </w:r>
      <w:r>
        <w:noBreakHyphen/>
        <w:t xml:space="preserve">T </w:t>
      </w:r>
      <w:r>
        <w:noBreakHyphen/>
        <w:t>&gt; 3G_MSC</w:t>
      </w:r>
      <w:r>
        <w:noBreakHyphen/>
        <w:t>A)</w:t>
      </w:r>
    </w:p>
    <w:p w14:paraId="1F217034" w14:textId="77777777" w:rsidR="00FB00CE" w:rsidRDefault="00FB00CE">
      <w:pPr>
        <w:pStyle w:val="B1"/>
        <w:tabs>
          <w:tab w:val="left" w:pos="4536"/>
        </w:tabs>
      </w:pPr>
      <w:r>
        <w:t>*</w:t>
      </w:r>
      <w:r>
        <w:tab/>
        <w:t>RELOCATION FAILURE</w:t>
      </w:r>
      <w:r>
        <w:tab/>
        <w:t>(3G_MSC</w:t>
      </w:r>
      <w:r>
        <w:noBreakHyphen/>
        <w:t xml:space="preserve">T </w:t>
      </w:r>
      <w:r>
        <w:noBreakHyphen/>
        <w:t>&gt; 3G_MSC</w:t>
      </w:r>
      <w:r>
        <w:noBreakHyphen/>
        <w:t>A and 3G_MSC</w:t>
      </w:r>
      <w:r>
        <w:noBreakHyphen/>
        <w:t xml:space="preserve">A </w:t>
      </w:r>
      <w:r>
        <w:noBreakHyphen/>
        <w:t>&gt; 3G_MSC</w:t>
      </w:r>
      <w:r>
        <w:noBreakHyphen/>
        <w:t>I)</w:t>
      </w:r>
    </w:p>
    <w:p w14:paraId="60DA3303" w14:textId="77777777" w:rsidR="00FB00CE" w:rsidRDefault="00FB00CE">
      <w:pPr>
        <w:pStyle w:val="B1"/>
        <w:tabs>
          <w:tab w:val="left" w:pos="4536"/>
        </w:tabs>
        <w:ind w:left="567" w:hanging="283"/>
      </w:pPr>
      <w:r>
        <w:t>*</w:t>
      </w:r>
      <w:r>
        <w:tab/>
        <w:t>RELOCATION CANCEL</w:t>
      </w:r>
      <w:r>
        <w:tab/>
        <w:t>(3G_MSC</w:t>
      </w:r>
      <w:r>
        <w:noBreakHyphen/>
        <w:t xml:space="preserve">I </w:t>
      </w:r>
      <w:r>
        <w:noBreakHyphen/>
        <w:t>&gt; 3G_MSC</w:t>
      </w:r>
      <w:r>
        <w:noBreakHyphen/>
        <w:t>A)</w:t>
      </w:r>
    </w:p>
    <w:p w14:paraId="2DE3D5CE" w14:textId="77777777" w:rsidR="00FB00CE" w:rsidRDefault="00FB00CE">
      <w:pPr>
        <w:pStyle w:val="B1"/>
        <w:tabs>
          <w:tab w:val="left" w:pos="4536"/>
        </w:tabs>
      </w:pPr>
      <w:r>
        <w:t>*</w:t>
      </w:r>
      <w:r>
        <w:tab/>
        <w:t>RELOCATION CANCEL ACKNOWLEDGE</w:t>
      </w:r>
      <w:r>
        <w:tab/>
        <w:t>(3G_MSC</w:t>
      </w:r>
      <w:r>
        <w:noBreakHyphen/>
        <w:t xml:space="preserve">A </w:t>
      </w:r>
      <w:r>
        <w:noBreakHyphen/>
        <w:t>&gt; 3G_MSC</w:t>
      </w:r>
      <w:r>
        <w:noBreakHyphen/>
        <w:t>I)</w:t>
      </w:r>
    </w:p>
    <w:p w14:paraId="188DFFE7" w14:textId="77777777" w:rsidR="00FB00CE" w:rsidRDefault="00FB00CE">
      <w:pPr>
        <w:pStyle w:val="B1"/>
        <w:tabs>
          <w:tab w:val="left" w:pos="4536"/>
        </w:tabs>
      </w:pPr>
      <w:r>
        <w:t>#</w:t>
      </w:r>
      <w:r>
        <w:tab/>
        <w:t>CN INVOKE TRACE</w:t>
      </w:r>
      <w:r>
        <w:tab/>
        <w:t>(3G_MSC-A -&gt; 3G_MSC-I and 3G_MSC</w:t>
      </w:r>
      <w:r>
        <w:noBreakHyphen/>
        <w:t xml:space="preserve">A </w:t>
      </w:r>
      <w:r>
        <w:noBreakHyphen/>
        <w:t>&gt; 3G_MSC</w:t>
      </w:r>
      <w:r>
        <w:noBreakHyphen/>
        <w:t>T)</w:t>
      </w:r>
    </w:p>
    <w:p w14:paraId="1A9F0003" w14:textId="77777777" w:rsidR="00FB00CE" w:rsidRDefault="00FB00CE">
      <w:pPr>
        <w:pStyle w:val="B1"/>
        <w:tabs>
          <w:tab w:val="left" w:pos="4536"/>
        </w:tabs>
      </w:pPr>
      <w:r>
        <w:tab/>
        <w:t>SECURITY MODE COMMAND</w:t>
      </w:r>
      <w:r>
        <w:tab/>
        <w:t>(3G_MSC-A -&gt; 3G_MSC-I)</w:t>
      </w:r>
    </w:p>
    <w:p w14:paraId="60D02451" w14:textId="77777777" w:rsidR="00FB00CE" w:rsidRDefault="00FB00CE">
      <w:pPr>
        <w:pStyle w:val="B1"/>
        <w:tabs>
          <w:tab w:val="left" w:pos="4536"/>
        </w:tabs>
      </w:pPr>
      <w:r>
        <w:tab/>
        <w:t>SECURITY MODE COMPLETE</w:t>
      </w:r>
      <w:r>
        <w:tab/>
        <w:t>(3G_MSC-I -&gt; 3G_MSC-A)</w:t>
      </w:r>
    </w:p>
    <w:p w14:paraId="2C0E1E3B" w14:textId="77777777" w:rsidR="00FB00CE" w:rsidRDefault="00FB00CE">
      <w:pPr>
        <w:pStyle w:val="B1"/>
        <w:tabs>
          <w:tab w:val="left" w:pos="4536"/>
        </w:tabs>
      </w:pPr>
      <w:r>
        <w:tab/>
        <w:t>SECURITY MODE REJECT</w:t>
      </w:r>
      <w:r>
        <w:tab/>
        <w:t>(3G_MSC-I -&gt; 3G_MSC-A)</w:t>
      </w:r>
    </w:p>
    <w:p w14:paraId="34AA7901" w14:textId="77777777" w:rsidR="00FB00CE" w:rsidRDefault="00FB00CE">
      <w:pPr>
        <w:pStyle w:val="B1"/>
        <w:tabs>
          <w:tab w:val="left" w:pos="4536"/>
        </w:tabs>
      </w:pPr>
      <w:r>
        <w:tab/>
        <w:t>LOCATION REPORTING CONTROL</w:t>
      </w:r>
      <w:r>
        <w:tab/>
        <w:t>(3G_MSC-A -&gt; 3G_MSC-I and 3G_MSC</w:t>
      </w:r>
      <w:r>
        <w:noBreakHyphen/>
        <w:t xml:space="preserve">A </w:t>
      </w:r>
      <w:r>
        <w:noBreakHyphen/>
        <w:t>&gt; 3G_MSC</w:t>
      </w:r>
      <w:r>
        <w:noBreakHyphen/>
        <w:t>T)</w:t>
      </w:r>
    </w:p>
    <w:p w14:paraId="0AF0DE5A" w14:textId="77777777" w:rsidR="00FB00CE" w:rsidRDefault="00FB00CE">
      <w:pPr>
        <w:pStyle w:val="B1"/>
        <w:tabs>
          <w:tab w:val="left" w:pos="4536"/>
        </w:tabs>
      </w:pPr>
      <w:r>
        <w:tab/>
        <w:t>LOCATION REPORT</w:t>
      </w:r>
      <w:r>
        <w:tab/>
        <w:t>(3G_MSC-I -&gt; 3G_MSC-A)</w:t>
      </w:r>
    </w:p>
    <w:p w14:paraId="558EE502" w14:textId="77777777" w:rsidR="00FB00CE" w:rsidRDefault="00FB00CE">
      <w:pPr>
        <w:pStyle w:val="B1"/>
        <w:tabs>
          <w:tab w:val="left" w:pos="4536"/>
        </w:tabs>
      </w:pPr>
      <w:r>
        <w:tab/>
        <w:t>DIRECT TRANSFER</w:t>
      </w:r>
      <w:r>
        <w:tab/>
        <w:t>(3G_MSC-A -&gt; 3G_MSC-I and 3G_MSC-I -&gt; 3G_MSC-A)</w:t>
      </w:r>
    </w:p>
    <w:p w14:paraId="65F44E0C" w14:textId="77777777" w:rsidR="00FB00CE" w:rsidRDefault="00FB00CE">
      <w:pPr>
        <w:pStyle w:val="B1"/>
        <w:tabs>
          <w:tab w:val="left" w:pos="4536"/>
        </w:tabs>
      </w:pPr>
      <w:r>
        <w:tab/>
        <w:t>ERROR INDICATION</w:t>
      </w:r>
      <w:r>
        <w:tab/>
        <w:t>(3G_MSC-A -&gt; 3G_MSC-I and 3G_MSC-I -&gt; 3G_MSC-A)</w:t>
      </w:r>
    </w:p>
    <w:p w14:paraId="686317C5" w14:textId="77777777" w:rsidR="00FB00CE" w:rsidRDefault="00FB00CE">
      <w:pPr>
        <w:pStyle w:val="B1"/>
        <w:tabs>
          <w:tab w:val="left" w:pos="4536"/>
        </w:tabs>
      </w:pPr>
      <w:r>
        <w:t>#</w:t>
      </w:r>
      <w:r>
        <w:tab/>
        <w:t>CN DEACTIVATE TRACE</w:t>
      </w:r>
      <w:r>
        <w:tab/>
        <w:t>(3G_MSC-A -&gt; 3G_MSC-I)</w:t>
      </w:r>
    </w:p>
    <w:p w14:paraId="3C93D29C" w14:textId="77777777" w:rsidR="00FB00CE" w:rsidRDefault="00FB00CE">
      <w:pPr>
        <w:pStyle w:val="B1"/>
        <w:tabs>
          <w:tab w:val="left" w:pos="4536"/>
        </w:tabs>
      </w:pPr>
      <w:r>
        <w:tab/>
        <w:t>COMMON ID</w:t>
      </w:r>
      <w:r>
        <w:tab/>
        <w:t>(3G_MSC-A</w:t>
      </w:r>
      <w:r w:rsidR="008D6A68">
        <w:t xml:space="preserve"> </w:t>
      </w:r>
      <w:r>
        <w:t>-&gt;</w:t>
      </w:r>
      <w:r w:rsidR="008D6A68">
        <w:t xml:space="preserve"> </w:t>
      </w:r>
      <w:r>
        <w:t>3G_MSC-I)</w:t>
      </w:r>
    </w:p>
    <w:p w14:paraId="0E036FAF" w14:textId="77777777" w:rsidR="00FB00CE" w:rsidRDefault="00FB00CE">
      <w:pPr>
        <w:pStyle w:val="B1"/>
        <w:tabs>
          <w:tab w:val="left" w:pos="4536"/>
        </w:tabs>
      </w:pPr>
      <w:r>
        <w:tab/>
        <w:t>LOCATION RELATED DATA REQUEST</w:t>
      </w:r>
      <w:r>
        <w:tab/>
        <w:t>(3G_MSC-A -&gt; 3G_MSC-I)</w:t>
      </w:r>
    </w:p>
    <w:p w14:paraId="34E04B37" w14:textId="77777777" w:rsidR="00FB00CE" w:rsidRDefault="00FB00CE">
      <w:pPr>
        <w:pStyle w:val="B1"/>
        <w:tabs>
          <w:tab w:val="left" w:pos="4536"/>
        </w:tabs>
      </w:pPr>
      <w:r>
        <w:tab/>
        <w:t>LOCATION RELATED DATA RESPONSE</w:t>
      </w:r>
      <w:r>
        <w:tab/>
        <w:t>(3G_MSC-I -&gt; 3G_MSC-A)</w:t>
      </w:r>
    </w:p>
    <w:p w14:paraId="1BB25121" w14:textId="77777777" w:rsidR="00FB00CE" w:rsidRDefault="00FB00CE">
      <w:pPr>
        <w:pStyle w:val="B1"/>
        <w:tabs>
          <w:tab w:val="left" w:pos="4536"/>
        </w:tabs>
      </w:pPr>
      <w:r>
        <w:tab/>
        <w:t>LOCATION RELATED DATA FAILURE</w:t>
      </w:r>
      <w:r>
        <w:tab/>
        <w:t>(3G_MSC-I -&gt; 3G_MSC-A)</w:t>
      </w:r>
    </w:p>
    <w:p w14:paraId="22DF11CB" w14:textId="77777777" w:rsidR="008D6A68" w:rsidRDefault="00FB00CE" w:rsidP="008D6A68">
      <w:pPr>
        <w:pStyle w:val="B1"/>
        <w:tabs>
          <w:tab w:val="left" w:pos="4536"/>
        </w:tabs>
      </w:pPr>
      <w:r>
        <w:tab/>
        <w:t>UE SPECIFIC INFORMATION INDICATION</w:t>
      </w:r>
      <w:r>
        <w:tab/>
        <w:t>(3G_MSC-A -&gt; 3G_MSC-I)</w:t>
      </w:r>
    </w:p>
    <w:p w14:paraId="62BA5210" w14:textId="77777777" w:rsidR="00FB00CE" w:rsidRDefault="008D6A68" w:rsidP="008D6A68">
      <w:pPr>
        <w:pStyle w:val="B1"/>
        <w:tabs>
          <w:tab w:val="left" w:pos="4536"/>
        </w:tabs>
      </w:pPr>
      <w:r>
        <w:tab/>
        <w:t>RAB MODIFY REQUEST</w:t>
      </w:r>
      <w:r>
        <w:tab/>
        <w:t>(3G_MSC-I -&gt; 3G_MSC-A)</w:t>
      </w:r>
    </w:p>
    <w:p w14:paraId="20EB2E4B" w14:textId="77777777" w:rsidR="00FB00CE" w:rsidRDefault="00FB00CE">
      <w:r>
        <w:t>All other RANAP messages shall be considered as non</w:t>
      </w:r>
      <w:r>
        <w:noBreakHyphen/>
        <w:t>existent on the E</w:t>
      </w:r>
      <w:r>
        <w:noBreakHyphen/>
        <w:t>interface.</w:t>
      </w:r>
    </w:p>
    <w:p w14:paraId="795BBE19" w14:textId="77777777" w:rsidR="00FB00CE" w:rsidRDefault="00FB00CE">
      <w:r>
        <w:t>Some of the messages above are qualified by * or #. This indicates whether the message, when sent on the E interface, is considered as:</w:t>
      </w:r>
    </w:p>
    <w:p w14:paraId="4F98B087" w14:textId="77777777" w:rsidR="00FB00CE" w:rsidRDefault="00FB00CE">
      <w:r>
        <w:t>-</w:t>
      </w:r>
      <w:r>
        <w:tab/>
        <w:t>relocation related message (*); or</w:t>
      </w:r>
    </w:p>
    <w:p w14:paraId="2FB9172A" w14:textId="77777777" w:rsidR="00FB00CE" w:rsidRDefault="00FB00CE">
      <w:r>
        <w:t>-</w:t>
      </w:r>
      <w:r>
        <w:tab/>
        <w:t>trace related message (#).</w:t>
      </w:r>
    </w:p>
    <w:p w14:paraId="6ABA8437" w14:textId="77777777" w:rsidR="00FB00CE" w:rsidRDefault="00FB00CE">
      <w:pPr>
        <w:pStyle w:val="Heading1"/>
      </w:pPr>
      <w:bookmarkStart w:id="37" w:name="_Toc161688708"/>
      <w:r>
        <w:lastRenderedPageBreak/>
        <w:t>7</w:t>
      </w:r>
      <w:r>
        <w:tab/>
        <w:t>Exceptions for RANAP message contents and information element coding when transferred on the E</w:t>
      </w:r>
      <w:r>
        <w:noBreakHyphen/>
        <w:t>interface</w:t>
      </w:r>
      <w:bookmarkEnd w:id="37"/>
    </w:p>
    <w:p w14:paraId="106F29A5" w14:textId="77777777" w:rsidR="00FB00CE" w:rsidRDefault="00FB00CE">
      <w:pPr>
        <w:pStyle w:val="Heading2"/>
      </w:pPr>
      <w:bookmarkStart w:id="38" w:name="_Toc161688709"/>
      <w:r>
        <w:t>7.1</w:t>
      </w:r>
      <w:r>
        <w:tab/>
        <w:t>Message Contents</w:t>
      </w:r>
      <w:bookmarkEnd w:id="38"/>
    </w:p>
    <w:p w14:paraId="139D557E" w14:textId="77777777" w:rsidR="00FB00CE" w:rsidRDefault="00FB00CE">
      <w:r>
        <w:t>For the applicable RANAP messages transferred on the E</w:t>
      </w:r>
      <w:r>
        <w:noBreakHyphen/>
        <w:t>interface the following exceptions to the descriptions in TS 25.413</w:t>
      </w:r>
      <w:r w:rsidR="00527269">
        <w:t xml:space="preserve"> [4]</w:t>
      </w:r>
      <w:r>
        <w:t xml:space="preserve"> are valid:</w:t>
      </w:r>
    </w:p>
    <w:p w14:paraId="15E57F3E" w14:textId="77777777" w:rsidR="00FB00CE" w:rsidRDefault="00FB00CE">
      <w:r>
        <w:t>RAB ASSIGNMENT REQUEST message</w:t>
      </w:r>
    </w:p>
    <w:p w14:paraId="204F3768" w14:textId="77777777" w:rsidR="00FB00CE" w:rsidRDefault="00475AD2" w:rsidP="00475AD2">
      <w:pPr>
        <w:pStyle w:val="B1"/>
      </w:pPr>
      <w:r>
        <w:t>-</w:t>
      </w:r>
      <w:r>
        <w:tab/>
      </w:r>
      <w:r w:rsidR="00FB00CE">
        <w:t>Transport Layer Address IE:</w:t>
      </w:r>
    </w:p>
    <w:p w14:paraId="1A0D4802" w14:textId="77777777" w:rsidR="00FB00CE" w:rsidRDefault="00FB00CE" w:rsidP="00475AD2">
      <w:pPr>
        <w:pStyle w:val="B2"/>
        <w:ind w:left="1134"/>
      </w:pPr>
      <w:r>
        <w:t>if received, this IE shall be ignored;</w:t>
      </w:r>
    </w:p>
    <w:p w14:paraId="0A902330" w14:textId="77777777" w:rsidR="00FB00CE" w:rsidRPr="00475AD2" w:rsidRDefault="00475AD2" w:rsidP="00475AD2">
      <w:pPr>
        <w:pStyle w:val="B1"/>
        <w:rPr>
          <w:lang w:val="en-US"/>
        </w:rPr>
      </w:pPr>
      <w:r>
        <w:rPr>
          <w:lang w:val="en-US"/>
        </w:rPr>
        <w:t>-</w:t>
      </w:r>
      <w:r>
        <w:rPr>
          <w:lang w:val="en-US"/>
        </w:rPr>
        <w:tab/>
      </w:r>
      <w:proofErr w:type="spellStart"/>
      <w:r w:rsidR="00FB00CE" w:rsidRPr="00475AD2">
        <w:rPr>
          <w:lang w:val="en-US"/>
        </w:rPr>
        <w:t>Iu</w:t>
      </w:r>
      <w:proofErr w:type="spellEnd"/>
      <w:r w:rsidR="00FB00CE" w:rsidRPr="00475AD2">
        <w:rPr>
          <w:lang w:val="en-US"/>
        </w:rPr>
        <w:t xml:space="preserve"> Transport Association IE:</w:t>
      </w:r>
    </w:p>
    <w:p w14:paraId="56A28D3A" w14:textId="77777777" w:rsidR="00FB00CE" w:rsidRDefault="00FB00CE" w:rsidP="00475AD2">
      <w:pPr>
        <w:pStyle w:val="B2"/>
        <w:ind w:left="1134"/>
      </w:pPr>
      <w:r>
        <w:t>if received, this IE shall be ignored;</w:t>
      </w:r>
    </w:p>
    <w:p w14:paraId="3510CB07" w14:textId="77777777" w:rsidR="00FB00CE" w:rsidRPr="00475AD2" w:rsidRDefault="00475AD2" w:rsidP="00475AD2">
      <w:pPr>
        <w:pStyle w:val="B1"/>
        <w:rPr>
          <w:lang w:val="en-US"/>
        </w:rPr>
      </w:pPr>
      <w:r>
        <w:rPr>
          <w:lang w:val="en-US"/>
        </w:rPr>
        <w:t>-</w:t>
      </w:r>
      <w:r>
        <w:rPr>
          <w:lang w:val="en-US"/>
        </w:rPr>
        <w:tab/>
      </w:r>
      <w:r w:rsidR="00FB00CE" w:rsidRPr="00475AD2">
        <w:rPr>
          <w:lang w:val="en-US"/>
        </w:rPr>
        <w:t>UP Mode Versions IE:</w:t>
      </w:r>
    </w:p>
    <w:p w14:paraId="6049A707" w14:textId="77777777" w:rsidR="00FB00CE" w:rsidRDefault="00FB00CE" w:rsidP="00475AD2">
      <w:pPr>
        <w:pStyle w:val="B2"/>
        <w:ind w:left="1134"/>
      </w:pPr>
      <w:r>
        <w:t xml:space="preserve">the information given within this IE is only useful in case of </w:t>
      </w:r>
      <w:proofErr w:type="spellStart"/>
      <w:r>
        <w:t>TrFO</w:t>
      </w:r>
      <w:proofErr w:type="spellEnd"/>
      <w:r>
        <w:t>.</w:t>
      </w:r>
    </w:p>
    <w:p w14:paraId="0499AF6F" w14:textId="77777777" w:rsidR="00FB00CE" w:rsidRDefault="00FB00CE">
      <w:r>
        <w:t>RELOCATION REQUEST message</w:t>
      </w:r>
    </w:p>
    <w:p w14:paraId="16EBDA6B" w14:textId="77777777" w:rsidR="00FB00CE" w:rsidRDefault="00475AD2" w:rsidP="00475AD2">
      <w:pPr>
        <w:pStyle w:val="B1"/>
      </w:pPr>
      <w:r>
        <w:t>-</w:t>
      </w:r>
      <w:r>
        <w:tab/>
      </w:r>
      <w:r w:rsidR="00FB00CE">
        <w:t>Transport Layer Address IE:</w:t>
      </w:r>
    </w:p>
    <w:p w14:paraId="7126EAF9" w14:textId="77777777" w:rsidR="00FB00CE" w:rsidRDefault="00FB00CE" w:rsidP="00475AD2">
      <w:pPr>
        <w:pStyle w:val="B2"/>
        <w:ind w:left="1134"/>
      </w:pPr>
      <w:r>
        <w:t>if received, this IE shall be ignored;</w:t>
      </w:r>
    </w:p>
    <w:p w14:paraId="7D1143D2" w14:textId="77777777" w:rsidR="00FB00CE" w:rsidRPr="001C48ED" w:rsidRDefault="00475AD2" w:rsidP="00475AD2">
      <w:pPr>
        <w:pStyle w:val="B1"/>
      </w:pPr>
      <w:r>
        <w:t>-</w:t>
      </w:r>
      <w:r>
        <w:tab/>
      </w:r>
      <w:r w:rsidR="00FB00CE" w:rsidRPr="001C48ED">
        <w:t>Iu Transport Association IE:</w:t>
      </w:r>
    </w:p>
    <w:p w14:paraId="1A63C8C0" w14:textId="77777777" w:rsidR="00FB00CE" w:rsidRDefault="00FB00CE" w:rsidP="00475AD2">
      <w:pPr>
        <w:pStyle w:val="B2"/>
        <w:ind w:left="1134"/>
      </w:pPr>
      <w:r>
        <w:t>if received, this IE shall be ignored;</w:t>
      </w:r>
    </w:p>
    <w:p w14:paraId="0119322A" w14:textId="77777777" w:rsidR="00FB00CE" w:rsidRPr="001C48ED" w:rsidRDefault="00475AD2" w:rsidP="00475AD2">
      <w:pPr>
        <w:pStyle w:val="B1"/>
      </w:pPr>
      <w:r>
        <w:t>-</w:t>
      </w:r>
      <w:r>
        <w:tab/>
      </w:r>
      <w:r w:rsidR="00FB00CE" w:rsidRPr="001C48ED">
        <w:t>UP Mode Versions IE:</w:t>
      </w:r>
    </w:p>
    <w:p w14:paraId="3EA62284" w14:textId="77777777" w:rsidR="00FB00CE" w:rsidRDefault="00FB00CE" w:rsidP="00475AD2">
      <w:pPr>
        <w:pStyle w:val="B2"/>
        <w:ind w:left="1134"/>
      </w:pPr>
      <w:r>
        <w:t xml:space="preserve">the information given within this IE is only useful in case of </w:t>
      </w:r>
      <w:proofErr w:type="spellStart"/>
      <w:r>
        <w:t>TrFO</w:t>
      </w:r>
      <w:proofErr w:type="spellEnd"/>
      <w:r>
        <w:t>;</w:t>
      </w:r>
    </w:p>
    <w:p w14:paraId="0686F0B5" w14:textId="77777777" w:rsidR="00FB00CE" w:rsidRDefault="00475AD2" w:rsidP="00475AD2">
      <w:pPr>
        <w:pStyle w:val="B1"/>
      </w:pPr>
      <w:r>
        <w:t>-</w:t>
      </w:r>
      <w:r>
        <w:tab/>
      </w:r>
      <w:proofErr w:type="spellStart"/>
      <w:r w:rsidR="00FB00CE">
        <w:t>Iu</w:t>
      </w:r>
      <w:proofErr w:type="spellEnd"/>
      <w:r w:rsidR="00FB00CE">
        <w:t xml:space="preserve"> Signalling Connection Identifier </w:t>
      </w:r>
      <w:r w:rsidR="00FB00CE">
        <w:rPr>
          <w:iCs/>
        </w:rPr>
        <w:t>IE</w:t>
      </w:r>
      <w:r w:rsidR="00FB00CE" w:rsidRPr="004C1375">
        <w:t>:</w:t>
      </w:r>
    </w:p>
    <w:p w14:paraId="01CD0B07" w14:textId="77777777" w:rsidR="00FB00CE" w:rsidRDefault="00FB00CE" w:rsidP="00475AD2">
      <w:pPr>
        <w:pStyle w:val="B2"/>
        <w:ind w:left="1134"/>
        <w:rPr>
          <w:lang w:eastAsia="ja-JP"/>
        </w:rPr>
      </w:pPr>
      <w:r>
        <w:t>if received, this IE shall be ignored</w:t>
      </w:r>
      <w:r w:rsidR="005E5A57">
        <w:rPr>
          <w:rFonts w:hint="eastAsia"/>
          <w:lang w:eastAsia="ja-JP"/>
        </w:rPr>
        <w:t>;</w:t>
      </w:r>
    </w:p>
    <w:p w14:paraId="322CB2A8" w14:textId="77777777" w:rsidR="005E5A57" w:rsidRDefault="00475AD2" w:rsidP="00475AD2">
      <w:pPr>
        <w:pStyle w:val="B1"/>
      </w:pPr>
      <w:r>
        <w:t>-</w:t>
      </w:r>
      <w:r>
        <w:tab/>
      </w:r>
      <w:r w:rsidR="005E5A57">
        <w:rPr>
          <w:rFonts w:hint="eastAsia"/>
          <w:lang w:eastAsia="ja-JP"/>
        </w:rPr>
        <w:t>Global CN ID</w:t>
      </w:r>
      <w:r w:rsidR="005E5A57">
        <w:t xml:space="preserve"> </w:t>
      </w:r>
      <w:r w:rsidR="005E5A57">
        <w:rPr>
          <w:iCs/>
        </w:rPr>
        <w:t>IE</w:t>
      </w:r>
      <w:r w:rsidR="005E5A57" w:rsidRPr="000E2F5B">
        <w:t>:</w:t>
      </w:r>
    </w:p>
    <w:p w14:paraId="77CEA9D4" w14:textId="77777777" w:rsidR="005E5A57" w:rsidRPr="00527269" w:rsidRDefault="005E5A57" w:rsidP="00475AD2">
      <w:pPr>
        <w:pStyle w:val="B2"/>
        <w:ind w:left="1134"/>
      </w:pPr>
      <w:r w:rsidRPr="00527269">
        <w:t>if received, this IE shall be ignored</w:t>
      </w:r>
      <w:r w:rsidRPr="00527269">
        <w:rPr>
          <w:rFonts w:hint="eastAsia"/>
        </w:rPr>
        <w:t>.</w:t>
      </w:r>
    </w:p>
    <w:p w14:paraId="4E560FD8" w14:textId="77777777" w:rsidR="00FB00CE" w:rsidRDefault="00FB00CE">
      <w:pPr>
        <w:pStyle w:val="Heading1"/>
      </w:pPr>
      <w:bookmarkStart w:id="39" w:name="_Toc161688710"/>
      <w:r>
        <w:t>8</w:t>
      </w:r>
      <w:r>
        <w:tab/>
        <w:t>RANAP message error handling when transferred on the E</w:t>
      </w:r>
      <w:r>
        <w:noBreakHyphen/>
        <w:t>interface</w:t>
      </w:r>
      <w:bookmarkEnd w:id="39"/>
    </w:p>
    <w:p w14:paraId="56AAA59D" w14:textId="77777777" w:rsidR="00FB00CE" w:rsidRDefault="00FB00CE">
      <w:pPr>
        <w:keepNext/>
        <w:keepLines/>
      </w:pPr>
      <w:r>
        <w:t>The RANAP error handling (TS 25.413 [4]</w:t>
      </w:r>
      <w:r w:rsidR="00527269">
        <w:t>,</w:t>
      </w:r>
      <w:r>
        <w:t xml:space="preserve"> clause 10) is applicable. The handling of faults concerning the use of SCCP is not applicable.</w:t>
      </w:r>
    </w:p>
    <w:p w14:paraId="6BA05133" w14:textId="77777777" w:rsidR="00FB00CE" w:rsidRDefault="00FB00CE">
      <w:pPr>
        <w:keepNext/>
        <w:keepLines/>
      </w:pPr>
      <w:r>
        <w:t>The RANAP error messages sent on the E</w:t>
      </w:r>
      <w:r>
        <w:noBreakHyphen/>
        <w:t>interface shall only be sent as response to RANAP messages received on the same interface.</w:t>
      </w:r>
    </w:p>
    <w:p w14:paraId="0057F137" w14:textId="77777777" w:rsidR="00FB00CE" w:rsidRDefault="00FB00CE">
      <w:pPr>
        <w:pStyle w:val="Heading8"/>
      </w:pPr>
      <w:r>
        <w:br w:type="page"/>
      </w:r>
      <w:bookmarkStart w:id="40" w:name="_Toc161688711"/>
      <w:r>
        <w:lastRenderedPageBreak/>
        <w:t>Annex A (informative):</w:t>
      </w:r>
      <w:r>
        <w:br/>
        <w:t>Change history</w:t>
      </w:r>
      <w:bookmarkEnd w:id="40"/>
    </w:p>
    <w:p w14:paraId="48CD7CCF" w14:textId="77777777" w:rsidR="00740AF0" w:rsidRPr="00740AF0" w:rsidRDefault="00740AF0" w:rsidP="00740AF0">
      <w:pPr>
        <w:pStyle w:val="TH"/>
        <w:spacing w:before="0" w:after="0"/>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101"/>
        <w:gridCol w:w="850"/>
        <w:gridCol w:w="567"/>
        <w:gridCol w:w="1134"/>
        <w:gridCol w:w="992"/>
        <w:gridCol w:w="4752"/>
      </w:tblGrid>
      <w:tr w:rsidR="00FB00CE" w14:paraId="5DC72C87" w14:textId="77777777">
        <w:trPr>
          <w:cantSplit/>
          <w:jc w:val="center"/>
        </w:trPr>
        <w:tc>
          <w:tcPr>
            <w:tcW w:w="9396" w:type="dxa"/>
            <w:gridSpan w:val="6"/>
            <w:tcBorders>
              <w:bottom w:val="single" w:sz="12" w:space="0" w:color="000000"/>
            </w:tcBorders>
          </w:tcPr>
          <w:p w14:paraId="0E39E307" w14:textId="77777777" w:rsidR="00FB00CE" w:rsidRDefault="00FB00CE">
            <w:pPr>
              <w:pStyle w:val="TAH"/>
              <w:rPr>
                <w:rFonts w:ascii="Times New Roman" w:hAnsi="Times New Roman"/>
                <w:b w:val="0"/>
              </w:rPr>
            </w:pPr>
            <w:r>
              <w:t>Change history</w:t>
            </w:r>
          </w:p>
        </w:tc>
      </w:tr>
      <w:tr w:rsidR="00FB00CE" w14:paraId="482FAA95" w14:textId="77777777">
        <w:trPr>
          <w:cantSplit/>
          <w:jc w:val="center"/>
        </w:trPr>
        <w:tc>
          <w:tcPr>
            <w:tcW w:w="1101" w:type="dxa"/>
            <w:tcBorders>
              <w:bottom w:val="single" w:sz="12" w:space="0" w:color="000000"/>
            </w:tcBorders>
          </w:tcPr>
          <w:p w14:paraId="3D041E98" w14:textId="77777777" w:rsidR="00FB00CE" w:rsidRDefault="00FB00CE">
            <w:pPr>
              <w:pStyle w:val="TAH"/>
            </w:pPr>
            <w:r>
              <w:t xml:space="preserve">TSG RAN# </w:t>
            </w:r>
          </w:p>
        </w:tc>
        <w:tc>
          <w:tcPr>
            <w:tcW w:w="850" w:type="dxa"/>
            <w:tcBorders>
              <w:bottom w:val="single" w:sz="12" w:space="0" w:color="000000"/>
            </w:tcBorders>
          </w:tcPr>
          <w:p w14:paraId="6216881B" w14:textId="77777777" w:rsidR="00FB00CE" w:rsidRDefault="00FB00CE">
            <w:pPr>
              <w:pStyle w:val="TAH"/>
            </w:pPr>
            <w:r>
              <w:t>Version</w:t>
            </w:r>
          </w:p>
        </w:tc>
        <w:tc>
          <w:tcPr>
            <w:tcW w:w="567" w:type="dxa"/>
            <w:tcBorders>
              <w:bottom w:val="single" w:sz="12" w:space="0" w:color="000000"/>
            </w:tcBorders>
          </w:tcPr>
          <w:p w14:paraId="15705A50" w14:textId="77777777" w:rsidR="00FB00CE" w:rsidRDefault="00FB00CE">
            <w:pPr>
              <w:pStyle w:val="TAH"/>
            </w:pPr>
            <w:r>
              <w:t>CR</w:t>
            </w:r>
          </w:p>
        </w:tc>
        <w:tc>
          <w:tcPr>
            <w:tcW w:w="1134" w:type="dxa"/>
            <w:tcBorders>
              <w:bottom w:val="single" w:sz="12" w:space="0" w:color="000000"/>
            </w:tcBorders>
          </w:tcPr>
          <w:p w14:paraId="12457520" w14:textId="77777777" w:rsidR="00FB00CE" w:rsidRDefault="00FB00CE">
            <w:pPr>
              <w:pStyle w:val="TAH"/>
            </w:pPr>
            <w:proofErr w:type="spellStart"/>
            <w:r>
              <w:t>Tdoc</w:t>
            </w:r>
            <w:proofErr w:type="spellEnd"/>
            <w:r>
              <w:t xml:space="preserve"> RAN</w:t>
            </w:r>
          </w:p>
        </w:tc>
        <w:tc>
          <w:tcPr>
            <w:tcW w:w="992" w:type="dxa"/>
            <w:tcBorders>
              <w:bottom w:val="single" w:sz="12" w:space="0" w:color="000000"/>
            </w:tcBorders>
          </w:tcPr>
          <w:p w14:paraId="0DAAF9BC" w14:textId="77777777" w:rsidR="00FB00CE" w:rsidRDefault="00FB00CE">
            <w:pPr>
              <w:pStyle w:val="TAH"/>
            </w:pPr>
            <w:r>
              <w:t>New Version</w:t>
            </w:r>
          </w:p>
        </w:tc>
        <w:tc>
          <w:tcPr>
            <w:tcW w:w="4752" w:type="dxa"/>
            <w:tcBorders>
              <w:bottom w:val="single" w:sz="12" w:space="0" w:color="000000"/>
            </w:tcBorders>
          </w:tcPr>
          <w:p w14:paraId="733B621B" w14:textId="77777777" w:rsidR="00FB00CE" w:rsidRDefault="00FB00CE">
            <w:pPr>
              <w:pStyle w:val="TAH"/>
            </w:pPr>
            <w:r>
              <w:t>Subject/Comment</w:t>
            </w:r>
          </w:p>
        </w:tc>
      </w:tr>
      <w:tr w:rsidR="00FB00CE" w14:paraId="594FECF6" w14:textId="77777777">
        <w:trPr>
          <w:cantSplit/>
          <w:jc w:val="center"/>
        </w:trPr>
        <w:tc>
          <w:tcPr>
            <w:tcW w:w="1101" w:type="dxa"/>
          </w:tcPr>
          <w:p w14:paraId="67AFEADF" w14:textId="77777777" w:rsidR="00FB00CE" w:rsidRDefault="00FB00CE">
            <w:pPr>
              <w:pStyle w:val="TAC"/>
              <w:rPr>
                <w:snapToGrid w:val="0"/>
                <w:lang w:val="en-AU"/>
              </w:rPr>
            </w:pPr>
            <w:r>
              <w:rPr>
                <w:snapToGrid w:val="0"/>
                <w:lang w:val="en-AU"/>
              </w:rPr>
              <w:t>RAN_08</w:t>
            </w:r>
          </w:p>
        </w:tc>
        <w:tc>
          <w:tcPr>
            <w:tcW w:w="850" w:type="dxa"/>
          </w:tcPr>
          <w:p w14:paraId="62D2578F" w14:textId="77777777" w:rsidR="00FB00CE" w:rsidRDefault="00FB00CE">
            <w:pPr>
              <w:pStyle w:val="TAC"/>
              <w:rPr>
                <w:snapToGrid w:val="0"/>
                <w:lang w:val="en-AU"/>
              </w:rPr>
            </w:pPr>
            <w:r>
              <w:rPr>
                <w:snapToGrid w:val="0"/>
                <w:lang w:val="en-AU"/>
              </w:rPr>
              <w:t>2.0.0</w:t>
            </w:r>
          </w:p>
        </w:tc>
        <w:tc>
          <w:tcPr>
            <w:tcW w:w="567" w:type="dxa"/>
          </w:tcPr>
          <w:p w14:paraId="3A75EE07" w14:textId="77777777" w:rsidR="00FB00CE" w:rsidRDefault="00FB00CE">
            <w:pPr>
              <w:pStyle w:val="TAC"/>
              <w:rPr>
                <w:snapToGrid w:val="0"/>
                <w:lang w:val="en-AU"/>
              </w:rPr>
            </w:pPr>
            <w:r>
              <w:rPr>
                <w:snapToGrid w:val="0"/>
                <w:lang w:val="en-AU"/>
              </w:rPr>
              <w:t>-</w:t>
            </w:r>
          </w:p>
        </w:tc>
        <w:tc>
          <w:tcPr>
            <w:tcW w:w="1134" w:type="dxa"/>
          </w:tcPr>
          <w:p w14:paraId="59395DA8" w14:textId="77777777" w:rsidR="00FB00CE" w:rsidRDefault="00FB00CE">
            <w:pPr>
              <w:pStyle w:val="TAC"/>
              <w:rPr>
                <w:rFonts w:ascii="Courier New" w:hAnsi="Courier New"/>
                <w:snapToGrid w:val="0"/>
                <w:color w:val="000000"/>
                <w:lang w:val="en-US"/>
              </w:rPr>
            </w:pPr>
            <w:r>
              <w:rPr>
                <w:rFonts w:ascii="Courier New" w:hAnsi="Courier New"/>
                <w:snapToGrid w:val="0"/>
                <w:color w:val="000000"/>
                <w:lang w:val="en-US"/>
              </w:rPr>
              <w:t>RP-000258</w:t>
            </w:r>
          </w:p>
        </w:tc>
        <w:tc>
          <w:tcPr>
            <w:tcW w:w="992" w:type="dxa"/>
          </w:tcPr>
          <w:p w14:paraId="08CACB14" w14:textId="77777777" w:rsidR="00FB00CE" w:rsidRDefault="00FB00CE">
            <w:pPr>
              <w:pStyle w:val="TAC"/>
              <w:rPr>
                <w:snapToGrid w:val="0"/>
                <w:lang w:val="en-AU"/>
              </w:rPr>
            </w:pPr>
            <w:r>
              <w:rPr>
                <w:snapToGrid w:val="0"/>
                <w:lang w:val="en-AU"/>
              </w:rPr>
              <w:t>3.0.0</w:t>
            </w:r>
          </w:p>
        </w:tc>
        <w:tc>
          <w:tcPr>
            <w:tcW w:w="4752" w:type="dxa"/>
          </w:tcPr>
          <w:p w14:paraId="66DD77F5" w14:textId="77777777" w:rsidR="00FB00CE" w:rsidRDefault="00FB00CE">
            <w:pPr>
              <w:pStyle w:val="TAC"/>
              <w:rPr>
                <w:snapToGrid w:val="0"/>
                <w:lang w:val="en-AU"/>
              </w:rPr>
            </w:pPr>
            <w:r>
              <w:rPr>
                <w:snapToGrid w:val="0"/>
                <w:lang w:val="en-AU"/>
              </w:rPr>
              <w:t>Approved at TSG RAN #8 and placed under Change Control</w:t>
            </w:r>
          </w:p>
        </w:tc>
      </w:tr>
      <w:tr w:rsidR="00FB00CE" w14:paraId="03B4F9EA" w14:textId="77777777">
        <w:trPr>
          <w:cantSplit/>
          <w:jc w:val="center"/>
        </w:trPr>
        <w:tc>
          <w:tcPr>
            <w:tcW w:w="1101" w:type="dxa"/>
          </w:tcPr>
          <w:p w14:paraId="6A4275FA" w14:textId="77777777" w:rsidR="00FB00CE" w:rsidRDefault="00FB00CE">
            <w:pPr>
              <w:pStyle w:val="TAC"/>
              <w:rPr>
                <w:snapToGrid w:val="0"/>
                <w:lang w:val="en-AU"/>
              </w:rPr>
            </w:pPr>
            <w:r>
              <w:rPr>
                <w:snapToGrid w:val="0"/>
                <w:lang w:val="en-AU"/>
              </w:rPr>
              <w:t>RAN_10</w:t>
            </w:r>
          </w:p>
        </w:tc>
        <w:tc>
          <w:tcPr>
            <w:tcW w:w="850" w:type="dxa"/>
          </w:tcPr>
          <w:p w14:paraId="12B4E525" w14:textId="77777777" w:rsidR="00FB00CE" w:rsidRDefault="00FB00CE">
            <w:pPr>
              <w:pStyle w:val="TAC"/>
              <w:rPr>
                <w:snapToGrid w:val="0"/>
                <w:lang w:val="en-AU"/>
              </w:rPr>
            </w:pPr>
            <w:r>
              <w:rPr>
                <w:snapToGrid w:val="0"/>
                <w:lang w:val="en-AU"/>
              </w:rPr>
              <w:t>3.0.0</w:t>
            </w:r>
          </w:p>
        </w:tc>
        <w:tc>
          <w:tcPr>
            <w:tcW w:w="567" w:type="dxa"/>
          </w:tcPr>
          <w:p w14:paraId="40C77071" w14:textId="77777777" w:rsidR="00FB00CE" w:rsidRDefault="00FB00CE">
            <w:pPr>
              <w:pStyle w:val="TAC"/>
              <w:rPr>
                <w:snapToGrid w:val="0"/>
                <w:lang w:val="en-AU"/>
              </w:rPr>
            </w:pPr>
            <w:r>
              <w:rPr>
                <w:snapToGrid w:val="0"/>
                <w:lang w:val="en-AU"/>
              </w:rPr>
              <w:t>001</w:t>
            </w:r>
          </w:p>
          <w:p w14:paraId="3E317B23" w14:textId="77777777" w:rsidR="00FB00CE" w:rsidRDefault="00FB00CE">
            <w:pPr>
              <w:pStyle w:val="TAC"/>
              <w:rPr>
                <w:snapToGrid w:val="0"/>
                <w:lang w:val="en-AU"/>
              </w:rPr>
            </w:pPr>
            <w:r>
              <w:rPr>
                <w:snapToGrid w:val="0"/>
                <w:lang w:val="en-AU"/>
              </w:rPr>
              <w:t>002</w:t>
            </w:r>
          </w:p>
        </w:tc>
        <w:tc>
          <w:tcPr>
            <w:tcW w:w="1134" w:type="dxa"/>
          </w:tcPr>
          <w:p w14:paraId="0B4DD0A0" w14:textId="77777777" w:rsidR="00FB00CE" w:rsidRDefault="00FB00CE">
            <w:pPr>
              <w:pStyle w:val="TAC"/>
              <w:rPr>
                <w:snapToGrid w:val="0"/>
                <w:lang w:val="en-AU"/>
              </w:rPr>
            </w:pPr>
            <w:r>
              <w:rPr>
                <w:snapToGrid w:val="0"/>
                <w:lang w:val="en-AU"/>
              </w:rPr>
              <w:t>RP-000634</w:t>
            </w:r>
          </w:p>
        </w:tc>
        <w:tc>
          <w:tcPr>
            <w:tcW w:w="992" w:type="dxa"/>
          </w:tcPr>
          <w:p w14:paraId="4349349C" w14:textId="77777777" w:rsidR="00FB00CE" w:rsidRDefault="00FB00CE">
            <w:pPr>
              <w:pStyle w:val="TAC"/>
              <w:rPr>
                <w:snapToGrid w:val="0"/>
                <w:lang w:val="en-AU"/>
              </w:rPr>
            </w:pPr>
            <w:r>
              <w:rPr>
                <w:snapToGrid w:val="0"/>
                <w:lang w:val="en-AU"/>
              </w:rPr>
              <w:t>3.1.0</w:t>
            </w:r>
          </w:p>
        </w:tc>
        <w:tc>
          <w:tcPr>
            <w:tcW w:w="4752" w:type="dxa"/>
          </w:tcPr>
          <w:p w14:paraId="6A741E22" w14:textId="77777777" w:rsidR="00FB00CE" w:rsidRDefault="00FB00CE">
            <w:pPr>
              <w:pStyle w:val="TAC"/>
              <w:rPr>
                <w:snapToGrid w:val="0"/>
                <w:lang w:val="en-AU"/>
              </w:rPr>
            </w:pPr>
            <w:r>
              <w:rPr>
                <w:snapToGrid w:val="0"/>
                <w:lang w:val="en-AU"/>
              </w:rPr>
              <w:t>Approved at TSG RAN #10</w:t>
            </w:r>
          </w:p>
        </w:tc>
      </w:tr>
    </w:tbl>
    <w:p w14:paraId="50E42746" w14:textId="77777777" w:rsidR="00FB00CE" w:rsidRDefault="00FB00CE" w:rsidP="00740AF0">
      <w:pPr>
        <w:pStyle w:val="TH"/>
        <w:spacing w:before="0"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FB00CE" w14:paraId="7A23B7CD" w14:textId="77777777">
        <w:trPr>
          <w:cantSplit/>
          <w:jc w:val="center"/>
        </w:trPr>
        <w:tc>
          <w:tcPr>
            <w:tcW w:w="9356" w:type="dxa"/>
            <w:gridSpan w:val="8"/>
            <w:tcBorders>
              <w:bottom w:val="nil"/>
            </w:tcBorders>
            <w:shd w:val="solid" w:color="FFFFFF" w:fill="auto"/>
          </w:tcPr>
          <w:p w14:paraId="5BC39B25" w14:textId="77777777" w:rsidR="00FB00CE" w:rsidRDefault="00FB00CE">
            <w:pPr>
              <w:pStyle w:val="TAH"/>
              <w:rPr>
                <w:sz w:val="16"/>
              </w:rPr>
            </w:pPr>
            <w:r>
              <w:t>Change history</w:t>
            </w:r>
          </w:p>
        </w:tc>
      </w:tr>
      <w:tr w:rsidR="00FB00CE" w14:paraId="621A5319" w14:textId="77777777">
        <w:trPr>
          <w:jc w:val="center"/>
        </w:trPr>
        <w:tc>
          <w:tcPr>
            <w:tcW w:w="800" w:type="dxa"/>
            <w:shd w:val="pct10" w:color="auto" w:fill="FFFFFF"/>
          </w:tcPr>
          <w:p w14:paraId="474F19C0" w14:textId="77777777" w:rsidR="00FB00CE" w:rsidRDefault="00FB00CE">
            <w:pPr>
              <w:pStyle w:val="TAH"/>
            </w:pPr>
            <w:r>
              <w:t>Date</w:t>
            </w:r>
          </w:p>
        </w:tc>
        <w:tc>
          <w:tcPr>
            <w:tcW w:w="800" w:type="dxa"/>
            <w:shd w:val="pct10" w:color="auto" w:fill="FFFFFF"/>
          </w:tcPr>
          <w:p w14:paraId="409BB257" w14:textId="77777777" w:rsidR="00FB00CE" w:rsidRDefault="00FB00CE">
            <w:pPr>
              <w:pStyle w:val="TAH"/>
            </w:pPr>
            <w:r>
              <w:t>TSG #</w:t>
            </w:r>
          </w:p>
        </w:tc>
        <w:tc>
          <w:tcPr>
            <w:tcW w:w="901" w:type="dxa"/>
            <w:shd w:val="pct10" w:color="auto" w:fill="FFFFFF"/>
          </w:tcPr>
          <w:p w14:paraId="30159A69" w14:textId="77777777" w:rsidR="00FB00CE" w:rsidRDefault="00FB00CE">
            <w:pPr>
              <w:pStyle w:val="TAH"/>
            </w:pPr>
            <w:r>
              <w:t>TSG Doc.</w:t>
            </w:r>
          </w:p>
        </w:tc>
        <w:tc>
          <w:tcPr>
            <w:tcW w:w="426" w:type="dxa"/>
            <w:shd w:val="pct10" w:color="auto" w:fill="FFFFFF"/>
          </w:tcPr>
          <w:p w14:paraId="47D169B6" w14:textId="77777777" w:rsidR="00FB00CE" w:rsidRDefault="00FB00CE">
            <w:pPr>
              <w:pStyle w:val="TAH"/>
            </w:pPr>
            <w:r>
              <w:t>CR</w:t>
            </w:r>
          </w:p>
        </w:tc>
        <w:tc>
          <w:tcPr>
            <w:tcW w:w="428" w:type="dxa"/>
            <w:shd w:val="pct10" w:color="auto" w:fill="FFFFFF"/>
          </w:tcPr>
          <w:p w14:paraId="47D15477" w14:textId="77777777" w:rsidR="00FB00CE" w:rsidRDefault="00FB00CE">
            <w:pPr>
              <w:pStyle w:val="TAH"/>
            </w:pPr>
            <w:r>
              <w:t>Rev</w:t>
            </w:r>
          </w:p>
        </w:tc>
        <w:tc>
          <w:tcPr>
            <w:tcW w:w="4867" w:type="dxa"/>
            <w:shd w:val="pct10" w:color="auto" w:fill="FFFFFF"/>
          </w:tcPr>
          <w:p w14:paraId="44A241E8" w14:textId="77777777" w:rsidR="00FB00CE" w:rsidRDefault="00FB00CE">
            <w:pPr>
              <w:pStyle w:val="TAH"/>
            </w:pPr>
            <w:r>
              <w:t>Subject/Comment</w:t>
            </w:r>
          </w:p>
        </w:tc>
        <w:tc>
          <w:tcPr>
            <w:tcW w:w="567" w:type="dxa"/>
            <w:shd w:val="pct10" w:color="auto" w:fill="FFFFFF"/>
          </w:tcPr>
          <w:p w14:paraId="1FC7319B" w14:textId="77777777" w:rsidR="00FB00CE" w:rsidRDefault="00FB00CE">
            <w:pPr>
              <w:pStyle w:val="TAH"/>
            </w:pPr>
            <w:r>
              <w:t>Old</w:t>
            </w:r>
          </w:p>
        </w:tc>
        <w:tc>
          <w:tcPr>
            <w:tcW w:w="567" w:type="dxa"/>
            <w:shd w:val="pct10" w:color="auto" w:fill="FFFFFF"/>
          </w:tcPr>
          <w:p w14:paraId="37C6D65C" w14:textId="77777777" w:rsidR="00FB00CE" w:rsidRDefault="00FB00CE">
            <w:pPr>
              <w:pStyle w:val="TAH"/>
            </w:pPr>
            <w:r>
              <w:t>New</w:t>
            </w:r>
          </w:p>
        </w:tc>
      </w:tr>
      <w:tr w:rsidR="00FB00CE" w14:paraId="0F0BA10D" w14:textId="77777777">
        <w:trPr>
          <w:jc w:val="center"/>
        </w:trPr>
        <w:tc>
          <w:tcPr>
            <w:tcW w:w="800" w:type="dxa"/>
            <w:shd w:val="solid" w:color="FFFFFF" w:fill="auto"/>
          </w:tcPr>
          <w:p w14:paraId="26F2D175" w14:textId="77777777" w:rsidR="00FB00CE" w:rsidRDefault="00FB00CE">
            <w:pPr>
              <w:pStyle w:val="TAL"/>
              <w:rPr>
                <w:sz w:val="16"/>
              </w:rPr>
            </w:pPr>
            <w:r>
              <w:rPr>
                <w:sz w:val="16"/>
              </w:rPr>
              <w:t>03/2001</w:t>
            </w:r>
          </w:p>
        </w:tc>
        <w:tc>
          <w:tcPr>
            <w:tcW w:w="800" w:type="dxa"/>
            <w:shd w:val="solid" w:color="FFFFFF" w:fill="auto"/>
          </w:tcPr>
          <w:p w14:paraId="4C5A3425" w14:textId="77777777" w:rsidR="00FB00CE" w:rsidRDefault="00FB00CE">
            <w:pPr>
              <w:pStyle w:val="TAL"/>
              <w:rPr>
                <w:sz w:val="16"/>
              </w:rPr>
            </w:pPr>
            <w:r>
              <w:rPr>
                <w:sz w:val="16"/>
              </w:rPr>
              <w:t>11</w:t>
            </w:r>
          </w:p>
        </w:tc>
        <w:tc>
          <w:tcPr>
            <w:tcW w:w="901" w:type="dxa"/>
            <w:shd w:val="solid" w:color="FFFFFF" w:fill="auto"/>
          </w:tcPr>
          <w:p w14:paraId="3B8F4396" w14:textId="77777777" w:rsidR="00FB00CE" w:rsidRDefault="00FB00CE">
            <w:pPr>
              <w:pStyle w:val="TAL"/>
              <w:rPr>
                <w:sz w:val="16"/>
              </w:rPr>
            </w:pPr>
            <w:r>
              <w:rPr>
                <w:sz w:val="16"/>
              </w:rPr>
              <w:t>-</w:t>
            </w:r>
          </w:p>
        </w:tc>
        <w:tc>
          <w:tcPr>
            <w:tcW w:w="426" w:type="dxa"/>
            <w:shd w:val="solid" w:color="FFFFFF" w:fill="auto"/>
          </w:tcPr>
          <w:p w14:paraId="0220AAA9" w14:textId="77777777" w:rsidR="00FB00CE" w:rsidRDefault="00FB00CE">
            <w:pPr>
              <w:pStyle w:val="TAL"/>
              <w:rPr>
                <w:sz w:val="16"/>
              </w:rPr>
            </w:pPr>
            <w:r>
              <w:rPr>
                <w:sz w:val="16"/>
              </w:rPr>
              <w:t>-</w:t>
            </w:r>
          </w:p>
        </w:tc>
        <w:tc>
          <w:tcPr>
            <w:tcW w:w="428" w:type="dxa"/>
            <w:shd w:val="solid" w:color="FFFFFF" w:fill="auto"/>
          </w:tcPr>
          <w:p w14:paraId="3A3FCEB7" w14:textId="77777777" w:rsidR="00FB00CE" w:rsidRDefault="00FB00CE">
            <w:pPr>
              <w:pStyle w:val="TAL"/>
              <w:rPr>
                <w:sz w:val="16"/>
              </w:rPr>
            </w:pPr>
          </w:p>
        </w:tc>
        <w:tc>
          <w:tcPr>
            <w:tcW w:w="4867" w:type="dxa"/>
            <w:shd w:val="solid" w:color="FFFFFF" w:fill="auto"/>
          </w:tcPr>
          <w:p w14:paraId="3CEA1A99" w14:textId="77777777" w:rsidR="00FB00CE" w:rsidRDefault="00FB00CE">
            <w:pPr>
              <w:pStyle w:val="TAL"/>
              <w:rPr>
                <w:sz w:val="16"/>
              </w:rPr>
            </w:pPr>
            <w:r>
              <w:rPr>
                <w:snapToGrid w:val="0"/>
                <w:sz w:val="16"/>
                <w:lang w:val="en-AU"/>
              </w:rPr>
              <w:t>Approved at TSG RAN #11 and placed under Change Control</w:t>
            </w:r>
          </w:p>
        </w:tc>
        <w:tc>
          <w:tcPr>
            <w:tcW w:w="567" w:type="dxa"/>
            <w:shd w:val="solid" w:color="FFFFFF" w:fill="auto"/>
          </w:tcPr>
          <w:p w14:paraId="7C0B416F" w14:textId="77777777" w:rsidR="00FB00CE" w:rsidRDefault="00FB00CE">
            <w:pPr>
              <w:pStyle w:val="TAL"/>
              <w:rPr>
                <w:sz w:val="16"/>
              </w:rPr>
            </w:pPr>
            <w:r>
              <w:rPr>
                <w:sz w:val="16"/>
              </w:rPr>
              <w:t>-</w:t>
            </w:r>
          </w:p>
        </w:tc>
        <w:tc>
          <w:tcPr>
            <w:tcW w:w="567" w:type="dxa"/>
            <w:shd w:val="solid" w:color="FFFFFF" w:fill="auto"/>
          </w:tcPr>
          <w:p w14:paraId="56DA4811" w14:textId="77777777" w:rsidR="00FB00CE" w:rsidRDefault="00FB00CE">
            <w:pPr>
              <w:pStyle w:val="TAL"/>
              <w:rPr>
                <w:sz w:val="16"/>
              </w:rPr>
            </w:pPr>
            <w:r>
              <w:rPr>
                <w:sz w:val="16"/>
              </w:rPr>
              <w:t>4.0.0</w:t>
            </w:r>
          </w:p>
        </w:tc>
      </w:tr>
      <w:tr w:rsidR="00FB00CE" w14:paraId="7855ED61" w14:textId="77777777">
        <w:trPr>
          <w:jc w:val="center"/>
        </w:trPr>
        <w:tc>
          <w:tcPr>
            <w:tcW w:w="800" w:type="dxa"/>
            <w:tcBorders>
              <w:bottom w:val="nil"/>
            </w:tcBorders>
            <w:shd w:val="solid" w:color="FFFFFF" w:fill="auto"/>
          </w:tcPr>
          <w:p w14:paraId="4C2E2047" w14:textId="77777777" w:rsidR="00FB00CE" w:rsidRDefault="00FB00CE">
            <w:pPr>
              <w:pStyle w:val="TAL"/>
              <w:rPr>
                <w:sz w:val="16"/>
              </w:rPr>
            </w:pPr>
            <w:r>
              <w:rPr>
                <w:sz w:val="16"/>
              </w:rPr>
              <w:t>09.2001</w:t>
            </w:r>
          </w:p>
        </w:tc>
        <w:tc>
          <w:tcPr>
            <w:tcW w:w="800" w:type="dxa"/>
            <w:tcBorders>
              <w:bottom w:val="nil"/>
            </w:tcBorders>
            <w:shd w:val="solid" w:color="FFFFFF" w:fill="auto"/>
          </w:tcPr>
          <w:p w14:paraId="2099123F" w14:textId="77777777" w:rsidR="00FB00CE" w:rsidRDefault="00FB00CE">
            <w:pPr>
              <w:pStyle w:val="TAL"/>
              <w:rPr>
                <w:sz w:val="16"/>
              </w:rPr>
            </w:pPr>
            <w:r>
              <w:rPr>
                <w:sz w:val="16"/>
              </w:rPr>
              <w:t>13</w:t>
            </w:r>
          </w:p>
        </w:tc>
        <w:tc>
          <w:tcPr>
            <w:tcW w:w="901" w:type="dxa"/>
            <w:tcBorders>
              <w:bottom w:val="nil"/>
            </w:tcBorders>
            <w:shd w:val="solid" w:color="FFFFFF" w:fill="auto"/>
          </w:tcPr>
          <w:p w14:paraId="2B5DB52F" w14:textId="77777777" w:rsidR="00FB00CE" w:rsidRDefault="00FB00CE">
            <w:pPr>
              <w:pStyle w:val="TAL"/>
              <w:rPr>
                <w:sz w:val="16"/>
              </w:rPr>
            </w:pPr>
            <w:r>
              <w:rPr>
                <w:sz w:val="16"/>
              </w:rPr>
              <w:t>RP-010590</w:t>
            </w:r>
          </w:p>
        </w:tc>
        <w:tc>
          <w:tcPr>
            <w:tcW w:w="426" w:type="dxa"/>
            <w:tcBorders>
              <w:bottom w:val="nil"/>
            </w:tcBorders>
            <w:shd w:val="solid" w:color="FFFFFF" w:fill="auto"/>
          </w:tcPr>
          <w:p w14:paraId="44FC8BB0" w14:textId="77777777" w:rsidR="00FB00CE" w:rsidRDefault="00FB00CE">
            <w:pPr>
              <w:pStyle w:val="TAL"/>
              <w:rPr>
                <w:sz w:val="16"/>
              </w:rPr>
            </w:pPr>
            <w:r>
              <w:rPr>
                <w:sz w:val="16"/>
              </w:rPr>
              <w:t>004</w:t>
            </w:r>
          </w:p>
        </w:tc>
        <w:tc>
          <w:tcPr>
            <w:tcW w:w="428" w:type="dxa"/>
            <w:tcBorders>
              <w:bottom w:val="nil"/>
            </w:tcBorders>
            <w:shd w:val="solid" w:color="FFFFFF" w:fill="auto"/>
          </w:tcPr>
          <w:p w14:paraId="2787C0F2" w14:textId="77777777" w:rsidR="00FB00CE" w:rsidRDefault="00FB00CE">
            <w:pPr>
              <w:pStyle w:val="TAL"/>
              <w:rPr>
                <w:sz w:val="16"/>
              </w:rPr>
            </w:pPr>
          </w:p>
        </w:tc>
        <w:tc>
          <w:tcPr>
            <w:tcW w:w="4867" w:type="dxa"/>
            <w:tcBorders>
              <w:bottom w:val="nil"/>
            </w:tcBorders>
            <w:shd w:val="solid" w:color="FFFFFF" w:fill="auto"/>
          </w:tcPr>
          <w:p w14:paraId="1E01CDDF" w14:textId="77777777" w:rsidR="00FB00CE" w:rsidRDefault="00FB00CE">
            <w:pPr>
              <w:pStyle w:val="TAL"/>
              <w:rPr>
                <w:sz w:val="16"/>
              </w:rPr>
            </w:pPr>
            <w:r>
              <w:rPr>
                <w:snapToGrid w:val="0"/>
                <w:sz w:val="16"/>
                <w:lang w:val="de-DE" w:eastAsia="de-DE"/>
              </w:rPr>
              <w:t>Iu Signalling Connection identifier on E-i/f</w:t>
            </w:r>
          </w:p>
        </w:tc>
        <w:tc>
          <w:tcPr>
            <w:tcW w:w="567" w:type="dxa"/>
            <w:tcBorders>
              <w:bottom w:val="nil"/>
            </w:tcBorders>
            <w:shd w:val="solid" w:color="FFFFFF" w:fill="auto"/>
          </w:tcPr>
          <w:p w14:paraId="4643A234" w14:textId="77777777" w:rsidR="00FB00CE" w:rsidRDefault="00FB00CE">
            <w:pPr>
              <w:pStyle w:val="TAL"/>
              <w:rPr>
                <w:sz w:val="16"/>
              </w:rPr>
            </w:pPr>
            <w:r>
              <w:rPr>
                <w:sz w:val="16"/>
              </w:rPr>
              <w:t>4.0.0</w:t>
            </w:r>
          </w:p>
        </w:tc>
        <w:tc>
          <w:tcPr>
            <w:tcW w:w="567" w:type="dxa"/>
            <w:tcBorders>
              <w:bottom w:val="nil"/>
            </w:tcBorders>
            <w:shd w:val="solid" w:color="FFFFFF" w:fill="auto"/>
          </w:tcPr>
          <w:p w14:paraId="2BB27597" w14:textId="77777777" w:rsidR="00FB00CE" w:rsidRDefault="00FB00CE">
            <w:pPr>
              <w:pStyle w:val="TAL"/>
              <w:rPr>
                <w:sz w:val="16"/>
              </w:rPr>
            </w:pPr>
            <w:r>
              <w:rPr>
                <w:sz w:val="16"/>
              </w:rPr>
              <w:t>4.1.0</w:t>
            </w:r>
          </w:p>
        </w:tc>
      </w:tr>
      <w:tr w:rsidR="00FB00CE" w14:paraId="3FC408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0A60A" w14:textId="77777777" w:rsidR="00FB00CE" w:rsidRDefault="00FB00CE">
            <w:pPr>
              <w:pStyle w:val="TAL"/>
              <w:rPr>
                <w:snapToGrid w:val="0"/>
                <w:color w:val="000000"/>
                <w:sz w:val="16"/>
                <w:lang w:val="en-AU"/>
              </w:rPr>
            </w:pPr>
            <w:r>
              <w:rPr>
                <w:snapToGrid w:val="0"/>
                <w:color w:val="000000"/>
                <w:sz w:val="16"/>
                <w:lang w:val="en-AU"/>
              </w:rPr>
              <w:t>03/2002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E9497" w14:textId="77777777" w:rsidR="00FB00CE" w:rsidRDefault="00FB00CE">
            <w:pPr>
              <w:pStyle w:val="TAL"/>
              <w:rPr>
                <w:snapToGrid w:val="0"/>
                <w:color w:val="000000"/>
                <w:sz w:val="16"/>
                <w:lang w:val="en-AU"/>
              </w:rPr>
            </w:pPr>
            <w:r>
              <w:rPr>
                <w:snapToGrid w:val="0"/>
                <w:color w:val="000000"/>
                <w:sz w:val="16"/>
                <w:lang w:val="en-AU"/>
              </w:rPr>
              <w:t>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73F38" w14:textId="77777777" w:rsidR="00FB00CE" w:rsidRDefault="00FB00CE">
            <w:pPr>
              <w:pStyle w:val="TAL"/>
              <w:rPr>
                <w:snapToGrid w:val="0"/>
                <w:color w:val="000000"/>
                <w:sz w:val="16"/>
                <w:lang w:val="en-AU"/>
              </w:rPr>
            </w:pPr>
            <w:r>
              <w:rPr>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1236E" w14:textId="77777777" w:rsidR="00FB00CE" w:rsidRDefault="00FB00CE">
            <w:pPr>
              <w:pStyle w:val="TAL"/>
              <w:rPr>
                <w:snapToGrid w:val="0"/>
                <w:color w:val="000000"/>
                <w:sz w:val="16"/>
                <w:lang w:val="en-AU"/>
              </w:rPr>
            </w:pPr>
            <w:r>
              <w:rPr>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C915DE" w14:textId="77777777" w:rsidR="00FB00CE" w:rsidRDefault="00FB00CE">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58B680" w14:textId="77777777" w:rsidR="00FB00CE" w:rsidRDefault="00FB00CE">
            <w:pPr>
              <w:pStyle w:val="TAL"/>
              <w:rPr>
                <w:snapToGrid w:val="0"/>
                <w:color w:val="000000"/>
                <w:sz w:val="16"/>
                <w:lang w:val="en-AU"/>
              </w:rPr>
            </w:pPr>
            <w:r>
              <w:rPr>
                <w:rFonts w:cs="Arial"/>
                <w:snapToGrid w:val="0"/>
                <w:sz w:val="16"/>
                <w:lang w:val="en-AU"/>
              </w:rPr>
              <w:t>Approved at TSG RAN #15 and placed under Change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DFF99" w14:textId="77777777" w:rsidR="00FB00CE" w:rsidRDefault="00FB00CE">
            <w:pPr>
              <w:pStyle w:val="TAL"/>
              <w:rPr>
                <w:snapToGrid w:val="0"/>
                <w:color w:val="000000"/>
                <w:sz w:val="16"/>
                <w:lang w:val="en-AU"/>
              </w:rPr>
            </w:pPr>
            <w:r>
              <w:rPr>
                <w:snapToGrid w:val="0"/>
                <w:color w:val="000000"/>
                <w:sz w:val="16"/>
                <w:lang w:val="en-AU"/>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38C25" w14:textId="77777777" w:rsidR="00FB00CE" w:rsidRDefault="00FB00CE">
            <w:pPr>
              <w:pStyle w:val="TAL"/>
              <w:rPr>
                <w:snapToGrid w:val="0"/>
                <w:color w:val="000000"/>
                <w:sz w:val="16"/>
                <w:lang w:val="en-AU"/>
              </w:rPr>
            </w:pPr>
            <w:r>
              <w:rPr>
                <w:snapToGrid w:val="0"/>
                <w:color w:val="000000"/>
                <w:sz w:val="16"/>
                <w:lang w:val="en-AU"/>
              </w:rPr>
              <w:t>5.0.0</w:t>
            </w:r>
          </w:p>
        </w:tc>
      </w:tr>
      <w:tr w:rsidR="00FB00CE" w14:paraId="6290E9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EFA78" w14:textId="77777777" w:rsidR="00FB00CE" w:rsidRDefault="00FB00CE">
            <w:pPr>
              <w:pStyle w:val="TAL"/>
              <w:rPr>
                <w:snapToGrid w:val="0"/>
                <w:color w:val="000000"/>
                <w:sz w:val="16"/>
                <w:lang w:val="en-AU"/>
              </w:rPr>
            </w:pPr>
            <w:r>
              <w:rPr>
                <w:snapToGrid w:val="0"/>
                <w:color w:val="000000"/>
                <w:sz w:val="16"/>
                <w:lang w:val="en-AU"/>
              </w:rPr>
              <w:t>06/2002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BAAF5" w14:textId="77777777" w:rsidR="00FB00CE" w:rsidRDefault="00FB00CE">
            <w:pPr>
              <w:pStyle w:val="TAL"/>
              <w:rPr>
                <w:snapToGrid w:val="0"/>
                <w:color w:val="000000"/>
                <w:sz w:val="16"/>
                <w:lang w:val="en-AU"/>
              </w:rPr>
            </w:pPr>
            <w:r>
              <w:rPr>
                <w:snapToGrid w:val="0"/>
                <w:color w:val="000000"/>
                <w:sz w:val="16"/>
                <w:lang w:val="en-AU"/>
              </w:rPr>
              <w:t>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A38EB" w14:textId="77777777" w:rsidR="00FB00CE" w:rsidRDefault="00FB00CE">
            <w:pPr>
              <w:pStyle w:val="TAL"/>
              <w:rPr>
                <w:snapToGrid w:val="0"/>
                <w:color w:val="000000"/>
                <w:sz w:val="16"/>
                <w:lang w:val="en-AU"/>
              </w:rPr>
            </w:pPr>
            <w:r>
              <w:rPr>
                <w:snapToGrid w:val="0"/>
                <w:color w:val="000000"/>
                <w:sz w:val="16"/>
                <w:lang w:val="en-AU"/>
              </w:rPr>
              <w:t>RP-020416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7666E4" w14:textId="77777777" w:rsidR="00FB00CE" w:rsidRDefault="00FB00CE">
            <w:pPr>
              <w:pStyle w:val="TAL"/>
              <w:rPr>
                <w:snapToGrid w:val="0"/>
                <w:color w:val="000000"/>
                <w:sz w:val="16"/>
                <w:lang w:val="en-AU"/>
              </w:rPr>
            </w:pPr>
            <w:r>
              <w:rPr>
                <w:snapToGrid w:val="0"/>
                <w:color w:val="000000"/>
                <w:sz w:val="16"/>
                <w:lang w:val="en-AU"/>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5F24D" w14:textId="77777777" w:rsidR="00FB00CE" w:rsidRDefault="00FB00CE">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3D33AA" w14:textId="77777777" w:rsidR="00FB00CE" w:rsidRDefault="00FB00CE">
            <w:pPr>
              <w:pStyle w:val="TAL"/>
              <w:rPr>
                <w:snapToGrid w:val="0"/>
                <w:color w:val="000000"/>
                <w:sz w:val="16"/>
                <w:lang w:val="en-AU"/>
              </w:rPr>
            </w:pPr>
            <w:r>
              <w:rPr>
                <w:snapToGrid w:val="0"/>
                <w:color w:val="000000"/>
                <w:sz w:val="16"/>
                <w:lang w:val="en-AU"/>
              </w:rPr>
              <w:t>Location Related Data procedure missing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C35E" w14:textId="77777777" w:rsidR="00FB00CE" w:rsidRDefault="00FB00CE">
            <w:pPr>
              <w:pStyle w:val="TAL"/>
              <w:rPr>
                <w:snapToGrid w:val="0"/>
                <w:color w:val="000000"/>
                <w:sz w:val="16"/>
                <w:lang w:val="en-AU"/>
              </w:rPr>
            </w:pPr>
            <w:r>
              <w:rPr>
                <w:snapToGrid w:val="0"/>
                <w:color w:val="000000"/>
                <w:sz w:val="16"/>
                <w:lang w:val="en-AU"/>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AD959" w14:textId="77777777" w:rsidR="00FB00CE" w:rsidRDefault="00FB00CE">
            <w:pPr>
              <w:pStyle w:val="TAL"/>
              <w:rPr>
                <w:snapToGrid w:val="0"/>
                <w:color w:val="000000"/>
                <w:sz w:val="16"/>
                <w:lang w:val="en-AU"/>
              </w:rPr>
            </w:pPr>
            <w:r>
              <w:rPr>
                <w:snapToGrid w:val="0"/>
                <w:color w:val="000000"/>
                <w:sz w:val="16"/>
                <w:lang w:val="en-AU"/>
              </w:rPr>
              <w:t>5.1.0</w:t>
            </w:r>
          </w:p>
        </w:tc>
      </w:tr>
      <w:tr w:rsidR="00FB00CE" w14:paraId="4E71FE44" w14:textId="77777777">
        <w:trPr>
          <w:jc w:val="center"/>
        </w:trPr>
        <w:tc>
          <w:tcPr>
            <w:tcW w:w="800" w:type="dxa"/>
            <w:shd w:val="solid" w:color="FFFFFF" w:fill="auto"/>
          </w:tcPr>
          <w:p w14:paraId="6C69E9BA" w14:textId="77777777" w:rsidR="00FB00CE" w:rsidRDefault="00FB00CE">
            <w:pPr>
              <w:pStyle w:val="TAL"/>
              <w:rPr>
                <w:snapToGrid w:val="0"/>
                <w:color w:val="000000"/>
                <w:sz w:val="16"/>
                <w:lang w:val="en-AU"/>
              </w:rPr>
            </w:pPr>
            <w:r>
              <w:rPr>
                <w:snapToGrid w:val="0"/>
                <w:color w:val="000000"/>
                <w:sz w:val="16"/>
                <w:lang w:val="en-AU"/>
              </w:rPr>
              <w:t>12/2002</w:t>
            </w:r>
          </w:p>
        </w:tc>
        <w:tc>
          <w:tcPr>
            <w:tcW w:w="800" w:type="dxa"/>
            <w:shd w:val="solid" w:color="FFFFFF" w:fill="auto"/>
          </w:tcPr>
          <w:p w14:paraId="36388838" w14:textId="77777777" w:rsidR="00FB00CE" w:rsidRDefault="00FB00CE">
            <w:pPr>
              <w:pStyle w:val="TAL"/>
              <w:rPr>
                <w:snapToGrid w:val="0"/>
                <w:color w:val="000000"/>
                <w:sz w:val="16"/>
                <w:lang w:val="en-AU"/>
              </w:rPr>
            </w:pPr>
            <w:r>
              <w:rPr>
                <w:snapToGrid w:val="0"/>
                <w:color w:val="000000"/>
                <w:sz w:val="16"/>
                <w:lang w:val="en-AU"/>
              </w:rPr>
              <w:t>18</w:t>
            </w:r>
          </w:p>
        </w:tc>
        <w:tc>
          <w:tcPr>
            <w:tcW w:w="901" w:type="dxa"/>
            <w:shd w:val="solid" w:color="FFFFFF" w:fill="auto"/>
          </w:tcPr>
          <w:p w14:paraId="31CEABBB" w14:textId="77777777" w:rsidR="00FB00CE" w:rsidRDefault="00FB00CE">
            <w:pPr>
              <w:pStyle w:val="TAL"/>
              <w:rPr>
                <w:snapToGrid w:val="0"/>
                <w:color w:val="000000"/>
                <w:sz w:val="16"/>
                <w:lang w:val="en-AU"/>
              </w:rPr>
            </w:pPr>
            <w:r>
              <w:rPr>
                <w:snapToGrid w:val="0"/>
                <w:color w:val="000000"/>
                <w:sz w:val="16"/>
                <w:lang w:val="en-AU"/>
              </w:rPr>
              <w:t>RP-020755</w:t>
            </w:r>
          </w:p>
        </w:tc>
        <w:tc>
          <w:tcPr>
            <w:tcW w:w="426" w:type="dxa"/>
            <w:shd w:val="solid" w:color="FFFFFF" w:fill="auto"/>
          </w:tcPr>
          <w:p w14:paraId="609EE12D" w14:textId="77777777" w:rsidR="00FB00CE" w:rsidRDefault="00FB00CE">
            <w:pPr>
              <w:pStyle w:val="TAL"/>
              <w:rPr>
                <w:snapToGrid w:val="0"/>
                <w:color w:val="000000"/>
                <w:sz w:val="16"/>
                <w:lang w:val="en-AU"/>
              </w:rPr>
            </w:pPr>
            <w:r>
              <w:rPr>
                <w:snapToGrid w:val="0"/>
                <w:color w:val="000000"/>
                <w:sz w:val="16"/>
                <w:lang w:val="en-AU"/>
              </w:rPr>
              <w:t>010</w:t>
            </w:r>
          </w:p>
        </w:tc>
        <w:tc>
          <w:tcPr>
            <w:tcW w:w="428" w:type="dxa"/>
            <w:shd w:val="solid" w:color="FFFFFF" w:fill="auto"/>
          </w:tcPr>
          <w:p w14:paraId="4A3156AF" w14:textId="77777777" w:rsidR="00FB00CE" w:rsidRDefault="00FB00CE">
            <w:pPr>
              <w:pStyle w:val="TAL"/>
              <w:rPr>
                <w:snapToGrid w:val="0"/>
                <w:color w:val="000000"/>
                <w:sz w:val="16"/>
                <w:lang w:val="en-AU"/>
              </w:rPr>
            </w:pPr>
            <w:r>
              <w:rPr>
                <w:snapToGrid w:val="0"/>
                <w:color w:val="000000"/>
                <w:sz w:val="16"/>
                <w:lang w:val="en-AU"/>
              </w:rPr>
              <w:t>1</w:t>
            </w:r>
          </w:p>
        </w:tc>
        <w:tc>
          <w:tcPr>
            <w:tcW w:w="4867" w:type="dxa"/>
            <w:shd w:val="solid" w:color="FFFFFF" w:fill="auto"/>
          </w:tcPr>
          <w:p w14:paraId="61D76185" w14:textId="77777777" w:rsidR="00FB00CE" w:rsidRDefault="00FB00CE">
            <w:pPr>
              <w:pStyle w:val="TAL"/>
              <w:rPr>
                <w:snapToGrid w:val="0"/>
                <w:color w:val="000000"/>
                <w:sz w:val="16"/>
                <w:lang w:val="en-AU"/>
              </w:rPr>
            </w:pPr>
            <w:r>
              <w:rPr>
                <w:snapToGrid w:val="0"/>
                <w:color w:val="000000"/>
                <w:sz w:val="16"/>
                <w:lang w:val="en-AU"/>
              </w:rPr>
              <w:t>Explicit indication of relocation related messages</w:t>
            </w:r>
          </w:p>
        </w:tc>
        <w:tc>
          <w:tcPr>
            <w:tcW w:w="567" w:type="dxa"/>
            <w:shd w:val="solid" w:color="FFFFFF" w:fill="auto"/>
          </w:tcPr>
          <w:p w14:paraId="1EC52560" w14:textId="77777777" w:rsidR="00FB00CE" w:rsidRDefault="00FB00CE">
            <w:pPr>
              <w:pStyle w:val="TAL"/>
              <w:rPr>
                <w:snapToGrid w:val="0"/>
                <w:color w:val="000000"/>
                <w:sz w:val="16"/>
                <w:lang w:val="en-AU"/>
              </w:rPr>
            </w:pPr>
            <w:r>
              <w:rPr>
                <w:snapToGrid w:val="0"/>
                <w:color w:val="000000"/>
                <w:sz w:val="16"/>
                <w:lang w:val="en-AU"/>
              </w:rPr>
              <w:t>5.1.0</w:t>
            </w:r>
          </w:p>
        </w:tc>
        <w:tc>
          <w:tcPr>
            <w:tcW w:w="567" w:type="dxa"/>
            <w:shd w:val="solid" w:color="FFFFFF" w:fill="auto"/>
          </w:tcPr>
          <w:p w14:paraId="0C37A999" w14:textId="77777777" w:rsidR="00FB00CE" w:rsidRDefault="00FB00CE">
            <w:pPr>
              <w:pStyle w:val="TAL"/>
              <w:rPr>
                <w:snapToGrid w:val="0"/>
                <w:color w:val="000000"/>
                <w:sz w:val="16"/>
                <w:lang w:val="en-AU"/>
              </w:rPr>
            </w:pPr>
            <w:r>
              <w:rPr>
                <w:snapToGrid w:val="0"/>
                <w:color w:val="000000"/>
                <w:sz w:val="16"/>
                <w:lang w:val="en-AU"/>
              </w:rPr>
              <w:t>5.2.0</w:t>
            </w:r>
          </w:p>
        </w:tc>
      </w:tr>
      <w:tr w:rsidR="00FB00CE" w14:paraId="42FE208F" w14:textId="77777777">
        <w:trPr>
          <w:jc w:val="center"/>
        </w:trPr>
        <w:tc>
          <w:tcPr>
            <w:tcW w:w="800" w:type="dxa"/>
            <w:shd w:val="solid" w:color="FFFFFF" w:fill="auto"/>
          </w:tcPr>
          <w:p w14:paraId="06344C93" w14:textId="77777777" w:rsidR="00FB00CE" w:rsidRDefault="00FB00CE">
            <w:pPr>
              <w:pStyle w:val="TAL"/>
              <w:rPr>
                <w:snapToGrid w:val="0"/>
                <w:color w:val="000000"/>
                <w:sz w:val="16"/>
                <w:lang w:val="en-AU"/>
              </w:rPr>
            </w:pPr>
            <w:r>
              <w:rPr>
                <w:snapToGrid w:val="0"/>
                <w:color w:val="000000"/>
                <w:sz w:val="16"/>
                <w:lang w:val="en-AU"/>
              </w:rPr>
              <w:t>03/2003</w:t>
            </w:r>
          </w:p>
        </w:tc>
        <w:tc>
          <w:tcPr>
            <w:tcW w:w="800" w:type="dxa"/>
            <w:shd w:val="solid" w:color="FFFFFF" w:fill="auto"/>
          </w:tcPr>
          <w:p w14:paraId="1F6A5D06" w14:textId="77777777" w:rsidR="00FB00CE" w:rsidRDefault="00FB00CE">
            <w:pPr>
              <w:pStyle w:val="TAL"/>
              <w:rPr>
                <w:snapToGrid w:val="0"/>
                <w:color w:val="000000"/>
                <w:sz w:val="16"/>
                <w:lang w:val="en-AU"/>
              </w:rPr>
            </w:pPr>
            <w:r>
              <w:rPr>
                <w:snapToGrid w:val="0"/>
                <w:color w:val="000000"/>
                <w:sz w:val="16"/>
                <w:lang w:val="en-AU"/>
              </w:rPr>
              <w:t>19</w:t>
            </w:r>
          </w:p>
        </w:tc>
        <w:tc>
          <w:tcPr>
            <w:tcW w:w="901" w:type="dxa"/>
            <w:shd w:val="solid" w:color="FFFFFF" w:fill="auto"/>
          </w:tcPr>
          <w:p w14:paraId="4E7F7CCE" w14:textId="77777777" w:rsidR="00FB00CE" w:rsidRDefault="00FB00CE">
            <w:pPr>
              <w:pStyle w:val="TAL"/>
              <w:rPr>
                <w:snapToGrid w:val="0"/>
                <w:color w:val="000000"/>
                <w:sz w:val="16"/>
                <w:lang w:val="en-AU"/>
              </w:rPr>
            </w:pPr>
            <w:r>
              <w:rPr>
                <w:snapToGrid w:val="0"/>
                <w:color w:val="000000"/>
                <w:sz w:val="16"/>
                <w:lang w:val="en-AU"/>
              </w:rPr>
              <w:t>RP-030079</w:t>
            </w:r>
          </w:p>
        </w:tc>
        <w:tc>
          <w:tcPr>
            <w:tcW w:w="426" w:type="dxa"/>
            <w:shd w:val="solid" w:color="FFFFFF" w:fill="auto"/>
          </w:tcPr>
          <w:p w14:paraId="0BE3CB92" w14:textId="77777777" w:rsidR="00FB00CE" w:rsidRDefault="00FB00CE">
            <w:pPr>
              <w:pStyle w:val="TAL"/>
              <w:rPr>
                <w:snapToGrid w:val="0"/>
                <w:color w:val="000000"/>
                <w:sz w:val="16"/>
                <w:lang w:val="en-AU"/>
              </w:rPr>
            </w:pPr>
            <w:r>
              <w:rPr>
                <w:snapToGrid w:val="0"/>
                <w:color w:val="000000"/>
                <w:sz w:val="16"/>
                <w:lang w:val="en-AU"/>
              </w:rPr>
              <w:t>013</w:t>
            </w:r>
          </w:p>
        </w:tc>
        <w:tc>
          <w:tcPr>
            <w:tcW w:w="428" w:type="dxa"/>
            <w:shd w:val="solid" w:color="FFFFFF" w:fill="auto"/>
          </w:tcPr>
          <w:p w14:paraId="3D05669F" w14:textId="77777777" w:rsidR="00FB00CE" w:rsidRDefault="00FB00CE">
            <w:pPr>
              <w:pStyle w:val="TAL"/>
              <w:rPr>
                <w:snapToGrid w:val="0"/>
                <w:color w:val="000000"/>
                <w:sz w:val="16"/>
                <w:lang w:val="en-AU"/>
              </w:rPr>
            </w:pPr>
            <w:r>
              <w:rPr>
                <w:snapToGrid w:val="0"/>
                <w:color w:val="000000"/>
                <w:sz w:val="16"/>
                <w:lang w:val="en-AU"/>
              </w:rPr>
              <w:t>1</w:t>
            </w:r>
          </w:p>
        </w:tc>
        <w:tc>
          <w:tcPr>
            <w:tcW w:w="4867" w:type="dxa"/>
            <w:shd w:val="solid" w:color="FFFFFF" w:fill="auto"/>
          </w:tcPr>
          <w:p w14:paraId="133EBFA6" w14:textId="77777777" w:rsidR="00FB00CE" w:rsidRDefault="00FB00CE">
            <w:pPr>
              <w:pStyle w:val="TAL"/>
              <w:rPr>
                <w:snapToGrid w:val="0"/>
                <w:color w:val="000000"/>
                <w:sz w:val="16"/>
                <w:lang w:val="en-AU"/>
              </w:rPr>
            </w:pPr>
            <w:r>
              <w:rPr>
                <w:snapToGrid w:val="0"/>
                <w:color w:val="000000"/>
                <w:sz w:val="16"/>
                <w:lang w:val="en-AU"/>
              </w:rPr>
              <w:t>Corrections to the list of RANAP messages transferred on the E-interface</w:t>
            </w:r>
          </w:p>
        </w:tc>
        <w:tc>
          <w:tcPr>
            <w:tcW w:w="567" w:type="dxa"/>
            <w:shd w:val="solid" w:color="FFFFFF" w:fill="auto"/>
          </w:tcPr>
          <w:p w14:paraId="694B0DA2" w14:textId="77777777" w:rsidR="00FB00CE" w:rsidRDefault="00FB00CE">
            <w:pPr>
              <w:pStyle w:val="TAL"/>
              <w:rPr>
                <w:snapToGrid w:val="0"/>
                <w:color w:val="000000"/>
                <w:sz w:val="16"/>
                <w:lang w:val="en-AU"/>
              </w:rPr>
            </w:pPr>
            <w:r>
              <w:rPr>
                <w:snapToGrid w:val="0"/>
                <w:color w:val="000000"/>
                <w:sz w:val="16"/>
                <w:lang w:val="en-AU"/>
              </w:rPr>
              <w:t>5.2.0</w:t>
            </w:r>
          </w:p>
        </w:tc>
        <w:tc>
          <w:tcPr>
            <w:tcW w:w="567" w:type="dxa"/>
            <w:shd w:val="solid" w:color="FFFFFF" w:fill="auto"/>
          </w:tcPr>
          <w:p w14:paraId="7F56E0E1" w14:textId="77777777" w:rsidR="00FB00CE" w:rsidRDefault="00FB00CE">
            <w:pPr>
              <w:pStyle w:val="TAL"/>
              <w:rPr>
                <w:snapToGrid w:val="0"/>
                <w:color w:val="000000"/>
                <w:sz w:val="16"/>
                <w:lang w:val="en-AU"/>
              </w:rPr>
            </w:pPr>
            <w:r>
              <w:rPr>
                <w:snapToGrid w:val="0"/>
                <w:color w:val="000000"/>
                <w:sz w:val="16"/>
                <w:lang w:val="en-AU"/>
              </w:rPr>
              <w:t>5.3.0</w:t>
            </w:r>
          </w:p>
        </w:tc>
      </w:tr>
      <w:tr w:rsidR="00FB00CE" w14:paraId="33F8CF1F" w14:textId="77777777">
        <w:trPr>
          <w:jc w:val="center"/>
        </w:trPr>
        <w:tc>
          <w:tcPr>
            <w:tcW w:w="800" w:type="dxa"/>
            <w:shd w:val="solid" w:color="FFFFFF" w:fill="auto"/>
          </w:tcPr>
          <w:p w14:paraId="2A33DB80" w14:textId="77777777" w:rsidR="00FB00CE" w:rsidRDefault="00FB00CE">
            <w:pPr>
              <w:pStyle w:val="TAL"/>
              <w:rPr>
                <w:snapToGrid w:val="0"/>
                <w:color w:val="000000"/>
                <w:sz w:val="16"/>
                <w:lang w:val="en-AU"/>
              </w:rPr>
            </w:pPr>
            <w:r>
              <w:rPr>
                <w:snapToGrid w:val="0"/>
                <w:color w:val="000000"/>
                <w:sz w:val="16"/>
                <w:lang w:val="en-AU"/>
              </w:rPr>
              <w:t>12/2003</w:t>
            </w:r>
          </w:p>
        </w:tc>
        <w:tc>
          <w:tcPr>
            <w:tcW w:w="800" w:type="dxa"/>
            <w:shd w:val="solid" w:color="FFFFFF" w:fill="auto"/>
          </w:tcPr>
          <w:p w14:paraId="22789744" w14:textId="77777777" w:rsidR="00FB00CE" w:rsidRDefault="00FB00CE">
            <w:pPr>
              <w:pStyle w:val="TAL"/>
              <w:rPr>
                <w:snapToGrid w:val="0"/>
                <w:color w:val="000000"/>
                <w:sz w:val="16"/>
                <w:lang w:val="en-AU"/>
              </w:rPr>
            </w:pPr>
            <w:r>
              <w:rPr>
                <w:snapToGrid w:val="0"/>
                <w:color w:val="000000"/>
                <w:sz w:val="16"/>
                <w:lang w:val="en-AU"/>
              </w:rPr>
              <w:t>22</w:t>
            </w:r>
          </w:p>
        </w:tc>
        <w:tc>
          <w:tcPr>
            <w:tcW w:w="901" w:type="dxa"/>
            <w:shd w:val="solid" w:color="FFFFFF" w:fill="auto"/>
          </w:tcPr>
          <w:p w14:paraId="074FD669" w14:textId="77777777" w:rsidR="00FB00CE" w:rsidRDefault="00FB00CE">
            <w:pPr>
              <w:pStyle w:val="TAL"/>
              <w:rPr>
                <w:snapToGrid w:val="0"/>
                <w:color w:val="000000"/>
                <w:sz w:val="16"/>
                <w:lang w:val="en-AU"/>
              </w:rPr>
            </w:pPr>
            <w:r>
              <w:rPr>
                <w:snapToGrid w:val="0"/>
                <w:color w:val="000000"/>
                <w:sz w:val="16"/>
                <w:lang w:val="en-AU"/>
              </w:rPr>
              <w:t>-</w:t>
            </w:r>
          </w:p>
        </w:tc>
        <w:tc>
          <w:tcPr>
            <w:tcW w:w="426" w:type="dxa"/>
            <w:shd w:val="solid" w:color="FFFFFF" w:fill="auto"/>
          </w:tcPr>
          <w:p w14:paraId="1CE1314B" w14:textId="77777777" w:rsidR="00FB00CE" w:rsidRDefault="00FB00CE">
            <w:pPr>
              <w:pStyle w:val="TAL"/>
              <w:rPr>
                <w:snapToGrid w:val="0"/>
                <w:color w:val="000000"/>
                <w:sz w:val="16"/>
                <w:lang w:val="en-AU"/>
              </w:rPr>
            </w:pPr>
            <w:r>
              <w:rPr>
                <w:snapToGrid w:val="0"/>
                <w:color w:val="000000"/>
                <w:sz w:val="16"/>
                <w:lang w:val="en-AU"/>
              </w:rPr>
              <w:t>-</w:t>
            </w:r>
          </w:p>
        </w:tc>
        <w:tc>
          <w:tcPr>
            <w:tcW w:w="428" w:type="dxa"/>
            <w:shd w:val="solid" w:color="FFFFFF" w:fill="auto"/>
          </w:tcPr>
          <w:p w14:paraId="062CD81A" w14:textId="77777777" w:rsidR="00FB00CE" w:rsidRDefault="00FB00CE">
            <w:pPr>
              <w:pStyle w:val="TAL"/>
              <w:rPr>
                <w:snapToGrid w:val="0"/>
                <w:color w:val="000000"/>
                <w:sz w:val="16"/>
                <w:lang w:val="en-AU"/>
              </w:rPr>
            </w:pPr>
            <w:r>
              <w:rPr>
                <w:snapToGrid w:val="0"/>
                <w:color w:val="000000"/>
                <w:sz w:val="16"/>
                <w:lang w:val="en-AU"/>
              </w:rPr>
              <w:t>-</w:t>
            </w:r>
          </w:p>
        </w:tc>
        <w:tc>
          <w:tcPr>
            <w:tcW w:w="4867" w:type="dxa"/>
            <w:shd w:val="solid" w:color="FFFFFF" w:fill="auto"/>
          </w:tcPr>
          <w:p w14:paraId="016B065C" w14:textId="77777777" w:rsidR="00FB00CE" w:rsidRDefault="00FB00CE">
            <w:pPr>
              <w:pStyle w:val="TAL"/>
              <w:rPr>
                <w:snapToGrid w:val="0"/>
                <w:color w:val="000000"/>
                <w:sz w:val="16"/>
                <w:lang w:val="en-AU"/>
              </w:rPr>
            </w:pPr>
            <w:r>
              <w:rPr>
                <w:snapToGrid w:val="0"/>
                <w:color w:val="000000"/>
                <w:sz w:val="16"/>
                <w:lang w:val="en-AU"/>
              </w:rPr>
              <w:t>Introduction of Release 6 specification</w:t>
            </w:r>
          </w:p>
        </w:tc>
        <w:tc>
          <w:tcPr>
            <w:tcW w:w="567" w:type="dxa"/>
            <w:shd w:val="solid" w:color="FFFFFF" w:fill="auto"/>
          </w:tcPr>
          <w:p w14:paraId="01DFB1A5" w14:textId="77777777" w:rsidR="00FB00CE" w:rsidRDefault="00FB00CE">
            <w:pPr>
              <w:pStyle w:val="TAL"/>
              <w:rPr>
                <w:snapToGrid w:val="0"/>
                <w:color w:val="000000"/>
                <w:sz w:val="16"/>
                <w:lang w:val="en-AU"/>
              </w:rPr>
            </w:pPr>
            <w:r>
              <w:rPr>
                <w:snapToGrid w:val="0"/>
                <w:color w:val="000000"/>
                <w:sz w:val="16"/>
                <w:lang w:val="en-AU"/>
              </w:rPr>
              <w:t>5.3.0</w:t>
            </w:r>
          </w:p>
        </w:tc>
        <w:tc>
          <w:tcPr>
            <w:tcW w:w="567" w:type="dxa"/>
            <w:shd w:val="solid" w:color="FFFFFF" w:fill="auto"/>
          </w:tcPr>
          <w:p w14:paraId="7DAEBF96" w14:textId="77777777" w:rsidR="00FB00CE" w:rsidRDefault="00FB00CE">
            <w:pPr>
              <w:pStyle w:val="TAL"/>
              <w:rPr>
                <w:snapToGrid w:val="0"/>
                <w:color w:val="000000"/>
                <w:sz w:val="16"/>
                <w:lang w:val="en-AU"/>
              </w:rPr>
            </w:pPr>
            <w:r>
              <w:rPr>
                <w:snapToGrid w:val="0"/>
                <w:color w:val="000000"/>
                <w:sz w:val="16"/>
                <w:lang w:val="en-AU"/>
              </w:rPr>
              <w:t>6.0.0</w:t>
            </w:r>
          </w:p>
        </w:tc>
      </w:tr>
      <w:tr w:rsidR="00FB00CE" w14:paraId="55420C4D" w14:textId="77777777">
        <w:trPr>
          <w:jc w:val="center"/>
        </w:trPr>
        <w:tc>
          <w:tcPr>
            <w:tcW w:w="800" w:type="dxa"/>
            <w:shd w:val="solid" w:color="FFFFFF" w:fill="auto"/>
          </w:tcPr>
          <w:p w14:paraId="6B2E9986" w14:textId="77777777" w:rsidR="00FB00CE" w:rsidRDefault="00FB00CE">
            <w:pPr>
              <w:pStyle w:val="TAL"/>
              <w:rPr>
                <w:snapToGrid w:val="0"/>
                <w:color w:val="000000"/>
                <w:sz w:val="16"/>
                <w:lang w:val="en-AU"/>
              </w:rPr>
            </w:pPr>
            <w:r>
              <w:rPr>
                <w:snapToGrid w:val="0"/>
                <w:color w:val="000000"/>
                <w:sz w:val="16"/>
                <w:lang w:val="en-AU"/>
              </w:rPr>
              <w:t>06/2004</w:t>
            </w:r>
          </w:p>
        </w:tc>
        <w:tc>
          <w:tcPr>
            <w:tcW w:w="800" w:type="dxa"/>
            <w:shd w:val="solid" w:color="FFFFFF" w:fill="auto"/>
          </w:tcPr>
          <w:p w14:paraId="75C48B88" w14:textId="77777777" w:rsidR="00FB00CE" w:rsidRDefault="00FB00CE">
            <w:pPr>
              <w:pStyle w:val="TAL"/>
              <w:rPr>
                <w:snapToGrid w:val="0"/>
                <w:color w:val="000000"/>
                <w:sz w:val="16"/>
                <w:lang w:val="en-AU"/>
              </w:rPr>
            </w:pPr>
            <w:r>
              <w:rPr>
                <w:snapToGrid w:val="0"/>
                <w:color w:val="000000"/>
                <w:sz w:val="16"/>
                <w:lang w:val="en-AU"/>
              </w:rPr>
              <w:t>24</w:t>
            </w:r>
          </w:p>
        </w:tc>
        <w:tc>
          <w:tcPr>
            <w:tcW w:w="901" w:type="dxa"/>
            <w:shd w:val="solid" w:color="FFFFFF" w:fill="auto"/>
          </w:tcPr>
          <w:p w14:paraId="1029E94E" w14:textId="77777777" w:rsidR="00FB00CE" w:rsidRDefault="00FB00CE">
            <w:pPr>
              <w:pStyle w:val="TAL"/>
              <w:rPr>
                <w:snapToGrid w:val="0"/>
                <w:color w:val="000000"/>
                <w:sz w:val="16"/>
                <w:lang w:val="en-AU"/>
              </w:rPr>
            </w:pPr>
            <w:r>
              <w:rPr>
                <w:snapToGrid w:val="0"/>
                <w:color w:val="000000"/>
                <w:sz w:val="16"/>
                <w:lang w:val="en-AU"/>
              </w:rPr>
              <w:t>RP-040177</w:t>
            </w:r>
          </w:p>
        </w:tc>
        <w:tc>
          <w:tcPr>
            <w:tcW w:w="426" w:type="dxa"/>
            <w:shd w:val="solid" w:color="FFFFFF" w:fill="auto"/>
          </w:tcPr>
          <w:p w14:paraId="32E8036B" w14:textId="77777777" w:rsidR="00FB00CE" w:rsidRDefault="00FB00CE">
            <w:pPr>
              <w:pStyle w:val="TAL"/>
              <w:rPr>
                <w:snapToGrid w:val="0"/>
                <w:color w:val="000000"/>
                <w:sz w:val="16"/>
                <w:lang w:val="en-AU"/>
              </w:rPr>
            </w:pPr>
            <w:r>
              <w:rPr>
                <w:snapToGrid w:val="0"/>
                <w:color w:val="000000"/>
                <w:sz w:val="16"/>
                <w:lang w:val="en-AU"/>
              </w:rPr>
              <w:t>015</w:t>
            </w:r>
          </w:p>
        </w:tc>
        <w:tc>
          <w:tcPr>
            <w:tcW w:w="428" w:type="dxa"/>
            <w:shd w:val="solid" w:color="FFFFFF" w:fill="auto"/>
          </w:tcPr>
          <w:p w14:paraId="09D7EE8D" w14:textId="77777777" w:rsidR="00FB00CE" w:rsidRDefault="00FB00CE">
            <w:pPr>
              <w:pStyle w:val="TAL"/>
              <w:rPr>
                <w:snapToGrid w:val="0"/>
                <w:color w:val="000000"/>
                <w:sz w:val="16"/>
                <w:lang w:val="en-AU"/>
              </w:rPr>
            </w:pPr>
            <w:r>
              <w:rPr>
                <w:snapToGrid w:val="0"/>
                <w:color w:val="000000"/>
                <w:sz w:val="16"/>
                <w:lang w:val="en-AU"/>
              </w:rPr>
              <w:t>-</w:t>
            </w:r>
          </w:p>
        </w:tc>
        <w:tc>
          <w:tcPr>
            <w:tcW w:w="4867" w:type="dxa"/>
            <w:shd w:val="solid" w:color="FFFFFF" w:fill="auto"/>
          </w:tcPr>
          <w:p w14:paraId="3BE7400F" w14:textId="77777777" w:rsidR="00FB00CE" w:rsidRDefault="00FB00CE">
            <w:pPr>
              <w:pStyle w:val="TAL"/>
              <w:rPr>
                <w:snapToGrid w:val="0"/>
                <w:color w:val="000000"/>
                <w:sz w:val="16"/>
                <w:lang w:val="en-AU"/>
              </w:rPr>
            </w:pPr>
            <w:r>
              <w:rPr>
                <w:snapToGrid w:val="0"/>
                <w:color w:val="000000"/>
                <w:sz w:val="16"/>
                <w:lang w:val="en-AU"/>
              </w:rPr>
              <w:t>PUESBINE support over E-interface</w:t>
            </w:r>
          </w:p>
        </w:tc>
        <w:tc>
          <w:tcPr>
            <w:tcW w:w="567" w:type="dxa"/>
            <w:shd w:val="solid" w:color="FFFFFF" w:fill="auto"/>
          </w:tcPr>
          <w:p w14:paraId="31915911" w14:textId="77777777" w:rsidR="00FB00CE" w:rsidRDefault="00FB00CE">
            <w:pPr>
              <w:pStyle w:val="TAL"/>
              <w:rPr>
                <w:snapToGrid w:val="0"/>
                <w:color w:val="000000"/>
                <w:sz w:val="16"/>
                <w:lang w:val="en-AU"/>
              </w:rPr>
            </w:pPr>
            <w:r>
              <w:rPr>
                <w:snapToGrid w:val="0"/>
                <w:color w:val="000000"/>
                <w:sz w:val="16"/>
                <w:lang w:val="en-AU"/>
              </w:rPr>
              <w:t>6.0.0</w:t>
            </w:r>
          </w:p>
        </w:tc>
        <w:tc>
          <w:tcPr>
            <w:tcW w:w="567" w:type="dxa"/>
            <w:shd w:val="solid" w:color="FFFFFF" w:fill="auto"/>
          </w:tcPr>
          <w:p w14:paraId="30129DF2" w14:textId="77777777" w:rsidR="00FB00CE" w:rsidRDefault="00FB00CE">
            <w:pPr>
              <w:pStyle w:val="TAL"/>
              <w:rPr>
                <w:snapToGrid w:val="0"/>
                <w:color w:val="000000"/>
                <w:sz w:val="16"/>
                <w:lang w:val="en-AU"/>
              </w:rPr>
            </w:pPr>
            <w:r>
              <w:rPr>
                <w:snapToGrid w:val="0"/>
                <w:color w:val="000000"/>
                <w:sz w:val="16"/>
                <w:lang w:val="en-AU"/>
              </w:rPr>
              <w:t>6.1.0</w:t>
            </w:r>
          </w:p>
        </w:tc>
      </w:tr>
      <w:tr w:rsidR="0064736E" w14:paraId="5866C4F7" w14:textId="77777777">
        <w:trPr>
          <w:jc w:val="center"/>
        </w:trPr>
        <w:tc>
          <w:tcPr>
            <w:tcW w:w="800" w:type="dxa"/>
            <w:shd w:val="solid" w:color="FFFFFF" w:fill="auto"/>
          </w:tcPr>
          <w:p w14:paraId="61DED96F" w14:textId="77777777" w:rsidR="0064736E" w:rsidRDefault="0064736E">
            <w:pPr>
              <w:pStyle w:val="TAL"/>
              <w:rPr>
                <w:snapToGrid w:val="0"/>
                <w:color w:val="000000"/>
                <w:sz w:val="16"/>
                <w:lang w:val="en-AU"/>
              </w:rPr>
            </w:pPr>
            <w:r>
              <w:rPr>
                <w:snapToGrid w:val="0"/>
                <w:color w:val="000000"/>
                <w:sz w:val="16"/>
                <w:lang w:val="en-AU"/>
              </w:rPr>
              <w:t>03/2005</w:t>
            </w:r>
          </w:p>
        </w:tc>
        <w:tc>
          <w:tcPr>
            <w:tcW w:w="800" w:type="dxa"/>
            <w:shd w:val="solid" w:color="FFFFFF" w:fill="auto"/>
          </w:tcPr>
          <w:p w14:paraId="3D487401" w14:textId="77777777" w:rsidR="0064736E" w:rsidRDefault="0064736E">
            <w:pPr>
              <w:pStyle w:val="TAL"/>
              <w:rPr>
                <w:snapToGrid w:val="0"/>
                <w:color w:val="000000"/>
                <w:sz w:val="16"/>
                <w:lang w:val="en-AU"/>
              </w:rPr>
            </w:pPr>
            <w:r>
              <w:rPr>
                <w:snapToGrid w:val="0"/>
                <w:color w:val="000000"/>
                <w:sz w:val="16"/>
                <w:lang w:val="en-AU"/>
              </w:rPr>
              <w:t>27</w:t>
            </w:r>
          </w:p>
        </w:tc>
        <w:tc>
          <w:tcPr>
            <w:tcW w:w="901" w:type="dxa"/>
            <w:shd w:val="solid" w:color="FFFFFF" w:fill="auto"/>
          </w:tcPr>
          <w:p w14:paraId="1F972DCC" w14:textId="77777777" w:rsidR="0064736E" w:rsidRDefault="0064736E">
            <w:pPr>
              <w:pStyle w:val="TAL"/>
              <w:rPr>
                <w:snapToGrid w:val="0"/>
                <w:color w:val="000000"/>
                <w:sz w:val="16"/>
                <w:lang w:val="en-AU"/>
              </w:rPr>
            </w:pPr>
            <w:r>
              <w:rPr>
                <w:snapToGrid w:val="0"/>
                <w:color w:val="000000"/>
                <w:sz w:val="16"/>
                <w:lang w:val="en-AU"/>
              </w:rPr>
              <w:t>RP-050120</w:t>
            </w:r>
          </w:p>
        </w:tc>
        <w:tc>
          <w:tcPr>
            <w:tcW w:w="426" w:type="dxa"/>
            <w:shd w:val="solid" w:color="FFFFFF" w:fill="auto"/>
          </w:tcPr>
          <w:p w14:paraId="05C4A003" w14:textId="77777777" w:rsidR="0064736E" w:rsidRDefault="0064736E">
            <w:pPr>
              <w:pStyle w:val="TAL"/>
              <w:rPr>
                <w:snapToGrid w:val="0"/>
                <w:color w:val="000000"/>
                <w:sz w:val="16"/>
                <w:lang w:val="en-AU"/>
              </w:rPr>
            </w:pPr>
            <w:r>
              <w:rPr>
                <w:snapToGrid w:val="0"/>
                <w:color w:val="000000"/>
                <w:sz w:val="16"/>
                <w:lang w:val="en-AU"/>
              </w:rPr>
              <w:t>017</w:t>
            </w:r>
          </w:p>
        </w:tc>
        <w:tc>
          <w:tcPr>
            <w:tcW w:w="428" w:type="dxa"/>
            <w:shd w:val="solid" w:color="FFFFFF" w:fill="auto"/>
          </w:tcPr>
          <w:p w14:paraId="633B4FB4" w14:textId="77777777" w:rsidR="0064736E" w:rsidRDefault="0064736E">
            <w:pPr>
              <w:pStyle w:val="TAL"/>
              <w:rPr>
                <w:snapToGrid w:val="0"/>
                <w:color w:val="000000"/>
                <w:sz w:val="16"/>
                <w:lang w:val="en-AU"/>
              </w:rPr>
            </w:pPr>
            <w:r>
              <w:rPr>
                <w:snapToGrid w:val="0"/>
                <w:color w:val="000000"/>
                <w:sz w:val="16"/>
                <w:lang w:val="en-AU"/>
              </w:rPr>
              <w:t>-</w:t>
            </w:r>
          </w:p>
        </w:tc>
        <w:tc>
          <w:tcPr>
            <w:tcW w:w="4867" w:type="dxa"/>
            <w:shd w:val="solid" w:color="FFFFFF" w:fill="auto"/>
          </w:tcPr>
          <w:p w14:paraId="756DAA91" w14:textId="77777777" w:rsidR="0064736E" w:rsidRPr="0064736E" w:rsidRDefault="0064736E" w:rsidP="0064736E">
            <w:pPr>
              <w:pStyle w:val="TAL"/>
              <w:rPr>
                <w:snapToGrid w:val="0"/>
                <w:color w:val="000000"/>
                <w:sz w:val="16"/>
                <w:szCs w:val="16"/>
                <w:lang w:val="en-AU"/>
              </w:rPr>
            </w:pPr>
            <w:r w:rsidRPr="0064736E">
              <w:rPr>
                <w:noProof/>
                <w:sz w:val="16"/>
                <w:szCs w:val="16"/>
              </w:rPr>
              <w:t>Full RANAP support of network initiated SCUDIF</w:t>
            </w:r>
          </w:p>
        </w:tc>
        <w:tc>
          <w:tcPr>
            <w:tcW w:w="567" w:type="dxa"/>
            <w:shd w:val="solid" w:color="FFFFFF" w:fill="auto"/>
          </w:tcPr>
          <w:p w14:paraId="0B357863" w14:textId="77777777" w:rsidR="0064736E" w:rsidRDefault="0064736E">
            <w:pPr>
              <w:pStyle w:val="TAL"/>
              <w:rPr>
                <w:snapToGrid w:val="0"/>
                <w:color w:val="000000"/>
                <w:sz w:val="16"/>
                <w:lang w:val="en-AU"/>
              </w:rPr>
            </w:pPr>
            <w:r>
              <w:rPr>
                <w:snapToGrid w:val="0"/>
                <w:color w:val="000000"/>
                <w:sz w:val="16"/>
                <w:lang w:val="en-AU"/>
              </w:rPr>
              <w:t>6.1.0</w:t>
            </w:r>
          </w:p>
        </w:tc>
        <w:tc>
          <w:tcPr>
            <w:tcW w:w="567" w:type="dxa"/>
            <w:shd w:val="solid" w:color="FFFFFF" w:fill="auto"/>
          </w:tcPr>
          <w:p w14:paraId="1D581D3F" w14:textId="77777777" w:rsidR="0064736E" w:rsidRDefault="0064736E">
            <w:pPr>
              <w:pStyle w:val="TAL"/>
              <w:rPr>
                <w:snapToGrid w:val="0"/>
                <w:color w:val="000000"/>
                <w:sz w:val="16"/>
                <w:lang w:val="en-AU"/>
              </w:rPr>
            </w:pPr>
            <w:r>
              <w:rPr>
                <w:snapToGrid w:val="0"/>
                <w:color w:val="000000"/>
                <w:sz w:val="16"/>
                <w:lang w:val="en-AU"/>
              </w:rPr>
              <w:t>6.2.0</w:t>
            </w:r>
          </w:p>
        </w:tc>
      </w:tr>
      <w:tr w:rsidR="00052AA1" w14:paraId="1C63CCD8" w14:textId="77777777">
        <w:trPr>
          <w:jc w:val="center"/>
        </w:trPr>
        <w:tc>
          <w:tcPr>
            <w:tcW w:w="800" w:type="dxa"/>
            <w:shd w:val="solid" w:color="FFFFFF" w:fill="auto"/>
          </w:tcPr>
          <w:p w14:paraId="799F11B7" w14:textId="77777777" w:rsidR="00052AA1" w:rsidRDefault="00052AA1">
            <w:pPr>
              <w:pStyle w:val="TAL"/>
              <w:rPr>
                <w:snapToGrid w:val="0"/>
                <w:color w:val="000000"/>
                <w:sz w:val="16"/>
                <w:lang w:val="en-AU"/>
              </w:rPr>
            </w:pPr>
            <w:r>
              <w:rPr>
                <w:snapToGrid w:val="0"/>
                <w:color w:val="000000"/>
                <w:sz w:val="16"/>
                <w:lang w:val="en-AU"/>
              </w:rPr>
              <w:t>03/2006</w:t>
            </w:r>
          </w:p>
        </w:tc>
        <w:tc>
          <w:tcPr>
            <w:tcW w:w="800" w:type="dxa"/>
            <w:shd w:val="solid" w:color="FFFFFF" w:fill="auto"/>
          </w:tcPr>
          <w:p w14:paraId="66779F73" w14:textId="77777777" w:rsidR="00052AA1" w:rsidRDefault="00052AA1">
            <w:pPr>
              <w:pStyle w:val="TAL"/>
              <w:rPr>
                <w:snapToGrid w:val="0"/>
                <w:color w:val="000000"/>
                <w:sz w:val="16"/>
                <w:lang w:val="en-AU"/>
              </w:rPr>
            </w:pPr>
            <w:r>
              <w:rPr>
                <w:snapToGrid w:val="0"/>
                <w:color w:val="000000"/>
                <w:sz w:val="16"/>
                <w:lang w:val="en-AU"/>
              </w:rPr>
              <w:t>31</w:t>
            </w:r>
          </w:p>
        </w:tc>
        <w:tc>
          <w:tcPr>
            <w:tcW w:w="901" w:type="dxa"/>
            <w:shd w:val="solid" w:color="FFFFFF" w:fill="auto"/>
          </w:tcPr>
          <w:p w14:paraId="162CF64A" w14:textId="77777777" w:rsidR="00052AA1" w:rsidRDefault="00052AA1">
            <w:pPr>
              <w:pStyle w:val="TAL"/>
              <w:rPr>
                <w:snapToGrid w:val="0"/>
                <w:color w:val="000000"/>
                <w:sz w:val="16"/>
                <w:lang w:val="en-AU"/>
              </w:rPr>
            </w:pPr>
            <w:r>
              <w:rPr>
                <w:snapToGrid w:val="0"/>
                <w:color w:val="000000"/>
                <w:sz w:val="16"/>
                <w:lang w:val="en-AU"/>
              </w:rPr>
              <w:t>-</w:t>
            </w:r>
          </w:p>
        </w:tc>
        <w:tc>
          <w:tcPr>
            <w:tcW w:w="426" w:type="dxa"/>
            <w:shd w:val="solid" w:color="FFFFFF" w:fill="auto"/>
          </w:tcPr>
          <w:p w14:paraId="55F143DB" w14:textId="77777777" w:rsidR="00052AA1" w:rsidRDefault="00052AA1">
            <w:pPr>
              <w:pStyle w:val="TAL"/>
              <w:rPr>
                <w:snapToGrid w:val="0"/>
                <w:color w:val="000000"/>
                <w:sz w:val="16"/>
                <w:lang w:val="en-AU"/>
              </w:rPr>
            </w:pPr>
            <w:r>
              <w:rPr>
                <w:snapToGrid w:val="0"/>
                <w:color w:val="000000"/>
                <w:sz w:val="16"/>
                <w:lang w:val="en-AU"/>
              </w:rPr>
              <w:t>-</w:t>
            </w:r>
          </w:p>
        </w:tc>
        <w:tc>
          <w:tcPr>
            <w:tcW w:w="428" w:type="dxa"/>
            <w:shd w:val="solid" w:color="FFFFFF" w:fill="auto"/>
          </w:tcPr>
          <w:p w14:paraId="23C513A2" w14:textId="77777777" w:rsidR="00052AA1" w:rsidRDefault="00052AA1">
            <w:pPr>
              <w:pStyle w:val="TAL"/>
              <w:rPr>
                <w:snapToGrid w:val="0"/>
                <w:color w:val="000000"/>
                <w:sz w:val="16"/>
                <w:lang w:val="en-AU"/>
              </w:rPr>
            </w:pPr>
            <w:r>
              <w:rPr>
                <w:snapToGrid w:val="0"/>
                <w:color w:val="000000"/>
                <w:sz w:val="16"/>
                <w:lang w:val="en-AU"/>
              </w:rPr>
              <w:t>-</w:t>
            </w:r>
          </w:p>
        </w:tc>
        <w:tc>
          <w:tcPr>
            <w:tcW w:w="4867" w:type="dxa"/>
            <w:shd w:val="solid" w:color="FFFFFF" w:fill="auto"/>
          </w:tcPr>
          <w:p w14:paraId="5A8EF6FB" w14:textId="77777777" w:rsidR="00052AA1" w:rsidRPr="0064736E" w:rsidRDefault="00052AA1" w:rsidP="0064736E">
            <w:pPr>
              <w:pStyle w:val="TAL"/>
              <w:rPr>
                <w:noProof/>
                <w:sz w:val="16"/>
                <w:szCs w:val="16"/>
              </w:rPr>
            </w:pPr>
            <w:r>
              <w:rPr>
                <w:snapToGrid w:val="0"/>
                <w:color w:val="000000"/>
                <w:sz w:val="16"/>
                <w:lang w:val="en-AU"/>
              </w:rPr>
              <w:t>Introduction of Release 7 specification</w:t>
            </w:r>
          </w:p>
        </w:tc>
        <w:tc>
          <w:tcPr>
            <w:tcW w:w="567" w:type="dxa"/>
            <w:shd w:val="solid" w:color="FFFFFF" w:fill="auto"/>
          </w:tcPr>
          <w:p w14:paraId="39A5DFD0" w14:textId="77777777" w:rsidR="00052AA1" w:rsidRDefault="00052AA1">
            <w:pPr>
              <w:pStyle w:val="TAL"/>
              <w:rPr>
                <w:snapToGrid w:val="0"/>
                <w:color w:val="000000"/>
                <w:sz w:val="16"/>
                <w:lang w:val="en-AU"/>
              </w:rPr>
            </w:pPr>
            <w:r>
              <w:rPr>
                <w:snapToGrid w:val="0"/>
                <w:color w:val="000000"/>
                <w:sz w:val="16"/>
                <w:lang w:val="en-AU"/>
              </w:rPr>
              <w:t>6.2.0</w:t>
            </w:r>
          </w:p>
        </w:tc>
        <w:tc>
          <w:tcPr>
            <w:tcW w:w="567" w:type="dxa"/>
            <w:shd w:val="solid" w:color="FFFFFF" w:fill="auto"/>
          </w:tcPr>
          <w:p w14:paraId="2B88063B" w14:textId="77777777" w:rsidR="00052AA1" w:rsidRDefault="00052AA1">
            <w:pPr>
              <w:pStyle w:val="TAL"/>
              <w:rPr>
                <w:snapToGrid w:val="0"/>
                <w:color w:val="000000"/>
                <w:sz w:val="16"/>
                <w:lang w:val="en-AU"/>
              </w:rPr>
            </w:pPr>
            <w:r>
              <w:rPr>
                <w:snapToGrid w:val="0"/>
                <w:color w:val="000000"/>
                <w:sz w:val="16"/>
                <w:lang w:val="en-AU"/>
              </w:rPr>
              <w:t>7.0.0</w:t>
            </w:r>
          </w:p>
        </w:tc>
      </w:tr>
      <w:tr w:rsidR="00524DBF" w14:paraId="7305D6CB" w14:textId="77777777">
        <w:trPr>
          <w:jc w:val="center"/>
        </w:trPr>
        <w:tc>
          <w:tcPr>
            <w:tcW w:w="800" w:type="dxa"/>
            <w:shd w:val="solid" w:color="FFFFFF" w:fill="auto"/>
          </w:tcPr>
          <w:p w14:paraId="3BB631EB" w14:textId="77777777" w:rsidR="00524DBF" w:rsidRDefault="00524DBF">
            <w:pPr>
              <w:pStyle w:val="TAL"/>
              <w:rPr>
                <w:snapToGrid w:val="0"/>
                <w:color w:val="000000"/>
                <w:sz w:val="16"/>
                <w:lang w:val="en-AU"/>
              </w:rPr>
            </w:pPr>
            <w:r>
              <w:rPr>
                <w:snapToGrid w:val="0"/>
                <w:color w:val="000000"/>
                <w:sz w:val="16"/>
                <w:lang w:val="en-AU"/>
              </w:rPr>
              <w:t>06/2003</w:t>
            </w:r>
          </w:p>
        </w:tc>
        <w:tc>
          <w:tcPr>
            <w:tcW w:w="800" w:type="dxa"/>
            <w:shd w:val="solid" w:color="FFFFFF" w:fill="auto"/>
          </w:tcPr>
          <w:p w14:paraId="57A5C7BB" w14:textId="77777777" w:rsidR="00524DBF" w:rsidRDefault="00524DBF">
            <w:pPr>
              <w:pStyle w:val="TAL"/>
              <w:rPr>
                <w:snapToGrid w:val="0"/>
                <w:color w:val="000000"/>
                <w:sz w:val="16"/>
                <w:lang w:val="en-AU"/>
              </w:rPr>
            </w:pPr>
            <w:r>
              <w:rPr>
                <w:snapToGrid w:val="0"/>
                <w:color w:val="000000"/>
                <w:sz w:val="16"/>
                <w:lang w:val="en-AU"/>
              </w:rPr>
              <w:t>32</w:t>
            </w:r>
          </w:p>
        </w:tc>
        <w:tc>
          <w:tcPr>
            <w:tcW w:w="901" w:type="dxa"/>
            <w:shd w:val="solid" w:color="FFFFFF" w:fill="auto"/>
          </w:tcPr>
          <w:p w14:paraId="0DEC3617" w14:textId="77777777" w:rsidR="00524DBF" w:rsidRDefault="00524DBF">
            <w:pPr>
              <w:pStyle w:val="TAL"/>
              <w:rPr>
                <w:snapToGrid w:val="0"/>
                <w:color w:val="000000"/>
                <w:sz w:val="16"/>
                <w:lang w:val="en-AU"/>
              </w:rPr>
            </w:pPr>
            <w:r>
              <w:rPr>
                <w:snapToGrid w:val="0"/>
                <w:color w:val="000000"/>
                <w:sz w:val="16"/>
                <w:lang w:val="en-AU"/>
              </w:rPr>
              <w:t>RP-060278</w:t>
            </w:r>
          </w:p>
        </w:tc>
        <w:tc>
          <w:tcPr>
            <w:tcW w:w="426" w:type="dxa"/>
            <w:shd w:val="solid" w:color="FFFFFF" w:fill="auto"/>
          </w:tcPr>
          <w:p w14:paraId="39E3CC13" w14:textId="77777777" w:rsidR="00524DBF" w:rsidRDefault="00524DBF">
            <w:pPr>
              <w:pStyle w:val="TAL"/>
              <w:rPr>
                <w:snapToGrid w:val="0"/>
                <w:color w:val="000000"/>
                <w:sz w:val="16"/>
                <w:lang w:val="en-AU"/>
              </w:rPr>
            </w:pPr>
            <w:r>
              <w:rPr>
                <w:snapToGrid w:val="0"/>
                <w:color w:val="000000"/>
                <w:sz w:val="16"/>
                <w:lang w:val="en-AU"/>
              </w:rPr>
              <w:t>019</w:t>
            </w:r>
          </w:p>
        </w:tc>
        <w:tc>
          <w:tcPr>
            <w:tcW w:w="428" w:type="dxa"/>
            <w:shd w:val="solid" w:color="FFFFFF" w:fill="auto"/>
          </w:tcPr>
          <w:p w14:paraId="7318C5D2" w14:textId="77777777" w:rsidR="00524DBF" w:rsidRDefault="00524DBF">
            <w:pPr>
              <w:pStyle w:val="TAL"/>
              <w:rPr>
                <w:snapToGrid w:val="0"/>
                <w:color w:val="000000"/>
                <w:sz w:val="16"/>
                <w:lang w:val="en-AU"/>
              </w:rPr>
            </w:pPr>
            <w:r>
              <w:rPr>
                <w:snapToGrid w:val="0"/>
                <w:color w:val="000000"/>
                <w:sz w:val="16"/>
                <w:lang w:val="en-AU"/>
              </w:rPr>
              <w:t>-</w:t>
            </w:r>
          </w:p>
        </w:tc>
        <w:tc>
          <w:tcPr>
            <w:tcW w:w="4867" w:type="dxa"/>
            <w:shd w:val="solid" w:color="FFFFFF" w:fill="auto"/>
          </w:tcPr>
          <w:p w14:paraId="186A1016" w14:textId="77777777" w:rsidR="00524DBF" w:rsidRPr="00524DBF" w:rsidRDefault="00524DBF" w:rsidP="0064736E">
            <w:pPr>
              <w:pStyle w:val="TAL"/>
              <w:rPr>
                <w:snapToGrid w:val="0"/>
                <w:color w:val="000000"/>
                <w:sz w:val="16"/>
                <w:lang w:val="en-AU"/>
              </w:rPr>
            </w:pPr>
            <w:proofErr w:type="spellStart"/>
            <w:r w:rsidRPr="00524DBF">
              <w:rPr>
                <w:snapToGrid w:val="0"/>
                <w:color w:val="000000"/>
                <w:sz w:val="16"/>
                <w:lang w:val="en-AU"/>
              </w:rPr>
              <w:t>Iu</w:t>
            </w:r>
            <w:proofErr w:type="spellEnd"/>
            <w:r w:rsidRPr="00524DBF">
              <w:rPr>
                <w:snapToGrid w:val="0"/>
                <w:color w:val="000000"/>
                <w:sz w:val="16"/>
                <w:lang w:val="en-AU"/>
              </w:rPr>
              <w:t>-Flex for Inter-3G_MSC Relocation</w:t>
            </w:r>
          </w:p>
        </w:tc>
        <w:tc>
          <w:tcPr>
            <w:tcW w:w="567" w:type="dxa"/>
            <w:shd w:val="solid" w:color="FFFFFF" w:fill="auto"/>
          </w:tcPr>
          <w:p w14:paraId="37F7ED24" w14:textId="77777777" w:rsidR="00524DBF" w:rsidRDefault="00524DBF">
            <w:pPr>
              <w:pStyle w:val="TAL"/>
              <w:rPr>
                <w:snapToGrid w:val="0"/>
                <w:color w:val="000000"/>
                <w:sz w:val="16"/>
                <w:lang w:val="en-AU"/>
              </w:rPr>
            </w:pPr>
            <w:r>
              <w:rPr>
                <w:snapToGrid w:val="0"/>
                <w:color w:val="000000"/>
                <w:sz w:val="16"/>
                <w:lang w:val="en-AU"/>
              </w:rPr>
              <w:t>7.0.0</w:t>
            </w:r>
          </w:p>
        </w:tc>
        <w:tc>
          <w:tcPr>
            <w:tcW w:w="567" w:type="dxa"/>
            <w:shd w:val="solid" w:color="FFFFFF" w:fill="auto"/>
          </w:tcPr>
          <w:p w14:paraId="3D514D0E" w14:textId="77777777" w:rsidR="00524DBF" w:rsidRDefault="00524DBF">
            <w:pPr>
              <w:pStyle w:val="TAL"/>
              <w:rPr>
                <w:snapToGrid w:val="0"/>
                <w:color w:val="000000"/>
                <w:sz w:val="16"/>
                <w:lang w:val="en-AU"/>
              </w:rPr>
            </w:pPr>
            <w:r>
              <w:rPr>
                <w:snapToGrid w:val="0"/>
                <w:color w:val="000000"/>
                <w:sz w:val="16"/>
                <w:lang w:val="en-AU"/>
              </w:rPr>
              <w:t>7.1.0</w:t>
            </w:r>
          </w:p>
        </w:tc>
      </w:tr>
      <w:tr w:rsidR="001D76AA" w14:paraId="242D6B3A" w14:textId="77777777">
        <w:trPr>
          <w:jc w:val="center"/>
        </w:trPr>
        <w:tc>
          <w:tcPr>
            <w:tcW w:w="800" w:type="dxa"/>
            <w:shd w:val="solid" w:color="FFFFFF" w:fill="auto"/>
          </w:tcPr>
          <w:p w14:paraId="420E193D" w14:textId="77777777" w:rsidR="001D76AA" w:rsidRDefault="001D76AA">
            <w:pPr>
              <w:pStyle w:val="TAL"/>
              <w:rPr>
                <w:snapToGrid w:val="0"/>
                <w:color w:val="000000"/>
                <w:sz w:val="16"/>
                <w:lang w:val="en-AU"/>
              </w:rPr>
            </w:pPr>
            <w:r>
              <w:rPr>
                <w:snapToGrid w:val="0"/>
                <w:color w:val="000000"/>
                <w:sz w:val="16"/>
                <w:lang w:val="en-AU"/>
              </w:rPr>
              <w:t>12/2008</w:t>
            </w:r>
          </w:p>
        </w:tc>
        <w:tc>
          <w:tcPr>
            <w:tcW w:w="800" w:type="dxa"/>
            <w:shd w:val="solid" w:color="FFFFFF" w:fill="auto"/>
          </w:tcPr>
          <w:p w14:paraId="31EB1DCA" w14:textId="77777777" w:rsidR="001D76AA" w:rsidRDefault="001D76AA">
            <w:pPr>
              <w:pStyle w:val="TAL"/>
              <w:rPr>
                <w:snapToGrid w:val="0"/>
                <w:color w:val="000000"/>
                <w:sz w:val="16"/>
                <w:lang w:val="en-AU"/>
              </w:rPr>
            </w:pPr>
            <w:r>
              <w:rPr>
                <w:snapToGrid w:val="0"/>
                <w:color w:val="000000"/>
                <w:sz w:val="16"/>
                <w:lang w:val="en-AU"/>
              </w:rPr>
              <w:t>42</w:t>
            </w:r>
          </w:p>
        </w:tc>
        <w:tc>
          <w:tcPr>
            <w:tcW w:w="901" w:type="dxa"/>
            <w:shd w:val="solid" w:color="FFFFFF" w:fill="auto"/>
          </w:tcPr>
          <w:p w14:paraId="23E2A60D" w14:textId="77777777" w:rsidR="001D76AA" w:rsidRDefault="001D76AA">
            <w:pPr>
              <w:pStyle w:val="TAL"/>
              <w:rPr>
                <w:snapToGrid w:val="0"/>
                <w:color w:val="000000"/>
                <w:sz w:val="16"/>
                <w:lang w:val="en-AU"/>
              </w:rPr>
            </w:pPr>
          </w:p>
        </w:tc>
        <w:tc>
          <w:tcPr>
            <w:tcW w:w="426" w:type="dxa"/>
            <w:shd w:val="solid" w:color="FFFFFF" w:fill="auto"/>
          </w:tcPr>
          <w:p w14:paraId="49090821" w14:textId="77777777" w:rsidR="001D76AA" w:rsidRDefault="001D76AA">
            <w:pPr>
              <w:pStyle w:val="TAL"/>
              <w:rPr>
                <w:snapToGrid w:val="0"/>
                <w:color w:val="000000"/>
                <w:sz w:val="16"/>
                <w:lang w:val="en-AU"/>
              </w:rPr>
            </w:pPr>
          </w:p>
        </w:tc>
        <w:tc>
          <w:tcPr>
            <w:tcW w:w="428" w:type="dxa"/>
            <w:shd w:val="solid" w:color="FFFFFF" w:fill="auto"/>
          </w:tcPr>
          <w:p w14:paraId="7A89B7CC" w14:textId="77777777" w:rsidR="001D76AA" w:rsidRDefault="001D76AA">
            <w:pPr>
              <w:pStyle w:val="TAL"/>
              <w:rPr>
                <w:snapToGrid w:val="0"/>
                <w:color w:val="000000"/>
                <w:sz w:val="16"/>
                <w:lang w:val="en-AU"/>
              </w:rPr>
            </w:pPr>
          </w:p>
        </w:tc>
        <w:tc>
          <w:tcPr>
            <w:tcW w:w="4867" w:type="dxa"/>
            <w:shd w:val="solid" w:color="FFFFFF" w:fill="auto"/>
          </w:tcPr>
          <w:p w14:paraId="105CF6D6" w14:textId="77777777" w:rsidR="001D76AA" w:rsidRPr="00524DBF" w:rsidRDefault="001D76AA" w:rsidP="0064736E">
            <w:pPr>
              <w:pStyle w:val="TAL"/>
              <w:rPr>
                <w:snapToGrid w:val="0"/>
                <w:color w:val="000000"/>
                <w:sz w:val="16"/>
                <w:lang w:val="en-AU"/>
              </w:rPr>
            </w:pPr>
            <w:r>
              <w:rPr>
                <w:snapToGrid w:val="0"/>
                <w:color w:val="000000"/>
                <w:sz w:val="16"/>
                <w:lang w:val="en-AU"/>
              </w:rPr>
              <w:t>Upgrade to Release 8 without technical change</w:t>
            </w:r>
          </w:p>
        </w:tc>
        <w:tc>
          <w:tcPr>
            <w:tcW w:w="567" w:type="dxa"/>
            <w:shd w:val="solid" w:color="FFFFFF" w:fill="auto"/>
          </w:tcPr>
          <w:p w14:paraId="59762E9B" w14:textId="77777777" w:rsidR="001D76AA" w:rsidRDefault="001D76AA">
            <w:pPr>
              <w:pStyle w:val="TAL"/>
              <w:rPr>
                <w:snapToGrid w:val="0"/>
                <w:color w:val="000000"/>
                <w:sz w:val="16"/>
                <w:lang w:val="en-AU"/>
              </w:rPr>
            </w:pPr>
            <w:r>
              <w:rPr>
                <w:snapToGrid w:val="0"/>
                <w:color w:val="000000"/>
                <w:sz w:val="16"/>
                <w:lang w:val="en-AU"/>
              </w:rPr>
              <w:t>7.1.0</w:t>
            </w:r>
          </w:p>
        </w:tc>
        <w:tc>
          <w:tcPr>
            <w:tcW w:w="567" w:type="dxa"/>
            <w:shd w:val="solid" w:color="FFFFFF" w:fill="auto"/>
          </w:tcPr>
          <w:p w14:paraId="25E6D95C" w14:textId="77777777" w:rsidR="001D76AA" w:rsidRDefault="001D76AA">
            <w:pPr>
              <w:pStyle w:val="TAL"/>
              <w:rPr>
                <w:snapToGrid w:val="0"/>
                <w:color w:val="000000"/>
                <w:sz w:val="16"/>
                <w:lang w:val="en-AU"/>
              </w:rPr>
            </w:pPr>
            <w:r>
              <w:rPr>
                <w:snapToGrid w:val="0"/>
                <w:color w:val="000000"/>
                <w:sz w:val="16"/>
                <w:lang w:val="en-AU"/>
              </w:rPr>
              <w:t>8.0.0</w:t>
            </w:r>
          </w:p>
        </w:tc>
      </w:tr>
      <w:tr w:rsidR="00F65B97" w14:paraId="3B8A9AD3"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74A83" w14:textId="77777777" w:rsidR="00F65B97" w:rsidRDefault="00F65B97" w:rsidP="00877E25">
            <w:pPr>
              <w:pStyle w:val="TAL"/>
              <w:rPr>
                <w:snapToGrid w:val="0"/>
                <w:color w:val="000000"/>
                <w:sz w:val="16"/>
                <w:lang w:val="en-AU"/>
              </w:rPr>
            </w:pPr>
            <w:r>
              <w:rPr>
                <w:snapToGrid w:val="0"/>
                <w:color w:val="000000"/>
                <w:sz w:val="16"/>
                <w:lang w:val="en-AU"/>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27781" w14:textId="77777777" w:rsidR="00F65B97" w:rsidRDefault="00F65B97" w:rsidP="00877E25">
            <w:pPr>
              <w:pStyle w:val="TAL"/>
              <w:rPr>
                <w:snapToGrid w:val="0"/>
                <w:color w:val="000000"/>
                <w:sz w:val="16"/>
                <w:lang w:val="en-AU"/>
              </w:rPr>
            </w:pPr>
            <w:r>
              <w:rPr>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F69B5" w14:textId="77777777" w:rsidR="00F65B97" w:rsidRDefault="00F65B97" w:rsidP="00877E25">
            <w:pPr>
              <w:pStyle w:val="TAL"/>
              <w:rPr>
                <w:snapToGrid w:val="0"/>
                <w:color w:val="000000"/>
                <w:sz w:val="16"/>
                <w:lang w:val="en-AU"/>
              </w:rPr>
            </w:pPr>
            <w:r>
              <w:rPr>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66F00F" w14:textId="77777777" w:rsidR="00F65B97" w:rsidRDefault="00F65B97" w:rsidP="00877E25">
            <w:pPr>
              <w:pStyle w:val="TAL"/>
              <w:rPr>
                <w:snapToGrid w:val="0"/>
                <w:color w:val="000000"/>
                <w:sz w:val="16"/>
                <w:lang w:val="en-AU"/>
              </w:rPr>
            </w:pPr>
            <w:r>
              <w:rPr>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46F34" w14:textId="77777777" w:rsidR="00F65B97" w:rsidRDefault="00F65B97" w:rsidP="00877E25">
            <w:pPr>
              <w:pStyle w:val="TAL"/>
              <w:rPr>
                <w:snapToGrid w:val="0"/>
                <w:color w:val="000000"/>
                <w:sz w:val="16"/>
                <w:lang w:val="en-AU"/>
              </w:rPr>
            </w:pPr>
            <w:r>
              <w:rPr>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AEC1D" w14:textId="77777777" w:rsidR="00F65B97" w:rsidRPr="00524DBF" w:rsidRDefault="00F65B97" w:rsidP="00877E25">
            <w:pPr>
              <w:pStyle w:val="TAL"/>
              <w:rPr>
                <w:snapToGrid w:val="0"/>
                <w:color w:val="000000"/>
                <w:sz w:val="16"/>
                <w:lang w:val="en-AU"/>
              </w:rPr>
            </w:pPr>
            <w:r>
              <w:rPr>
                <w:snapToGrid w:val="0"/>
                <w:color w:val="000000"/>
                <w:sz w:val="16"/>
                <w:lang w:val="en-AU"/>
              </w:rPr>
              <w:t>Upgrade to Release 9 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06A7" w14:textId="77777777" w:rsidR="00F65B97" w:rsidRDefault="00F65B97" w:rsidP="00877E25">
            <w:pPr>
              <w:pStyle w:val="TAL"/>
              <w:rPr>
                <w:snapToGrid w:val="0"/>
                <w:color w:val="000000"/>
                <w:sz w:val="16"/>
                <w:lang w:val="en-AU"/>
              </w:rPr>
            </w:pPr>
            <w:r>
              <w:rPr>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900A5" w14:textId="77777777" w:rsidR="00F65B97" w:rsidRDefault="00F65B97" w:rsidP="00877E25">
            <w:pPr>
              <w:pStyle w:val="TAL"/>
              <w:rPr>
                <w:snapToGrid w:val="0"/>
                <w:color w:val="000000"/>
                <w:sz w:val="16"/>
                <w:lang w:val="en-AU"/>
              </w:rPr>
            </w:pPr>
            <w:r>
              <w:rPr>
                <w:snapToGrid w:val="0"/>
                <w:color w:val="000000"/>
                <w:sz w:val="16"/>
                <w:lang w:val="en-AU"/>
              </w:rPr>
              <w:t>9.0.0</w:t>
            </w:r>
          </w:p>
        </w:tc>
      </w:tr>
      <w:tr w:rsidR="00740AF0" w14:paraId="6ADA11D6"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2652C" w14:textId="77777777" w:rsidR="00740AF0" w:rsidRDefault="00740AF0" w:rsidP="00877E25">
            <w:pPr>
              <w:pStyle w:val="TAL"/>
              <w:rPr>
                <w:snapToGrid w:val="0"/>
                <w:color w:val="000000"/>
                <w:sz w:val="16"/>
                <w:lang w:val="en-AU"/>
              </w:rPr>
            </w:pPr>
            <w:r>
              <w:rPr>
                <w:snapToGrid w:val="0"/>
                <w:color w:val="000000"/>
                <w:sz w:val="16"/>
                <w:lang w:val="en-AU"/>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01EA2" w14:textId="77777777" w:rsidR="00740AF0" w:rsidRDefault="00740AF0" w:rsidP="00877E25">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3D191" w14:textId="77777777" w:rsidR="00740AF0" w:rsidRDefault="00740AF0" w:rsidP="00877E25">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B81AB" w14:textId="77777777" w:rsidR="00740AF0" w:rsidRDefault="00740AF0" w:rsidP="00877E25">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AA365F" w14:textId="77777777" w:rsidR="00740AF0" w:rsidRDefault="00740AF0"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F4854B" w14:textId="77777777" w:rsidR="00740AF0" w:rsidRDefault="00740AF0" w:rsidP="00877E25">
            <w:pPr>
              <w:pStyle w:val="TAL"/>
              <w:rPr>
                <w:snapToGrid w:val="0"/>
                <w:color w:val="000000"/>
                <w:sz w:val="16"/>
                <w:lang w:val="en-AU"/>
              </w:rPr>
            </w:pPr>
            <w:r>
              <w:rPr>
                <w:snapToGrid w:val="0"/>
                <w:color w:val="000000"/>
                <w:sz w:val="16"/>
                <w:lang w:val="en-AU"/>
              </w:rPr>
              <w:t>Upgrade to Release 10 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8395" w14:textId="77777777" w:rsidR="00740AF0" w:rsidRDefault="00740AF0" w:rsidP="00877E25">
            <w:pPr>
              <w:pStyle w:val="TAL"/>
              <w:rPr>
                <w:snapToGrid w:val="0"/>
                <w:color w:val="000000"/>
                <w:sz w:val="16"/>
                <w:lang w:val="en-AU"/>
              </w:rPr>
            </w:pPr>
            <w:r>
              <w:rPr>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D65A" w14:textId="77777777" w:rsidR="00740AF0" w:rsidRDefault="00740AF0" w:rsidP="00877E25">
            <w:pPr>
              <w:pStyle w:val="TAL"/>
              <w:rPr>
                <w:snapToGrid w:val="0"/>
                <w:color w:val="000000"/>
                <w:sz w:val="16"/>
                <w:lang w:val="en-AU"/>
              </w:rPr>
            </w:pPr>
            <w:r>
              <w:rPr>
                <w:snapToGrid w:val="0"/>
                <w:color w:val="000000"/>
                <w:sz w:val="16"/>
                <w:lang w:val="en-AU"/>
              </w:rPr>
              <w:t>10.0.0</w:t>
            </w:r>
          </w:p>
        </w:tc>
      </w:tr>
      <w:tr w:rsidR="00527269" w14:paraId="2BA54C4E"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B2219" w14:textId="77777777" w:rsidR="00527269" w:rsidRDefault="00527269" w:rsidP="00877E25">
            <w:pPr>
              <w:pStyle w:val="TAL"/>
              <w:rPr>
                <w:snapToGrid w:val="0"/>
                <w:color w:val="000000"/>
                <w:sz w:val="16"/>
                <w:lang w:val="en-AU"/>
              </w:rPr>
            </w:pPr>
            <w:r>
              <w:rPr>
                <w:snapToGrid w:val="0"/>
                <w:color w:val="000000"/>
                <w:sz w:val="16"/>
                <w:lang w:val="en-AU"/>
              </w:rPr>
              <w:t>06/2011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7ED87" w14:textId="77777777" w:rsidR="00527269" w:rsidRDefault="00527269" w:rsidP="00877E25">
            <w:pPr>
              <w:pStyle w:val="TAL"/>
              <w:rPr>
                <w:snapToGrid w:val="0"/>
                <w:color w:val="000000"/>
                <w:sz w:val="16"/>
                <w:lang w:val="en-AU"/>
              </w:rPr>
            </w:pPr>
            <w:r>
              <w:rPr>
                <w:snapToGrid w:val="0"/>
                <w:color w:val="000000"/>
                <w:sz w:val="16"/>
                <w:lang w:val="en-AU"/>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022B8" w14:textId="77777777" w:rsidR="00527269" w:rsidRDefault="00527269" w:rsidP="00877E25">
            <w:pPr>
              <w:pStyle w:val="TAL"/>
              <w:rPr>
                <w:snapToGrid w:val="0"/>
                <w:color w:val="000000"/>
                <w:sz w:val="16"/>
                <w:lang w:val="en-AU"/>
              </w:rPr>
            </w:pPr>
            <w:r>
              <w:rPr>
                <w:snapToGrid w:val="0"/>
                <w:color w:val="000000"/>
                <w:sz w:val="16"/>
                <w:lang w:val="en-AU"/>
              </w:rPr>
              <w:t>RP-1106</w:t>
            </w:r>
            <w:r w:rsidR="006A2D86">
              <w:rPr>
                <w:snapToGrid w:val="0"/>
                <w:color w:val="000000"/>
                <w:sz w:val="16"/>
                <w:lang w:val="en-AU"/>
              </w:rPr>
              <w:t>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BC0B" w14:textId="77777777" w:rsidR="00527269" w:rsidRDefault="00527269" w:rsidP="00877E25">
            <w:pPr>
              <w:pStyle w:val="TAL"/>
              <w:rPr>
                <w:snapToGrid w:val="0"/>
                <w:color w:val="000000"/>
                <w:sz w:val="16"/>
                <w:lang w:val="en-AU"/>
              </w:rPr>
            </w:pPr>
            <w:r>
              <w:rPr>
                <w:snapToGrid w:val="0"/>
                <w:color w:val="000000"/>
                <w:sz w:val="16"/>
                <w:lang w:val="en-AU"/>
              </w:rPr>
              <w:t>0</w:t>
            </w:r>
            <w:r w:rsidR="00D374A2">
              <w:rPr>
                <w:snapToGrid w:val="0"/>
                <w:color w:val="000000"/>
                <w:sz w:val="16"/>
                <w:lang w:val="en-AU"/>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AACB9D" w14:textId="77777777" w:rsidR="00527269" w:rsidRDefault="00527269"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5202CD" w14:textId="77777777" w:rsidR="00527269" w:rsidRPr="00527269" w:rsidRDefault="00527269" w:rsidP="00877E25">
            <w:pPr>
              <w:pStyle w:val="TAL"/>
              <w:rPr>
                <w:snapToGrid w:val="0"/>
                <w:color w:val="000000"/>
                <w:sz w:val="16"/>
                <w:lang w:val="en-AU"/>
              </w:rPr>
            </w:pPr>
            <w:r w:rsidRPr="00527269">
              <w:rPr>
                <w:snapToGrid w:val="0"/>
                <w:color w:val="000000"/>
                <w:sz w:val="16"/>
                <w:lang w:val="en-AU"/>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2583A" w14:textId="77777777" w:rsidR="00527269" w:rsidRDefault="00527269" w:rsidP="00877E25">
            <w:pPr>
              <w:pStyle w:val="TAL"/>
              <w:rPr>
                <w:snapToGrid w:val="0"/>
                <w:color w:val="000000"/>
                <w:sz w:val="16"/>
                <w:lang w:val="en-AU"/>
              </w:rPr>
            </w:pPr>
            <w:r>
              <w:rPr>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762B" w14:textId="77777777" w:rsidR="00527269" w:rsidRDefault="00527269" w:rsidP="00877E25">
            <w:pPr>
              <w:pStyle w:val="TAL"/>
              <w:rPr>
                <w:snapToGrid w:val="0"/>
                <w:color w:val="000000"/>
                <w:sz w:val="16"/>
                <w:lang w:val="en-AU"/>
              </w:rPr>
            </w:pPr>
            <w:r>
              <w:rPr>
                <w:snapToGrid w:val="0"/>
                <w:color w:val="000000"/>
                <w:sz w:val="16"/>
                <w:lang w:val="en-AU"/>
              </w:rPr>
              <w:t>10.1.0</w:t>
            </w:r>
          </w:p>
        </w:tc>
      </w:tr>
      <w:tr w:rsidR="00555A7A" w14:paraId="4D5B8CD1"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D0966" w14:textId="77777777" w:rsidR="00555A7A" w:rsidRDefault="000D304D" w:rsidP="00877E25">
            <w:pPr>
              <w:pStyle w:val="TAL"/>
              <w:rPr>
                <w:snapToGrid w:val="0"/>
                <w:color w:val="000000"/>
                <w:sz w:val="16"/>
                <w:lang w:val="en-AU"/>
              </w:rPr>
            </w:pPr>
            <w:r>
              <w:rPr>
                <w:snapToGrid w:val="0"/>
                <w:color w:val="000000"/>
                <w:sz w:val="16"/>
                <w:lang w:val="en-AU"/>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8FAF" w14:textId="77777777" w:rsidR="00555A7A" w:rsidRDefault="00555A7A" w:rsidP="00877E25">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AE957" w14:textId="77777777" w:rsidR="00555A7A" w:rsidRDefault="00555A7A" w:rsidP="00877E25">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6945C" w14:textId="77777777" w:rsidR="00555A7A" w:rsidRDefault="00555A7A" w:rsidP="00877E25">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365A87" w14:textId="77777777" w:rsidR="00555A7A" w:rsidRDefault="00555A7A"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3B9CFF" w14:textId="77777777" w:rsidR="00555A7A" w:rsidRPr="00527269" w:rsidRDefault="00555A7A" w:rsidP="00877E25">
            <w:pPr>
              <w:pStyle w:val="TAL"/>
              <w:rPr>
                <w:snapToGrid w:val="0"/>
                <w:color w:val="000000"/>
                <w:sz w:val="16"/>
                <w:lang w:val="en-AU"/>
              </w:rPr>
            </w:pPr>
            <w:r>
              <w:rPr>
                <w:snapToGrid w:val="0"/>
                <w:color w:val="000000"/>
                <w:sz w:val="16"/>
                <w:lang w:val="en-AU"/>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C610" w14:textId="77777777" w:rsidR="00555A7A" w:rsidRDefault="00555A7A" w:rsidP="00877E25">
            <w:pPr>
              <w:pStyle w:val="TAL"/>
              <w:rPr>
                <w:snapToGrid w:val="0"/>
                <w:color w:val="000000"/>
                <w:sz w:val="16"/>
                <w:lang w:val="en-AU"/>
              </w:rPr>
            </w:pPr>
            <w:r>
              <w:rPr>
                <w:snapToGrid w:val="0"/>
                <w:color w:val="000000"/>
                <w:sz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5570" w14:textId="77777777" w:rsidR="00555A7A" w:rsidRPr="000D304D" w:rsidRDefault="00555A7A" w:rsidP="00877E25">
            <w:pPr>
              <w:pStyle w:val="TAL"/>
              <w:rPr>
                <w:snapToGrid w:val="0"/>
                <w:color w:val="000000"/>
                <w:sz w:val="16"/>
                <w:lang w:val="en-AU"/>
              </w:rPr>
            </w:pPr>
            <w:r w:rsidRPr="000D304D">
              <w:rPr>
                <w:snapToGrid w:val="0"/>
                <w:color w:val="000000"/>
                <w:sz w:val="16"/>
                <w:lang w:val="en-AU"/>
              </w:rPr>
              <w:t>11.0.0</w:t>
            </w:r>
          </w:p>
        </w:tc>
      </w:tr>
      <w:tr w:rsidR="00543590" w14:paraId="71B02A6F" w14:textId="77777777" w:rsidTr="005435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613AE" w14:textId="77777777" w:rsidR="00543590" w:rsidRDefault="00543590" w:rsidP="005103B6">
            <w:pPr>
              <w:pStyle w:val="TAL"/>
              <w:rPr>
                <w:snapToGrid w:val="0"/>
                <w:color w:val="000000"/>
                <w:sz w:val="16"/>
                <w:lang w:val="en-AU"/>
              </w:rPr>
            </w:pPr>
            <w:r>
              <w:rPr>
                <w:snapToGrid w:val="0"/>
                <w:color w:val="000000"/>
                <w:sz w:val="16"/>
                <w:lang w:val="en-AU"/>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DC750" w14:textId="77777777" w:rsidR="00543590" w:rsidRDefault="00543590" w:rsidP="005103B6">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41E62" w14:textId="77777777" w:rsidR="00543590" w:rsidRDefault="00543590" w:rsidP="005103B6">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E52AB" w14:textId="77777777" w:rsidR="00543590" w:rsidRDefault="00543590" w:rsidP="005103B6">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64562" w14:textId="77777777" w:rsidR="00543590" w:rsidRDefault="00543590" w:rsidP="005103B6">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D0A396" w14:textId="77777777" w:rsidR="00543590" w:rsidRPr="00527269" w:rsidRDefault="00543590" w:rsidP="005103B6">
            <w:pPr>
              <w:pStyle w:val="TAL"/>
              <w:rPr>
                <w:snapToGrid w:val="0"/>
                <w:color w:val="000000"/>
                <w:sz w:val="16"/>
                <w:lang w:val="en-AU"/>
              </w:rPr>
            </w:pPr>
            <w:r>
              <w:rPr>
                <w:snapToGrid w:val="0"/>
                <w:color w:val="000000"/>
                <w:sz w:val="16"/>
                <w:lang w:val="en-AU"/>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06305" w14:textId="77777777" w:rsidR="00543590" w:rsidRDefault="00543590" w:rsidP="005103B6">
            <w:pPr>
              <w:pStyle w:val="TAL"/>
              <w:rPr>
                <w:snapToGrid w:val="0"/>
                <w:color w:val="000000"/>
                <w:sz w:val="16"/>
                <w:lang w:val="en-AU"/>
              </w:rPr>
            </w:pPr>
            <w:r>
              <w:rPr>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39321" w14:textId="77777777" w:rsidR="00543590" w:rsidRPr="000D304D" w:rsidRDefault="00543590" w:rsidP="005103B6">
            <w:pPr>
              <w:pStyle w:val="TAL"/>
              <w:rPr>
                <w:snapToGrid w:val="0"/>
                <w:color w:val="000000"/>
                <w:sz w:val="16"/>
                <w:lang w:val="en-AU"/>
              </w:rPr>
            </w:pPr>
            <w:r>
              <w:rPr>
                <w:snapToGrid w:val="0"/>
                <w:color w:val="000000"/>
                <w:sz w:val="16"/>
                <w:lang w:val="en-AU"/>
              </w:rPr>
              <w:t>12</w:t>
            </w:r>
            <w:r w:rsidRPr="000D304D">
              <w:rPr>
                <w:snapToGrid w:val="0"/>
                <w:color w:val="000000"/>
                <w:sz w:val="16"/>
                <w:lang w:val="en-AU"/>
              </w:rPr>
              <w:t>.0.0</w:t>
            </w:r>
          </w:p>
        </w:tc>
      </w:tr>
      <w:tr w:rsidR="002F481C" w14:paraId="11E179F2" w14:textId="77777777" w:rsidTr="002F48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8CF2D" w14:textId="77777777" w:rsidR="002F481C" w:rsidRDefault="002F481C" w:rsidP="007E2014">
            <w:pPr>
              <w:pStyle w:val="TAL"/>
              <w:rPr>
                <w:snapToGrid w:val="0"/>
                <w:color w:val="000000"/>
                <w:sz w:val="16"/>
                <w:lang w:val="en-AU"/>
              </w:rPr>
            </w:pPr>
            <w:r>
              <w:rPr>
                <w:snapToGrid w:val="0"/>
                <w:color w:val="000000"/>
                <w:sz w:val="16"/>
                <w:lang w:val="en-AU"/>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A5BA" w14:textId="77777777" w:rsidR="002F481C" w:rsidRDefault="002F481C" w:rsidP="007E2014">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282C6" w14:textId="77777777" w:rsidR="002F481C" w:rsidRDefault="002F481C" w:rsidP="007E2014">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4FB43B" w14:textId="77777777" w:rsidR="002F481C" w:rsidRDefault="002F481C" w:rsidP="007E2014">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C21BD0" w14:textId="77777777" w:rsidR="002F481C" w:rsidRDefault="002F481C" w:rsidP="007E2014">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B1BCDF" w14:textId="77777777" w:rsidR="002F481C" w:rsidRPr="00527269" w:rsidRDefault="002F481C" w:rsidP="007E2014">
            <w:pPr>
              <w:pStyle w:val="TAL"/>
              <w:rPr>
                <w:snapToGrid w:val="0"/>
                <w:color w:val="000000"/>
                <w:sz w:val="16"/>
                <w:lang w:val="en-AU"/>
              </w:rPr>
            </w:pPr>
            <w:r>
              <w:rPr>
                <w:snapToGrid w:val="0"/>
                <w:color w:val="000000"/>
                <w:sz w:val="16"/>
                <w:lang w:val="en-AU"/>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DB3" w14:textId="77777777" w:rsidR="002F481C" w:rsidRDefault="002F481C" w:rsidP="007E2014">
            <w:pPr>
              <w:pStyle w:val="TAL"/>
              <w:rPr>
                <w:snapToGrid w:val="0"/>
                <w:color w:val="000000"/>
                <w:sz w:val="16"/>
                <w:lang w:val="en-AU"/>
              </w:rPr>
            </w:pPr>
            <w:r>
              <w:rPr>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F7B15" w14:textId="77777777" w:rsidR="002F481C" w:rsidRPr="000D304D" w:rsidRDefault="002F481C" w:rsidP="007E2014">
            <w:pPr>
              <w:pStyle w:val="TAL"/>
              <w:rPr>
                <w:snapToGrid w:val="0"/>
                <w:color w:val="000000"/>
                <w:sz w:val="16"/>
                <w:lang w:val="en-AU"/>
              </w:rPr>
            </w:pPr>
            <w:r>
              <w:rPr>
                <w:snapToGrid w:val="0"/>
                <w:color w:val="000000"/>
                <w:sz w:val="16"/>
                <w:lang w:val="en-AU"/>
              </w:rPr>
              <w:t>13</w:t>
            </w:r>
            <w:r w:rsidRPr="000D304D">
              <w:rPr>
                <w:snapToGrid w:val="0"/>
                <w:color w:val="000000"/>
                <w:sz w:val="16"/>
                <w:lang w:val="en-AU"/>
              </w:rPr>
              <w:t>.0.0</w:t>
            </w:r>
          </w:p>
        </w:tc>
      </w:tr>
    </w:tbl>
    <w:p w14:paraId="120FFDED" w14:textId="77777777" w:rsidR="00F80175" w:rsidRDefault="00F80175" w:rsidP="00F80175">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80175" w:rsidRPr="00235394" w14:paraId="64D3C5CD" w14:textId="77777777" w:rsidTr="006D7CC9">
        <w:trPr>
          <w:cantSplit/>
        </w:trPr>
        <w:tc>
          <w:tcPr>
            <w:tcW w:w="9639" w:type="dxa"/>
            <w:gridSpan w:val="8"/>
            <w:tcBorders>
              <w:bottom w:val="nil"/>
            </w:tcBorders>
            <w:shd w:val="solid" w:color="FFFFFF" w:fill="auto"/>
          </w:tcPr>
          <w:p w14:paraId="0A8D2BBE" w14:textId="77777777" w:rsidR="00F80175" w:rsidRPr="00235394" w:rsidRDefault="00F80175" w:rsidP="006D7CC9">
            <w:pPr>
              <w:pStyle w:val="TAL"/>
              <w:jc w:val="center"/>
              <w:rPr>
                <w:b/>
                <w:sz w:val="16"/>
              </w:rPr>
            </w:pPr>
            <w:r w:rsidRPr="00235394">
              <w:rPr>
                <w:b/>
              </w:rPr>
              <w:t>Change history</w:t>
            </w:r>
          </w:p>
        </w:tc>
      </w:tr>
      <w:tr w:rsidR="00F80175" w:rsidRPr="00235394" w14:paraId="639BFE1E" w14:textId="77777777" w:rsidTr="00266A36">
        <w:tc>
          <w:tcPr>
            <w:tcW w:w="800" w:type="dxa"/>
            <w:tcBorders>
              <w:bottom w:val="single" w:sz="4" w:space="0" w:color="auto"/>
            </w:tcBorders>
            <w:shd w:val="pct10" w:color="auto" w:fill="FFFFFF"/>
          </w:tcPr>
          <w:p w14:paraId="2B584901" w14:textId="77777777" w:rsidR="00F80175" w:rsidRPr="00235394" w:rsidRDefault="00F80175" w:rsidP="006D7CC9">
            <w:pPr>
              <w:pStyle w:val="TAL"/>
              <w:rPr>
                <w:b/>
                <w:sz w:val="16"/>
              </w:rPr>
            </w:pPr>
            <w:r w:rsidRPr="00235394">
              <w:rPr>
                <w:b/>
                <w:sz w:val="16"/>
              </w:rPr>
              <w:t>Date</w:t>
            </w:r>
          </w:p>
        </w:tc>
        <w:tc>
          <w:tcPr>
            <w:tcW w:w="800" w:type="dxa"/>
            <w:tcBorders>
              <w:bottom w:val="single" w:sz="4" w:space="0" w:color="auto"/>
            </w:tcBorders>
            <w:shd w:val="pct10" w:color="auto" w:fill="FFFFFF"/>
          </w:tcPr>
          <w:p w14:paraId="74F564AE" w14:textId="77777777" w:rsidR="00F80175" w:rsidRPr="00235394" w:rsidRDefault="00F80175" w:rsidP="006D7CC9">
            <w:pPr>
              <w:pStyle w:val="TAL"/>
              <w:rPr>
                <w:b/>
                <w:sz w:val="16"/>
              </w:rPr>
            </w:pPr>
            <w:r>
              <w:rPr>
                <w:b/>
                <w:sz w:val="16"/>
              </w:rPr>
              <w:t>Meeting</w:t>
            </w:r>
          </w:p>
        </w:tc>
        <w:tc>
          <w:tcPr>
            <w:tcW w:w="1094" w:type="dxa"/>
            <w:tcBorders>
              <w:bottom w:val="single" w:sz="4" w:space="0" w:color="auto"/>
            </w:tcBorders>
            <w:shd w:val="pct10" w:color="auto" w:fill="FFFFFF"/>
          </w:tcPr>
          <w:p w14:paraId="052465B2" w14:textId="77777777" w:rsidR="00F80175" w:rsidRPr="00235394" w:rsidRDefault="00F80175" w:rsidP="006D7CC9">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605E0227" w14:textId="77777777" w:rsidR="00F80175" w:rsidRPr="00235394" w:rsidRDefault="00F80175" w:rsidP="006D7CC9">
            <w:pPr>
              <w:pStyle w:val="TAL"/>
              <w:rPr>
                <w:b/>
                <w:sz w:val="16"/>
              </w:rPr>
            </w:pPr>
            <w:r w:rsidRPr="00235394">
              <w:rPr>
                <w:b/>
                <w:sz w:val="16"/>
              </w:rPr>
              <w:t>CR</w:t>
            </w:r>
          </w:p>
        </w:tc>
        <w:tc>
          <w:tcPr>
            <w:tcW w:w="425" w:type="dxa"/>
            <w:tcBorders>
              <w:bottom w:val="single" w:sz="4" w:space="0" w:color="auto"/>
            </w:tcBorders>
            <w:shd w:val="pct10" w:color="auto" w:fill="FFFFFF"/>
          </w:tcPr>
          <w:p w14:paraId="11857D9E" w14:textId="77777777" w:rsidR="00F80175" w:rsidRPr="00235394" w:rsidRDefault="00F80175" w:rsidP="006D7CC9">
            <w:pPr>
              <w:pStyle w:val="TAL"/>
              <w:rPr>
                <w:b/>
                <w:sz w:val="16"/>
              </w:rPr>
            </w:pPr>
            <w:r w:rsidRPr="00235394">
              <w:rPr>
                <w:b/>
                <w:sz w:val="16"/>
              </w:rPr>
              <w:t>Rev</w:t>
            </w:r>
          </w:p>
        </w:tc>
        <w:tc>
          <w:tcPr>
            <w:tcW w:w="425" w:type="dxa"/>
            <w:tcBorders>
              <w:bottom w:val="single" w:sz="4" w:space="0" w:color="auto"/>
            </w:tcBorders>
            <w:shd w:val="pct10" w:color="auto" w:fill="FFFFFF"/>
          </w:tcPr>
          <w:p w14:paraId="4930DC02" w14:textId="77777777" w:rsidR="00F80175" w:rsidRPr="00235394" w:rsidRDefault="00F80175" w:rsidP="006D7CC9">
            <w:pPr>
              <w:pStyle w:val="TAL"/>
              <w:rPr>
                <w:b/>
                <w:sz w:val="16"/>
              </w:rPr>
            </w:pPr>
            <w:r>
              <w:rPr>
                <w:b/>
                <w:sz w:val="16"/>
              </w:rPr>
              <w:t>Cat</w:t>
            </w:r>
          </w:p>
        </w:tc>
        <w:tc>
          <w:tcPr>
            <w:tcW w:w="4820" w:type="dxa"/>
            <w:tcBorders>
              <w:bottom w:val="single" w:sz="4" w:space="0" w:color="auto"/>
            </w:tcBorders>
            <w:shd w:val="pct10" w:color="auto" w:fill="FFFFFF"/>
          </w:tcPr>
          <w:p w14:paraId="727508BF" w14:textId="77777777" w:rsidR="00F80175" w:rsidRPr="00235394" w:rsidRDefault="00F80175" w:rsidP="006D7CC9">
            <w:pPr>
              <w:pStyle w:val="TAL"/>
              <w:rPr>
                <w:b/>
                <w:sz w:val="16"/>
              </w:rPr>
            </w:pPr>
            <w:r w:rsidRPr="00235394">
              <w:rPr>
                <w:b/>
                <w:sz w:val="16"/>
              </w:rPr>
              <w:t>Subject/Comment</w:t>
            </w:r>
          </w:p>
        </w:tc>
        <w:tc>
          <w:tcPr>
            <w:tcW w:w="708" w:type="dxa"/>
            <w:tcBorders>
              <w:bottom w:val="single" w:sz="4" w:space="0" w:color="auto"/>
            </w:tcBorders>
            <w:shd w:val="pct10" w:color="auto" w:fill="FFFFFF"/>
          </w:tcPr>
          <w:p w14:paraId="0EDD874B" w14:textId="77777777" w:rsidR="00F80175" w:rsidRPr="00235394" w:rsidRDefault="00F80175" w:rsidP="006D7CC9">
            <w:pPr>
              <w:pStyle w:val="TAL"/>
              <w:rPr>
                <w:b/>
                <w:sz w:val="16"/>
              </w:rPr>
            </w:pPr>
            <w:r w:rsidRPr="00235394">
              <w:rPr>
                <w:b/>
                <w:sz w:val="16"/>
              </w:rPr>
              <w:t>New</w:t>
            </w:r>
            <w:r>
              <w:rPr>
                <w:b/>
                <w:sz w:val="16"/>
              </w:rPr>
              <w:t xml:space="preserve"> version</w:t>
            </w:r>
          </w:p>
        </w:tc>
      </w:tr>
      <w:tr w:rsidR="00F80175" w:rsidRPr="006B0D02" w14:paraId="31FF6560" w14:textId="77777777" w:rsidTr="00266A36">
        <w:tc>
          <w:tcPr>
            <w:tcW w:w="800" w:type="dxa"/>
            <w:tcBorders>
              <w:top w:val="single" w:sz="4" w:space="0" w:color="auto"/>
              <w:left w:val="single" w:sz="4" w:space="0" w:color="auto"/>
              <w:bottom w:val="single" w:sz="4" w:space="0" w:color="auto"/>
              <w:right w:val="single" w:sz="4" w:space="0" w:color="auto"/>
            </w:tcBorders>
            <w:shd w:val="solid" w:color="FFFFFF" w:fill="auto"/>
          </w:tcPr>
          <w:p w14:paraId="7270B5BD" w14:textId="77777777" w:rsidR="00F80175" w:rsidRPr="00AE0CF5" w:rsidRDefault="00F80175" w:rsidP="006D7CC9">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02A0" w14:textId="77777777" w:rsidR="00F80175" w:rsidRPr="00AE0CF5" w:rsidRDefault="00F80175" w:rsidP="006D7CC9">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E6B4C7" w14:textId="77777777" w:rsidR="00F80175" w:rsidRPr="00AE0CF5" w:rsidRDefault="00F80175" w:rsidP="006D7CC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20B6A" w14:textId="77777777" w:rsidR="00F80175" w:rsidRPr="00AE0CF5" w:rsidRDefault="00F80175" w:rsidP="006D7CC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A22C" w14:textId="77777777" w:rsidR="00F80175" w:rsidRPr="00AE0CF5" w:rsidRDefault="00F80175" w:rsidP="006D7CC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64275" w14:textId="77777777" w:rsidR="00F80175" w:rsidRPr="00AE0CF5" w:rsidRDefault="00F80175" w:rsidP="006D7CC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05F7E" w14:textId="77777777" w:rsidR="00F80175" w:rsidRPr="00AE0CF5" w:rsidRDefault="00F80175" w:rsidP="006D7CC9">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C2835" w14:textId="77777777" w:rsidR="00F80175" w:rsidRPr="00AE0CF5" w:rsidRDefault="00F80175" w:rsidP="006D7CC9">
            <w:pPr>
              <w:pStyle w:val="TAC8pt"/>
              <w:rPr>
                <w:rFonts w:ascii="Segoe UI" w:hAnsi="Segoe UI" w:cs="Segoe UI"/>
              </w:rPr>
            </w:pPr>
            <w:r w:rsidRPr="00AE0CF5">
              <w:t>14.0.0</w:t>
            </w:r>
          </w:p>
        </w:tc>
      </w:tr>
      <w:tr w:rsidR="00627C02" w:rsidRPr="006B0D02" w14:paraId="3303F132" w14:textId="77777777" w:rsidTr="00266A36">
        <w:tc>
          <w:tcPr>
            <w:tcW w:w="800" w:type="dxa"/>
            <w:tcBorders>
              <w:top w:val="single" w:sz="4" w:space="0" w:color="auto"/>
              <w:left w:val="single" w:sz="4" w:space="0" w:color="auto"/>
              <w:bottom w:val="single" w:sz="4" w:space="0" w:color="auto"/>
              <w:right w:val="single" w:sz="4" w:space="0" w:color="auto"/>
            </w:tcBorders>
            <w:shd w:val="solid" w:color="FFFFFF" w:fill="auto"/>
          </w:tcPr>
          <w:p w14:paraId="2DE0F1E9" w14:textId="77777777" w:rsidR="00627C02" w:rsidRPr="00AE0CF5" w:rsidRDefault="00627C02" w:rsidP="00627C02">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D4FE9" w14:textId="77777777" w:rsidR="00627C02" w:rsidRDefault="00627C02" w:rsidP="00627C02">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766E" w14:textId="77777777" w:rsidR="00627C02" w:rsidRDefault="00627C02" w:rsidP="00627C0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F6388" w14:textId="77777777" w:rsidR="00627C02" w:rsidRDefault="00627C02" w:rsidP="00627C0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A1EC4" w14:textId="77777777" w:rsidR="00627C02" w:rsidRDefault="00627C02" w:rsidP="00627C0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0E2E" w14:textId="77777777" w:rsidR="00627C02" w:rsidRDefault="00627C02" w:rsidP="00627C0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BF7C5" w14:textId="77777777" w:rsidR="00627C02" w:rsidRDefault="00627C02" w:rsidP="00627C02">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CFA1D" w14:textId="77777777" w:rsidR="00627C02" w:rsidRDefault="00627C02" w:rsidP="00627C02">
            <w:pPr>
              <w:pStyle w:val="TAC8pt"/>
            </w:pPr>
            <w:r>
              <w:t>15.0.0</w:t>
            </w:r>
          </w:p>
        </w:tc>
      </w:tr>
      <w:tr w:rsidR="00743B11" w:rsidRPr="006B0D02" w14:paraId="6AE00824" w14:textId="77777777" w:rsidTr="009F726D">
        <w:tc>
          <w:tcPr>
            <w:tcW w:w="800" w:type="dxa"/>
            <w:tcBorders>
              <w:top w:val="single" w:sz="4" w:space="0" w:color="auto"/>
              <w:left w:val="single" w:sz="4" w:space="0" w:color="auto"/>
              <w:bottom w:val="single" w:sz="4" w:space="0" w:color="auto"/>
              <w:right w:val="single" w:sz="4" w:space="0" w:color="auto"/>
            </w:tcBorders>
            <w:shd w:val="solid" w:color="FFFFFF" w:fill="auto"/>
          </w:tcPr>
          <w:p w14:paraId="3948C9A8" w14:textId="77777777" w:rsidR="00743B11" w:rsidRDefault="00743B11" w:rsidP="00627C0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CF83D" w14:textId="77777777" w:rsidR="00743B11" w:rsidRDefault="00266A36" w:rsidP="00627C02">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C1D91" w14:textId="77777777" w:rsidR="00743B11" w:rsidRDefault="00743B11" w:rsidP="00627C0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229B" w14:textId="77777777" w:rsidR="00743B11" w:rsidRDefault="00743B11" w:rsidP="00627C0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99D4" w14:textId="77777777" w:rsidR="00743B11" w:rsidRDefault="00743B11" w:rsidP="00627C0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54E3B" w14:textId="77777777" w:rsidR="00743B11" w:rsidRDefault="00743B11" w:rsidP="00627C0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6FCC8" w14:textId="77777777" w:rsidR="00743B11" w:rsidRDefault="00743B11" w:rsidP="00627C0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C6C36" w14:textId="77777777" w:rsidR="00743B11" w:rsidRPr="00266A36" w:rsidRDefault="00743B11" w:rsidP="00627C02">
            <w:pPr>
              <w:pStyle w:val="TAC8pt"/>
              <w:rPr>
                <w:bCs/>
              </w:rPr>
            </w:pPr>
            <w:r w:rsidRPr="00266A36">
              <w:rPr>
                <w:bCs/>
              </w:rPr>
              <w:t>16.0.0</w:t>
            </w:r>
          </w:p>
        </w:tc>
      </w:tr>
      <w:tr w:rsidR="00BB7C9F" w:rsidRPr="006B0D02" w14:paraId="6091BFDD" w14:textId="77777777" w:rsidTr="009F726D">
        <w:tc>
          <w:tcPr>
            <w:tcW w:w="800" w:type="dxa"/>
            <w:tcBorders>
              <w:top w:val="single" w:sz="4" w:space="0" w:color="auto"/>
              <w:left w:val="single" w:sz="4" w:space="0" w:color="auto"/>
              <w:bottom w:val="single" w:sz="4" w:space="0" w:color="auto"/>
              <w:right w:val="single" w:sz="4" w:space="0" w:color="auto"/>
            </w:tcBorders>
            <w:shd w:val="solid" w:color="FFFFFF" w:fill="auto"/>
          </w:tcPr>
          <w:p w14:paraId="2FA53395" w14:textId="77777777" w:rsidR="00BB7C9F" w:rsidRDefault="00BB7C9F" w:rsidP="00BB7C9F">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8A12F" w14:textId="77777777" w:rsidR="00BB7C9F" w:rsidRDefault="00BB7C9F" w:rsidP="00BB7C9F">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0C81E9" w14:textId="77777777" w:rsidR="00BB7C9F" w:rsidRDefault="00BB7C9F" w:rsidP="00BB7C9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0889C" w14:textId="77777777" w:rsidR="00BB7C9F" w:rsidRDefault="00BB7C9F" w:rsidP="00BB7C9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58EA8" w14:textId="77777777" w:rsidR="00BB7C9F" w:rsidRDefault="00BB7C9F" w:rsidP="00BB7C9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E8F89" w14:textId="77777777" w:rsidR="00BB7C9F" w:rsidRDefault="00BB7C9F" w:rsidP="00BB7C9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F53FB4" w14:textId="77777777" w:rsidR="00BB7C9F" w:rsidRDefault="00BB7C9F" w:rsidP="00BB7C9F">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9BA6C" w14:textId="77777777" w:rsidR="00BB7C9F" w:rsidRPr="00266A36" w:rsidRDefault="00BB7C9F" w:rsidP="00BB7C9F">
            <w:pPr>
              <w:pStyle w:val="TAC8pt"/>
              <w:rPr>
                <w:bCs/>
              </w:rPr>
            </w:pPr>
            <w:r>
              <w:t>17.0.0</w:t>
            </w:r>
          </w:p>
        </w:tc>
      </w:tr>
      <w:tr w:rsidR="001C48ED" w:rsidRPr="006B0D02" w14:paraId="76F29E2D" w14:textId="77777777" w:rsidTr="009F726D">
        <w:tc>
          <w:tcPr>
            <w:tcW w:w="800" w:type="dxa"/>
            <w:tcBorders>
              <w:top w:val="single" w:sz="4" w:space="0" w:color="auto"/>
              <w:left w:val="single" w:sz="4" w:space="0" w:color="auto"/>
              <w:bottom w:val="single" w:sz="4" w:space="0" w:color="auto"/>
              <w:right w:val="single" w:sz="4" w:space="0" w:color="auto"/>
            </w:tcBorders>
            <w:shd w:val="solid" w:color="FFFFFF" w:fill="auto"/>
          </w:tcPr>
          <w:p w14:paraId="527A5A39" w14:textId="58CB8299" w:rsidR="001C48ED" w:rsidRDefault="001C48ED" w:rsidP="001C48ED">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42DD9" w14:textId="3FBC0C1E" w:rsidR="001C48ED" w:rsidRDefault="001C48ED" w:rsidP="001C48ED">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BFC24F" w14:textId="54E840C6" w:rsidR="001C48ED" w:rsidRDefault="001C48ED" w:rsidP="001C48ED">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E40CA" w14:textId="2CA134F8" w:rsidR="001C48ED" w:rsidRDefault="001C48ED" w:rsidP="001C48ED">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87B65" w14:textId="42AC8E88" w:rsidR="001C48ED" w:rsidRDefault="001C48ED" w:rsidP="001C48ED">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2AED4" w14:textId="145BF9A6" w:rsidR="001C48ED" w:rsidRDefault="001C48ED" w:rsidP="001C48ED">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9CC63" w14:textId="37CB1A04" w:rsidR="001C48ED" w:rsidRPr="002D5D47" w:rsidRDefault="001C48ED" w:rsidP="001C48ED">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2D5D7" w14:textId="13858DA1" w:rsidR="001C48ED" w:rsidRPr="007865AD" w:rsidRDefault="001C48ED" w:rsidP="001C48ED">
            <w:pPr>
              <w:pStyle w:val="TAC8pt"/>
              <w:rPr>
                <w:b/>
              </w:rPr>
            </w:pPr>
            <w:r w:rsidRPr="00956B07">
              <w:t>18.0.0</w:t>
            </w:r>
          </w:p>
        </w:tc>
      </w:tr>
    </w:tbl>
    <w:p w14:paraId="54AB14F7" w14:textId="77777777" w:rsidR="00FB00CE" w:rsidRDefault="00FB00CE"/>
    <w:sectPr w:rsidR="00FB00C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7" w:right="1134" w:bottom="1134" w:left="1134"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8238" w14:textId="77777777" w:rsidR="006D1D4A" w:rsidRDefault="006D1D4A">
      <w:r>
        <w:separator/>
      </w:r>
    </w:p>
  </w:endnote>
  <w:endnote w:type="continuationSeparator" w:id="0">
    <w:p w14:paraId="081B9E3F" w14:textId="77777777" w:rsidR="006D1D4A" w:rsidRDefault="006D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7710" w14:textId="77777777" w:rsidR="00086837" w:rsidRDefault="00086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DFBB" w14:textId="77777777" w:rsidR="00086837" w:rsidRDefault="000868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FDD4" w14:textId="77777777" w:rsidR="00086837" w:rsidRDefault="00086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FC4E2" w14:textId="77777777" w:rsidR="006D1D4A" w:rsidRDefault="006D1D4A">
      <w:r>
        <w:separator/>
      </w:r>
    </w:p>
  </w:footnote>
  <w:footnote w:type="continuationSeparator" w:id="0">
    <w:p w14:paraId="3C1CE38C" w14:textId="77777777" w:rsidR="006D1D4A" w:rsidRDefault="006D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9ADE" w14:textId="77777777" w:rsidR="00086837" w:rsidRDefault="00086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6876" w14:textId="49689866" w:rsidR="00086837" w:rsidRDefault="00086837">
    <w:pPr>
      <w:pStyle w:val="Header"/>
      <w:framePr w:wrap="auto" w:vAnchor="text" w:hAnchor="margin" w:xAlign="right" w:y="1"/>
      <w:widowControl/>
    </w:pPr>
    <w:r>
      <w:fldChar w:fldCharType="begin"/>
    </w:r>
    <w:r>
      <w:instrText xml:space="preserve">STYLEREF ZA </w:instrText>
    </w:r>
    <w:r>
      <w:fldChar w:fldCharType="separate"/>
    </w:r>
    <w:r w:rsidR="009F726D">
      <w:t>3GPP TS 29.108 V18.0.0(2024-03)</w:t>
    </w:r>
    <w:r>
      <w:fldChar w:fldCharType="end"/>
    </w:r>
  </w:p>
  <w:p w14:paraId="18D861A5" w14:textId="77777777" w:rsidR="00086837" w:rsidRDefault="00086837">
    <w:pPr>
      <w:pStyle w:val="Header"/>
      <w:framePr w:wrap="auto" w:vAnchor="text" w:hAnchor="margin" w:xAlign="center" w:y="1"/>
      <w:widowControl/>
    </w:pPr>
    <w:r>
      <w:fldChar w:fldCharType="begin"/>
    </w:r>
    <w:r>
      <w:instrText xml:space="preserve">PAGE </w:instrText>
    </w:r>
    <w:r>
      <w:fldChar w:fldCharType="separate"/>
    </w:r>
    <w:r w:rsidR="00627C02">
      <w:t>6</w:t>
    </w:r>
    <w:r>
      <w:fldChar w:fldCharType="end"/>
    </w:r>
  </w:p>
  <w:p w14:paraId="4026A446" w14:textId="672399D5" w:rsidR="00086837" w:rsidRDefault="00086837">
    <w:pPr>
      <w:pStyle w:val="Header"/>
      <w:framePr w:wrap="auto" w:vAnchor="text" w:hAnchor="margin" w:y="1"/>
      <w:widowControl/>
    </w:pPr>
    <w:r>
      <w:fldChar w:fldCharType="begin"/>
    </w:r>
    <w:r>
      <w:instrText xml:space="preserve"> STYLEREF ZGSM </w:instrText>
    </w:r>
    <w:r>
      <w:fldChar w:fldCharType="separate"/>
    </w:r>
    <w:r w:rsidR="009F726D">
      <w:t>Release 18</w:t>
    </w:r>
    <w:r>
      <w:fldChar w:fldCharType="end"/>
    </w:r>
  </w:p>
  <w:p w14:paraId="2578E726" w14:textId="77777777" w:rsidR="00086837" w:rsidRDefault="00086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C990" w14:textId="77777777" w:rsidR="00086837" w:rsidRDefault="0008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C5C7F48"/>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3BCC2F05"/>
    <w:multiLevelType w:val="singleLevel"/>
    <w:tmpl w:val="04070007"/>
    <w:lvl w:ilvl="0">
      <w:start w:val="1"/>
      <w:numFmt w:val="bullet"/>
      <w:lvlText w:val="-"/>
      <w:lvlJc w:val="left"/>
      <w:pPr>
        <w:tabs>
          <w:tab w:val="num" w:pos="360"/>
        </w:tabs>
        <w:ind w:left="360" w:hanging="360"/>
      </w:pPr>
      <w:rPr>
        <w:sz w:val="16"/>
      </w:rPr>
    </w:lvl>
  </w:abstractNum>
  <w:abstractNum w:abstractNumId="3" w15:restartNumberingAfterBreak="0">
    <w:nsid w:val="48150644"/>
    <w:multiLevelType w:val="singleLevel"/>
    <w:tmpl w:val="806AF258"/>
    <w:lvl w:ilvl="0">
      <w:start w:val="5"/>
      <w:numFmt w:val="bullet"/>
      <w:lvlText w:val="-"/>
      <w:lvlJc w:val="left"/>
      <w:pPr>
        <w:tabs>
          <w:tab w:val="num" w:pos="644"/>
        </w:tabs>
        <w:ind w:left="644" w:hanging="360"/>
      </w:pPr>
      <w:rPr>
        <w:rFonts w:hint="default"/>
      </w:rPr>
    </w:lvl>
  </w:abstractNum>
  <w:abstractNum w:abstractNumId="4" w15:restartNumberingAfterBreak="0">
    <w:nsid w:val="4F412EA2"/>
    <w:multiLevelType w:val="hybridMultilevel"/>
    <w:tmpl w:val="86B68DC6"/>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5" w15:restartNumberingAfterBreak="0">
    <w:nsid w:val="78BE5729"/>
    <w:multiLevelType w:val="singleLevel"/>
    <w:tmpl w:val="04070007"/>
    <w:lvl w:ilvl="0">
      <w:start w:val="1"/>
      <w:numFmt w:val="bullet"/>
      <w:lvlText w:val="-"/>
      <w:lvlJc w:val="left"/>
      <w:pPr>
        <w:tabs>
          <w:tab w:val="num" w:pos="360"/>
        </w:tabs>
        <w:ind w:left="360" w:hanging="360"/>
      </w:pPr>
      <w:rPr>
        <w:sz w:val="16"/>
      </w:rPr>
    </w:lvl>
  </w:abstractNum>
  <w:num w:numId="1" w16cid:durableId="1649551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8370977">
    <w:abstractNumId w:val="3"/>
  </w:num>
  <w:num w:numId="3" w16cid:durableId="438916576">
    <w:abstractNumId w:val="5"/>
  </w:num>
  <w:num w:numId="4" w16cid:durableId="1294018869">
    <w:abstractNumId w:val="1"/>
  </w:num>
  <w:num w:numId="5" w16cid:durableId="74591668">
    <w:abstractNumId w:val="2"/>
  </w:num>
  <w:num w:numId="6" w16cid:durableId="55521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3"/>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39E1"/>
    <w:rsid w:val="00052AA1"/>
    <w:rsid w:val="00086837"/>
    <w:rsid w:val="00087AA4"/>
    <w:rsid w:val="000D304D"/>
    <w:rsid w:val="000E2F5B"/>
    <w:rsid w:val="00133FB7"/>
    <w:rsid w:val="001A277F"/>
    <w:rsid w:val="001B640E"/>
    <w:rsid w:val="001C48ED"/>
    <w:rsid w:val="001D76AA"/>
    <w:rsid w:val="001F0CDD"/>
    <w:rsid w:val="00266A36"/>
    <w:rsid w:val="00273AAE"/>
    <w:rsid w:val="00292311"/>
    <w:rsid w:val="002F481C"/>
    <w:rsid w:val="00312BF1"/>
    <w:rsid w:val="0038604B"/>
    <w:rsid w:val="0045294A"/>
    <w:rsid w:val="004539E1"/>
    <w:rsid w:val="00475AD2"/>
    <w:rsid w:val="00491D5E"/>
    <w:rsid w:val="004C1375"/>
    <w:rsid w:val="004D4967"/>
    <w:rsid w:val="004E0CD0"/>
    <w:rsid w:val="005103B6"/>
    <w:rsid w:val="00524DBF"/>
    <w:rsid w:val="00527269"/>
    <w:rsid w:val="00543590"/>
    <w:rsid w:val="00555A7A"/>
    <w:rsid w:val="005B20B2"/>
    <w:rsid w:val="005C1B14"/>
    <w:rsid w:val="005E5A57"/>
    <w:rsid w:val="00627C02"/>
    <w:rsid w:val="0064736E"/>
    <w:rsid w:val="00652827"/>
    <w:rsid w:val="00682BD7"/>
    <w:rsid w:val="0068320D"/>
    <w:rsid w:val="006A2D86"/>
    <w:rsid w:val="006B55A1"/>
    <w:rsid w:val="006D1D4A"/>
    <w:rsid w:val="006D7CC9"/>
    <w:rsid w:val="00717CC0"/>
    <w:rsid w:val="00740AF0"/>
    <w:rsid w:val="00743B11"/>
    <w:rsid w:val="007865AD"/>
    <w:rsid w:val="007A262F"/>
    <w:rsid w:val="007E2014"/>
    <w:rsid w:val="00877E25"/>
    <w:rsid w:val="008A54CF"/>
    <w:rsid w:val="008B7D94"/>
    <w:rsid w:val="008D6A68"/>
    <w:rsid w:val="008E74CE"/>
    <w:rsid w:val="008F1EDD"/>
    <w:rsid w:val="009316C5"/>
    <w:rsid w:val="0097334D"/>
    <w:rsid w:val="009C164A"/>
    <w:rsid w:val="009F726D"/>
    <w:rsid w:val="00B15E78"/>
    <w:rsid w:val="00B65D17"/>
    <w:rsid w:val="00B765DD"/>
    <w:rsid w:val="00BB6533"/>
    <w:rsid w:val="00BB7C9F"/>
    <w:rsid w:val="00C275D7"/>
    <w:rsid w:val="00C42B26"/>
    <w:rsid w:val="00C43D99"/>
    <w:rsid w:val="00CB2916"/>
    <w:rsid w:val="00CE44ED"/>
    <w:rsid w:val="00CF0972"/>
    <w:rsid w:val="00D374A2"/>
    <w:rsid w:val="00D5792E"/>
    <w:rsid w:val="00D715F9"/>
    <w:rsid w:val="00DD7122"/>
    <w:rsid w:val="00E422C0"/>
    <w:rsid w:val="00ED7FB7"/>
    <w:rsid w:val="00F27B9D"/>
    <w:rsid w:val="00F4350C"/>
    <w:rsid w:val="00F65B97"/>
    <w:rsid w:val="00F80175"/>
    <w:rsid w:val="00FB00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3AADB"/>
  <w15:chartTrackingRefBased/>
  <w15:docId w15:val="{FDC1BD4F-9455-498C-A665-92FA43C8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C9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app heading 1,l1,h1,Huvudrubrik"/>
    <w:next w:val="Normal"/>
    <w:qFormat/>
    <w:rsid w:val="00BB7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UNDERRUBRIK 1-2"/>
    <w:basedOn w:val="Heading1"/>
    <w:next w:val="Normal"/>
    <w:qFormat/>
    <w:rsid w:val="00BB7C9F"/>
    <w:pPr>
      <w:pBdr>
        <w:top w:val="none" w:sz="0" w:space="0" w:color="auto"/>
      </w:pBdr>
      <w:spacing w:before="180"/>
      <w:outlineLvl w:val="1"/>
    </w:pPr>
    <w:rPr>
      <w:sz w:val="32"/>
    </w:rPr>
  </w:style>
  <w:style w:type="paragraph" w:styleId="Heading3">
    <w:name w:val="heading 3"/>
    <w:basedOn w:val="Heading2"/>
    <w:next w:val="Normal"/>
    <w:qFormat/>
    <w:rsid w:val="00BB7C9F"/>
    <w:pPr>
      <w:spacing w:before="120"/>
      <w:outlineLvl w:val="2"/>
    </w:pPr>
    <w:rPr>
      <w:sz w:val="28"/>
    </w:rPr>
  </w:style>
  <w:style w:type="paragraph" w:styleId="Heading4">
    <w:name w:val="heading 4"/>
    <w:basedOn w:val="Heading3"/>
    <w:next w:val="Normal"/>
    <w:qFormat/>
    <w:rsid w:val="00BB7C9F"/>
    <w:pPr>
      <w:ind w:left="1418" w:hanging="1418"/>
      <w:outlineLvl w:val="3"/>
    </w:pPr>
    <w:rPr>
      <w:sz w:val="24"/>
    </w:rPr>
  </w:style>
  <w:style w:type="paragraph" w:styleId="Heading5">
    <w:name w:val="heading 5"/>
    <w:basedOn w:val="Heading4"/>
    <w:next w:val="Normal"/>
    <w:qFormat/>
    <w:rsid w:val="00BB7C9F"/>
    <w:pPr>
      <w:ind w:left="1701" w:hanging="1701"/>
      <w:outlineLvl w:val="4"/>
    </w:pPr>
    <w:rPr>
      <w:sz w:val="22"/>
    </w:rPr>
  </w:style>
  <w:style w:type="paragraph" w:styleId="Heading6">
    <w:name w:val="heading 6"/>
    <w:basedOn w:val="H6"/>
    <w:next w:val="Normal"/>
    <w:qFormat/>
    <w:rsid w:val="00BB7C9F"/>
    <w:pPr>
      <w:outlineLvl w:val="5"/>
    </w:pPr>
  </w:style>
  <w:style w:type="paragraph" w:styleId="Heading7">
    <w:name w:val="heading 7"/>
    <w:basedOn w:val="H6"/>
    <w:next w:val="Normal"/>
    <w:qFormat/>
    <w:rsid w:val="00BB7C9F"/>
    <w:pPr>
      <w:outlineLvl w:val="6"/>
    </w:pPr>
  </w:style>
  <w:style w:type="paragraph" w:styleId="Heading8">
    <w:name w:val="heading 8"/>
    <w:basedOn w:val="Heading1"/>
    <w:next w:val="Normal"/>
    <w:qFormat/>
    <w:rsid w:val="00BB7C9F"/>
    <w:pPr>
      <w:ind w:left="0" w:firstLine="0"/>
      <w:outlineLvl w:val="7"/>
    </w:pPr>
  </w:style>
  <w:style w:type="paragraph" w:styleId="Heading9">
    <w:name w:val="heading 9"/>
    <w:basedOn w:val="Heading8"/>
    <w:next w:val="Normal"/>
    <w:qFormat/>
    <w:rsid w:val="00BB7C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7C9F"/>
    <w:pPr>
      <w:ind w:left="1985" w:hanging="1985"/>
      <w:outlineLvl w:val="9"/>
    </w:pPr>
    <w:rPr>
      <w:sz w:val="20"/>
    </w:rPr>
  </w:style>
  <w:style w:type="paragraph" w:styleId="TOC8">
    <w:name w:val="toc 8"/>
    <w:basedOn w:val="TOC1"/>
    <w:uiPriority w:val="39"/>
    <w:rsid w:val="00BB7C9F"/>
    <w:pPr>
      <w:spacing w:before="180"/>
      <w:ind w:left="2693" w:hanging="2693"/>
    </w:pPr>
    <w:rPr>
      <w:b/>
    </w:rPr>
  </w:style>
  <w:style w:type="paragraph" w:styleId="TOC1">
    <w:name w:val="toc 1"/>
    <w:uiPriority w:val="39"/>
    <w:rsid w:val="00BB7C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7">
    <w:name w:val="toc 7"/>
    <w:basedOn w:val="TOC6"/>
    <w:next w:val="Normal"/>
    <w:semiHidden/>
    <w:rsid w:val="00BB7C9F"/>
    <w:pPr>
      <w:ind w:left="2268" w:hanging="2268"/>
    </w:pPr>
  </w:style>
  <w:style w:type="paragraph" w:styleId="TOC6">
    <w:name w:val="toc 6"/>
    <w:basedOn w:val="TOC5"/>
    <w:next w:val="Normal"/>
    <w:semiHidden/>
    <w:rsid w:val="00BB7C9F"/>
    <w:pPr>
      <w:ind w:left="1985" w:hanging="1985"/>
    </w:pPr>
  </w:style>
  <w:style w:type="paragraph" w:styleId="TOC5">
    <w:name w:val="toc 5"/>
    <w:basedOn w:val="TOC4"/>
    <w:semiHidden/>
    <w:rsid w:val="00BB7C9F"/>
    <w:pPr>
      <w:ind w:left="1701" w:hanging="1701"/>
    </w:pPr>
  </w:style>
  <w:style w:type="paragraph" w:styleId="TOC4">
    <w:name w:val="toc 4"/>
    <w:basedOn w:val="TOC3"/>
    <w:semiHidden/>
    <w:rsid w:val="00BB7C9F"/>
    <w:pPr>
      <w:ind w:left="1418" w:hanging="1418"/>
    </w:pPr>
  </w:style>
  <w:style w:type="paragraph" w:styleId="TOC3">
    <w:name w:val="toc 3"/>
    <w:basedOn w:val="TOC2"/>
    <w:semiHidden/>
    <w:rsid w:val="00BB7C9F"/>
    <w:pPr>
      <w:ind w:left="1134" w:hanging="1134"/>
    </w:pPr>
  </w:style>
  <w:style w:type="paragraph" w:styleId="TOC2">
    <w:name w:val="toc 2"/>
    <w:basedOn w:val="TOC1"/>
    <w:uiPriority w:val="39"/>
    <w:rsid w:val="00BB7C9F"/>
    <w:pPr>
      <w:keepNext w:val="0"/>
      <w:spacing w:before="0"/>
      <w:ind w:left="851" w:hanging="851"/>
    </w:pPr>
    <w:rPr>
      <w:sz w:val="20"/>
    </w:rPr>
  </w:style>
  <w:style w:type="paragraph" w:styleId="Index2">
    <w:name w:val="index 2"/>
    <w:basedOn w:val="Index1"/>
    <w:semiHidden/>
    <w:rsid w:val="00BB7C9F"/>
    <w:pPr>
      <w:ind w:left="284"/>
    </w:pPr>
  </w:style>
  <w:style w:type="paragraph" w:styleId="Index1">
    <w:name w:val="index 1"/>
    <w:basedOn w:val="Normal"/>
    <w:semiHidden/>
    <w:rsid w:val="00BB7C9F"/>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BB7C9F"/>
    <w:pPr>
      <w:outlineLvl w:val="9"/>
    </w:pPr>
  </w:style>
  <w:style w:type="paragraph" w:styleId="Footer">
    <w:name w:val="footer"/>
    <w:basedOn w:val="Header"/>
    <w:rsid w:val="00BB7C9F"/>
    <w:pPr>
      <w:jc w:val="center"/>
    </w:pPr>
    <w:rPr>
      <w:i/>
    </w:rPr>
  </w:style>
  <w:style w:type="paragraph" w:styleId="Header">
    <w:name w:val="header"/>
    <w:aliases w:val="header odd"/>
    <w:rsid w:val="00BB7C9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7C9F"/>
    <w:rPr>
      <w:b/>
      <w:position w:val="6"/>
      <w:sz w:val="16"/>
    </w:rPr>
  </w:style>
  <w:style w:type="paragraph" w:styleId="FootnoteText">
    <w:name w:val="footnote text"/>
    <w:basedOn w:val="Normal"/>
    <w:semiHidden/>
    <w:rsid w:val="00BB7C9F"/>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BB7C9F"/>
    <w:rPr>
      <w:b/>
    </w:rPr>
  </w:style>
  <w:style w:type="paragraph" w:customStyle="1" w:styleId="TAC">
    <w:name w:val="TAC"/>
    <w:basedOn w:val="TAL"/>
    <w:rsid w:val="00BB7C9F"/>
    <w:pPr>
      <w:jc w:val="center"/>
    </w:pPr>
  </w:style>
  <w:style w:type="paragraph" w:customStyle="1" w:styleId="TAL">
    <w:name w:val="TAL"/>
    <w:basedOn w:val="Normal"/>
    <w:rsid w:val="00BB7C9F"/>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rsid w:val="00BB7C9F"/>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BB7C9F"/>
    <w:pPr>
      <w:ind w:left="1418" w:hanging="1418"/>
    </w:pPr>
  </w:style>
  <w:style w:type="paragraph" w:customStyle="1" w:styleId="EX">
    <w:name w:val="EX"/>
    <w:basedOn w:val="Normal"/>
    <w:rsid w:val="00BB7C9F"/>
    <w:pPr>
      <w:keepLines/>
      <w:ind w:left="1702" w:hanging="1418"/>
    </w:pPr>
  </w:style>
  <w:style w:type="paragraph" w:customStyle="1" w:styleId="FP">
    <w:name w:val="FP"/>
    <w:basedOn w:val="Normal"/>
    <w:rsid w:val="00BB7C9F"/>
    <w:pPr>
      <w:spacing w:after="0"/>
    </w:pPr>
  </w:style>
  <w:style w:type="paragraph" w:customStyle="1" w:styleId="WP">
    <w:name w:val="WP"/>
    <w:basedOn w:val="Normal"/>
    <w:pPr>
      <w:spacing w:after="0"/>
    </w:pPr>
  </w:style>
  <w:style w:type="paragraph" w:customStyle="1" w:styleId="LD">
    <w:name w:val="LD"/>
    <w:rsid w:val="00BB7C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7C9F"/>
    <w:pPr>
      <w:spacing w:after="0"/>
    </w:pPr>
  </w:style>
  <w:style w:type="paragraph" w:customStyle="1" w:styleId="EW">
    <w:name w:val="EW"/>
    <w:basedOn w:val="EX"/>
    <w:rsid w:val="00BB7C9F"/>
    <w:pPr>
      <w:spacing w:after="0"/>
    </w:pPr>
  </w:style>
  <w:style w:type="paragraph" w:customStyle="1" w:styleId="B2">
    <w:name w:val="B2"/>
    <w:basedOn w:val="List2"/>
    <w:rsid w:val="00BB7C9F"/>
  </w:style>
  <w:style w:type="paragraph" w:styleId="List2">
    <w:name w:val="List 2"/>
    <w:basedOn w:val="List"/>
    <w:rsid w:val="00BB7C9F"/>
    <w:pPr>
      <w:ind w:left="851"/>
    </w:pPr>
  </w:style>
  <w:style w:type="paragraph" w:styleId="List">
    <w:name w:val="List"/>
    <w:basedOn w:val="Normal"/>
    <w:rsid w:val="00BB7C9F"/>
    <w:pPr>
      <w:ind w:left="568" w:hanging="284"/>
    </w:pPr>
  </w:style>
  <w:style w:type="paragraph" w:customStyle="1" w:styleId="B1">
    <w:name w:val="B1"/>
    <w:basedOn w:val="List"/>
    <w:rsid w:val="00BB7C9F"/>
  </w:style>
  <w:style w:type="paragraph" w:customStyle="1" w:styleId="B3">
    <w:name w:val="B3"/>
    <w:basedOn w:val="List3"/>
    <w:rsid w:val="00BB7C9F"/>
  </w:style>
  <w:style w:type="paragraph" w:styleId="List3">
    <w:name w:val="List 3"/>
    <w:basedOn w:val="List2"/>
    <w:rsid w:val="00BB7C9F"/>
    <w:pPr>
      <w:ind w:left="1135"/>
    </w:pPr>
  </w:style>
  <w:style w:type="paragraph" w:customStyle="1" w:styleId="B4">
    <w:name w:val="B4"/>
    <w:basedOn w:val="List4"/>
    <w:rsid w:val="00BB7C9F"/>
  </w:style>
  <w:style w:type="paragraph" w:styleId="List4">
    <w:name w:val="List 4"/>
    <w:basedOn w:val="List3"/>
    <w:rsid w:val="00BB7C9F"/>
    <w:pPr>
      <w:ind w:left="1418"/>
    </w:pPr>
  </w:style>
  <w:style w:type="paragraph" w:customStyle="1" w:styleId="B5">
    <w:name w:val="B5"/>
    <w:basedOn w:val="List5"/>
    <w:rsid w:val="00BB7C9F"/>
  </w:style>
  <w:style w:type="paragraph" w:styleId="List5">
    <w:name w:val="List 5"/>
    <w:basedOn w:val="List4"/>
    <w:rsid w:val="00BB7C9F"/>
    <w:pPr>
      <w:ind w:left="1702"/>
    </w:pPr>
  </w:style>
  <w:style w:type="paragraph" w:customStyle="1" w:styleId="EQ">
    <w:name w:val="EQ"/>
    <w:basedOn w:val="Normal"/>
    <w:next w:val="Normal"/>
    <w:rsid w:val="00BB7C9F"/>
    <w:pPr>
      <w:keepLines/>
      <w:tabs>
        <w:tab w:val="center" w:pos="4536"/>
        <w:tab w:val="right" w:pos="9072"/>
      </w:tabs>
    </w:pPr>
    <w:rPr>
      <w:noProof/>
    </w:rPr>
  </w:style>
  <w:style w:type="paragraph" w:customStyle="1" w:styleId="TH">
    <w:name w:val="TH"/>
    <w:basedOn w:val="Normal"/>
    <w:rsid w:val="00BB7C9F"/>
    <w:pPr>
      <w:keepNext/>
      <w:keepLines/>
      <w:spacing w:before="60"/>
      <w:jc w:val="center"/>
    </w:pPr>
    <w:rPr>
      <w:rFonts w:ascii="Arial" w:hAnsi="Arial"/>
      <w:b/>
    </w:rPr>
  </w:style>
  <w:style w:type="paragraph" w:customStyle="1" w:styleId="TF">
    <w:name w:val="TF"/>
    <w:basedOn w:val="TH"/>
    <w:rsid w:val="00BB7C9F"/>
    <w:pPr>
      <w:keepNext w:val="0"/>
      <w:spacing w:before="0" w:after="240"/>
    </w:pPr>
  </w:style>
  <w:style w:type="paragraph" w:customStyle="1" w:styleId="NF">
    <w:name w:val="NF"/>
    <w:basedOn w:val="NO"/>
    <w:rsid w:val="00BB7C9F"/>
    <w:pPr>
      <w:keepNext/>
      <w:spacing w:after="0"/>
    </w:pPr>
    <w:rPr>
      <w:rFonts w:ascii="Arial" w:hAnsi="Arial"/>
      <w:sz w:val="18"/>
    </w:rPr>
  </w:style>
  <w:style w:type="paragraph" w:customStyle="1" w:styleId="PL">
    <w:name w:val="PL"/>
    <w:rsid w:val="00BB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7C9F"/>
    <w:pPr>
      <w:jc w:val="right"/>
    </w:pPr>
  </w:style>
  <w:style w:type="paragraph" w:customStyle="1" w:styleId="ZA">
    <w:name w:val="ZA"/>
    <w:rsid w:val="00BB7C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C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BB7C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BB7C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TAN">
    <w:name w:val="TAN"/>
    <w:basedOn w:val="TAL"/>
    <w:rsid w:val="00BB7C9F"/>
    <w:pPr>
      <w:ind w:left="851" w:hanging="851"/>
    </w:pPr>
  </w:style>
  <w:style w:type="paragraph" w:customStyle="1" w:styleId="ZH">
    <w:name w:val="ZH"/>
    <w:rsid w:val="00BB7C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BB7C9F"/>
    <w:pPr>
      <w:ind w:left="851"/>
    </w:pPr>
  </w:style>
  <w:style w:type="paragraph" w:styleId="ListNumber">
    <w:name w:val="List Number"/>
    <w:basedOn w:val="List"/>
    <w:rsid w:val="00BB7C9F"/>
  </w:style>
  <w:style w:type="paragraph" w:styleId="ListBullet2">
    <w:name w:val="List Bullet 2"/>
    <w:basedOn w:val="ListBullet"/>
    <w:rsid w:val="00BB7C9F"/>
    <w:pPr>
      <w:ind w:left="851"/>
    </w:pPr>
  </w:style>
  <w:style w:type="paragraph" w:styleId="ListBullet">
    <w:name w:val="List Bullet"/>
    <w:basedOn w:val="List"/>
    <w:rsid w:val="00BB7C9F"/>
  </w:style>
  <w:style w:type="paragraph" w:styleId="ListBullet3">
    <w:name w:val="List Bullet 3"/>
    <w:basedOn w:val="ListBullet2"/>
    <w:rsid w:val="00BB7C9F"/>
    <w:pPr>
      <w:ind w:left="1135"/>
    </w:pPr>
  </w:style>
  <w:style w:type="paragraph" w:customStyle="1" w:styleId="ZD">
    <w:name w:val="ZD"/>
    <w:rsid w:val="00BB7C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BB7C9F"/>
    <w:pPr>
      <w:framePr w:wrap="notBeside" w:y="16161"/>
    </w:pPr>
  </w:style>
  <w:style w:type="character" w:customStyle="1" w:styleId="ZGSM">
    <w:name w:val="ZGSM"/>
    <w:rsid w:val="00BB7C9F"/>
  </w:style>
  <w:style w:type="paragraph" w:customStyle="1" w:styleId="ZG">
    <w:name w:val="ZG"/>
    <w:rsid w:val="00BB7C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BB7C9F"/>
    <w:rPr>
      <w:color w:val="FF0000"/>
    </w:rPr>
  </w:style>
  <w:style w:type="paragraph" w:styleId="ListBullet4">
    <w:name w:val="List Bullet 4"/>
    <w:basedOn w:val="ListBullet3"/>
    <w:rsid w:val="00BB7C9F"/>
    <w:pPr>
      <w:ind w:left="1418"/>
    </w:pPr>
  </w:style>
  <w:style w:type="paragraph" w:styleId="ListBullet5">
    <w:name w:val="List Bullet 5"/>
    <w:basedOn w:val="ListBullet4"/>
    <w:rsid w:val="00BB7C9F"/>
    <w:pPr>
      <w:ind w:left="1702"/>
    </w:pPr>
  </w:style>
  <w:style w:type="paragraph" w:customStyle="1" w:styleId="ZTD">
    <w:name w:val="ZTD"/>
    <w:basedOn w:val="ZB"/>
    <w:rsid w:val="00BB7C9F"/>
    <w:pPr>
      <w:framePr w:hRule="auto" w:wrap="notBeside" w:y="852"/>
    </w:pPr>
    <w:rPr>
      <w:i w:val="0"/>
      <w:sz w:val="40"/>
    </w:rPr>
  </w:style>
  <w:style w:type="character" w:styleId="Hyperlink">
    <w:name w:val="Hyperlink"/>
    <w:rPr>
      <w:color w:val="0000FF"/>
      <w:u w:val="single"/>
    </w:rPr>
  </w:style>
  <w:style w:type="paragraph" w:customStyle="1" w:styleId="Guidance">
    <w:name w:val="Guidance"/>
    <w:basedOn w:val="Normal"/>
    <w:rPr>
      <w:i/>
      <w:color w:val="0000FF"/>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BalloonText">
    <w:name w:val="Balloon Text"/>
    <w:basedOn w:val="Normal"/>
    <w:semiHidden/>
    <w:rsid w:val="006B55A1"/>
    <w:rPr>
      <w:rFonts w:ascii="Tahoma" w:hAnsi="Tahoma" w:cs="Tahoma"/>
      <w:sz w:val="16"/>
      <w:szCs w:val="16"/>
    </w:rPr>
  </w:style>
  <w:style w:type="paragraph" w:customStyle="1" w:styleId="TAC8pt">
    <w:name w:val="TAC + 8 pt"/>
    <w:basedOn w:val="TAC"/>
    <w:rsid w:val="00F80175"/>
    <w:rPr>
      <w:rFonts w:cs="Arial"/>
      <w:sz w:val="16"/>
      <w:szCs w:val="16"/>
      <w:shd w:val="clear" w:color="auto" w:fill="FFFFFF"/>
    </w:rPr>
  </w:style>
  <w:style w:type="paragraph" w:customStyle="1" w:styleId="TAL8pt">
    <w:name w:val="TAL + 8 pt"/>
    <w:basedOn w:val="TAL"/>
    <w:rsid w:val="00F80175"/>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29.108</vt:lpstr>
    </vt:vector>
  </TitlesOfParts>
  <Manager/>
  <Company/>
  <LinksUpToDate>false</LinksUpToDate>
  <CharactersWithSpaces>23136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29.108</dc:title>
  <dc:subject>Application of the Radio Access Network Application Part (RANAP) on the E-interface (Release 18)</dc:subject>
  <dc:creator>MCC Support</dc:creator>
  <cp:keywords/>
  <dc:description/>
  <cp:lastModifiedBy>CR1173</cp:lastModifiedBy>
  <cp:revision>5</cp:revision>
  <cp:lastPrinted>2000-03-24T07:07:00Z</cp:lastPrinted>
  <dcterms:created xsi:type="dcterms:W3CDTF">2024-03-18T20:10:00Z</dcterms:created>
  <dcterms:modified xsi:type="dcterms:W3CDTF">2024-03-19T10:27:00Z</dcterms:modified>
</cp:coreProperties>
</file>