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60A3889E"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rsidR="00F01081">
              <w:t>18</w:t>
            </w:r>
            <w:r>
              <w:t>.</w:t>
            </w:r>
            <w:r w:rsidR="00F022F2">
              <w:t>1</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F022F2">
              <w:rPr>
                <w:sz w:val="32"/>
              </w:rPr>
              <w:t>0</w:t>
            </w:r>
            <w:r w:rsidR="00F022F2">
              <w:rPr>
                <w:sz w:val="32"/>
              </w:rPr>
              <w:t>9</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4E2018" w:rsidRDefault="00350813" w:rsidP="00AF4582">
            <w:pPr>
              <w:pStyle w:val="ZT"/>
              <w:framePr w:wrap="auto" w:hAnchor="text" w:yAlign="inline"/>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77E89" w:rsidP="00AF4582">
            <w:pPr>
              <w:pStyle w:val="TAL"/>
            </w:pPr>
            <w:r>
              <w:rPr>
                <w:noProof/>
              </w:rPr>
              <w:object w:dxaOrig="2026" w:dyaOrig="1251" w14:anchorId="67FC4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4pt;height:64.1pt;mso-width-percent:0;mso-height-percent:0;mso-width-percent:0;mso-height-percent:0" o:ole="">
                  <v:imagedata r:id="rId9" o:title=""/>
                </v:shape>
                <o:OLEObject Type="Embed" ProgID="Word.Picture.8" ShapeID="_x0000_i1025" DrawAspect="Content" ObjectID="_178867896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77E89" w:rsidP="00AF4582">
            <w:pPr>
              <w:pStyle w:val="TAR"/>
            </w:pPr>
            <w:r>
              <w:rPr>
                <w:noProof/>
              </w:rPr>
              <w:object w:dxaOrig="2126" w:dyaOrig="1243" w14:anchorId="3B2D0CF7">
                <v:shape id="_x0000_i1026" type="#_x0000_t75" alt="" style="width:129.25pt;height:76.2pt;mso-width-percent:0;mso-height-percent:0;mso-width-percent:0;mso-height-percent:0" o:ole="">
                  <v:imagedata r:id="rId11" o:title=""/>
                </v:shape>
                <o:OLEObject Type="Embed" ProgID="Word.Picture.8" ShapeID="_x0000_i1026" DrawAspect="Content" ObjectID="_1788678963"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589F3B3A" w:rsidR="00350813" w:rsidRPr="003C1725" w:rsidRDefault="00350813" w:rsidP="00AF4582">
            <w:pPr>
              <w:pStyle w:val="FP"/>
              <w:jc w:val="center"/>
              <w:rPr>
                <w:noProof/>
                <w:sz w:val="18"/>
              </w:rPr>
            </w:pPr>
            <w:r w:rsidRPr="003C1725">
              <w:rPr>
                <w:noProof/>
                <w:sz w:val="18"/>
              </w:rPr>
              <w:t xml:space="preserve">© </w:t>
            </w:r>
            <w:r>
              <w:rPr>
                <w:noProof/>
                <w:sz w:val="18"/>
              </w:rPr>
              <w:t>202</w:t>
            </w:r>
            <w:r w:rsidR="00BB6B0C">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54F37454" w14:textId="54741437" w:rsidR="00D53EA7" w:rsidRDefault="000869D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"1-3" </w:instrText>
      </w:r>
      <w:r>
        <w:fldChar w:fldCharType="separate"/>
      </w:r>
      <w:r w:rsidR="00D53EA7">
        <w:rPr>
          <w:noProof/>
        </w:rPr>
        <w:t>Foreword</w:t>
      </w:r>
      <w:r w:rsidR="00D53EA7">
        <w:rPr>
          <w:noProof/>
        </w:rPr>
        <w:tab/>
      </w:r>
      <w:r w:rsidR="00D53EA7">
        <w:rPr>
          <w:noProof/>
        </w:rPr>
        <w:fldChar w:fldCharType="begin" w:fldLock="1"/>
      </w:r>
      <w:r w:rsidR="00D53EA7">
        <w:rPr>
          <w:noProof/>
        </w:rPr>
        <w:instrText xml:space="preserve"> PAGEREF _Toc171684279 \h </w:instrText>
      </w:r>
      <w:r w:rsidR="00D53EA7">
        <w:rPr>
          <w:noProof/>
        </w:rPr>
      </w:r>
      <w:r w:rsidR="00D53EA7">
        <w:rPr>
          <w:noProof/>
        </w:rPr>
        <w:fldChar w:fldCharType="separate"/>
      </w:r>
      <w:r w:rsidR="00D53EA7">
        <w:rPr>
          <w:noProof/>
        </w:rPr>
        <w:t>5</w:t>
      </w:r>
      <w:r w:rsidR="00D53EA7">
        <w:rPr>
          <w:noProof/>
        </w:rPr>
        <w:fldChar w:fldCharType="end"/>
      </w:r>
    </w:p>
    <w:p w14:paraId="1AC2A657" w14:textId="7B0CF491"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_Toc171684280 \h </w:instrText>
      </w:r>
      <w:r>
        <w:rPr>
          <w:noProof/>
        </w:rPr>
      </w:r>
      <w:r>
        <w:rPr>
          <w:noProof/>
        </w:rPr>
        <w:fldChar w:fldCharType="separate"/>
      </w:r>
      <w:r>
        <w:rPr>
          <w:noProof/>
        </w:rPr>
        <w:t>6</w:t>
      </w:r>
      <w:r>
        <w:rPr>
          <w:noProof/>
        </w:rPr>
        <w:fldChar w:fldCharType="end"/>
      </w:r>
    </w:p>
    <w:p w14:paraId="387419B1" w14:textId="0D6B14A2"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_Toc171684281 \h </w:instrText>
      </w:r>
      <w:r>
        <w:rPr>
          <w:noProof/>
        </w:rPr>
      </w:r>
      <w:r>
        <w:rPr>
          <w:noProof/>
        </w:rPr>
        <w:fldChar w:fldCharType="separate"/>
      </w:r>
      <w:r>
        <w:rPr>
          <w:noProof/>
        </w:rPr>
        <w:t>7</w:t>
      </w:r>
      <w:r>
        <w:rPr>
          <w:noProof/>
        </w:rPr>
        <w:fldChar w:fldCharType="end"/>
      </w:r>
    </w:p>
    <w:p w14:paraId="590A7D15" w14:textId="60FB3646"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_Toc171684282 \h </w:instrText>
      </w:r>
      <w:r>
        <w:rPr>
          <w:noProof/>
        </w:rPr>
      </w:r>
      <w:r>
        <w:rPr>
          <w:noProof/>
        </w:rPr>
        <w:fldChar w:fldCharType="separate"/>
      </w:r>
      <w:r>
        <w:rPr>
          <w:noProof/>
        </w:rPr>
        <w:t>7</w:t>
      </w:r>
      <w:r>
        <w:rPr>
          <w:noProof/>
        </w:rPr>
        <w:fldChar w:fldCharType="end"/>
      </w:r>
    </w:p>
    <w:p w14:paraId="026D6A0C" w14:textId="1FBB5919"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_Toc171684283 \h </w:instrText>
      </w:r>
      <w:r>
        <w:rPr>
          <w:noProof/>
        </w:rPr>
      </w:r>
      <w:r>
        <w:rPr>
          <w:noProof/>
        </w:rPr>
        <w:fldChar w:fldCharType="separate"/>
      </w:r>
      <w:r>
        <w:rPr>
          <w:noProof/>
        </w:rPr>
        <w:t>8</w:t>
      </w:r>
      <w:r>
        <w:rPr>
          <w:noProof/>
        </w:rPr>
        <w:fldChar w:fldCharType="end"/>
      </w:r>
    </w:p>
    <w:p w14:paraId="3A89F28D" w14:textId="3EF1C25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_Toc171684284 \h </w:instrText>
      </w:r>
      <w:r>
        <w:rPr>
          <w:noProof/>
        </w:rPr>
      </w:r>
      <w:r>
        <w:rPr>
          <w:noProof/>
        </w:rPr>
        <w:fldChar w:fldCharType="separate"/>
      </w:r>
      <w:r>
        <w:rPr>
          <w:noProof/>
        </w:rPr>
        <w:t>8</w:t>
      </w:r>
      <w:r>
        <w:rPr>
          <w:noProof/>
        </w:rPr>
        <w:fldChar w:fldCharType="end"/>
      </w:r>
    </w:p>
    <w:p w14:paraId="592ADACC" w14:textId="753E67B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_Toc171684285 \h </w:instrText>
      </w:r>
      <w:r>
        <w:rPr>
          <w:noProof/>
        </w:rPr>
      </w:r>
      <w:r>
        <w:rPr>
          <w:noProof/>
        </w:rPr>
        <w:fldChar w:fldCharType="separate"/>
      </w:r>
      <w:r>
        <w:rPr>
          <w:noProof/>
        </w:rPr>
        <w:t>8</w:t>
      </w:r>
      <w:r>
        <w:rPr>
          <w:noProof/>
        </w:rPr>
        <w:fldChar w:fldCharType="end"/>
      </w:r>
    </w:p>
    <w:p w14:paraId="5C18B134" w14:textId="7A7BBAB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_Toc171684286 \h </w:instrText>
      </w:r>
      <w:r>
        <w:rPr>
          <w:noProof/>
        </w:rPr>
      </w:r>
      <w:r>
        <w:rPr>
          <w:noProof/>
        </w:rPr>
        <w:fldChar w:fldCharType="separate"/>
      </w:r>
      <w:r>
        <w:rPr>
          <w:noProof/>
        </w:rPr>
        <w:t>8</w:t>
      </w:r>
      <w:r>
        <w:rPr>
          <w:noProof/>
        </w:rPr>
        <w:fldChar w:fldCharType="end"/>
      </w:r>
    </w:p>
    <w:p w14:paraId="3A5303B7" w14:textId="1458A5E8"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_Toc171684287 \h </w:instrText>
      </w:r>
      <w:r>
        <w:rPr>
          <w:noProof/>
        </w:rPr>
      </w:r>
      <w:r>
        <w:rPr>
          <w:noProof/>
        </w:rPr>
        <w:fldChar w:fldCharType="separate"/>
      </w:r>
      <w:r>
        <w:rPr>
          <w:noProof/>
        </w:rPr>
        <w:t>8</w:t>
      </w:r>
      <w:r>
        <w:rPr>
          <w:noProof/>
        </w:rPr>
        <w:fldChar w:fldCharType="end"/>
      </w:r>
    </w:p>
    <w:p w14:paraId="1DC24592" w14:textId="2800DD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_Toc171684288 \h </w:instrText>
      </w:r>
      <w:r>
        <w:rPr>
          <w:noProof/>
        </w:rPr>
      </w:r>
      <w:r>
        <w:rPr>
          <w:noProof/>
        </w:rPr>
        <w:fldChar w:fldCharType="separate"/>
      </w:r>
      <w:r>
        <w:rPr>
          <w:noProof/>
        </w:rPr>
        <w:t>8</w:t>
      </w:r>
      <w:r>
        <w:rPr>
          <w:noProof/>
        </w:rPr>
        <w:fldChar w:fldCharType="end"/>
      </w:r>
    </w:p>
    <w:p w14:paraId="40F3AD75" w14:textId="295745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Typical Use Cases</w:t>
      </w:r>
      <w:r>
        <w:rPr>
          <w:noProof/>
        </w:rPr>
        <w:tab/>
      </w:r>
      <w:r>
        <w:rPr>
          <w:noProof/>
        </w:rPr>
        <w:fldChar w:fldCharType="begin" w:fldLock="1"/>
      </w:r>
      <w:r>
        <w:rPr>
          <w:noProof/>
        </w:rPr>
        <w:instrText xml:space="preserve"> PAGEREF _Toc171684289 \h </w:instrText>
      </w:r>
      <w:r>
        <w:rPr>
          <w:noProof/>
        </w:rPr>
      </w:r>
      <w:r>
        <w:rPr>
          <w:noProof/>
        </w:rPr>
        <w:fldChar w:fldCharType="separate"/>
      </w:r>
      <w:r>
        <w:rPr>
          <w:noProof/>
        </w:rPr>
        <w:t>9</w:t>
      </w:r>
      <w:r>
        <w:rPr>
          <w:noProof/>
        </w:rPr>
        <w:fldChar w:fldCharType="end"/>
      </w:r>
    </w:p>
    <w:p w14:paraId="5F523CEA" w14:textId="38268D4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_Toc171684290 \h </w:instrText>
      </w:r>
      <w:r>
        <w:rPr>
          <w:noProof/>
        </w:rPr>
      </w:r>
      <w:r>
        <w:rPr>
          <w:noProof/>
        </w:rPr>
        <w:fldChar w:fldCharType="separate"/>
      </w:r>
      <w:r>
        <w:rPr>
          <w:noProof/>
        </w:rPr>
        <w:t>9</w:t>
      </w:r>
      <w:r>
        <w:rPr>
          <w:noProof/>
        </w:rPr>
        <w:fldChar w:fldCharType="end"/>
      </w:r>
    </w:p>
    <w:p w14:paraId="70F7CDEC" w14:textId="081E556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fldLock="1"/>
      </w:r>
      <w:r>
        <w:rPr>
          <w:noProof/>
        </w:rPr>
        <w:instrText xml:space="preserve"> PAGEREF _Toc171684291 \h </w:instrText>
      </w:r>
      <w:r>
        <w:rPr>
          <w:noProof/>
        </w:rPr>
      </w:r>
      <w:r>
        <w:rPr>
          <w:noProof/>
        </w:rPr>
        <w:fldChar w:fldCharType="separate"/>
      </w:r>
      <w:r>
        <w:rPr>
          <w:noProof/>
        </w:rPr>
        <w:t>9</w:t>
      </w:r>
      <w:r>
        <w:rPr>
          <w:noProof/>
        </w:rPr>
        <w:fldChar w:fldCharType="end"/>
      </w:r>
    </w:p>
    <w:p w14:paraId="6DA3CCAB" w14:textId="3919BE8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_Toc171684292 \h </w:instrText>
      </w:r>
      <w:r>
        <w:rPr>
          <w:noProof/>
        </w:rPr>
      </w:r>
      <w:r>
        <w:rPr>
          <w:noProof/>
        </w:rPr>
        <w:fldChar w:fldCharType="separate"/>
      </w:r>
      <w:r>
        <w:rPr>
          <w:noProof/>
        </w:rPr>
        <w:t>9</w:t>
      </w:r>
      <w:r>
        <w:rPr>
          <w:noProof/>
        </w:rPr>
        <w:fldChar w:fldCharType="end"/>
      </w:r>
    </w:p>
    <w:p w14:paraId="3FEFB8BA" w14:textId="48B9D7F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Client Architecture</w:t>
      </w:r>
      <w:r>
        <w:rPr>
          <w:noProof/>
        </w:rPr>
        <w:tab/>
      </w:r>
      <w:r>
        <w:rPr>
          <w:noProof/>
        </w:rPr>
        <w:fldChar w:fldCharType="begin" w:fldLock="1"/>
      </w:r>
      <w:r>
        <w:rPr>
          <w:noProof/>
        </w:rPr>
        <w:instrText xml:space="preserve"> PAGEREF _Toc171684293 \h </w:instrText>
      </w:r>
      <w:r>
        <w:rPr>
          <w:noProof/>
        </w:rPr>
      </w:r>
      <w:r>
        <w:rPr>
          <w:noProof/>
        </w:rPr>
        <w:fldChar w:fldCharType="separate"/>
      </w:r>
      <w:r>
        <w:rPr>
          <w:noProof/>
        </w:rPr>
        <w:t>9</w:t>
      </w:r>
      <w:r>
        <w:rPr>
          <w:noProof/>
        </w:rPr>
        <w:fldChar w:fldCharType="end"/>
      </w:r>
    </w:p>
    <w:p w14:paraId="6A8E941B" w14:textId="126FE88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End-to-End Architecture</w:t>
      </w:r>
      <w:r>
        <w:rPr>
          <w:noProof/>
        </w:rPr>
        <w:tab/>
      </w:r>
      <w:r>
        <w:rPr>
          <w:noProof/>
        </w:rPr>
        <w:fldChar w:fldCharType="begin" w:fldLock="1"/>
      </w:r>
      <w:r>
        <w:rPr>
          <w:noProof/>
        </w:rPr>
        <w:instrText xml:space="preserve"> PAGEREF _Toc171684294 \h </w:instrText>
      </w:r>
      <w:r>
        <w:rPr>
          <w:noProof/>
        </w:rPr>
      </w:r>
      <w:r>
        <w:rPr>
          <w:noProof/>
        </w:rPr>
        <w:fldChar w:fldCharType="separate"/>
      </w:r>
      <w:r>
        <w:rPr>
          <w:noProof/>
        </w:rPr>
        <w:t>10</w:t>
      </w:r>
      <w:r>
        <w:rPr>
          <w:noProof/>
        </w:rPr>
        <w:fldChar w:fldCharType="end"/>
      </w:r>
    </w:p>
    <w:p w14:paraId="7AD4B628" w14:textId="7EAFB1D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_Toc171684295 \h </w:instrText>
      </w:r>
      <w:r>
        <w:rPr>
          <w:noProof/>
        </w:rPr>
      </w:r>
      <w:r>
        <w:rPr>
          <w:noProof/>
        </w:rPr>
        <w:fldChar w:fldCharType="separate"/>
      </w:r>
      <w:r>
        <w:rPr>
          <w:noProof/>
        </w:rPr>
        <w:t>11</w:t>
      </w:r>
      <w:r>
        <w:rPr>
          <w:noProof/>
        </w:rPr>
        <w:fldChar w:fldCharType="end"/>
      </w:r>
    </w:p>
    <w:p w14:paraId="4D5D2161" w14:textId="128B5B4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_Toc171684296 \h </w:instrText>
      </w:r>
      <w:r>
        <w:rPr>
          <w:noProof/>
        </w:rPr>
      </w:r>
      <w:r>
        <w:rPr>
          <w:noProof/>
        </w:rPr>
        <w:fldChar w:fldCharType="separate"/>
      </w:r>
      <w:r>
        <w:rPr>
          <w:noProof/>
        </w:rPr>
        <w:t>12</w:t>
      </w:r>
      <w:r>
        <w:rPr>
          <w:noProof/>
        </w:rPr>
        <w:fldChar w:fldCharType="end"/>
      </w:r>
    </w:p>
    <w:p w14:paraId="08D66207" w14:textId="4712E07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_Toc171684297 \h </w:instrText>
      </w:r>
      <w:r>
        <w:rPr>
          <w:noProof/>
        </w:rPr>
      </w:r>
      <w:r>
        <w:rPr>
          <w:noProof/>
        </w:rPr>
        <w:fldChar w:fldCharType="separate"/>
      </w:r>
      <w:r>
        <w:rPr>
          <w:noProof/>
        </w:rPr>
        <w:t>12</w:t>
      </w:r>
      <w:r>
        <w:rPr>
          <w:noProof/>
        </w:rPr>
        <w:fldChar w:fldCharType="end"/>
      </w:r>
    </w:p>
    <w:p w14:paraId="237B6D94" w14:textId="5A8D2E12"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_Toc171684298 \h </w:instrText>
      </w:r>
      <w:r>
        <w:rPr>
          <w:noProof/>
        </w:rPr>
      </w:r>
      <w:r>
        <w:rPr>
          <w:noProof/>
        </w:rPr>
        <w:fldChar w:fldCharType="separate"/>
      </w:r>
      <w:r>
        <w:rPr>
          <w:noProof/>
        </w:rPr>
        <w:t>14</w:t>
      </w:r>
      <w:r>
        <w:rPr>
          <w:noProof/>
        </w:rPr>
        <w:fldChar w:fldCharType="end"/>
      </w:r>
    </w:p>
    <w:p w14:paraId="512781BC" w14:textId="6ACAD600"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Prerequisites</w:t>
      </w:r>
      <w:r>
        <w:rPr>
          <w:noProof/>
        </w:rPr>
        <w:tab/>
      </w:r>
      <w:r>
        <w:rPr>
          <w:noProof/>
        </w:rPr>
        <w:fldChar w:fldCharType="begin" w:fldLock="1"/>
      </w:r>
      <w:r>
        <w:rPr>
          <w:noProof/>
        </w:rPr>
        <w:instrText xml:space="preserve"> PAGEREF _Toc171684299 \h </w:instrText>
      </w:r>
      <w:r>
        <w:rPr>
          <w:noProof/>
        </w:rPr>
      </w:r>
      <w:r>
        <w:rPr>
          <w:noProof/>
        </w:rPr>
        <w:fldChar w:fldCharType="separate"/>
      </w:r>
      <w:r>
        <w:rPr>
          <w:noProof/>
        </w:rPr>
        <w:t>15</w:t>
      </w:r>
      <w:r>
        <w:rPr>
          <w:noProof/>
        </w:rPr>
        <w:fldChar w:fldCharType="end"/>
      </w:r>
    </w:p>
    <w:p w14:paraId="73A8E143" w14:textId="3CC4B03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_Toc171684300 \h </w:instrText>
      </w:r>
      <w:r>
        <w:rPr>
          <w:noProof/>
        </w:rPr>
      </w:r>
      <w:r>
        <w:rPr>
          <w:noProof/>
        </w:rPr>
        <w:fldChar w:fldCharType="separate"/>
      </w:r>
      <w:r>
        <w:rPr>
          <w:noProof/>
        </w:rPr>
        <w:t>15</w:t>
      </w:r>
      <w:r>
        <w:rPr>
          <w:noProof/>
        </w:rPr>
        <w:fldChar w:fldCharType="end"/>
      </w:r>
    </w:p>
    <w:p w14:paraId="30D6AA9F" w14:textId="3766DE3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_Toc171684301 \h </w:instrText>
      </w:r>
      <w:r>
        <w:rPr>
          <w:noProof/>
        </w:rPr>
      </w:r>
      <w:r>
        <w:rPr>
          <w:noProof/>
        </w:rPr>
        <w:fldChar w:fldCharType="separate"/>
      </w:r>
      <w:r>
        <w:rPr>
          <w:noProof/>
        </w:rPr>
        <w:t>15</w:t>
      </w:r>
      <w:r>
        <w:rPr>
          <w:noProof/>
        </w:rPr>
        <w:fldChar w:fldCharType="end"/>
      </w:r>
    </w:p>
    <w:p w14:paraId="365C632A" w14:textId="256BECC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_Toc171684302 \h </w:instrText>
      </w:r>
      <w:r>
        <w:rPr>
          <w:noProof/>
        </w:rPr>
      </w:r>
      <w:r>
        <w:rPr>
          <w:noProof/>
        </w:rPr>
        <w:fldChar w:fldCharType="separate"/>
      </w:r>
      <w:r>
        <w:rPr>
          <w:noProof/>
        </w:rPr>
        <w:t>15</w:t>
      </w:r>
      <w:r>
        <w:rPr>
          <w:noProof/>
        </w:rPr>
        <w:fldChar w:fldCharType="end"/>
      </w:r>
    </w:p>
    <w:p w14:paraId="11550E17" w14:textId="310A8B1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Support</w:t>
      </w:r>
      <w:r>
        <w:rPr>
          <w:noProof/>
        </w:rPr>
        <w:tab/>
      </w:r>
      <w:r>
        <w:rPr>
          <w:noProof/>
        </w:rPr>
        <w:fldChar w:fldCharType="begin" w:fldLock="1"/>
      </w:r>
      <w:r>
        <w:rPr>
          <w:noProof/>
        </w:rPr>
        <w:instrText xml:space="preserve"> PAGEREF _Toc171684303 \h </w:instrText>
      </w:r>
      <w:r>
        <w:rPr>
          <w:noProof/>
        </w:rPr>
      </w:r>
      <w:r>
        <w:rPr>
          <w:noProof/>
        </w:rPr>
        <w:fldChar w:fldCharType="separate"/>
      </w:r>
      <w:r>
        <w:rPr>
          <w:noProof/>
        </w:rPr>
        <w:t>16</w:t>
      </w:r>
      <w:r>
        <w:rPr>
          <w:noProof/>
        </w:rPr>
        <w:fldChar w:fldCharType="end"/>
      </w:r>
    </w:p>
    <w:p w14:paraId="070A34F1" w14:textId="55C683A6"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_Toc171684304 \h </w:instrText>
      </w:r>
      <w:r>
        <w:rPr>
          <w:noProof/>
        </w:rPr>
      </w:r>
      <w:r>
        <w:rPr>
          <w:noProof/>
        </w:rPr>
        <w:fldChar w:fldCharType="separate"/>
      </w:r>
      <w:r>
        <w:rPr>
          <w:noProof/>
        </w:rPr>
        <w:t>16</w:t>
      </w:r>
      <w:r>
        <w:rPr>
          <w:noProof/>
        </w:rPr>
        <w:fldChar w:fldCharType="end"/>
      </w:r>
    </w:p>
    <w:p w14:paraId="2D9DB7F3" w14:textId="74D7826A"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Provisioning</w:t>
      </w:r>
      <w:r>
        <w:rPr>
          <w:noProof/>
        </w:rPr>
        <w:tab/>
      </w:r>
      <w:r>
        <w:rPr>
          <w:noProof/>
        </w:rPr>
        <w:fldChar w:fldCharType="begin" w:fldLock="1"/>
      </w:r>
      <w:r>
        <w:rPr>
          <w:noProof/>
        </w:rPr>
        <w:instrText xml:space="preserve"> PAGEREF _Toc171684305 \h </w:instrText>
      </w:r>
      <w:r>
        <w:rPr>
          <w:noProof/>
        </w:rPr>
      </w:r>
      <w:r>
        <w:rPr>
          <w:noProof/>
        </w:rPr>
        <w:fldChar w:fldCharType="separate"/>
      </w:r>
      <w:r>
        <w:rPr>
          <w:noProof/>
        </w:rPr>
        <w:t>16</w:t>
      </w:r>
      <w:r>
        <w:rPr>
          <w:noProof/>
        </w:rPr>
        <w:fldChar w:fldCharType="end"/>
      </w:r>
    </w:p>
    <w:p w14:paraId="16A6BA2D" w14:textId="25DA510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_Toc171684306 \h </w:instrText>
      </w:r>
      <w:r>
        <w:rPr>
          <w:noProof/>
        </w:rPr>
      </w:r>
      <w:r>
        <w:rPr>
          <w:noProof/>
        </w:rPr>
        <w:fldChar w:fldCharType="separate"/>
      </w:r>
      <w:r>
        <w:rPr>
          <w:noProof/>
        </w:rPr>
        <w:t>16</w:t>
      </w:r>
      <w:r>
        <w:rPr>
          <w:noProof/>
        </w:rPr>
        <w:fldChar w:fldCharType="end"/>
      </w:r>
    </w:p>
    <w:p w14:paraId="1540FC1C" w14:textId="250CDA9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Edge Resources</w:t>
      </w:r>
      <w:r>
        <w:rPr>
          <w:noProof/>
        </w:rPr>
        <w:tab/>
      </w:r>
      <w:r>
        <w:rPr>
          <w:noProof/>
        </w:rPr>
        <w:fldChar w:fldCharType="begin" w:fldLock="1"/>
      </w:r>
      <w:r>
        <w:rPr>
          <w:noProof/>
        </w:rPr>
        <w:instrText xml:space="preserve"> PAGEREF _Toc171684307 \h </w:instrText>
      </w:r>
      <w:r>
        <w:rPr>
          <w:noProof/>
        </w:rPr>
      </w:r>
      <w:r>
        <w:rPr>
          <w:noProof/>
        </w:rPr>
        <w:fldChar w:fldCharType="separate"/>
      </w:r>
      <w:r>
        <w:rPr>
          <w:noProof/>
        </w:rPr>
        <w:t>16</w:t>
      </w:r>
      <w:r>
        <w:rPr>
          <w:noProof/>
        </w:rPr>
        <w:fldChar w:fldCharType="end"/>
      </w:r>
    </w:p>
    <w:p w14:paraId="791474A4" w14:textId="3381B4E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_Toc171684308 \h </w:instrText>
      </w:r>
      <w:r>
        <w:rPr>
          <w:noProof/>
        </w:rPr>
      </w:r>
      <w:r>
        <w:rPr>
          <w:noProof/>
        </w:rPr>
        <w:fldChar w:fldCharType="separate"/>
      </w:r>
      <w:r>
        <w:rPr>
          <w:noProof/>
        </w:rPr>
        <w:t>17</w:t>
      </w:r>
      <w:r>
        <w:rPr>
          <w:noProof/>
        </w:rPr>
        <w:fldChar w:fldCharType="end"/>
      </w:r>
    </w:p>
    <w:p w14:paraId="20CBB9CE" w14:textId="7E0325C1"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_Toc171684309 \h </w:instrText>
      </w:r>
      <w:r>
        <w:rPr>
          <w:noProof/>
        </w:rPr>
      </w:r>
      <w:r>
        <w:rPr>
          <w:noProof/>
        </w:rPr>
        <w:fldChar w:fldCharType="separate"/>
      </w:r>
      <w:r>
        <w:rPr>
          <w:noProof/>
        </w:rPr>
        <w:t>17</w:t>
      </w:r>
      <w:r>
        <w:rPr>
          <w:noProof/>
        </w:rPr>
        <w:fldChar w:fldCharType="end"/>
      </w:r>
    </w:p>
    <w:p w14:paraId="42A3E1FC" w14:textId="6A5F22D3"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_Toc171684310 \h </w:instrText>
      </w:r>
      <w:r>
        <w:rPr>
          <w:noProof/>
        </w:rPr>
      </w:r>
      <w:r>
        <w:rPr>
          <w:noProof/>
        </w:rPr>
        <w:fldChar w:fldCharType="separate"/>
      </w:r>
      <w:r>
        <w:rPr>
          <w:noProof/>
        </w:rPr>
        <w:t>17</w:t>
      </w:r>
      <w:r>
        <w:rPr>
          <w:noProof/>
        </w:rPr>
        <w:fldChar w:fldCharType="end"/>
      </w:r>
    </w:p>
    <w:p w14:paraId="24216BB2" w14:textId="16E911D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_Toc171684311 \h </w:instrText>
      </w:r>
      <w:r>
        <w:rPr>
          <w:noProof/>
        </w:rPr>
      </w:r>
      <w:r>
        <w:rPr>
          <w:noProof/>
        </w:rPr>
        <w:fldChar w:fldCharType="separate"/>
      </w:r>
      <w:r>
        <w:rPr>
          <w:noProof/>
        </w:rPr>
        <w:t>17</w:t>
      </w:r>
      <w:r>
        <w:rPr>
          <w:noProof/>
        </w:rPr>
        <w:fldChar w:fldCharType="end"/>
      </w:r>
    </w:p>
    <w:p w14:paraId="312D5BC3" w14:textId="4E48E011"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_Toc171684312 \h </w:instrText>
      </w:r>
      <w:r>
        <w:rPr>
          <w:noProof/>
        </w:rPr>
      </w:r>
      <w:r>
        <w:rPr>
          <w:noProof/>
        </w:rPr>
        <w:fldChar w:fldCharType="separate"/>
      </w:r>
      <w:r>
        <w:rPr>
          <w:noProof/>
        </w:rPr>
        <w:t>19</w:t>
      </w:r>
      <w:r>
        <w:rPr>
          <w:noProof/>
        </w:rPr>
        <w:fldChar w:fldCharType="end"/>
      </w:r>
    </w:p>
    <w:p w14:paraId="34262859" w14:textId="0372368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_Toc171684313 \h </w:instrText>
      </w:r>
      <w:r>
        <w:rPr>
          <w:noProof/>
        </w:rPr>
      </w:r>
      <w:r>
        <w:rPr>
          <w:noProof/>
        </w:rPr>
        <w:fldChar w:fldCharType="separate"/>
      </w:r>
      <w:r>
        <w:rPr>
          <w:noProof/>
        </w:rPr>
        <w:t>19</w:t>
      </w:r>
      <w:r>
        <w:rPr>
          <w:noProof/>
        </w:rPr>
        <w:fldChar w:fldCharType="end"/>
      </w:r>
    </w:p>
    <w:p w14:paraId="36E6B660" w14:textId="5C2693B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_Toc171684314 \h </w:instrText>
      </w:r>
      <w:r>
        <w:rPr>
          <w:noProof/>
        </w:rPr>
      </w:r>
      <w:r>
        <w:rPr>
          <w:noProof/>
        </w:rPr>
        <w:fldChar w:fldCharType="separate"/>
      </w:r>
      <w:r>
        <w:rPr>
          <w:noProof/>
        </w:rPr>
        <w:t>19</w:t>
      </w:r>
      <w:r>
        <w:rPr>
          <w:noProof/>
        </w:rPr>
        <w:fldChar w:fldCharType="end"/>
      </w:r>
    </w:p>
    <w:p w14:paraId="4BEF44C2" w14:textId="0E63667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_Toc171684315 \h </w:instrText>
      </w:r>
      <w:r>
        <w:rPr>
          <w:noProof/>
        </w:rPr>
      </w:r>
      <w:r>
        <w:rPr>
          <w:noProof/>
        </w:rPr>
        <w:fldChar w:fldCharType="separate"/>
      </w:r>
      <w:r>
        <w:rPr>
          <w:noProof/>
        </w:rPr>
        <w:t>19</w:t>
      </w:r>
      <w:r>
        <w:rPr>
          <w:noProof/>
        </w:rPr>
        <w:fldChar w:fldCharType="end"/>
      </w:r>
    </w:p>
    <w:p w14:paraId="352DB60C" w14:textId="139211FA"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_Toc171684316 \h </w:instrText>
      </w:r>
      <w:r>
        <w:rPr>
          <w:noProof/>
        </w:rPr>
      </w:r>
      <w:r>
        <w:rPr>
          <w:noProof/>
        </w:rPr>
        <w:fldChar w:fldCharType="separate"/>
      </w:r>
      <w:r>
        <w:rPr>
          <w:noProof/>
        </w:rPr>
        <w:t>20</w:t>
      </w:r>
      <w:r>
        <w:rPr>
          <w:noProof/>
        </w:rPr>
        <w:fldChar w:fldCharType="end"/>
      </w:r>
    </w:p>
    <w:p w14:paraId="35ADAF98" w14:textId="3E8D862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_Toc171684317 \h </w:instrText>
      </w:r>
      <w:r>
        <w:rPr>
          <w:noProof/>
        </w:rPr>
      </w:r>
      <w:r>
        <w:rPr>
          <w:noProof/>
        </w:rPr>
        <w:fldChar w:fldCharType="separate"/>
      </w:r>
      <w:r>
        <w:rPr>
          <w:noProof/>
        </w:rPr>
        <w:t>20</w:t>
      </w:r>
      <w:r>
        <w:rPr>
          <w:noProof/>
        </w:rPr>
        <w:fldChar w:fldCharType="end"/>
      </w:r>
    </w:p>
    <w:p w14:paraId="63362DC3" w14:textId="0209F0C2"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_Toc171684318 \h </w:instrText>
      </w:r>
      <w:r>
        <w:rPr>
          <w:noProof/>
        </w:rPr>
      </w:r>
      <w:r>
        <w:rPr>
          <w:noProof/>
        </w:rPr>
        <w:fldChar w:fldCharType="separate"/>
      </w:r>
      <w:r>
        <w:rPr>
          <w:noProof/>
        </w:rPr>
        <w:t>20</w:t>
      </w:r>
      <w:r>
        <w:rPr>
          <w:noProof/>
        </w:rPr>
        <w:fldChar w:fldCharType="end"/>
      </w:r>
    </w:p>
    <w:p w14:paraId="30867FFC" w14:textId="71B9621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_Toc171684319 \h </w:instrText>
      </w:r>
      <w:r>
        <w:rPr>
          <w:noProof/>
        </w:rPr>
      </w:r>
      <w:r>
        <w:rPr>
          <w:noProof/>
        </w:rPr>
        <w:fldChar w:fldCharType="separate"/>
      </w:r>
      <w:r>
        <w:rPr>
          <w:noProof/>
        </w:rPr>
        <w:t>23</w:t>
      </w:r>
      <w:r>
        <w:rPr>
          <w:noProof/>
        </w:rPr>
        <w:fldChar w:fldCharType="end"/>
      </w:r>
    </w:p>
    <w:p w14:paraId="32E8C0D6" w14:textId="1DDACE6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_Toc171684320 \h </w:instrText>
      </w:r>
      <w:r>
        <w:rPr>
          <w:noProof/>
        </w:rPr>
      </w:r>
      <w:r>
        <w:rPr>
          <w:noProof/>
        </w:rPr>
        <w:fldChar w:fldCharType="separate"/>
      </w:r>
      <w:r>
        <w:rPr>
          <w:noProof/>
        </w:rPr>
        <w:t>23</w:t>
      </w:r>
      <w:r>
        <w:rPr>
          <w:noProof/>
        </w:rPr>
        <w:fldChar w:fldCharType="end"/>
      </w:r>
    </w:p>
    <w:p w14:paraId="263AA6DD" w14:textId="764AB7FA"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Split Rendering Client</w:t>
      </w:r>
      <w:r>
        <w:rPr>
          <w:noProof/>
        </w:rPr>
        <w:tab/>
      </w:r>
      <w:r>
        <w:rPr>
          <w:noProof/>
        </w:rPr>
        <w:fldChar w:fldCharType="begin" w:fldLock="1"/>
      </w:r>
      <w:r>
        <w:rPr>
          <w:noProof/>
        </w:rPr>
        <w:instrText xml:space="preserve"> PAGEREF _Toc171684321 \h </w:instrText>
      </w:r>
      <w:r>
        <w:rPr>
          <w:noProof/>
        </w:rPr>
      </w:r>
      <w:r>
        <w:rPr>
          <w:noProof/>
        </w:rPr>
        <w:fldChar w:fldCharType="separate"/>
      </w:r>
      <w:r>
        <w:rPr>
          <w:noProof/>
        </w:rPr>
        <w:t>23</w:t>
      </w:r>
      <w:r>
        <w:rPr>
          <w:noProof/>
        </w:rPr>
        <w:fldChar w:fldCharType="end"/>
      </w:r>
    </w:p>
    <w:p w14:paraId="33202CF3" w14:textId="112F8C27"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_Toc171684322 \h </w:instrText>
      </w:r>
      <w:r>
        <w:rPr>
          <w:noProof/>
        </w:rPr>
      </w:r>
      <w:r>
        <w:rPr>
          <w:noProof/>
        </w:rPr>
        <w:fldChar w:fldCharType="separate"/>
      </w:r>
      <w:r>
        <w:rPr>
          <w:noProof/>
        </w:rPr>
        <w:t>23</w:t>
      </w:r>
      <w:r>
        <w:rPr>
          <w:noProof/>
        </w:rPr>
        <w:fldChar w:fldCharType="end"/>
      </w:r>
    </w:p>
    <w:p w14:paraId="746936BF" w14:textId="6F597644"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Client API</w:t>
      </w:r>
      <w:r>
        <w:rPr>
          <w:noProof/>
        </w:rPr>
        <w:tab/>
      </w:r>
      <w:r>
        <w:rPr>
          <w:noProof/>
        </w:rPr>
        <w:fldChar w:fldCharType="begin" w:fldLock="1"/>
      </w:r>
      <w:r>
        <w:rPr>
          <w:noProof/>
        </w:rPr>
        <w:instrText xml:space="preserve"> PAGEREF _Toc171684323 \h </w:instrText>
      </w:r>
      <w:r>
        <w:rPr>
          <w:noProof/>
        </w:rPr>
      </w:r>
      <w:r>
        <w:rPr>
          <w:noProof/>
        </w:rPr>
        <w:fldChar w:fldCharType="separate"/>
      </w:r>
      <w:r>
        <w:rPr>
          <w:noProof/>
        </w:rPr>
        <w:t>23</w:t>
      </w:r>
      <w:r>
        <w:rPr>
          <w:noProof/>
        </w:rPr>
        <w:fldChar w:fldCharType="end"/>
      </w:r>
    </w:p>
    <w:p w14:paraId="036640BD" w14:textId="25D2C2F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_Toc171684324 \h </w:instrText>
      </w:r>
      <w:r>
        <w:rPr>
          <w:noProof/>
        </w:rPr>
      </w:r>
      <w:r>
        <w:rPr>
          <w:noProof/>
        </w:rPr>
        <w:fldChar w:fldCharType="separate"/>
      </w:r>
      <w:r>
        <w:rPr>
          <w:noProof/>
        </w:rPr>
        <w:t>25</w:t>
      </w:r>
      <w:r>
        <w:rPr>
          <w:noProof/>
        </w:rPr>
        <w:fldChar w:fldCharType="end"/>
      </w:r>
    </w:p>
    <w:p w14:paraId="04CE562D" w14:textId="7047F63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_Toc171684325 \h </w:instrText>
      </w:r>
      <w:r>
        <w:rPr>
          <w:noProof/>
        </w:rPr>
      </w:r>
      <w:r>
        <w:rPr>
          <w:noProof/>
        </w:rPr>
        <w:fldChar w:fldCharType="separate"/>
      </w:r>
      <w:r>
        <w:rPr>
          <w:noProof/>
        </w:rPr>
        <w:t>25</w:t>
      </w:r>
      <w:r>
        <w:rPr>
          <w:noProof/>
        </w:rPr>
        <w:fldChar w:fldCharType="end"/>
      </w:r>
    </w:p>
    <w:p w14:paraId="7ACCA2B5" w14:textId="1B2368D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QoE Metrics Formats</w:t>
      </w:r>
      <w:r>
        <w:rPr>
          <w:noProof/>
        </w:rPr>
        <w:tab/>
      </w:r>
      <w:r>
        <w:rPr>
          <w:noProof/>
        </w:rPr>
        <w:fldChar w:fldCharType="begin" w:fldLock="1"/>
      </w:r>
      <w:r>
        <w:rPr>
          <w:noProof/>
        </w:rPr>
        <w:instrText xml:space="preserve"> PAGEREF _Toc171684326 \h </w:instrText>
      </w:r>
      <w:r>
        <w:rPr>
          <w:noProof/>
        </w:rPr>
      </w:r>
      <w:r>
        <w:rPr>
          <w:noProof/>
        </w:rPr>
        <w:fldChar w:fldCharType="separate"/>
      </w:r>
      <w:r>
        <w:rPr>
          <w:noProof/>
        </w:rPr>
        <w:t>25</w:t>
      </w:r>
      <w:r>
        <w:rPr>
          <w:noProof/>
        </w:rPr>
        <w:fldChar w:fldCharType="end"/>
      </w:r>
    </w:p>
    <w:p w14:paraId="178AF9F6" w14:textId="1DD3F1BD"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QoE Metrics reporting protocol</w:t>
      </w:r>
      <w:r>
        <w:rPr>
          <w:noProof/>
        </w:rPr>
        <w:tab/>
      </w:r>
      <w:r>
        <w:rPr>
          <w:noProof/>
        </w:rPr>
        <w:fldChar w:fldCharType="begin" w:fldLock="1"/>
      </w:r>
      <w:r>
        <w:rPr>
          <w:noProof/>
        </w:rPr>
        <w:instrText xml:space="preserve"> PAGEREF _Toc171684327 \h </w:instrText>
      </w:r>
      <w:r>
        <w:rPr>
          <w:noProof/>
        </w:rPr>
      </w:r>
      <w:r>
        <w:rPr>
          <w:noProof/>
        </w:rPr>
        <w:fldChar w:fldCharType="separate"/>
      </w:r>
      <w:r>
        <w:rPr>
          <w:noProof/>
        </w:rPr>
        <w:t>28</w:t>
      </w:r>
      <w:r>
        <w:rPr>
          <w:noProof/>
        </w:rPr>
        <w:fldChar w:fldCharType="end"/>
      </w:r>
    </w:p>
    <w:p w14:paraId="49A3FDC0" w14:textId="5C25488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QoE metrics definition</w:t>
      </w:r>
      <w:r>
        <w:rPr>
          <w:noProof/>
        </w:rPr>
        <w:tab/>
      </w:r>
      <w:r>
        <w:rPr>
          <w:noProof/>
        </w:rPr>
        <w:fldChar w:fldCharType="begin" w:fldLock="1"/>
      </w:r>
      <w:r>
        <w:rPr>
          <w:noProof/>
        </w:rPr>
        <w:instrText xml:space="preserve"> PAGEREF _Toc171684328 \h </w:instrText>
      </w:r>
      <w:r>
        <w:rPr>
          <w:noProof/>
        </w:rPr>
      </w:r>
      <w:r>
        <w:rPr>
          <w:noProof/>
        </w:rPr>
        <w:fldChar w:fldCharType="separate"/>
      </w:r>
      <w:r>
        <w:rPr>
          <w:noProof/>
        </w:rPr>
        <w:t>28</w:t>
      </w:r>
      <w:r>
        <w:rPr>
          <w:noProof/>
        </w:rPr>
        <w:fldChar w:fldCharType="end"/>
      </w:r>
    </w:p>
    <w:p w14:paraId="334A8F1C" w14:textId="5062EE2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Quality metrics reporting</w:t>
      </w:r>
      <w:r>
        <w:rPr>
          <w:noProof/>
        </w:rPr>
        <w:tab/>
      </w:r>
      <w:r>
        <w:rPr>
          <w:noProof/>
        </w:rPr>
        <w:fldChar w:fldCharType="begin" w:fldLock="1"/>
      </w:r>
      <w:r>
        <w:rPr>
          <w:noProof/>
        </w:rPr>
        <w:instrText xml:space="preserve"> PAGEREF _Toc171684329 \h </w:instrText>
      </w:r>
      <w:r>
        <w:rPr>
          <w:noProof/>
        </w:rPr>
      </w:r>
      <w:r>
        <w:rPr>
          <w:noProof/>
        </w:rPr>
        <w:fldChar w:fldCharType="separate"/>
      </w:r>
      <w:r>
        <w:rPr>
          <w:noProof/>
        </w:rPr>
        <w:t>35</w:t>
      </w:r>
      <w:r>
        <w:rPr>
          <w:noProof/>
        </w:rPr>
        <w:fldChar w:fldCharType="end"/>
      </w:r>
    </w:p>
    <w:p w14:paraId="4E60EF47" w14:textId="335E0CAE"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_Toc171684330 \h </w:instrText>
      </w:r>
      <w:r>
        <w:rPr>
          <w:noProof/>
        </w:rPr>
      </w:r>
      <w:r>
        <w:rPr>
          <w:noProof/>
        </w:rPr>
        <w:fldChar w:fldCharType="separate"/>
      </w:r>
      <w:r>
        <w:rPr>
          <w:noProof/>
        </w:rPr>
        <w:t>37</w:t>
      </w:r>
      <w:r>
        <w:rPr>
          <w:noProof/>
        </w:rPr>
        <w:fldChar w:fldCharType="end"/>
      </w:r>
    </w:p>
    <w:p w14:paraId="77C842EB" w14:textId="7C08FFE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_Toc171684331 \h </w:instrText>
      </w:r>
      <w:r>
        <w:rPr>
          <w:noProof/>
        </w:rPr>
      </w:r>
      <w:r>
        <w:rPr>
          <w:noProof/>
        </w:rPr>
        <w:fldChar w:fldCharType="separate"/>
      </w:r>
      <w:r>
        <w:rPr>
          <w:noProof/>
        </w:rPr>
        <w:t>37</w:t>
      </w:r>
      <w:r>
        <w:rPr>
          <w:noProof/>
        </w:rPr>
        <w:fldChar w:fldCharType="end"/>
      </w:r>
    </w:p>
    <w:p w14:paraId="58BC2030" w14:textId="43E7D67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Privacy</w:t>
      </w:r>
      <w:r>
        <w:rPr>
          <w:noProof/>
        </w:rPr>
        <w:tab/>
      </w:r>
      <w:r>
        <w:rPr>
          <w:noProof/>
        </w:rPr>
        <w:fldChar w:fldCharType="begin" w:fldLock="1"/>
      </w:r>
      <w:r>
        <w:rPr>
          <w:noProof/>
        </w:rPr>
        <w:instrText xml:space="preserve"> PAGEREF _Toc171684332 \h </w:instrText>
      </w:r>
      <w:r>
        <w:rPr>
          <w:noProof/>
        </w:rPr>
      </w:r>
      <w:r>
        <w:rPr>
          <w:noProof/>
        </w:rPr>
        <w:fldChar w:fldCharType="separate"/>
      </w:r>
      <w:r>
        <w:rPr>
          <w:noProof/>
        </w:rPr>
        <w:t>37</w:t>
      </w:r>
      <w:r>
        <w:rPr>
          <w:noProof/>
        </w:rPr>
        <w:fldChar w:fldCharType="end"/>
      </w:r>
    </w:p>
    <w:p w14:paraId="442BC427" w14:textId="3AE8E0DE"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_Toc171684333 \h </w:instrText>
      </w:r>
      <w:r>
        <w:rPr>
          <w:noProof/>
        </w:rPr>
      </w:r>
      <w:r>
        <w:rPr>
          <w:noProof/>
        </w:rPr>
        <w:fldChar w:fldCharType="separate"/>
      </w:r>
      <w:r>
        <w:rPr>
          <w:noProof/>
        </w:rPr>
        <w:t>38</w:t>
      </w:r>
      <w:r>
        <w:rPr>
          <w:noProof/>
        </w:rPr>
        <w:fldChar w:fldCharType="end"/>
      </w:r>
    </w:p>
    <w:p w14:paraId="5E10E987" w14:textId="21430A16"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_Toc171684334 \h </w:instrText>
      </w:r>
      <w:r>
        <w:rPr>
          <w:noProof/>
        </w:rPr>
      </w:r>
      <w:r>
        <w:rPr>
          <w:noProof/>
        </w:rPr>
        <w:fldChar w:fldCharType="separate"/>
      </w:r>
      <w:r>
        <w:rPr>
          <w:noProof/>
        </w:rPr>
        <w:t>38</w:t>
      </w:r>
      <w:r>
        <w:rPr>
          <w:noProof/>
        </w:rPr>
        <w:fldChar w:fldCharType="end"/>
      </w:r>
    </w:p>
    <w:p w14:paraId="49DBC652" w14:textId="6087435C"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_Toc171684335 \h </w:instrText>
      </w:r>
      <w:r>
        <w:rPr>
          <w:noProof/>
        </w:rPr>
      </w:r>
      <w:r>
        <w:rPr>
          <w:noProof/>
        </w:rPr>
        <w:fldChar w:fldCharType="separate"/>
      </w:r>
      <w:r>
        <w:rPr>
          <w:noProof/>
        </w:rPr>
        <w:t>38</w:t>
      </w:r>
      <w:r>
        <w:rPr>
          <w:noProof/>
        </w:rPr>
        <w:fldChar w:fldCharType="end"/>
      </w:r>
    </w:p>
    <w:p w14:paraId="0F540F4F" w14:textId="420019C2"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Conformance Testing</w:t>
      </w:r>
      <w:r>
        <w:rPr>
          <w:noProof/>
        </w:rPr>
        <w:tab/>
      </w:r>
      <w:r>
        <w:rPr>
          <w:noProof/>
        </w:rPr>
        <w:fldChar w:fldCharType="begin" w:fldLock="1"/>
      </w:r>
      <w:r>
        <w:rPr>
          <w:noProof/>
        </w:rPr>
        <w:instrText xml:space="preserve"> PAGEREF _Toc171684336 \h </w:instrText>
      </w:r>
      <w:r>
        <w:rPr>
          <w:noProof/>
        </w:rPr>
      </w:r>
      <w:r>
        <w:rPr>
          <w:noProof/>
        </w:rPr>
        <w:fldChar w:fldCharType="separate"/>
      </w:r>
      <w:r>
        <w:rPr>
          <w:noProof/>
        </w:rPr>
        <w:t>38</w:t>
      </w:r>
      <w:r>
        <w:rPr>
          <w:noProof/>
        </w:rPr>
        <w:fldChar w:fldCharType="end"/>
      </w:r>
    </w:p>
    <w:p w14:paraId="26DC032C" w14:textId="261E01D7"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_Toc171684337 \h </w:instrText>
      </w:r>
      <w:r>
        <w:rPr>
          <w:noProof/>
        </w:rPr>
      </w:r>
      <w:r>
        <w:rPr>
          <w:noProof/>
        </w:rPr>
        <w:fldChar w:fldCharType="separate"/>
      </w:r>
      <w:r>
        <w:rPr>
          <w:noProof/>
        </w:rPr>
        <w:t>40</w:t>
      </w:r>
      <w:r>
        <w:rPr>
          <w:noProof/>
        </w:rPr>
        <w:fldChar w:fldCharType="end"/>
      </w:r>
    </w:p>
    <w:p w14:paraId="61726EAC" w14:textId="0AC7C2A1"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_Toc171684338 \h </w:instrText>
      </w:r>
      <w:r>
        <w:rPr>
          <w:noProof/>
        </w:rPr>
      </w:r>
      <w:r>
        <w:rPr>
          <w:noProof/>
        </w:rPr>
        <w:fldChar w:fldCharType="separate"/>
      </w:r>
      <w:r>
        <w:rPr>
          <w:noProof/>
        </w:rPr>
        <w:t>40</w:t>
      </w:r>
      <w:r>
        <w:rPr>
          <w:noProof/>
        </w:rPr>
        <w:fldChar w:fldCharType="end"/>
      </w:r>
    </w:p>
    <w:p w14:paraId="7E0CA575" w14:textId="173E2A69"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_Toc171684339 \h </w:instrText>
      </w:r>
      <w:r>
        <w:rPr>
          <w:noProof/>
        </w:rPr>
      </w:r>
      <w:r>
        <w:rPr>
          <w:noProof/>
        </w:rPr>
        <w:fldChar w:fldCharType="separate"/>
      </w:r>
      <w:r>
        <w:rPr>
          <w:noProof/>
        </w:rPr>
        <w:t>40</w:t>
      </w:r>
      <w:r>
        <w:rPr>
          <w:noProof/>
        </w:rPr>
        <w:fldChar w:fldCharType="end"/>
      </w:r>
    </w:p>
    <w:p w14:paraId="463465B3" w14:textId="640CBAA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_Toc171684340 \h </w:instrText>
      </w:r>
      <w:r>
        <w:rPr>
          <w:noProof/>
        </w:rPr>
      </w:r>
      <w:r>
        <w:rPr>
          <w:noProof/>
        </w:rPr>
        <w:fldChar w:fldCharType="separate"/>
      </w:r>
      <w:r>
        <w:rPr>
          <w:noProof/>
        </w:rPr>
        <w:t>40</w:t>
      </w:r>
      <w:r>
        <w:rPr>
          <w:noProof/>
        </w:rPr>
        <w:fldChar w:fldCharType="end"/>
      </w:r>
    </w:p>
    <w:p w14:paraId="632E68F4" w14:textId="2813DA7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_Toc171684341 \h </w:instrText>
      </w:r>
      <w:r>
        <w:rPr>
          <w:noProof/>
        </w:rPr>
      </w:r>
      <w:r>
        <w:rPr>
          <w:noProof/>
        </w:rPr>
        <w:fldChar w:fldCharType="separate"/>
      </w:r>
      <w:r>
        <w:rPr>
          <w:noProof/>
        </w:rPr>
        <w:t>40</w:t>
      </w:r>
      <w:r>
        <w:rPr>
          <w:noProof/>
        </w:rPr>
        <w:fldChar w:fldCharType="end"/>
      </w:r>
    </w:p>
    <w:p w14:paraId="067D4C2F" w14:textId="7ECB22A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_Toc171684342 \h </w:instrText>
      </w:r>
      <w:r>
        <w:rPr>
          <w:noProof/>
        </w:rPr>
      </w:r>
      <w:r>
        <w:rPr>
          <w:noProof/>
        </w:rPr>
        <w:fldChar w:fldCharType="separate"/>
      </w:r>
      <w:r>
        <w:rPr>
          <w:noProof/>
        </w:rPr>
        <w:t>41</w:t>
      </w:r>
      <w:r>
        <w:rPr>
          <w:noProof/>
        </w:rPr>
        <w:fldChar w:fldCharType="end"/>
      </w:r>
    </w:p>
    <w:p w14:paraId="0FE05E00" w14:textId="7F51598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C.1.2.4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_Toc171684343 \h </w:instrText>
      </w:r>
      <w:r>
        <w:rPr>
          <w:noProof/>
        </w:rPr>
      </w:r>
      <w:r>
        <w:rPr>
          <w:noProof/>
        </w:rPr>
        <w:fldChar w:fldCharType="separate"/>
      </w:r>
      <w:r>
        <w:rPr>
          <w:noProof/>
        </w:rPr>
        <w:t>41</w:t>
      </w:r>
      <w:r>
        <w:rPr>
          <w:noProof/>
        </w:rPr>
        <w:fldChar w:fldCharType="end"/>
      </w:r>
    </w:p>
    <w:p w14:paraId="2D82DEF2" w14:textId="1A6CAA2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_Toc171684344 \h </w:instrText>
      </w:r>
      <w:r>
        <w:rPr>
          <w:noProof/>
        </w:rPr>
      </w:r>
      <w:r>
        <w:rPr>
          <w:noProof/>
        </w:rPr>
        <w:fldChar w:fldCharType="separate"/>
      </w:r>
      <w:r>
        <w:rPr>
          <w:noProof/>
        </w:rPr>
        <w:t>41</w:t>
      </w:r>
      <w:r>
        <w:rPr>
          <w:noProof/>
        </w:rPr>
        <w:fldChar w:fldCharType="end"/>
      </w:r>
    </w:p>
    <w:p w14:paraId="10AFC58E" w14:textId="7DF6A3B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_Toc171684345 \h </w:instrText>
      </w:r>
      <w:r>
        <w:rPr>
          <w:noProof/>
        </w:rPr>
      </w:r>
      <w:r>
        <w:rPr>
          <w:noProof/>
        </w:rPr>
        <w:fldChar w:fldCharType="separate"/>
      </w:r>
      <w:r>
        <w:rPr>
          <w:noProof/>
        </w:rPr>
        <w:t>41</w:t>
      </w:r>
      <w:r>
        <w:rPr>
          <w:noProof/>
        </w:rPr>
        <w:fldChar w:fldCharType="end"/>
      </w:r>
    </w:p>
    <w:p w14:paraId="423A91AE" w14:textId="09715B2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_Toc171684346 \h </w:instrText>
      </w:r>
      <w:r>
        <w:rPr>
          <w:noProof/>
        </w:rPr>
      </w:r>
      <w:r>
        <w:rPr>
          <w:noProof/>
        </w:rPr>
        <w:fldChar w:fldCharType="separate"/>
      </w:r>
      <w:r>
        <w:rPr>
          <w:noProof/>
        </w:rPr>
        <w:t>41</w:t>
      </w:r>
      <w:r>
        <w:rPr>
          <w:noProof/>
        </w:rPr>
        <w:fldChar w:fldCharType="end"/>
      </w:r>
    </w:p>
    <w:p w14:paraId="5BF3A9C9" w14:textId="4334CE6A"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_Toc171684347 \h </w:instrText>
      </w:r>
      <w:r>
        <w:rPr>
          <w:noProof/>
        </w:rPr>
      </w:r>
      <w:r>
        <w:rPr>
          <w:noProof/>
        </w:rPr>
        <w:fldChar w:fldCharType="separate"/>
      </w:r>
      <w:r>
        <w:rPr>
          <w:noProof/>
        </w:rPr>
        <w:t>42</w:t>
      </w:r>
      <w:r>
        <w:rPr>
          <w:noProof/>
        </w:rPr>
        <w:fldChar w:fldCharType="end"/>
      </w:r>
    </w:p>
    <w:p w14:paraId="2DC55B3D" w14:textId="24685CF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C.1.3.4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_Toc171684348 \h </w:instrText>
      </w:r>
      <w:r>
        <w:rPr>
          <w:noProof/>
        </w:rPr>
      </w:r>
      <w:r>
        <w:rPr>
          <w:noProof/>
        </w:rPr>
        <w:fldChar w:fldCharType="separate"/>
      </w:r>
      <w:r>
        <w:rPr>
          <w:noProof/>
        </w:rPr>
        <w:t>43</w:t>
      </w:r>
      <w:r>
        <w:rPr>
          <w:noProof/>
        </w:rPr>
        <w:fldChar w:fldCharType="end"/>
      </w:r>
    </w:p>
    <w:p w14:paraId="0749F720" w14:textId="65FFCDD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_Toc171684349 \h </w:instrText>
      </w:r>
      <w:r>
        <w:rPr>
          <w:noProof/>
        </w:rPr>
      </w:r>
      <w:r>
        <w:rPr>
          <w:noProof/>
        </w:rPr>
        <w:fldChar w:fldCharType="separate"/>
      </w:r>
      <w:r>
        <w:rPr>
          <w:noProof/>
        </w:rPr>
        <w:t>43</w:t>
      </w:r>
      <w:r>
        <w:rPr>
          <w:noProof/>
        </w:rPr>
        <w:fldChar w:fldCharType="end"/>
      </w:r>
    </w:p>
    <w:p w14:paraId="3B9A3070" w14:textId="4133E9FB"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_Toc171684350 \h </w:instrText>
      </w:r>
      <w:r>
        <w:rPr>
          <w:noProof/>
        </w:rPr>
      </w:r>
      <w:r>
        <w:rPr>
          <w:noProof/>
        </w:rPr>
        <w:fldChar w:fldCharType="separate"/>
      </w:r>
      <w:r>
        <w:rPr>
          <w:noProof/>
        </w:rPr>
        <w:t>43</w:t>
      </w:r>
      <w:r>
        <w:rPr>
          <w:noProof/>
        </w:rPr>
        <w:fldChar w:fldCharType="end"/>
      </w:r>
    </w:p>
    <w:p w14:paraId="2540F9CD" w14:textId="45101D73"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_Toc171684351 \h </w:instrText>
      </w:r>
      <w:r>
        <w:rPr>
          <w:noProof/>
        </w:rPr>
      </w:r>
      <w:r>
        <w:rPr>
          <w:noProof/>
        </w:rPr>
        <w:fldChar w:fldCharType="separate"/>
      </w:r>
      <w:r>
        <w:rPr>
          <w:noProof/>
        </w:rPr>
        <w:t>43</w:t>
      </w:r>
      <w:r>
        <w:rPr>
          <w:noProof/>
        </w:rPr>
        <w:fldChar w:fldCharType="end"/>
      </w:r>
    </w:p>
    <w:p w14:paraId="48BC0164" w14:textId="71F150B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C.1.5</w:t>
      </w:r>
      <w:r>
        <w:rPr>
          <w:rFonts w:asciiTheme="minorHAnsi" w:eastAsiaTheme="minorEastAsia" w:hAnsiTheme="minorHAnsi" w:cstheme="minorBidi"/>
          <w:noProof/>
          <w:kern w:val="2"/>
          <w:sz w:val="24"/>
          <w:szCs w:val="24"/>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_Toc171684352 \h </w:instrText>
      </w:r>
      <w:r>
        <w:rPr>
          <w:noProof/>
        </w:rPr>
      </w:r>
      <w:r>
        <w:rPr>
          <w:noProof/>
        </w:rPr>
        <w:fldChar w:fldCharType="separate"/>
      </w:r>
      <w:r>
        <w:rPr>
          <w:noProof/>
        </w:rPr>
        <w:t>47</w:t>
      </w:r>
      <w:r>
        <w:rPr>
          <w:noProof/>
        </w:rPr>
        <w:fldChar w:fldCharType="end"/>
      </w:r>
    </w:p>
    <w:p w14:paraId="6F8E43F3" w14:textId="65649AD0" w:rsidR="00D53EA7" w:rsidRDefault="00D53EA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_Toc171684353 \h </w:instrText>
      </w:r>
      <w:r>
        <w:rPr>
          <w:noProof/>
        </w:rPr>
      </w:r>
      <w:r>
        <w:rPr>
          <w:noProof/>
        </w:rPr>
        <w:fldChar w:fldCharType="separate"/>
      </w:r>
      <w:r>
        <w:rPr>
          <w:noProof/>
        </w:rPr>
        <w:t>47</w:t>
      </w:r>
      <w:r>
        <w:rPr>
          <w:noProof/>
        </w:rPr>
        <w:fldChar w:fldCharType="end"/>
      </w:r>
    </w:p>
    <w:p w14:paraId="3FD1AD53" w14:textId="4087D7A3"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_Toc171684354 \h </w:instrText>
      </w:r>
      <w:r>
        <w:rPr>
          <w:noProof/>
        </w:rPr>
      </w:r>
      <w:r>
        <w:rPr>
          <w:noProof/>
        </w:rPr>
        <w:fldChar w:fldCharType="separate"/>
      </w:r>
      <w:r>
        <w:rPr>
          <w:noProof/>
        </w:rPr>
        <w:t>47</w:t>
      </w:r>
      <w:r>
        <w:rPr>
          <w:noProof/>
        </w:rPr>
        <w:fldChar w:fldCharType="end"/>
      </w:r>
    </w:p>
    <w:p w14:paraId="69F3204B" w14:textId="41CCA232"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_Toc171684355 \h </w:instrText>
      </w:r>
      <w:r>
        <w:rPr>
          <w:noProof/>
        </w:rPr>
      </w:r>
      <w:r>
        <w:rPr>
          <w:noProof/>
        </w:rPr>
        <w:fldChar w:fldCharType="separate"/>
      </w:r>
      <w:r>
        <w:rPr>
          <w:noProof/>
        </w:rPr>
        <w:t>47</w:t>
      </w:r>
      <w:r>
        <w:rPr>
          <w:noProof/>
        </w:rPr>
        <w:fldChar w:fldCharType="end"/>
      </w:r>
    </w:p>
    <w:p w14:paraId="2F2AC09A" w14:textId="3E523B3F"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_Toc171684356 \h </w:instrText>
      </w:r>
      <w:r>
        <w:rPr>
          <w:noProof/>
        </w:rPr>
      </w:r>
      <w:r>
        <w:rPr>
          <w:noProof/>
        </w:rPr>
        <w:fldChar w:fldCharType="separate"/>
      </w:r>
      <w:r>
        <w:rPr>
          <w:noProof/>
        </w:rPr>
        <w:t>49</w:t>
      </w:r>
      <w:r>
        <w:rPr>
          <w:noProof/>
        </w:rPr>
        <w:fldChar w:fldCharType="end"/>
      </w:r>
    </w:p>
    <w:p w14:paraId="162BA83E" w14:textId="38338DE9"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C.2.3.1</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_Toc171684357 \h </w:instrText>
      </w:r>
      <w:r>
        <w:rPr>
          <w:noProof/>
        </w:rPr>
      </w:r>
      <w:r>
        <w:rPr>
          <w:noProof/>
        </w:rPr>
        <w:fldChar w:fldCharType="separate"/>
      </w:r>
      <w:r>
        <w:rPr>
          <w:noProof/>
        </w:rPr>
        <w:t>49</w:t>
      </w:r>
      <w:r>
        <w:rPr>
          <w:noProof/>
        </w:rPr>
        <w:fldChar w:fldCharType="end"/>
      </w:r>
    </w:p>
    <w:p w14:paraId="23E21343" w14:textId="4426C5A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C.2.3.2</w:t>
      </w:r>
      <w:r>
        <w:rPr>
          <w:rFonts w:asciiTheme="minorHAnsi" w:eastAsiaTheme="minorEastAsia"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fldLock="1"/>
      </w:r>
      <w:r>
        <w:rPr>
          <w:noProof/>
        </w:rPr>
        <w:instrText xml:space="preserve"> PAGEREF _Toc171684358 \h </w:instrText>
      </w:r>
      <w:r>
        <w:rPr>
          <w:noProof/>
        </w:rPr>
      </w:r>
      <w:r>
        <w:rPr>
          <w:noProof/>
        </w:rPr>
        <w:fldChar w:fldCharType="separate"/>
      </w:r>
      <w:r>
        <w:rPr>
          <w:noProof/>
        </w:rPr>
        <w:t>50</w:t>
      </w:r>
      <w:r>
        <w:rPr>
          <w:noProof/>
        </w:rPr>
        <w:fldChar w:fldCharType="end"/>
      </w:r>
    </w:p>
    <w:p w14:paraId="3309C8C8" w14:textId="777C247E"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C.2.3.3</w:t>
      </w:r>
      <w:r>
        <w:rPr>
          <w:rFonts w:asciiTheme="minorHAnsi" w:eastAsiaTheme="minorEastAsia"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fldLock="1"/>
      </w:r>
      <w:r>
        <w:rPr>
          <w:noProof/>
        </w:rPr>
        <w:instrText xml:space="preserve"> PAGEREF _Toc171684359 \h </w:instrText>
      </w:r>
      <w:r>
        <w:rPr>
          <w:noProof/>
        </w:rPr>
      </w:r>
      <w:r>
        <w:rPr>
          <w:noProof/>
        </w:rPr>
        <w:fldChar w:fldCharType="separate"/>
      </w:r>
      <w:r>
        <w:rPr>
          <w:noProof/>
        </w:rPr>
        <w:t>50</w:t>
      </w:r>
      <w:r>
        <w:rPr>
          <w:noProof/>
        </w:rPr>
        <w:fldChar w:fldCharType="end"/>
      </w:r>
    </w:p>
    <w:p w14:paraId="19687986" w14:textId="38A3F4A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_Toc171684360 \h </w:instrText>
      </w:r>
      <w:r>
        <w:rPr>
          <w:noProof/>
        </w:rPr>
      </w:r>
      <w:r>
        <w:rPr>
          <w:noProof/>
        </w:rPr>
        <w:fldChar w:fldCharType="separate"/>
      </w:r>
      <w:r>
        <w:rPr>
          <w:noProof/>
        </w:rPr>
        <w:t>51</w:t>
      </w:r>
      <w:r>
        <w:rPr>
          <w:noProof/>
        </w:rPr>
        <w:fldChar w:fldCharType="end"/>
      </w:r>
    </w:p>
    <w:p w14:paraId="580ACD7D" w14:textId="5AEB39D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_Toc171684361 \h </w:instrText>
      </w:r>
      <w:r>
        <w:rPr>
          <w:noProof/>
        </w:rPr>
      </w:r>
      <w:r>
        <w:rPr>
          <w:noProof/>
        </w:rPr>
        <w:fldChar w:fldCharType="separate"/>
      </w:r>
      <w:r>
        <w:rPr>
          <w:noProof/>
        </w:rPr>
        <w:t>51</w:t>
      </w:r>
      <w:r>
        <w:rPr>
          <w:noProof/>
        </w:rPr>
        <w:fldChar w:fldCharType="end"/>
      </w:r>
    </w:p>
    <w:p w14:paraId="317A1D03" w14:textId="246E9030"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_Toc171684362 \h </w:instrText>
      </w:r>
      <w:r>
        <w:rPr>
          <w:noProof/>
        </w:rPr>
      </w:r>
      <w:r>
        <w:rPr>
          <w:noProof/>
        </w:rPr>
        <w:fldChar w:fldCharType="separate"/>
      </w:r>
      <w:r>
        <w:rPr>
          <w:noProof/>
        </w:rPr>
        <w:t>52</w:t>
      </w:r>
      <w:r>
        <w:rPr>
          <w:noProof/>
        </w:rPr>
        <w:fldChar w:fldCharType="end"/>
      </w:r>
    </w:p>
    <w:p w14:paraId="34B7C572" w14:textId="14F9D01F"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C.2.4.3</w:t>
      </w:r>
      <w:r>
        <w:rPr>
          <w:rFonts w:asciiTheme="minorHAnsi" w:eastAsiaTheme="minorEastAsia" w:hAnsiTheme="minorHAnsi" w:cstheme="minorBidi"/>
          <w:noProof/>
          <w:kern w:val="2"/>
          <w:sz w:val="24"/>
          <w:szCs w:val="24"/>
          <w:lang w:eastAsia="en-GB"/>
          <w14:ligatures w14:val="standardContextual"/>
        </w:rPr>
        <w:tab/>
      </w:r>
      <w:r>
        <w:rPr>
          <w:noProof/>
        </w:rPr>
        <w:t>Rendering format description</w:t>
      </w:r>
      <w:r>
        <w:rPr>
          <w:noProof/>
        </w:rPr>
        <w:tab/>
      </w:r>
      <w:r>
        <w:rPr>
          <w:noProof/>
        </w:rPr>
        <w:fldChar w:fldCharType="begin" w:fldLock="1"/>
      </w:r>
      <w:r>
        <w:rPr>
          <w:noProof/>
        </w:rPr>
        <w:instrText xml:space="preserve"> PAGEREF _Toc171684363 \h </w:instrText>
      </w:r>
      <w:r>
        <w:rPr>
          <w:noProof/>
        </w:rPr>
      </w:r>
      <w:r>
        <w:rPr>
          <w:noProof/>
        </w:rPr>
        <w:fldChar w:fldCharType="separate"/>
      </w:r>
      <w:r>
        <w:rPr>
          <w:noProof/>
        </w:rPr>
        <w:t>52</w:t>
      </w:r>
      <w:r>
        <w:rPr>
          <w:noProof/>
        </w:rPr>
        <w:fldChar w:fldCharType="end"/>
      </w:r>
    </w:p>
    <w:p w14:paraId="091E7997" w14:textId="581B80CD"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C.2.4.4</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_Toc171684364 \h </w:instrText>
      </w:r>
      <w:r>
        <w:rPr>
          <w:noProof/>
        </w:rPr>
      </w:r>
      <w:r>
        <w:rPr>
          <w:noProof/>
        </w:rPr>
        <w:fldChar w:fldCharType="separate"/>
      </w:r>
      <w:r>
        <w:rPr>
          <w:noProof/>
        </w:rPr>
        <w:t>52</w:t>
      </w:r>
      <w:r>
        <w:rPr>
          <w:noProof/>
        </w:rPr>
        <w:fldChar w:fldCharType="end"/>
      </w:r>
    </w:p>
    <w:p w14:paraId="712B3ACB" w14:textId="306A494D"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C.2.5</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_Toc171684365 \h </w:instrText>
      </w:r>
      <w:r>
        <w:rPr>
          <w:noProof/>
        </w:rPr>
      </w:r>
      <w:r>
        <w:rPr>
          <w:noProof/>
        </w:rPr>
        <w:fldChar w:fldCharType="separate"/>
      </w:r>
      <w:r>
        <w:rPr>
          <w:noProof/>
        </w:rPr>
        <w:t>52</w:t>
      </w:r>
      <w:r>
        <w:rPr>
          <w:noProof/>
        </w:rPr>
        <w:fldChar w:fldCharType="end"/>
      </w:r>
    </w:p>
    <w:p w14:paraId="227B6CA4" w14:textId="17277D55"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_Toc171684366 \h </w:instrText>
      </w:r>
      <w:r>
        <w:rPr>
          <w:noProof/>
        </w:rPr>
      </w:r>
      <w:r>
        <w:rPr>
          <w:noProof/>
        </w:rPr>
        <w:fldChar w:fldCharType="separate"/>
      </w:r>
      <w:r>
        <w:rPr>
          <w:noProof/>
        </w:rPr>
        <w:t>52</w:t>
      </w:r>
      <w:r>
        <w:rPr>
          <w:noProof/>
        </w:rPr>
        <w:fldChar w:fldCharType="end"/>
      </w:r>
    </w:p>
    <w:p w14:paraId="7403A2D2" w14:textId="43A7283C"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C.2.5.2</w:t>
      </w:r>
      <w:r>
        <w:rPr>
          <w:rFonts w:asciiTheme="minorHAnsi" w:eastAsiaTheme="minorEastAsia" w:hAnsiTheme="minorHAnsi" w:cstheme="minorBidi"/>
          <w:noProof/>
          <w:kern w:val="2"/>
          <w:sz w:val="24"/>
          <w:szCs w:val="24"/>
          <w:lang w:eastAsia="en-GB"/>
          <w14:ligatures w14:val="standardContextual"/>
        </w:rPr>
        <w:tab/>
      </w:r>
      <w:r>
        <w:rPr>
          <w:noProof/>
        </w:rPr>
        <w:t>Metadata Capabilities</w:t>
      </w:r>
      <w:r>
        <w:rPr>
          <w:noProof/>
        </w:rPr>
        <w:tab/>
      </w:r>
      <w:r>
        <w:rPr>
          <w:noProof/>
        </w:rPr>
        <w:fldChar w:fldCharType="begin" w:fldLock="1"/>
      </w:r>
      <w:r>
        <w:rPr>
          <w:noProof/>
        </w:rPr>
        <w:instrText xml:space="preserve"> PAGEREF _Toc171684367 \h </w:instrText>
      </w:r>
      <w:r>
        <w:rPr>
          <w:noProof/>
        </w:rPr>
      </w:r>
      <w:r>
        <w:rPr>
          <w:noProof/>
        </w:rPr>
        <w:fldChar w:fldCharType="separate"/>
      </w:r>
      <w:r>
        <w:rPr>
          <w:noProof/>
        </w:rPr>
        <w:t>53</w:t>
      </w:r>
      <w:r>
        <w:rPr>
          <w:noProof/>
        </w:rPr>
        <w:fldChar w:fldCharType="end"/>
      </w:r>
    </w:p>
    <w:p w14:paraId="4A8A4AEC" w14:textId="35861CB8"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C.2.5.3</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_Toc171684368 \h </w:instrText>
      </w:r>
      <w:r>
        <w:rPr>
          <w:noProof/>
        </w:rPr>
      </w:r>
      <w:r>
        <w:rPr>
          <w:noProof/>
        </w:rPr>
        <w:fldChar w:fldCharType="separate"/>
      </w:r>
      <w:r>
        <w:rPr>
          <w:noProof/>
        </w:rPr>
        <w:t>53</w:t>
      </w:r>
      <w:r>
        <w:rPr>
          <w:noProof/>
        </w:rPr>
        <w:fldChar w:fldCharType="end"/>
      </w:r>
    </w:p>
    <w:p w14:paraId="36692AA8" w14:textId="758C351E"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C.2.6</w:t>
      </w:r>
      <w:r>
        <w:rPr>
          <w:rFonts w:asciiTheme="minorHAnsi" w:eastAsiaTheme="minorEastAsia" w:hAnsiTheme="minorHAnsi" w:cstheme="minorBidi"/>
          <w:noProof/>
          <w:kern w:val="2"/>
          <w:sz w:val="24"/>
          <w:szCs w:val="24"/>
          <w:lang w:eastAsia="en-GB"/>
          <w14:ligatures w14:val="standardContextual"/>
        </w:rPr>
        <w:tab/>
      </w:r>
      <w:r>
        <w:rPr>
          <w:noProof/>
        </w:rPr>
        <w:t>Profile identifiers</w:t>
      </w:r>
      <w:r>
        <w:rPr>
          <w:noProof/>
        </w:rPr>
        <w:tab/>
      </w:r>
      <w:r>
        <w:rPr>
          <w:noProof/>
        </w:rPr>
        <w:fldChar w:fldCharType="begin" w:fldLock="1"/>
      </w:r>
      <w:r>
        <w:rPr>
          <w:noProof/>
        </w:rPr>
        <w:instrText xml:space="preserve"> PAGEREF _Toc171684369 \h </w:instrText>
      </w:r>
      <w:r>
        <w:rPr>
          <w:noProof/>
        </w:rPr>
      </w:r>
      <w:r>
        <w:rPr>
          <w:noProof/>
        </w:rPr>
        <w:fldChar w:fldCharType="separate"/>
      </w:r>
      <w:r>
        <w:rPr>
          <w:noProof/>
        </w:rPr>
        <w:t>53</w:t>
      </w:r>
      <w:r>
        <w:rPr>
          <w:noProof/>
        </w:rPr>
        <w:fldChar w:fldCharType="end"/>
      </w:r>
    </w:p>
    <w:p w14:paraId="7B965096" w14:textId="5E7AC8A0"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C.2.7</w:t>
      </w:r>
      <w:r>
        <w:rPr>
          <w:rFonts w:asciiTheme="minorHAnsi" w:eastAsiaTheme="minorEastAsia" w:hAnsiTheme="minorHAnsi" w:cstheme="minorBidi"/>
          <w:noProof/>
          <w:kern w:val="2"/>
          <w:sz w:val="24"/>
          <w:szCs w:val="24"/>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_Toc171684370 \h </w:instrText>
      </w:r>
      <w:r>
        <w:rPr>
          <w:noProof/>
        </w:rPr>
      </w:r>
      <w:r>
        <w:rPr>
          <w:noProof/>
        </w:rPr>
        <w:fldChar w:fldCharType="separate"/>
      </w:r>
      <w:r>
        <w:rPr>
          <w:noProof/>
        </w:rPr>
        <w:t>53</w:t>
      </w:r>
      <w:r>
        <w:rPr>
          <w:noProof/>
        </w:rPr>
        <w:fldChar w:fldCharType="end"/>
      </w:r>
    </w:p>
    <w:p w14:paraId="509E775D" w14:textId="04230BDB" w:rsidR="00D53EA7" w:rsidRDefault="00D53EA7">
      <w:pPr>
        <w:pStyle w:val="TOC2"/>
        <w:rPr>
          <w:rFonts w:asciiTheme="minorHAnsi" w:eastAsiaTheme="minorEastAsia" w:hAnsiTheme="minorHAnsi" w:cstheme="minorBidi"/>
          <w:noProof/>
          <w:kern w:val="2"/>
          <w:sz w:val="24"/>
          <w:szCs w:val="24"/>
          <w:lang w:eastAsia="en-GB"/>
          <w14:ligatures w14:val="standardContextual"/>
        </w:rPr>
      </w:pPr>
      <w:r>
        <w:rPr>
          <w:noProof/>
        </w:rPr>
        <w:t>C.2.8</w:t>
      </w:r>
      <w:r>
        <w:rPr>
          <w:rFonts w:asciiTheme="minorHAnsi" w:eastAsiaTheme="minorEastAsia" w:hAnsiTheme="minorHAnsi" w:cstheme="minorBidi"/>
          <w:noProof/>
          <w:kern w:val="2"/>
          <w:sz w:val="24"/>
          <w:szCs w:val="24"/>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_Toc171684371 \h </w:instrText>
      </w:r>
      <w:r>
        <w:rPr>
          <w:noProof/>
        </w:rPr>
      </w:r>
      <w:r>
        <w:rPr>
          <w:noProof/>
        </w:rPr>
        <w:fldChar w:fldCharType="separate"/>
      </w:r>
      <w:r>
        <w:rPr>
          <w:noProof/>
        </w:rPr>
        <w:t>54</w:t>
      </w:r>
      <w:r>
        <w:rPr>
          <w:noProof/>
        </w:rPr>
        <w:fldChar w:fldCharType="end"/>
      </w:r>
    </w:p>
    <w:p w14:paraId="6A5601C6" w14:textId="3CC7DCF1"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_Toc171684372 \h </w:instrText>
      </w:r>
      <w:r>
        <w:rPr>
          <w:noProof/>
        </w:rPr>
      </w:r>
      <w:r>
        <w:rPr>
          <w:noProof/>
        </w:rPr>
        <w:fldChar w:fldCharType="separate"/>
      </w:r>
      <w:r>
        <w:rPr>
          <w:noProof/>
        </w:rPr>
        <w:t>54</w:t>
      </w:r>
      <w:r>
        <w:rPr>
          <w:noProof/>
        </w:rPr>
        <w:fldChar w:fldCharType="end"/>
      </w:r>
    </w:p>
    <w:p w14:paraId="008F04B7" w14:textId="40ACCD56" w:rsidR="00D53EA7" w:rsidRDefault="00D53EA7">
      <w:pPr>
        <w:pStyle w:val="TOC3"/>
        <w:rPr>
          <w:rFonts w:asciiTheme="minorHAnsi" w:eastAsiaTheme="minorEastAsia" w:hAnsiTheme="minorHAnsi" w:cstheme="minorBidi"/>
          <w:noProof/>
          <w:kern w:val="2"/>
          <w:sz w:val="24"/>
          <w:szCs w:val="24"/>
          <w:lang w:eastAsia="en-GB"/>
          <w14:ligatures w14:val="standardContextual"/>
        </w:rPr>
      </w:pPr>
      <w:r>
        <w:rPr>
          <w:noProof/>
        </w:rPr>
        <w:t>C.2.8.2</w:t>
      </w:r>
      <w:r>
        <w:rPr>
          <w:rFonts w:asciiTheme="minorHAnsi" w:eastAsiaTheme="minorEastAsia" w:hAnsiTheme="minorHAnsi" w:cstheme="minorBidi"/>
          <w:noProof/>
          <w:kern w:val="2"/>
          <w:sz w:val="24"/>
          <w:szCs w:val="24"/>
          <w:lang w:eastAsia="en-GB"/>
          <w14:ligatures w14:val="standardContextual"/>
        </w:rPr>
        <w:tab/>
      </w:r>
      <w:r>
        <w:rPr>
          <w:noProof/>
        </w:rPr>
        <w:t>Guidelines for Rendering Split and Composition</w:t>
      </w:r>
      <w:r>
        <w:rPr>
          <w:noProof/>
        </w:rPr>
        <w:tab/>
      </w:r>
      <w:r>
        <w:rPr>
          <w:noProof/>
        </w:rPr>
        <w:fldChar w:fldCharType="begin" w:fldLock="1"/>
      </w:r>
      <w:r>
        <w:rPr>
          <w:noProof/>
        </w:rPr>
        <w:instrText xml:space="preserve"> PAGEREF _Toc171684373 \h </w:instrText>
      </w:r>
      <w:r>
        <w:rPr>
          <w:noProof/>
        </w:rPr>
      </w:r>
      <w:r>
        <w:rPr>
          <w:noProof/>
        </w:rPr>
        <w:fldChar w:fldCharType="separate"/>
      </w:r>
      <w:r>
        <w:rPr>
          <w:noProof/>
        </w:rPr>
        <w:t>54</w:t>
      </w:r>
      <w:r>
        <w:rPr>
          <w:noProof/>
        </w:rPr>
        <w:fldChar w:fldCharType="end"/>
      </w:r>
    </w:p>
    <w:p w14:paraId="0B9E3498" w14:textId="09B496A8"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71684279"/>
      <w:bookmarkStart w:id="19" w:name="_CRForeword"/>
      <w:bookmarkEnd w:id="17"/>
      <w:bookmarkEnd w:id="19"/>
      <w:r w:rsidRPr="004D3578">
        <w:t>Foreword</w:t>
      </w:r>
      <w:bookmarkEnd w:id="18"/>
    </w:p>
    <w:p w14:paraId="2511FBFA" w14:textId="61E70B46" w:rsidR="00080512" w:rsidRPr="004D3578" w:rsidRDefault="00080512">
      <w:r w:rsidRPr="004D3578">
        <w:t xml:space="preserve">This Technical </w:t>
      </w:r>
      <w:bookmarkStart w:id="20" w:name="spectype3"/>
      <w:r w:rsidRPr="00DA26AD">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1" w:name="introduction"/>
      <w:bookmarkStart w:id="22" w:name="_Toc171684280"/>
      <w:bookmarkStart w:id="23" w:name="_CRIntroduction"/>
      <w:bookmarkEnd w:id="21"/>
      <w:bookmarkEnd w:id="23"/>
      <w:r w:rsidRPr="004D3578">
        <w:t>Introduction</w:t>
      </w:r>
      <w:bookmarkEnd w:id="22"/>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bookmarkStart w:id="24" w:name="_CR1"/>
      <w:bookmarkEnd w:id="24"/>
      <w:r w:rsidRPr="004D3578">
        <w:br w:type="page"/>
      </w:r>
      <w:bookmarkStart w:id="25" w:name="scope"/>
      <w:bookmarkStart w:id="26" w:name="_Toc171684281"/>
      <w:bookmarkEnd w:id="25"/>
      <w:r w:rsidRPr="004D3578">
        <w:t>1</w:t>
      </w:r>
      <w:r w:rsidRPr="004D3578">
        <w:tab/>
        <w:t>Scope</w:t>
      </w:r>
      <w:bookmarkEnd w:id="26"/>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7" w:name="references"/>
      <w:bookmarkStart w:id="28" w:name="_Toc171684282"/>
      <w:bookmarkStart w:id="29" w:name="_CR2"/>
      <w:bookmarkEnd w:id="27"/>
      <w:bookmarkEnd w:id="29"/>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5234056D" w:rsidR="0050596A" w:rsidRDefault="0050596A" w:rsidP="0050596A">
      <w:pPr>
        <w:pStyle w:val="EX"/>
      </w:pPr>
      <w:r>
        <w:t>[17]</w:t>
      </w:r>
      <w:r>
        <w:tab/>
        <w:t>3GPP TS 26.247: "Transparent end-to-end Packet-switched Streaming Services (PSS); Progressive Download and Dynamic Adaptive Streaming over HTTP (3GP-DASH)".</w:t>
      </w:r>
    </w:p>
    <w:p w14:paraId="43634F8D" w14:textId="7BEF6AA7" w:rsidR="0050596A" w:rsidRPr="005C0008" w:rsidRDefault="00C13BD3" w:rsidP="005C0008">
      <w:pPr>
        <w:keepLines/>
        <w:ind w:left="1702" w:hanging="1418"/>
      </w:pPr>
      <w:r>
        <w:t>[18]</w:t>
      </w:r>
      <w:r>
        <w:tab/>
        <w:t>3GPP TS 26.501, 5G Media Streaming (5GMS); General description and architecture.</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30" w:name="definitions"/>
      <w:bookmarkStart w:id="31" w:name="_Toc171684283"/>
      <w:bookmarkStart w:id="32" w:name="_CR3"/>
      <w:bookmarkEnd w:id="30"/>
      <w:bookmarkEnd w:id="32"/>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3" w:name="_Toc171684284"/>
      <w:bookmarkStart w:id="34" w:name="_CR3_1"/>
      <w:bookmarkEnd w:id="34"/>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71684285"/>
      <w:bookmarkStart w:id="36" w:name="_CR3_2"/>
      <w:bookmarkEnd w:id="36"/>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7" w:name="_Toc171684286"/>
      <w:bookmarkStart w:id="38" w:name="_CR3_3"/>
      <w:bookmarkEnd w:id="38"/>
      <w:r w:rsidRPr="004D3578">
        <w:t>3.3</w:t>
      </w:r>
      <w:r w:rsidRPr="004D3578">
        <w:tab/>
        <w:t>Abbreviations</w:t>
      </w:r>
      <w:bookmarkEnd w:id="37"/>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9" w:name="_Toc171684287"/>
      <w:bookmarkStart w:id="40" w:name="_CR4"/>
      <w:bookmarkEnd w:id="40"/>
      <w:r>
        <w:t>4</w:t>
      </w:r>
      <w:r>
        <w:tab/>
        <w:t>General</w:t>
      </w:r>
      <w:bookmarkEnd w:id="39"/>
    </w:p>
    <w:p w14:paraId="31146952" w14:textId="77777777" w:rsidR="00C70567" w:rsidRDefault="00C70567" w:rsidP="00C70567">
      <w:pPr>
        <w:pStyle w:val="Heading2"/>
      </w:pPr>
      <w:bookmarkStart w:id="41" w:name="_Toc171684288"/>
      <w:bookmarkStart w:id="42" w:name="_CR4_1"/>
      <w:bookmarkEnd w:id="42"/>
      <w:r>
        <w:t>4.1</w:t>
      </w:r>
      <w:r>
        <w:tab/>
        <w:t>Overview</w:t>
      </w:r>
      <w:bookmarkEnd w:id="41"/>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43" w:name="_Toc171684289"/>
      <w:bookmarkStart w:id="44" w:name="_CR4_2"/>
      <w:bookmarkEnd w:id="44"/>
      <w:r>
        <w:t>4.2</w:t>
      </w:r>
      <w:r>
        <w:tab/>
        <w:t>Typical Use Cases</w:t>
      </w:r>
      <w:bookmarkEnd w:id="4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45" w:name="clause4"/>
      <w:bookmarkStart w:id="46" w:name="_Toc171684290"/>
      <w:bookmarkStart w:id="47" w:name="_CR5"/>
      <w:bookmarkEnd w:id="45"/>
      <w:bookmarkEnd w:id="47"/>
      <w:r>
        <w:t>5</w:t>
      </w:r>
      <w:r w:rsidRPr="004D3578">
        <w:tab/>
      </w:r>
      <w:r>
        <w:t>Reference Architecture and Procedures</w:t>
      </w:r>
      <w:bookmarkEnd w:id="46"/>
    </w:p>
    <w:p w14:paraId="2C7C52AB" w14:textId="77777777" w:rsidR="00C70567" w:rsidRDefault="00C70567" w:rsidP="00C70567">
      <w:pPr>
        <w:pStyle w:val="Heading2"/>
      </w:pPr>
      <w:bookmarkStart w:id="48" w:name="_Toc171684291"/>
      <w:bookmarkStart w:id="49" w:name="_CR5_1"/>
      <w:bookmarkEnd w:id="49"/>
      <w:r>
        <w:t>5</w:t>
      </w:r>
      <w:r w:rsidRPr="004D3578">
        <w:t>.1</w:t>
      </w:r>
      <w:r w:rsidRPr="004D3578">
        <w:tab/>
      </w:r>
      <w:r>
        <w:t>Reference Architecture</w:t>
      </w:r>
      <w:bookmarkEnd w:id="48"/>
    </w:p>
    <w:p w14:paraId="387C2F6E" w14:textId="77777777" w:rsidR="00C70567" w:rsidRDefault="00C70567" w:rsidP="00C70567">
      <w:pPr>
        <w:pStyle w:val="Heading3"/>
      </w:pPr>
      <w:bookmarkStart w:id="50" w:name="_Toc171684292"/>
      <w:bookmarkStart w:id="51" w:name="_Hlk162956290"/>
      <w:bookmarkStart w:id="52" w:name="_CR5_1_1"/>
      <w:bookmarkEnd w:id="52"/>
      <w:r>
        <w:t>5.1.1</w:t>
      </w:r>
      <w:r>
        <w:tab/>
        <w:t>Introduction</w:t>
      </w:r>
      <w:bookmarkEnd w:id="50"/>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48E14F9D" w:rsidR="00C70567" w:rsidRDefault="005E49D2" w:rsidP="005E49D2">
      <w:pPr>
        <w:pStyle w:val="B1"/>
      </w:pPr>
      <w:r>
        <w:t>-</w:t>
      </w:r>
      <w:r>
        <w:tab/>
      </w:r>
      <w:r w:rsidR="00C70567">
        <w:t xml:space="preserve">Split-Rendering Client (SRC): This function is responsible for discovering the UE media capabilities and negotiating with the Split-Rendering Server (SRS) to agree on the split-rendering process. </w:t>
      </w:r>
    </w:p>
    <w:p w14:paraId="2EB9416E" w14:textId="496AB942" w:rsidR="00C70567" w:rsidRDefault="005E49D2" w:rsidP="005E49D2">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658A8E72" w:rsidR="00C70567" w:rsidRDefault="005E49D2" w:rsidP="005E49D2">
      <w:pPr>
        <w:pStyle w:val="B1"/>
      </w:pPr>
      <w:r>
        <w:t>-</w:t>
      </w:r>
      <w:r>
        <w:tab/>
      </w:r>
      <w:r w:rsidR="00C70567">
        <w:t>Media Application Function (AF): responsible for provisioning, QoS allocation, and edge resource discovery.</w:t>
      </w:r>
    </w:p>
    <w:p w14:paraId="41C5E0F3" w14:textId="092AB717" w:rsidR="00C70567" w:rsidRDefault="005E49D2" w:rsidP="005E49D2">
      <w:pPr>
        <w:pStyle w:val="B1"/>
      </w:pPr>
      <w:r>
        <w:t>-</w:t>
      </w:r>
      <w:r>
        <w:tab/>
      </w:r>
      <w:r w:rsidR="00C70567">
        <w:t>Media Application Provider: The Media Application Provider that offers the service.</w:t>
      </w:r>
    </w:p>
    <w:p w14:paraId="5F5395A7" w14:textId="6D262748" w:rsidR="00C70567" w:rsidRDefault="005E49D2" w:rsidP="005E49D2">
      <w:pPr>
        <w:pStyle w:val="B1"/>
      </w:pPr>
      <w:r>
        <w:t>-</w:t>
      </w:r>
      <w:r>
        <w:tab/>
      </w:r>
      <w:r w:rsidR="00C70567">
        <w:t>Application: The application running on UE.</w:t>
      </w:r>
    </w:p>
    <w:p w14:paraId="24A11D88" w14:textId="08748C9B" w:rsidR="00C70567" w:rsidRDefault="005E49D2" w:rsidP="005E49D2">
      <w:pPr>
        <w:pStyle w:val="B1"/>
      </w:pPr>
      <w:r>
        <w:t>-</w:t>
      </w:r>
      <w:r>
        <w:tab/>
      </w:r>
      <w:r w:rsidR="00C70567">
        <w:t>Media Session Handler (MSH): is the entity on UE that is responsible for the control plane communication with the AF.</w:t>
      </w:r>
    </w:p>
    <w:p w14:paraId="27B1E508" w14:textId="107B6B75" w:rsidR="000D2BD4" w:rsidRDefault="005E49D2" w:rsidP="005E49D2">
      <w:pPr>
        <w:pStyle w:val="B1"/>
      </w:pPr>
      <w:r>
        <w:t>-</w:t>
      </w:r>
      <w:r>
        <w:tab/>
      </w:r>
      <w:r w:rsidR="000D2BD4">
        <w:t>XR Runtime: Set of functions provided by XR Device to the XR Application to create XR experiences.</w:t>
      </w:r>
    </w:p>
    <w:p w14:paraId="53F6B988" w14:textId="77777777" w:rsidR="00C70567" w:rsidRDefault="00C70567" w:rsidP="00C70567">
      <w:pPr>
        <w:pStyle w:val="Heading3"/>
      </w:pPr>
      <w:bookmarkStart w:id="53" w:name="_Toc171684293"/>
      <w:bookmarkStart w:id="54" w:name="_CR5_1_2"/>
      <w:bookmarkEnd w:id="51"/>
      <w:bookmarkEnd w:id="54"/>
      <w:r>
        <w:t>5.1.2</w:t>
      </w:r>
      <w:r>
        <w:tab/>
        <w:t>Client Architecture</w:t>
      </w:r>
      <w:bookmarkEnd w:id="53"/>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28031F">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bookmarkStart w:id="55" w:name="_CRFigure5_1_21XRBaselineterminalarchit"/>
      <w:r>
        <w:t xml:space="preserve">Figure </w:t>
      </w:r>
      <w:bookmarkEnd w:id="55"/>
      <w:r>
        <w:t>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0F3BBF4F" w:rsidR="00C70567" w:rsidRDefault="00EF68E7" w:rsidP="00EF68E7">
      <w:pPr>
        <w:pStyle w:val="B1"/>
      </w:pPr>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4FA72716" w:rsidR="00C70567" w:rsidRDefault="00EF68E7" w:rsidP="00EF68E7">
      <w:pPr>
        <w:pStyle w:val="B1"/>
      </w:pPr>
      <w:r>
        <w:t>-</w:t>
      </w:r>
      <w:r>
        <w:tab/>
      </w:r>
      <w:r w:rsidR="00C70567">
        <w:t xml:space="preserve">The </w:t>
      </w:r>
      <w:r w:rsidR="00C13BD3">
        <w:t>S</w:t>
      </w:r>
      <w:r w:rsidR="00C70567">
        <w:t xml:space="preserve">cene </w:t>
      </w:r>
      <w:r w:rsidR="00C13BD3">
        <w:t>M</w:t>
      </w:r>
      <w:r w:rsidR="00C70567">
        <w:t>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1D848845" w:rsidR="00C70567" w:rsidRDefault="00EF68E7" w:rsidP="00EF68E7">
      <w:pPr>
        <w:pStyle w:val="B1"/>
      </w:pPr>
      <w:r>
        <w:t>-</w:t>
      </w:r>
      <w:r>
        <w:tab/>
      </w:r>
      <w:r w:rsidR="00C70567">
        <w:t xml:space="preserve">The XR </w:t>
      </w:r>
      <w:r w:rsidR="00C13BD3">
        <w:t>S</w:t>
      </w:r>
      <w:r w:rsidR="00C70567">
        <w:t xml:space="preserve">ource </w:t>
      </w:r>
      <w:r w:rsidR="00C13BD3">
        <w:t>M</w:t>
      </w:r>
      <w:r w:rsidR="00C70567">
        <w:t>anagement is responsible for gathering timed metadata such as pose and action information and sending it to the SRS.</w:t>
      </w:r>
    </w:p>
    <w:p w14:paraId="66CA3B28" w14:textId="689B7280" w:rsidR="008E2E4B" w:rsidRPr="0028031F" w:rsidRDefault="00EF68E7" w:rsidP="00EF68E7">
      <w:pPr>
        <w:pStyle w:val="B1"/>
      </w:pPr>
      <w:r>
        <w:t>-</w:t>
      </w:r>
      <w:r>
        <w:tab/>
      </w:r>
      <w:r w:rsidR="008E2E4B" w:rsidRPr="00620A70">
        <w:t>XR Runtime: Set of functions provided by </w:t>
      </w:r>
      <w:r w:rsidR="00C13BD3" w:rsidRPr="00620A70">
        <w:t xml:space="preserve"> XR </w:t>
      </w:r>
      <w:r w:rsidR="008E2E4B" w:rsidRPr="00620A70">
        <w:t>Device to the </w:t>
      </w:r>
      <w:r w:rsidR="00C13BD3" w:rsidRPr="00620A70">
        <w:t xml:space="preserve"> </w:t>
      </w:r>
      <w:r w:rsidR="00620A70" w:rsidRPr="006D548A">
        <w:t>XR</w:t>
      </w:r>
      <w:r w:rsidR="00C13BD3" w:rsidRPr="00620A70">
        <w:t xml:space="preserve"> </w:t>
      </w:r>
      <w:r w:rsidR="008E2E4B" w:rsidRPr="00620A70">
        <w:t>Application to create </w:t>
      </w:r>
      <w:r w:rsidR="00C13BD3" w:rsidRPr="00620A70" w:rsidDel="00C13BD3">
        <w:t xml:space="preserve"> </w:t>
      </w:r>
      <w:r w:rsidR="00C13BD3" w:rsidRPr="006D548A">
        <w:t xml:space="preserve">XR </w:t>
      </w:r>
      <w:r w:rsidR="008E2E4B" w:rsidRPr="00620A70">
        <w:t>experiences.</w:t>
      </w:r>
    </w:p>
    <w:p w14:paraId="17B59A5D" w14:textId="77777777" w:rsidR="00C70567" w:rsidRDefault="00C70567" w:rsidP="00C70567">
      <w:pPr>
        <w:pStyle w:val="Heading3"/>
      </w:pPr>
      <w:bookmarkStart w:id="56" w:name="_Toc171684294"/>
      <w:bookmarkStart w:id="57" w:name="_CR5_1_3"/>
      <w:bookmarkEnd w:id="57"/>
      <w:r>
        <w:t>5.1.3</w:t>
      </w:r>
      <w:r>
        <w:tab/>
        <w:t>End-to-End Architecture</w:t>
      </w:r>
      <w:bookmarkEnd w:id="56"/>
    </w:p>
    <w:p w14:paraId="2CEF9DF4" w14:textId="77777777" w:rsidR="00C70567" w:rsidRDefault="00C70567" w:rsidP="00C70567"/>
    <w:p w14:paraId="7F8B6E02" w14:textId="0F7CF13F" w:rsidR="00C70567" w:rsidRDefault="00E339BA" w:rsidP="00E0238F">
      <w:pPr>
        <w:pStyle w:val="TH"/>
        <w:rPr>
          <w:noProof/>
        </w:rPr>
      </w:pPr>
      <w:r w:rsidRPr="00E339BA">
        <w:rPr>
          <w:rFonts w:ascii="Times New Roman" w:hAnsi="Times New Roman"/>
          <w:noProof/>
        </w:rPr>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6E020A33" w14:textId="77777777" w:rsidR="00EF68E7" w:rsidRDefault="00EF68E7" w:rsidP="005E49D2">
      <w:pPr>
        <w:pStyle w:val="TF"/>
      </w:pPr>
    </w:p>
    <w:p w14:paraId="230830CC" w14:textId="5A78C5AA" w:rsidR="00C70567" w:rsidRDefault="00C70567" w:rsidP="00C70567">
      <w:pPr>
        <w:pStyle w:val="TF"/>
      </w:pPr>
      <w:bookmarkStart w:id="58" w:name="_CRFigure5_1_31Splitmanagementarchitect"/>
      <w:r w:rsidRPr="000F309B">
        <w:t>Figure</w:t>
      </w:r>
      <w:r>
        <w:t xml:space="preserve"> </w:t>
      </w:r>
      <w:bookmarkEnd w:id="58"/>
      <w:r>
        <w:t>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5590D3FB" w:rsidR="00C70567" w:rsidRDefault="00C70567" w:rsidP="00C70567">
      <w:pPr>
        <w:ind w:left="284"/>
      </w:pPr>
      <w:r>
        <w:t>1. The Media Application Provider (</w:t>
      </w:r>
      <w:r w:rsidR="00E0238F">
        <w:t>M</w:t>
      </w:r>
      <w:r>
        <w:t xml:space="preserve">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121AB044" w:rsidR="00C70567" w:rsidRDefault="00C70567" w:rsidP="00C70567">
      <w:pPr>
        <w:ind w:left="284"/>
      </w:pPr>
      <w:r>
        <w:t>3.</w:t>
      </w:r>
      <w:r w:rsidR="00E0238F">
        <w:t xml:space="preserve"> </w:t>
      </w:r>
      <w:r>
        <w:t xml:space="preserve">The communication between Media AF and SRS is through </w:t>
      </w:r>
      <w:r w:rsidR="00E339BA">
        <w:t>M</w:t>
      </w:r>
      <w:r>
        <w:t>3.  This interface is out of the scope of this document. This interface may for instance include the EDGE-3 interface.</w:t>
      </w:r>
    </w:p>
    <w:p w14:paraId="5EE24B59" w14:textId="7D425344" w:rsidR="00C70567" w:rsidRDefault="00C70567" w:rsidP="00C70567">
      <w:pPr>
        <w:ind w:left="284"/>
      </w:pPr>
      <w:r>
        <w:t>4. The signa</w:t>
      </w:r>
      <w:r w:rsidR="00E0238F">
        <w:t>l</w:t>
      </w:r>
      <w:r>
        <w:t xml:space="preserve">ling as well as the media delivery between SRC and SRS is though </w:t>
      </w:r>
      <w:r w:rsidR="00E339BA">
        <w:t>M</w:t>
      </w:r>
      <w:r>
        <w:t xml:space="preserve">4. </w:t>
      </w:r>
      <w:r w:rsidRPr="00BE7BF6">
        <w:t xml:space="preserve"> </w:t>
      </w:r>
    </w:p>
    <w:p w14:paraId="2A718F18" w14:textId="051ACEFB" w:rsidR="00C70567" w:rsidRDefault="00C70567" w:rsidP="00C70567">
      <w:pPr>
        <w:ind w:left="284"/>
      </w:pPr>
      <w:r>
        <w:t xml:space="preserve">5. The Media AF may provide SR-related information to the Media Session Handler (MSH) through the </w:t>
      </w:r>
      <w:r w:rsidR="00E339BA">
        <w:t>M</w:t>
      </w:r>
      <w:r>
        <w:t>5 interface, as defined in  TS26.510</w:t>
      </w:r>
      <w:r w:rsidR="00E0238F">
        <w:t xml:space="preserve"> [9]</w:t>
      </w:r>
      <w:r>
        <w:t>.</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59" w:name="_Toc171684295"/>
      <w:bookmarkStart w:id="60" w:name="_CR5_1_4"/>
      <w:bookmarkEnd w:id="60"/>
      <w:r>
        <w:t>5.1.</w:t>
      </w:r>
      <w:r w:rsidR="00753ADC">
        <w:t>4</w:t>
      </w:r>
      <w:r>
        <w:tab/>
        <w:t>User Plane Architecture</w:t>
      </w:r>
      <w:bookmarkEnd w:id="59"/>
    </w:p>
    <w:p w14:paraId="1DA14537" w14:textId="5311F57F" w:rsidR="00C70567" w:rsidRDefault="00C70567" w:rsidP="00C70567">
      <w:r>
        <w:t>Figure 5.1.</w:t>
      </w:r>
      <w:r w:rsidR="00753ADC">
        <w:t>4</w:t>
      </w:r>
      <w:r>
        <w:t>-1 depicts the user plane architecture for split rendering.</w:t>
      </w:r>
    </w:p>
    <w:p w14:paraId="4EE90B26" w14:textId="2E85E833" w:rsidR="00C70567" w:rsidRDefault="00C70567" w:rsidP="001C75F6">
      <w:pPr>
        <w:pStyle w:val="TH"/>
        <w:rPr>
          <w:noProof/>
        </w:rPr>
      </w:pPr>
      <w:r>
        <w:rPr>
          <w:noProof/>
        </w:rPr>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p>
    <w:p w14:paraId="1DCCFF04" w14:textId="77777777" w:rsidR="001C75F6" w:rsidRDefault="001C75F6" w:rsidP="001C75F6">
      <w:pPr>
        <w:pStyle w:val="TF"/>
        <w:rPr>
          <w:noProof/>
        </w:rPr>
      </w:pPr>
    </w:p>
    <w:p w14:paraId="5D5D852C" w14:textId="3ADAC419" w:rsidR="00C70567" w:rsidRDefault="00C70567" w:rsidP="001C75F6">
      <w:pPr>
        <w:pStyle w:val="TF"/>
      </w:pPr>
      <w:bookmarkStart w:id="61" w:name="_CRFigure5_1_41UserPlaneArchitecturefor"/>
      <w:r w:rsidRPr="000F309B">
        <w:t>Figure</w:t>
      </w:r>
      <w:r>
        <w:t xml:space="preserve"> </w:t>
      </w:r>
      <w:bookmarkEnd w:id="61"/>
      <w:r>
        <w:t>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2174EDA4" w:rsidR="00C70567" w:rsidRDefault="00C70567" w:rsidP="00C70567">
      <w:r>
        <w:t xml:space="preserve">In the context of split rendering, the </w:t>
      </w:r>
      <w:r w:rsidR="00401884">
        <w:t>M</w:t>
      </w:r>
      <w:r>
        <w:t>4 interface is further classified as RTC-4s and RTC-4m sub-interfaces. The RTC-4s interface covers all user-plane signa</w:t>
      </w:r>
      <w:r w:rsidR="00620A70">
        <w:t>l</w:t>
      </w:r>
      <w:r>
        <w:t>ling, including WebRTC and ICE signa</w:t>
      </w:r>
      <w:r w:rsidR="00620A70">
        <w:t>l</w:t>
      </w:r>
      <w:r>
        <w:t>ling. The RTC-4m serves for media and metadata exchange between the split rendering client and the split rendering server.</w:t>
      </w:r>
    </w:p>
    <w:p w14:paraId="37BD788B" w14:textId="77777777" w:rsidR="00C70567" w:rsidRDefault="00C70567" w:rsidP="00C70567">
      <w:pPr>
        <w:pStyle w:val="Heading2"/>
      </w:pPr>
      <w:bookmarkStart w:id="62" w:name="_Toc171684296"/>
      <w:bookmarkStart w:id="63" w:name="_CR5_2"/>
      <w:bookmarkEnd w:id="63"/>
      <w:r>
        <w:t>5.2</w:t>
      </w:r>
      <w:r>
        <w:tab/>
        <w:t>Procedures and Call Flows</w:t>
      </w:r>
      <w:bookmarkEnd w:id="62"/>
    </w:p>
    <w:p w14:paraId="7AC64775" w14:textId="77777777" w:rsidR="00C70567" w:rsidRDefault="00C70567" w:rsidP="00C70567">
      <w:pPr>
        <w:pStyle w:val="Heading3"/>
      </w:pPr>
      <w:bookmarkStart w:id="64" w:name="_Toc171684297"/>
      <w:bookmarkStart w:id="65" w:name="_CR5_2_1"/>
      <w:bookmarkEnd w:id="65"/>
      <w:r>
        <w:t>5.2.1</w:t>
      </w:r>
      <w:r>
        <w:tab/>
        <w:t>Call flow for Split Rendering instance discovery</w:t>
      </w:r>
      <w:bookmarkEnd w:id="64"/>
    </w:p>
    <w:p w14:paraId="23B040FA" w14:textId="77777777" w:rsidR="00C70567" w:rsidRDefault="00C70567" w:rsidP="00C70567">
      <w:pPr>
        <w:pStyle w:val="Heading4"/>
      </w:pPr>
      <w:bookmarkStart w:id="66" w:name="_CR5_2_1_1"/>
      <w:bookmarkEnd w:id="66"/>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DC2B97">
      <w:pPr>
        <w:pStyle w:val="TH"/>
      </w:pPr>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0850766D" w14:textId="77777777" w:rsidR="00C70567" w:rsidRDefault="00C70567" w:rsidP="00C70567">
      <w:pPr>
        <w:pStyle w:val="TF"/>
        <w:rPr>
          <w:noProof/>
          <w:lang w:val="fr-FR"/>
        </w:rPr>
      </w:pPr>
      <w:bookmarkStart w:id="67" w:name="_CRFigure5_2_11"/>
      <w:r>
        <w:t xml:space="preserve">Figure </w:t>
      </w:r>
      <w:bookmarkEnd w:id="67"/>
      <w:r>
        <w:t>5.2.1-1: High-level call flow for split-rendering</w:t>
      </w:r>
    </w:p>
    <w:p w14:paraId="11DBE07C" w14:textId="77777777" w:rsidR="00C70567" w:rsidRDefault="00C70567" w:rsidP="00C70567">
      <w:pPr>
        <w:pStyle w:val="EX"/>
      </w:pPr>
      <w:r>
        <w:t>Steps:</w:t>
      </w:r>
    </w:p>
    <w:p w14:paraId="3B3FA0F5" w14:textId="1BDA1FB1" w:rsidR="00C70567" w:rsidRDefault="00965851" w:rsidP="00965851">
      <w:pPr>
        <w:pStyle w:val="B1"/>
      </w:pPr>
      <w:r>
        <w:t>1.</w:t>
      </w:r>
      <w:r>
        <w:tab/>
      </w:r>
      <w:r w:rsidR="00C70567">
        <w:t xml:space="preserve">In this optional step, the Media Application Provider requests and sets up the edge server(s) used for the split-rendering as described in TS 26.506 </w:t>
      </w:r>
      <w:r w:rsidR="002C798E">
        <w:t xml:space="preserve">[5] </w:t>
      </w:r>
      <w:r w:rsidR="00C70567">
        <w:t>clauses 6.1 or 6.2. The Media Application Provider may use any other method to allocation edge servers, or leave it to the MNO to set up appropriate edge servers to run the split-rendering process.</w:t>
      </w:r>
    </w:p>
    <w:p w14:paraId="130E9B6B" w14:textId="02F4453B" w:rsidR="00C70567" w:rsidRDefault="00965851" w:rsidP="00965851">
      <w:pPr>
        <w:pStyle w:val="B1"/>
      </w:pPr>
      <w:r>
        <w:t>2.</w:t>
      </w:r>
      <w:r>
        <w:tab/>
      </w:r>
      <w:r w:rsidR="00C70567">
        <w:t xml:space="preserve">The Media Application Provider provisions the split-rendering session using </w:t>
      </w:r>
      <w:r w:rsidR="00F74FC7">
        <w:t>M</w:t>
      </w:r>
      <w:r w:rsidR="00C70567">
        <w:t xml:space="preserve">1 and </w:t>
      </w:r>
      <w:r w:rsidR="00F74FC7">
        <w:t>M</w:t>
      </w:r>
      <w:r w:rsidR="00C70567">
        <w:t>3, as defined in call flow of clauses 5.2.1.1. If the edge servers were provisioned in step 1, the edge servers ids are provided in this session to employ them for split-rendering.</w:t>
      </w:r>
    </w:p>
    <w:p w14:paraId="326D0521" w14:textId="03E657FD" w:rsidR="00C70567" w:rsidRDefault="00C70567" w:rsidP="0028031F">
      <w:pPr>
        <w:pStyle w:val="NO"/>
      </w:pPr>
      <w:r>
        <w:t>NOTE: In the case of the client-driven edge management (TS 26.501</w:t>
      </w:r>
      <w:r w:rsidR="002C798E">
        <w:t xml:space="preserve"> [18], clause</w:t>
      </w:r>
      <w:r>
        <w:t xml:space="preserve"> 8.1), only the client-driven split-rendering (5.2.1.1) is applicable.</w:t>
      </w:r>
    </w:p>
    <w:p w14:paraId="1B6A91BE" w14:textId="492E814D" w:rsidR="00C70567" w:rsidRPr="00807F4F" w:rsidRDefault="00965851" w:rsidP="00965851">
      <w:pPr>
        <w:pStyle w:val="B1"/>
      </w:pPr>
      <w:r>
        <w:t>3.</w:t>
      </w:r>
      <w:r>
        <w:tab/>
      </w:r>
      <w:r w:rsidR="00C70567">
        <w:t>The split-rendering session is set up according to clause 5.2.2.</w:t>
      </w:r>
    </w:p>
    <w:p w14:paraId="6265D5D3" w14:textId="77777777" w:rsidR="00C70567" w:rsidRPr="00D34D7D" w:rsidRDefault="00C70567" w:rsidP="00C70567">
      <w:pPr>
        <w:pStyle w:val="Heading4"/>
      </w:pPr>
      <w:bookmarkStart w:id="68" w:name="_CR5_2_1_2"/>
      <w:bookmarkEnd w:id="68"/>
      <w:r>
        <w:t>5.2.1.2</w:t>
      </w:r>
      <w:r>
        <w:tab/>
        <w:t>Client-driven procedures and call flows</w:t>
      </w:r>
    </w:p>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28031F">
      <w:pPr>
        <w:pStyle w:val="TH"/>
      </w:pPr>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1B342732" w14:textId="77777777" w:rsidR="00C70567" w:rsidRDefault="00C70567" w:rsidP="00DC2B97">
      <w:pPr>
        <w:pStyle w:val="TF"/>
      </w:pPr>
    </w:p>
    <w:p w14:paraId="3AD06209" w14:textId="77777777" w:rsidR="00C70567" w:rsidRDefault="00C70567" w:rsidP="00DC2B97">
      <w:pPr>
        <w:pStyle w:val="TF"/>
        <w:rPr>
          <w:noProof/>
          <w:lang w:val="fr-FR"/>
        </w:rPr>
      </w:pPr>
      <w:bookmarkStart w:id="69" w:name="_CRFigure5_2_1_21"/>
      <w:r>
        <w:t xml:space="preserve">Figure </w:t>
      </w:r>
      <w:bookmarkEnd w:id="69"/>
      <w:r>
        <w:t>5.2.1.2-1: High-level call flow for initiating a split</w:t>
      </w:r>
    </w:p>
    <w:p w14:paraId="674DC7F0" w14:textId="77777777" w:rsidR="00C70567" w:rsidRDefault="00C70567" w:rsidP="00C70567">
      <w:pPr>
        <w:pStyle w:val="EX"/>
      </w:pPr>
      <w:r>
        <w:t>Steps:</w:t>
      </w:r>
    </w:p>
    <w:p w14:paraId="2DFC25C5" w14:textId="32B53693" w:rsidR="00C70567" w:rsidRDefault="000B1B48" w:rsidP="000B1B48">
      <w:pPr>
        <w:pStyle w:val="B1"/>
      </w:pPr>
      <w:r>
        <w:t>1.</w:t>
      </w:r>
      <w:r>
        <w:tab/>
      </w:r>
      <w:r>
        <w:tab/>
      </w:r>
      <w:r w:rsidR="00C70567">
        <w:t>The Media Application Provider requests from the Media AF, the creation of a Provisioning session for split rendering.</w:t>
      </w:r>
    </w:p>
    <w:p w14:paraId="3D41B967" w14:textId="4B64D1C5" w:rsidR="00C70567" w:rsidRDefault="000B1B48" w:rsidP="000B1B48">
      <w:pPr>
        <w:pStyle w:val="B1"/>
      </w:pPr>
      <w:r>
        <w:t>2.</w:t>
      </w:r>
      <w:r>
        <w:tab/>
      </w:r>
      <w:r>
        <w:tab/>
      </w:r>
      <w:r w:rsidR="00C70567">
        <w:t>The SR configuration is announced to the MSH as part of the Service Access Information.</w:t>
      </w:r>
    </w:p>
    <w:p w14:paraId="1D727F29" w14:textId="7C57B0BB" w:rsidR="00C70567" w:rsidRDefault="000B1B48" w:rsidP="000B1B48">
      <w:pPr>
        <w:pStyle w:val="B1"/>
      </w:pPr>
      <w:r>
        <w:t>3.</w:t>
      </w:r>
      <w:r>
        <w:tab/>
      </w:r>
      <w:r>
        <w:tab/>
      </w:r>
      <w:r w:rsidR="00C70567">
        <w:t>The Application requests the deployment of split rendering from the SRC.</w:t>
      </w:r>
    </w:p>
    <w:p w14:paraId="4C84FA19" w14:textId="755FFCEE" w:rsidR="00C70567" w:rsidRDefault="000B1B48" w:rsidP="000B1B48">
      <w:pPr>
        <w:pStyle w:val="B1"/>
      </w:pPr>
      <w:r>
        <w:t>4.</w:t>
      </w:r>
      <w:r>
        <w:tab/>
      </w:r>
      <w:r>
        <w:tab/>
      </w:r>
      <w:r w:rsidR="00C70567">
        <w:t>The SRC requests the discovery of a suitable SRS from the MSH. It may provide the client’s media capabilities as input parameters.</w:t>
      </w:r>
    </w:p>
    <w:p w14:paraId="247B5F62" w14:textId="569D5E9E" w:rsidR="00C70567" w:rsidRDefault="000B1B48" w:rsidP="000B1B48">
      <w:pPr>
        <w:pStyle w:val="B1"/>
      </w:pPr>
      <w:r>
        <w:t>5.</w:t>
      </w:r>
      <w:r>
        <w:tab/>
      </w:r>
      <w:r>
        <w:tab/>
      </w:r>
      <w:r w:rsidR="00C70567">
        <w:t>The SRC and SRS negotiate the configuration of the split rendering session.</w:t>
      </w:r>
    </w:p>
    <w:p w14:paraId="2C070553" w14:textId="2CBCD233" w:rsidR="00C70567" w:rsidRDefault="000B1B48" w:rsidP="000B1B48">
      <w:pPr>
        <w:pStyle w:val="B1"/>
      </w:pPr>
      <w:r>
        <w:t>6.</w:t>
      </w:r>
      <w:r>
        <w:tab/>
      </w:r>
      <w:r>
        <w:tab/>
      </w:r>
      <w:r w:rsidR="00C70567">
        <w:t>The SRS starts the split rendering process.</w:t>
      </w:r>
    </w:p>
    <w:p w14:paraId="24640903" w14:textId="467A7330" w:rsidR="00C70567" w:rsidRDefault="000B1B48" w:rsidP="000B1B48">
      <w:pPr>
        <w:pStyle w:val="B1"/>
      </w:pPr>
      <w:r>
        <w:t>7.</w:t>
      </w:r>
      <w:r>
        <w:tab/>
      </w:r>
      <w:r>
        <w:tab/>
      </w:r>
      <w:r w:rsidR="00C70567">
        <w:t xml:space="preserve">The SRC provides the session information via the </w:t>
      </w:r>
      <w:r w:rsidR="00401884">
        <w:t xml:space="preserve">M11 </w:t>
      </w:r>
      <w:r w:rsidR="00C70567">
        <w:t xml:space="preserve">interface and requests the application of dynamic policy and subscription to network assistance from the Media AF, via the MSH. </w:t>
      </w:r>
    </w:p>
    <w:p w14:paraId="2CBA72FC" w14:textId="5F5E696D" w:rsidR="00C70567" w:rsidRDefault="000B1B48" w:rsidP="000B1B48">
      <w:pPr>
        <w:pStyle w:val="B1"/>
      </w:pPr>
      <w:r>
        <w:t>8.</w:t>
      </w:r>
      <w:r>
        <w:tab/>
      </w:r>
      <w:r>
        <w:tab/>
      </w:r>
      <w:r w:rsidR="00C70567">
        <w:t>The SRC establishes the WebRTC session.</w:t>
      </w:r>
    </w:p>
    <w:p w14:paraId="07D9FE8C" w14:textId="25C9BDAD" w:rsidR="00C70567" w:rsidRDefault="000B1B48" w:rsidP="000B1B48">
      <w:pPr>
        <w:pStyle w:val="B1"/>
      </w:pPr>
      <w:r>
        <w:t>9.</w:t>
      </w:r>
      <w:r>
        <w:tab/>
      </w:r>
      <w:r>
        <w:tab/>
      </w:r>
      <w:r w:rsidR="00C70567">
        <w:t>The SRC informs the application that the split-rendering on edge is running</w:t>
      </w:r>
      <w:r w:rsidR="00F74FC7">
        <w:t xml:space="preserve"> via M7</w:t>
      </w:r>
      <w:r w:rsidR="00C70567">
        <w:t>.</w:t>
      </w:r>
    </w:p>
    <w:p w14:paraId="510701E5" w14:textId="776A2806" w:rsidR="00C70567" w:rsidRDefault="000B1B48" w:rsidP="000B1B48">
      <w:pPr>
        <w:pStyle w:val="B1"/>
      </w:pPr>
      <w:r>
        <w:t>10.</w:t>
      </w:r>
      <w:r>
        <w:tab/>
      </w:r>
      <w:r>
        <w:tab/>
      </w:r>
      <w:r w:rsidR="00C70567">
        <w:t>The SRC sends uplink metadata, such as pose and action information.</w:t>
      </w:r>
    </w:p>
    <w:p w14:paraId="14E0A182" w14:textId="7307E11C" w:rsidR="00C70567" w:rsidRDefault="000B1B48" w:rsidP="000B1B48">
      <w:pPr>
        <w:pStyle w:val="B1"/>
      </w:pPr>
      <w:r>
        <w:t>11.</w:t>
      </w:r>
      <w:r>
        <w:tab/>
      </w:r>
      <w:r>
        <w:tab/>
      </w:r>
      <w:r w:rsidR="00BD07DA">
        <w:t>0</w:t>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70" w:name="_Toc171684298"/>
      <w:bookmarkStart w:id="71" w:name="_CR5_2_2"/>
      <w:bookmarkEnd w:id="71"/>
      <w:r>
        <w:t>5.2.2</w:t>
      </w:r>
      <w:r>
        <w:tab/>
        <w:t>Call flow for Split Rendering session setup</w:t>
      </w:r>
      <w:bookmarkEnd w:id="70"/>
    </w:p>
    <w:p w14:paraId="14FC9EB1" w14:textId="1F9045F1" w:rsidR="00C70567" w:rsidRDefault="00C70567" w:rsidP="00C70567">
      <w:pPr>
        <w:rPr>
          <w:lang w:val="en-US"/>
        </w:rPr>
      </w:pPr>
      <w:r>
        <w:rPr>
          <w:lang w:val="en-US"/>
        </w:rPr>
        <w:t>The split rendering operation can be described by the call flow in Figure 5.2.2-1.</w:t>
      </w:r>
    </w:p>
    <w:p w14:paraId="3A60A09A" w14:textId="77777777" w:rsidR="00C70567" w:rsidRDefault="00677E89" w:rsidP="0028031F">
      <w:pPr>
        <w:pStyle w:val="TH"/>
        <w:rPr>
          <w:noProof/>
          <w:lang w:val="en-US"/>
        </w:rPr>
      </w:pPr>
      <w:r w:rsidRPr="00677E89">
        <w:rPr>
          <w:noProof/>
          <w:lang w:val="en-US"/>
        </w:rPr>
        <w:object w:dxaOrig="12684" w:dyaOrig="8340" w14:anchorId="1B21B009">
          <v:shape id="_x0000_i1027" type="#_x0000_t75" alt="" style="width:445.85pt;height:353.2pt;mso-width-percent:0;mso-height-percent:0;mso-width-percent:0;mso-height-percent:0" o:ole="">
            <v:imagedata r:id="rId22" o:title=""/>
          </v:shape>
          <o:OLEObject Type="Embed" ProgID="Mscgen.Chart" ShapeID="_x0000_i1027" DrawAspect="Content" ObjectID="_1788678964" r:id="rId23"/>
        </w:object>
      </w:r>
    </w:p>
    <w:p w14:paraId="27FE058B" w14:textId="77777777" w:rsidR="00C70567" w:rsidRPr="00337E70" w:rsidRDefault="00C70567" w:rsidP="0028031F">
      <w:pPr>
        <w:pStyle w:val="TF"/>
        <w:rPr>
          <w:rFonts w:eastAsiaTheme="minorEastAsia"/>
        </w:rPr>
      </w:pPr>
      <w:bookmarkStart w:id="72" w:name="_CRFigure5_2_21Highlevelcallflowforspli"/>
      <w:r w:rsidRPr="00337E70">
        <w:rPr>
          <w:rFonts w:eastAsiaTheme="minorEastAsia"/>
        </w:rPr>
        <w:t xml:space="preserve">Figure </w:t>
      </w:r>
      <w:bookmarkEnd w:id="72"/>
      <w:r w:rsidRPr="00337E70">
        <w:rPr>
          <w:rFonts w:eastAsiaTheme="minorEastAsia"/>
        </w:rPr>
        <w:t xml:space="preserve">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6484D5CD" w:rsidR="00C70567" w:rsidRDefault="00D52588" w:rsidP="00D52588">
      <w:pPr>
        <w:pStyle w:val="B1"/>
        <w:rPr>
          <w:lang w:val="en-US"/>
        </w:rPr>
      </w:pPr>
      <w:r>
        <w:rPr>
          <w:lang w:val="en-US"/>
        </w:rPr>
        <w:t>1.</w:t>
      </w:r>
      <w:r>
        <w:rPr>
          <w:lang w:val="en-US"/>
        </w:rPr>
        <w:tab/>
      </w:r>
      <w:r>
        <w:rPr>
          <w:lang w:val="en-US"/>
        </w:rPr>
        <w:tab/>
      </w:r>
      <w:r w:rsidR="00C70567">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26F07604" w:rsidR="00C70567" w:rsidRDefault="00D52588" w:rsidP="00D52588">
      <w:pPr>
        <w:pStyle w:val="B1"/>
        <w:rPr>
          <w:lang w:val="en-US"/>
        </w:rPr>
      </w:pPr>
      <w:r>
        <w:rPr>
          <w:lang w:val="en-US"/>
        </w:rPr>
        <w:t>2.</w:t>
      </w:r>
      <w:r>
        <w:rPr>
          <w:lang w:val="en-US"/>
        </w:rPr>
        <w:tab/>
      </w:r>
      <w:r>
        <w:rPr>
          <w:lang w:val="en-US"/>
        </w:rPr>
        <w:tab/>
      </w:r>
      <w:r w:rsidR="00C70567">
        <w:rPr>
          <w:lang w:val="en-US"/>
        </w:rPr>
        <w:t>In response, the split rendering server creates a description of the split rendering output and the input it expects to receive from the UE.</w:t>
      </w:r>
    </w:p>
    <w:p w14:paraId="1ACCE435" w14:textId="4B7E2503" w:rsidR="00C70567" w:rsidRDefault="00D52588" w:rsidP="00D52588">
      <w:pPr>
        <w:pStyle w:val="B1"/>
        <w:rPr>
          <w:lang w:val="en-US"/>
        </w:rPr>
      </w:pPr>
      <w:r>
        <w:rPr>
          <w:lang w:val="en-US"/>
        </w:rPr>
        <w:t>3.</w:t>
      </w:r>
      <w:r>
        <w:rPr>
          <w:lang w:val="en-US"/>
        </w:rPr>
        <w:tab/>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5B9B3FAA" w:rsidR="00C70567" w:rsidRDefault="00D52588" w:rsidP="00D52588">
      <w:pPr>
        <w:pStyle w:val="B1"/>
        <w:rPr>
          <w:lang w:val="en-US"/>
        </w:rPr>
      </w:pPr>
      <w:r>
        <w:rPr>
          <w:lang w:val="en-US"/>
        </w:rPr>
        <w:t>4.</w:t>
      </w:r>
      <w:r>
        <w:rPr>
          <w:lang w:val="en-US"/>
        </w:rPr>
        <w:tab/>
      </w:r>
      <w:r>
        <w:rPr>
          <w:lang w:val="en-US"/>
        </w:rPr>
        <w:tab/>
      </w:r>
      <w:r w:rsidR="00C70567">
        <w:rPr>
          <w:lang w:val="en-US"/>
        </w:rPr>
        <w:t>The Source Manager retrieves pose and user input from the XR runtime.</w:t>
      </w:r>
    </w:p>
    <w:p w14:paraId="715AFFC1" w14:textId="3F39F18A" w:rsidR="00C70567" w:rsidRDefault="00D52588" w:rsidP="00D52588">
      <w:pPr>
        <w:pStyle w:val="B1"/>
        <w:rPr>
          <w:lang w:val="en-US"/>
        </w:rPr>
      </w:pPr>
      <w:r>
        <w:rPr>
          <w:lang w:val="en-US"/>
        </w:rPr>
        <w:t>5.</w:t>
      </w:r>
      <w:r>
        <w:rPr>
          <w:lang w:val="en-US"/>
        </w:rPr>
        <w:tab/>
      </w:r>
      <w:r>
        <w:rPr>
          <w:lang w:val="en-US"/>
        </w:rPr>
        <w:tab/>
      </w:r>
      <w:r w:rsidR="00C70567">
        <w:rPr>
          <w:lang w:val="en-US"/>
        </w:rPr>
        <w:t>The Source Manager shares the pose predictions and user input actions with the split rendering server.</w:t>
      </w:r>
    </w:p>
    <w:p w14:paraId="4B12723E" w14:textId="7387FE4C" w:rsidR="00C70567" w:rsidRDefault="00D52588" w:rsidP="00D52588">
      <w:pPr>
        <w:pStyle w:val="B1"/>
        <w:rPr>
          <w:lang w:val="en-US"/>
        </w:rPr>
      </w:pPr>
      <w:r>
        <w:rPr>
          <w:lang w:val="en-US"/>
        </w:rPr>
        <w:t>6.</w:t>
      </w:r>
      <w:r>
        <w:rPr>
          <w:lang w:val="en-US"/>
        </w:rPr>
        <w:tab/>
      </w:r>
      <w:r>
        <w:rPr>
          <w:lang w:val="en-US"/>
        </w:rPr>
        <w:tab/>
      </w:r>
      <w:r w:rsidR="00C70567">
        <w:rPr>
          <w:lang w:val="en-US"/>
        </w:rPr>
        <w:t>The split rendering server uses that information to render the frame.</w:t>
      </w:r>
    </w:p>
    <w:p w14:paraId="1DB59A5A" w14:textId="10D64CDD" w:rsidR="00C70567" w:rsidRDefault="00D52588" w:rsidP="00D52588">
      <w:pPr>
        <w:pStyle w:val="B1"/>
        <w:rPr>
          <w:lang w:val="en-US"/>
        </w:rPr>
      </w:pPr>
      <w:r>
        <w:rPr>
          <w:lang w:val="en-US"/>
        </w:rPr>
        <w:t>7.</w:t>
      </w:r>
      <w:r>
        <w:rPr>
          <w:lang w:val="en-US"/>
        </w:rPr>
        <w:tab/>
      </w:r>
      <w:r>
        <w:rPr>
          <w:lang w:val="en-US"/>
        </w:rPr>
        <w:tab/>
      </w:r>
      <w:r w:rsidR="00C70567">
        <w:rPr>
          <w:lang w:val="en-US"/>
        </w:rPr>
        <w:t>The rendered frame is encoded and streamed down to the MAF.</w:t>
      </w:r>
    </w:p>
    <w:p w14:paraId="635953A2" w14:textId="40EE8D3D" w:rsidR="00015889" w:rsidRPr="00CC790F" w:rsidRDefault="00D52588" w:rsidP="00D52588">
      <w:pPr>
        <w:pStyle w:val="B1"/>
        <w:rPr>
          <w:szCs w:val="16"/>
          <w:lang w:val="en-US"/>
        </w:rPr>
      </w:pPr>
      <w:r>
        <w:rPr>
          <w:szCs w:val="16"/>
        </w:rPr>
        <w:t>8.</w:t>
      </w:r>
      <w:r>
        <w:rPr>
          <w:szCs w:val="16"/>
        </w:rPr>
        <w:tab/>
      </w:r>
      <w:r>
        <w:rPr>
          <w:szCs w:val="16"/>
        </w:rPr>
        <w:tab/>
      </w:r>
      <w:r w:rsidR="00015889" w:rsidRPr="005B4658">
        <w:rPr>
          <w:szCs w:val="16"/>
        </w:rPr>
        <w:t>The MAF decodes and processes the received frame</w:t>
      </w:r>
      <w:r w:rsidR="00015889">
        <w:rPr>
          <w:szCs w:val="16"/>
        </w:rPr>
        <w:t>.</w:t>
      </w:r>
    </w:p>
    <w:p w14:paraId="74EA5C5E" w14:textId="01BEBEDB" w:rsidR="00015889" w:rsidRPr="00CC790F" w:rsidRDefault="00D52588" w:rsidP="00D52588">
      <w:pPr>
        <w:pStyle w:val="B1"/>
        <w:rPr>
          <w:szCs w:val="16"/>
          <w:lang w:val="en-US"/>
        </w:rPr>
      </w:pPr>
      <w:r>
        <w:rPr>
          <w:szCs w:val="16"/>
        </w:rPr>
        <w:t>9.</w:t>
      </w:r>
      <w:r>
        <w:rPr>
          <w:szCs w:val="16"/>
        </w:rPr>
        <w:tab/>
      </w:r>
      <w:r>
        <w:rPr>
          <w:szCs w:val="16"/>
        </w:rPr>
        <w:tab/>
      </w:r>
      <w:r w:rsidR="00015889" w:rsidRPr="005B4658">
        <w:rPr>
          <w:szCs w:val="16"/>
        </w:rPr>
        <w:t>The MAF passes the decoded frame to the Scene Manager which passes it to the XR Runtime</w:t>
      </w:r>
      <w:r w:rsidR="00015889">
        <w:rPr>
          <w:szCs w:val="16"/>
        </w:rPr>
        <w:t>.</w:t>
      </w:r>
    </w:p>
    <w:p w14:paraId="0C063902" w14:textId="6DD1C6A8" w:rsidR="00015889" w:rsidRPr="00015889" w:rsidRDefault="00D52588" w:rsidP="00D52588">
      <w:pPr>
        <w:pStyle w:val="B1"/>
        <w:rPr>
          <w:szCs w:val="16"/>
          <w:lang w:val="en-US"/>
        </w:rPr>
      </w:pPr>
      <w:r>
        <w:rPr>
          <w:szCs w:val="16"/>
        </w:rPr>
        <w:t>10.</w:t>
      </w:r>
      <w:r>
        <w:rPr>
          <w:szCs w:val="16"/>
        </w:rPr>
        <w:tab/>
      </w:r>
      <w:r>
        <w:rPr>
          <w:szCs w:val="16"/>
        </w:rPr>
        <w:tab/>
      </w:r>
      <w:r w:rsidR="00015889" w:rsidRPr="005B4658">
        <w:rPr>
          <w:szCs w:val="16"/>
        </w:rPr>
        <w:t>The XR runtime composes and renders the frame onto the display</w:t>
      </w:r>
      <w:r w:rsidR="00015889">
        <w:rPr>
          <w:szCs w:val="16"/>
        </w:rPr>
        <w:t>.</w:t>
      </w:r>
    </w:p>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73" w:name="_Toc171684299"/>
      <w:bookmarkStart w:id="74" w:name="_CR6"/>
      <w:bookmarkEnd w:id="74"/>
      <w:r>
        <w:t>6</w:t>
      </w:r>
      <w:r w:rsidRPr="004D3578">
        <w:tab/>
      </w:r>
      <w:r>
        <w:t>Prerequisites</w:t>
      </w:r>
      <w:bookmarkEnd w:id="73"/>
    </w:p>
    <w:p w14:paraId="044ACBDD" w14:textId="77777777" w:rsidR="00C70567" w:rsidRDefault="00C70567" w:rsidP="00C70567">
      <w:pPr>
        <w:pStyle w:val="Heading2"/>
      </w:pPr>
      <w:bookmarkStart w:id="75" w:name="_Toc171684300"/>
      <w:bookmarkStart w:id="76" w:name="_CR6_1"/>
      <w:bookmarkEnd w:id="76"/>
      <w:r>
        <w:t>6.1</w:t>
      </w:r>
      <w:r>
        <w:tab/>
        <w:t>General</w:t>
      </w:r>
      <w:bookmarkEnd w:id="75"/>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77" w:name="_Toc171684301"/>
      <w:bookmarkStart w:id="78" w:name="_CR6_2"/>
      <w:bookmarkEnd w:id="78"/>
      <w:r>
        <w:t>6.2</w:t>
      </w:r>
      <w:r>
        <w:tab/>
        <w:t>Pre-requisites</w:t>
      </w:r>
      <w:r w:rsidDel="003C1867">
        <w:t xml:space="preserve"> </w:t>
      </w:r>
      <w:r>
        <w:t>on 5G System</w:t>
      </w:r>
      <w:bookmarkEnd w:id="77"/>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248F30A3" w:rsidR="00C70567" w:rsidRDefault="000A30AD" w:rsidP="000A30AD">
      <w:pPr>
        <w:pStyle w:val="B1"/>
      </w:pPr>
      <w:r>
        <w:t>-</w:t>
      </w:r>
      <w:r>
        <w:tab/>
      </w:r>
      <w:r w:rsidR="00C70567">
        <w:t xml:space="preserve">The split rendering session is expected to operate in the 5G system as specified in [14] that supports </w:t>
      </w:r>
      <w:r w:rsidR="00C70567" w:rsidRPr="000A30AD">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2B2432D6" w:rsidR="00C70567" w:rsidRDefault="000A30AD" w:rsidP="000A30AD">
      <w:pPr>
        <w:pStyle w:val="B1"/>
      </w:pPr>
      <w:r>
        <w:t>-</w:t>
      </w:r>
      <w:r>
        <w:tab/>
      </w:r>
      <w:r w:rsidR="00C70567">
        <w:t xml:space="preserve">The split rendering session is expected to operate within the 5G system as specified in [14], which supports </w:t>
      </w:r>
      <w:r w:rsidR="00C70567" w:rsidRPr="000A30AD">
        <w:rPr>
          <w:rFonts w:eastAsia="SimSun"/>
          <w:lang w:eastAsia="zh-CN"/>
        </w:rPr>
        <w:t>functionalities and procedures</w:t>
      </w:r>
      <w:r w:rsidR="00C70567">
        <w:t xml:space="preserve"> to configure </w:t>
      </w:r>
      <w:r w:rsidR="00C70567" w:rsidRPr="000A30AD">
        <w:rPr>
          <w:rFonts w:eastAsia="SimSun"/>
          <w:lang w:eastAsia="zh-CN"/>
        </w:rPr>
        <w:t>policy and charging control</w:t>
      </w:r>
      <w:r w:rsidR="00C70567">
        <w:t xml:space="preserve"> (PCC) information as specified in [15]. Split rendering sessions may benefit from these procedures.</w:t>
      </w:r>
    </w:p>
    <w:p w14:paraId="648C96F6" w14:textId="3C163D63" w:rsidR="00C70567" w:rsidRPr="003C1867" w:rsidRDefault="000A30AD" w:rsidP="000A30AD">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79" w:name="_Toc171684302"/>
      <w:bookmarkStart w:id="80" w:name="_CR6_3"/>
      <w:bookmarkEnd w:id="80"/>
      <w:r>
        <w:t>6.</w:t>
      </w:r>
      <w:r w:rsidR="00044612">
        <w:t>3</w:t>
      </w:r>
      <w:r>
        <w:tab/>
        <w:t>Pre-requisites</w:t>
      </w:r>
      <w:r w:rsidDel="003C1867">
        <w:t xml:space="preserve"> </w:t>
      </w:r>
      <w:r>
        <w:t>on Device APIs and Functionality</w:t>
      </w:r>
      <w:bookmarkEnd w:id="79"/>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4A5FA4A7" w:rsidR="00C70567" w:rsidRPr="00336173" w:rsidRDefault="00101CBD" w:rsidP="00101CBD">
      <w:pPr>
        <w:pStyle w:val="B1"/>
      </w:pPr>
      <w:r>
        <w:t>-</w:t>
      </w:r>
      <w:r>
        <w:tab/>
      </w:r>
      <w:r w:rsidR="00C70567" w:rsidRPr="00336173">
        <w:t>The SRC may have access to an XR runtime through a well-defined API such as the OpenXR [</w:t>
      </w:r>
      <w:r w:rsidR="00C70567">
        <w:t>10</w:t>
      </w:r>
      <w:r w:rsidR="00C70567" w:rsidRPr="00336173">
        <w:t>] or WebXR [</w:t>
      </w:r>
      <w:r w:rsidR="00C70567">
        <w:t>11</w:t>
      </w:r>
      <w:r w:rsidR="00C70567" w:rsidRPr="00336173">
        <w:t xml:space="preserve">] APIs. </w:t>
      </w:r>
    </w:p>
    <w:p w14:paraId="50316359" w14:textId="523C6EA9" w:rsidR="00C70567" w:rsidRDefault="00101CBD" w:rsidP="00101CBD">
      <w:pPr>
        <w:pStyle w:val="B1"/>
      </w:pPr>
      <w:r>
        <w:t>-</w:t>
      </w:r>
      <w:r>
        <w:tab/>
      </w:r>
      <w:r w:rsidR="00C70567" w:rsidRPr="00336173">
        <w:t>The SRC has access to 3D graphics library, such as. WebGL [</w:t>
      </w:r>
      <w:r w:rsidR="00C70567">
        <w:t>12</w:t>
      </w:r>
      <w:r w:rsidR="00C70567" w:rsidRPr="00336173">
        <w:t>], and to an audio rendering engine, such as WebAudio [</w:t>
      </w:r>
      <w:r w:rsidR="00C70567">
        <w:t>13</w:t>
      </w:r>
      <w:r w:rsidR="00C70567"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81" w:name="_Toc171684303"/>
      <w:bookmarkStart w:id="82" w:name="_CR7"/>
      <w:bookmarkEnd w:id="82"/>
      <w:r>
        <w:t>7</w:t>
      </w:r>
      <w:r>
        <w:tab/>
        <w:t>Network Support</w:t>
      </w:r>
      <w:bookmarkEnd w:id="81"/>
      <w:r>
        <w:t xml:space="preserve"> </w:t>
      </w:r>
    </w:p>
    <w:p w14:paraId="76D28A02" w14:textId="77777777" w:rsidR="00C70567" w:rsidRDefault="00C70567" w:rsidP="00C70567">
      <w:pPr>
        <w:pStyle w:val="Heading2"/>
      </w:pPr>
      <w:bookmarkStart w:id="83" w:name="_Toc171684304"/>
      <w:bookmarkStart w:id="84" w:name="_CR7_1"/>
      <w:bookmarkEnd w:id="84"/>
      <w:r>
        <w:t>7.1</w:t>
      </w:r>
      <w:r>
        <w:tab/>
        <w:t>Overview</w:t>
      </w:r>
      <w:bookmarkEnd w:id="83"/>
    </w:p>
    <w:p w14:paraId="060577B3" w14:textId="77777777" w:rsidR="00C70567" w:rsidRDefault="00C70567" w:rsidP="00C70567">
      <w:r>
        <w:t>The Split Rendering MSE stands to benefit from the several procedures that the network offers. These include but are not limited to:</w:t>
      </w:r>
    </w:p>
    <w:p w14:paraId="1ACDC301" w14:textId="37F7F2B5" w:rsidR="00C70567" w:rsidRDefault="000B13DA" w:rsidP="000B13DA">
      <w:pPr>
        <w:pStyle w:val="B1"/>
      </w:pPr>
      <w:r>
        <w:t>-</w:t>
      </w:r>
      <w:r>
        <w:tab/>
      </w:r>
      <w:r w:rsidR="00C70567">
        <w:t>Dynamic QoS and charging,</w:t>
      </w:r>
    </w:p>
    <w:p w14:paraId="62BEC0F2" w14:textId="3F8FC0B5" w:rsidR="00C70567" w:rsidRDefault="000B13DA" w:rsidP="000B13DA">
      <w:pPr>
        <w:pStyle w:val="B1"/>
      </w:pPr>
      <w:r>
        <w:t>-</w:t>
      </w:r>
      <w:r>
        <w:tab/>
      </w:r>
      <w:r w:rsidR="00C70567">
        <w:t>Edge resources,</w:t>
      </w:r>
    </w:p>
    <w:p w14:paraId="4AFCFDF9" w14:textId="11CCD8A0" w:rsidR="00C70567" w:rsidRDefault="000B13DA" w:rsidP="000B13DA">
      <w:pPr>
        <w:pStyle w:val="B1"/>
      </w:pPr>
      <w:r>
        <w:t>-</w:t>
      </w:r>
      <w:r>
        <w:tab/>
      </w:r>
      <w:r w:rsidR="00C70567">
        <w:t>Consumption and metrics reporting,</w:t>
      </w:r>
    </w:p>
    <w:p w14:paraId="66A80F2C" w14:textId="229C2B08" w:rsidR="00C70567" w:rsidRDefault="000B13DA" w:rsidP="000B13DA">
      <w:pPr>
        <w:pStyle w:val="B1"/>
      </w:pPr>
      <w:r>
        <w:t>-</w:t>
      </w:r>
      <w:r>
        <w:tab/>
      </w:r>
      <w:r w:rsidR="00C70567">
        <w:t>Configuration Information.</w:t>
      </w:r>
    </w:p>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85" w:name="_Toc171684305"/>
      <w:bookmarkStart w:id="86" w:name="_CR7_2"/>
      <w:bookmarkEnd w:id="86"/>
      <w:r>
        <w:t>7.2</w:t>
      </w:r>
      <w:r>
        <w:tab/>
      </w:r>
      <w:r w:rsidR="00C70567">
        <w:t>Provisioning</w:t>
      </w:r>
      <w:bookmarkEnd w:id="85"/>
    </w:p>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263068C6" w:rsidR="00C70567" w:rsidRDefault="00C70567" w:rsidP="00C70567">
      <w:r>
        <w:t>The externalApplicationId shall be a URN that uniquely identifies the application and shall be terminated by the sub-string “+3gpp-sr”. An example is as follows: “urn:com:example:game+3gpp-sr”.</w:t>
      </w:r>
    </w:p>
    <w:p w14:paraId="55500FDE" w14:textId="77777777" w:rsidR="00C70567" w:rsidRDefault="00C70567" w:rsidP="00C70567">
      <w:pPr>
        <w:pStyle w:val="Heading2"/>
      </w:pPr>
      <w:bookmarkStart w:id="87" w:name="_Toc171684306"/>
      <w:bookmarkStart w:id="88" w:name="_CR7_3"/>
      <w:bookmarkEnd w:id="88"/>
      <w:r>
        <w:t>7.3</w:t>
      </w:r>
      <w:r>
        <w:tab/>
        <w:t>Dynamic Policy and Network Assistance</w:t>
      </w:r>
      <w:bookmarkEnd w:id="87"/>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Signaling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89" w:name="_Toc171684307"/>
      <w:bookmarkStart w:id="90" w:name="_CR7_4"/>
      <w:bookmarkEnd w:id="90"/>
      <w:r>
        <w:t>7.4</w:t>
      </w:r>
      <w:r>
        <w:tab/>
        <w:t>Edge Resources</w:t>
      </w:r>
      <w:bookmarkEnd w:id="89"/>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63A7E643" w:rsidR="00C70567" w:rsidRPr="0004491E" w:rsidRDefault="0004491E" w:rsidP="0004491E">
      <w:pPr>
        <w:pStyle w:val="B1"/>
        <w:rPr>
          <w:rFonts w:eastAsia="SimSun"/>
        </w:rPr>
      </w:pPr>
      <w:r>
        <w:t>-</w:t>
      </w:r>
      <w:r>
        <w:tab/>
      </w:r>
      <w:r w:rsidR="00C70567" w:rsidRPr="0004491E">
        <w:rPr>
          <w:rFonts w:eastAsia="SimSun"/>
        </w:rPr>
        <w:t>The eligibilityCriteria shall be present and shall have appRequest set to true.</w:t>
      </w:r>
    </w:p>
    <w:p w14:paraId="3FDDE0A2" w14:textId="38657183" w:rsidR="00C70567" w:rsidRPr="0004679F" w:rsidRDefault="0004491E" w:rsidP="0004491E">
      <w:pPr>
        <w:pStyle w:val="B1"/>
      </w:pPr>
      <w:r>
        <w:t>-</w:t>
      </w:r>
      <w:r>
        <w:tab/>
      </w:r>
      <w:r w:rsidR="00C70567" w:rsidRPr="0004491E">
        <w:rPr>
          <w:rFonts w:eastAsia="SimSun"/>
        </w:rPr>
        <w:t xml:space="preserve">The easRequirements shall indicate “SR” as the easType and shall include “3gpp-sr” among the easFeatures. The serviceKpi shall be present and indicate the SRS processing and networking capabilities and requirements. </w:t>
      </w:r>
    </w:p>
    <w:p w14:paraId="3DFF8EC7" w14:textId="77777777" w:rsidR="00C70567" w:rsidRDefault="00C70567" w:rsidP="00C70567">
      <w:pPr>
        <w:pStyle w:val="Heading2"/>
      </w:pPr>
      <w:bookmarkStart w:id="91" w:name="_Toc171684308"/>
      <w:bookmarkStart w:id="92" w:name="_CR7_5"/>
      <w:bookmarkEnd w:id="92"/>
      <w:r>
        <w:t>7.5</w:t>
      </w:r>
      <w:r>
        <w:tab/>
        <w:t>Metrics and Consumption Reporting</w:t>
      </w:r>
      <w:bookmarkEnd w:id="91"/>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93" w:name="_Toc171684309"/>
      <w:bookmarkStart w:id="94" w:name="_CR8"/>
      <w:bookmarkEnd w:id="94"/>
      <w:r>
        <w:t>8</w:t>
      </w:r>
      <w:r>
        <w:tab/>
        <w:t>Split Rendering User Plane</w:t>
      </w:r>
      <w:bookmarkEnd w:id="93"/>
    </w:p>
    <w:p w14:paraId="6F71BF92" w14:textId="77777777" w:rsidR="00C70567" w:rsidRDefault="00C70567" w:rsidP="00557CE5">
      <w:pPr>
        <w:pStyle w:val="Heading2"/>
      </w:pPr>
      <w:bookmarkStart w:id="95" w:name="_Toc171684310"/>
      <w:bookmarkStart w:id="96" w:name="_CR8_1"/>
      <w:bookmarkEnd w:id="96"/>
      <w:r>
        <w:t>8.1</w:t>
      </w:r>
      <w:r>
        <w:tab/>
        <w:t>General</w:t>
      </w:r>
      <w:bookmarkEnd w:id="95"/>
    </w:p>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28031F">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bookmarkStart w:id="97" w:name="_CRFigure8_11SplitrenderingprotocolStac"/>
      <w:r w:rsidRPr="0067095E">
        <w:rPr>
          <w:rFonts w:eastAsiaTheme="minorEastAsia"/>
        </w:rPr>
        <w:t xml:space="preserve">Figure </w:t>
      </w:r>
      <w:bookmarkEnd w:id="97"/>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98" w:name="_Toc171684311"/>
      <w:bookmarkStart w:id="99" w:name="_CR8_2"/>
      <w:bookmarkEnd w:id="99"/>
      <w:r>
        <w:t>8.2</w:t>
      </w:r>
      <w:r>
        <w:tab/>
        <w:t>Split Rendering Signalling Protocols</w:t>
      </w:r>
      <w:bookmarkEnd w:id="98"/>
    </w:p>
    <w:p w14:paraId="336814F3" w14:textId="3AD2065F" w:rsidR="00C70567" w:rsidRDefault="00C70567" w:rsidP="00C70567">
      <w:r>
        <w:t>Both SRC and SRS shall support the SWAP protocol as defined in TS 26.113 [6] clause 1</w:t>
      </w:r>
      <w:r w:rsidR="00557CE5">
        <w:t>3</w:t>
      </w:r>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6309F715" w:rsidR="00C70567" w:rsidRDefault="00555266" w:rsidP="00555266">
      <w:pPr>
        <w:pStyle w:val="B1"/>
      </w:pPr>
      <w:r>
        <w:t>-</w:t>
      </w:r>
      <w:r>
        <w:tab/>
      </w:r>
      <w:r w:rsidR="00C70567">
        <w:t>The configuration message carries the split rendering configuration information from the SRC to the SRS. It shall be identified by the type “</w:t>
      </w:r>
      <w:r w:rsidR="00C70567" w:rsidRPr="00555266">
        <w:rPr>
          <w:b/>
          <w:bCs/>
        </w:rPr>
        <w:t>urn:3gpp:sr-mse:sr-configuration</w:t>
      </w:r>
      <w:r w:rsidR="00C70567">
        <w:t>” and the object shall be formatted according to clause 8.4.2.2.</w:t>
      </w:r>
    </w:p>
    <w:p w14:paraId="372B0CD0" w14:textId="62F02619" w:rsidR="00C70567" w:rsidRDefault="00555266" w:rsidP="00555266">
      <w:pPr>
        <w:pStyle w:val="B1"/>
      </w:pPr>
      <w:r>
        <w:t>-</w:t>
      </w:r>
      <w:r>
        <w:tab/>
      </w:r>
      <w:r w:rsidR="00C70567">
        <w:t>The rendering description message carries the description of the split rendered media from the SRS to SRC. The format of the message is SR-profile-specific and shall be defined by each profile. It shall be identified by the type “</w:t>
      </w:r>
      <w:r w:rsidR="00C70567" w:rsidRPr="00555266">
        <w:rPr>
          <w:b/>
          <w:bCs/>
        </w:rPr>
        <w:t>urn:3gpp:sr-mse:sr-description</w:t>
      </w:r>
      <w:r w:rsidR="00C70567">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p w14:paraId="0F3001B7" w14:textId="77777777" w:rsidR="00C70567" w:rsidRDefault="00677E89" w:rsidP="0028031F">
      <w:pPr>
        <w:pStyle w:val="TH"/>
        <w:rPr>
          <w:noProof/>
        </w:rPr>
      </w:pPr>
      <w:r>
        <w:rPr>
          <w:noProof/>
        </w:rPr>
        <w:object w:dxaOrig="13860" w:dyaOrig="7380" w14:anchorId="44D4FA3D">
          <v:shape id="_x0000_i1028" type="#_x0000_t75" alt="" style="width:494.1pt;height:261.6pt;mso-width-percent:0;mso-height-percent:0;mso-width-percent:0;mso-height-percent:0" o:ole="">
            <v:imagedata r:id="rId25" o:title=""/>
          </v:shape>
          <o:OLEObject Type="Embed" ProgID="Mscgen.Chart" ShapeID="_x0000_i1028" DrawAspect="Content" ObjectID="_1788678965" r:id="rId26"/>
        </w:object>
      </w:r>
    </w:p>
    <w:p w14:paraId="0B755873" w14:textId="4A9379F0" w:rsidR="00557CE5" w:rsidRPr="00997E10" w:rsidRDefault="00557CE5" w:rsidP="0028031F">
      <w:pPr>
        <w:pStyle w:val="TF"/>
      </w:pPr>
      <w:bookmarkStart w:id="100" w:name="_CRFigure8_21CallflowsforSWAPmessageexc"/>
      <w:r>
        <w:rPr>
          <w:noProof/>
        </w:rPr>
        <w:t xml:space="preserve">Figure </w:t>
      </w:r>
      <w:bookmarkEnd w:id="100"/>
      <w:r>
        <w:rPr>
          <w:noProof/>
        </w:rPr>
        <w:t xml:space="preserve">8.2-1 Call flows for </w:t>
      </w:r>
      <w:r>
        <w:t>SWAP message exchange</w:t>
      </w:r>
    </w:p>
    <w:p w14:paraId="3FBE7CCF" w14:textId="77777777" w:rsidR="00C70567" w:rsidRDefault="00C70567" w:rsidP="00C70567">
      <w:pPr>
        <w:rPr>
          <w:noProof/>
        </w:rPr>
      </w:pPr>
      <w:r>
        <w:rPr>
          <w:noProof/>
        </w:rPr>
        <w:t>Pre-requisites:</w:t>
      </w:r>
    </w:p>
    <w:p w14:paraId="09C6D4F0" w14:textId="6FFB3D54" w:rsidR="00C70567" w:rsidRDefault="00C44356" w:rsidP="00C44356">
      <w:pPr>
        <w:pStyle w:val="B1"/>
        <w:rPr>
          <w:noProof/>
        </w:rPr>
      </w:pPr>
      <w:r>
        <w:t>-</w:t>
      </w:r>
      <w:r>
        <w:tab/>
      </w:r>
      <w:r w:rsidR="00C70567">
        <w:rPr>
          <w:noProof/>
        </w:rPr>
        <w:t>The SRC has discovered the identifier of the SRS that it will use for its split rendering session.</w:t>
      </w:r>
    </w:p>
    <w:p w14:paraId="2BE3B675" w14:textId="2857BCD3" w:rsidR="00C70567" w:rsidRDefault="00C44356" w:rsidP="00C44356">
      <w:pPr>
        <w:pStyle w:val="B1"/>
        <w:rPr>
          <w:noProof/>
        </w:rPr>
      </w:pPr>
      <w:r>
        <w:t>-</w:t>
      </w:r>
      <w:r>
        <w:tab/>
      </w:r>
      <w:r w:rsidR="00C70567">
        <w:rPr>
          <w:noProof/>
        </w:rPr>
        <w:t>The SRC has retrieved the address of the SWAP server as part of the configuration.</w:t>
      </w:r>
    </w:p>
    <w:p w14:paraId="59DB73FA" w14:textId="77777777" w:rsidR="00C70567" w:rsidRDefault="00C70567" w:rsidP="00C70567">
      <w:pPr>
        <w:rPr>
          <w:noProof/>
        </w:rPr>
      </w:pPr>
      <w:r>
        <w:rPr>
          <w:noProof/>
        </w:rPr>
        <w:t>The stpes are as follows:</w:t>
      </w:r>
    </w:p>
    <w:p w14:paraId="52FD36FB" w14:textId="78B5F3CF" w:rsidR="00C70567" w:rsidRDefault="00965851" w:rsidP="00965851">
      <w:pPr>
        <w:rPr>
          <w:noProof/>
        </w:rPr>
      </w:pPr>
      <w:r>
        <w:rPr>
          <w:noProof/>
        </w:rPr>
        <w:t>1.</w:t>
      </w:r>
      <w:r>
        <w:rPr>
          <w:noProof/>
        </w:rPr>
        <w:tab/>
      </w:r>
      <w:r w:rsidR="00C70567">
        <w:rPr>
          <w:noProof/>
        </w:rPr>
        <w:t>The SRC sends the configuration message as an application-specific SWAP message to the SWAP server. It provides the identifier of the target SRS as a matching criteria.</w:t>
      </w:r>
    </w:p>
    <w:p w14:paraId="57330A02" w14:textId="77573DDD" w:rsidR="00C70567" w:rsidRDefault="00965851" w:rsidP="00965851">
      <w:pPr>
        <w:rPr>
          <w:noProof/>
        </w:rPr>
      </w:pPr>
      <w:r>
        <w:rPr>
          <w:noProof/>
        </w:rPr>
        <w:t>2.</w:t>
      </w:r>
      <w:r>
        <w:rPr>
          <w:noProof/>
        </w:rPr>
        <w:tab/>
      </w:r>
      <w:r w:rsidR="00C70567">
        <w:rPr>
          <w:noProof/>
        </w:rPr>
        <w:t xml:space="preserve">The SWAP server uses the provided matching criteria to locate the SRS. </w:t>
      </w:r>
    </w:p>
    <w:p w14:paraId="5C13CBDC" w14:textId="68ED44A3" w:rsidR="00C70567" w:rsidRDefault="00965851" w:rsidP="00965851">
      <w:pPr>
        <w:rPr>
          <w:noProof/>
        </w:rPr>
      </w:pPr>
      <w:r>
        <w:rPr>
          <w:noProof/>
        </w:rPr>
        <w:t>3.</w:t>
      </w:r>
      <w:r>
        <w:rPr>
          <w:noProof/>
        </w:rPr>
        <w:tab/>
      </w:r>
      <w:r w:rsidR="00C70567">
        <w:rPr>
          <w:noProof/>
        </w:rPr>
        <w:t>The SWAP server forwards the configuration message to the target SRS.</w:t>
      </w:r>
    </w:p>
    <w:p w14:paraId="7E80AEA7" w14:textId="248C8F0E" w:rsidR="00C70567" w:rsidRDefault="00965851" w:rsidP="00965851">
      <w:pPr>
        <w:rPr>
          <w:noProof/>
        </w:rPr>
      </w:pPr>
      <w:r>
        <w:rPr>
          <w:noProof/>
        </w:rPr>
        <w:t>4.</w:t>
      </w:r>
      <w:r>
        <w:rPr>
          <w:noProof/>
        </w:rPr>
        <w:tab/>
      </w:r>
      <w:r w:rsidR="00C70567">
        <w:rPr>
          <w:noProof/>
        </w:rPr>
        <w:t>The SWAP server confirms the successful forwarding of the message to the SRC.</w:t>
      </w:r>
    </w:p>
    <w:p w14:paraId="29B946EA" w14:textId="283DB2A6" w:rsidR="00C70567" w:rsidRDefault="00965851" w:rsidP="00965851">
      <w:pPr>
        <w:rPr>
          <w:noProof/>
        </w:rPr>
      </w:pPr>
      <w:r>
        <w:rPr>
          <w:noProof/>
        </w:rPr>
        <w:t>5.</w:t>
      </w:r>
      <w:r>
        <w:rPr>
          <w:noProof/>
        </w:rPr>
        <w:tab/>
      </w:r>
      <w:r w:rsidR="00C70567">
        <w:rPr>
          <w:noProof/>
        </w:rPr>
        <w:t xml:space="preserve">The SRS processes the SR configuration message. It may for instance verify application and resource availablity, launch the application, configure its rendering, and create a rendering description. </w:t>
      </w:r>
    </w:p>
    <w:p w14:paraId="43E2376E" w14:textId="43C24D04" w:rsidR="00C70567" w:rsidRDefault="00965851" w:rsidP="00965851">
      <w:pPr>
        <w:rPr>
          <w:noProof/>
        </w:rPr>
      </w:pPr>
      <w:r>
        <w:rPr>
          <w:noProof/>
        </w:rPr>
        <w:t>6.</w:t>
      </w:r>
      <w:r>
        <w:rPr>
          <w:noProof/>
        </w:rPr>
        <w:tab/>
      </w:r>
      <w:r w:rsidR="00C70567">
        <w:rPr>
          <w:noProof/>
        </w:rPr>
        <w:t>The SRS sends the rendering description message as an application-specific SWAP message to the SWAP server.</w:t>
      </w:r>
    </w:p>
    <w:p w14:paraId="5875482F" w14:textId="69B5DC7B" w:rsidR="00C70567" w:rsidRDefault="00965851" w:rsidP="00965851">
      <w:pPr>
        <w:rPr>
          <w:noProof/>
        </w:rPr>
      </w:pPr>
      <w:r>
        <w:rPr>
          <w:noProof/>
        </w:rPr>
        <w:t>7.</w:t>
      </w:r>
      <w:r>
        <w:rPr>
          <w:noProof/>
        </w:rPr>
        <w:tab/>
      </w:r>
      <w:r w:rsidR="00C70567">
        <w:rPr>
          <w:noProof/>
        </w:rPr>
        <w:t>The SWAP server forwards the message to the SRC.</w:t>
      </w:r>
    </w:p>
    <w:p w14:paraId="265F0905" w14:textId="24E389E3" w:rsidR="00C70567" w:rsidRDefault="00965851" w:rsidP="00965851">
      <w:pPr>
        <w:rPr>
          <w:noProof/>
        </w:rPr>
      </w:pPr>
      <w:r>
        <w:rPr>
          <w:noProof/>
        </w:rPr>
        <w:t>8.</w:t>
      </w:r>
      <w:r>
        <w:rPr>
          <w:noProof/>
        </w:rPr>
        <w:tab/>
      </w:r>
      <w:r w:rsidR="00C70567">
        <w:rPr>
          <w:noProof/>
        </w:rPr>
        <w:t>The SWAP server acknowledges the successful forwarding of the message to the SRS.</w:t>
      </w:r>
    </w:p>
    <w:p w14:paraId="26E9C568" w14:textId="5BCF5DCD" w:rsidR="00C70567" w:rsidRDefault="00965851" w:rsidP="00965851">
      <w:pPr>
        <w:rPr>
          <w:noProof/>
        </w:rPr>
      </w:pPr>
      <w:r>
        <w:rPr>
          <w:noProof/>
        </w:rPr>
        <w:t>9.</w:t>
      </w:r>
      <w:r>
        <w:rPr>
          <w:noProof/>
        </w:rPr>
        <w:tab/>
      </w:r>
      <w:r w:rsidR="00C70567">
        <w:rPr>
          <w:noProof/>
        </w:rPr>
        <w:t>The SRC processes the rendering description and identifies the required data channel and media sessions.</w:t>
      </w:r>
    </w:p>
    <w:p w14:paraId="7146F049" w14:textId="72F71CFB" w:rsidR="00C70567" w:rsidRDefault="00965851" w:rsidP="00965851">
      <w:pPr>
        <w:rPr>
          <w:noProof/>
        </w:rPr>
      </w:pPr>
      <w:r>
        <w:rPr>
          <w:noProof/>
        </w:rPr>
        <w:t>10.</w:t>
      </w:r>
      <w:r>
        <w:rPr>
          <w:noProof/>
        </w:rPr>
        <w:tab/>
      </w:r>
      <w:r w:rsidR="00C70567">
        <w:rPr>
          <w:noProof/>
        </w:rPr>
        <w:t>SRC sends a connect message with the SDP offer to the SRS. The offer reflects the negotiated media and data channel streams.</w:t>
      </w:r>
    </w:p>
    <w:p w14:paraId="497D01A0" w14:textId="067DAA65" w:rsidR="00C70567" w:rsidRDefault="00965851" w:rsidP="00965851">
      <w:pPr>
        <w:rPr>
          <w:noProof/>
        </w:rPr>
      </w:pPr>
      <w:r>
        <w:rPr>
          <w:noProof/>
        </w:rPr>
        <w:t>11.</w:t>
      </w:r>
      <w:r>
        <w:rPr>
          <w:noProof/>
        </w:rPr>
        <w:tab/>
      </w:r>
      <w:r w:rsidR="00C70567">
        <w:rPr>
          <w:noProof/>
        </w:rPr>
        <w:t>The SWAP server acknowledges the forwarding of the message to the SRS.</w:t>
      </w:r>
    </w:p>
    <w:p w14:paraId="5BB4408C" w14:textId="1588FE73" w:rsidR="00C70567" w:rsidRDefault="00965851" w:rsidP="00965851">
      <w:pPr>
        <w:rPr>
          <w:noProof/>
        </w:rPr>
      </w:pPr>
      <w:r>
        <w:rPr>
          <w:noProof/>
        </w:rPr>
        <w:t>12.</w:t>
      </w:r>
      <w:r>
        <w:rPr>
          <w:noProof/>
        </w:rPr>
        <w:tab/>
      </w:r>
      <w:r w:rsidR="00C70567">
        <w:rPr>
          <w:noProof/>
        </w:rPr>
        <w:t>The SRS replies with an accept message that includes the SDP answer. The SDP answer reflects the information that was provided in the split rendering description.</w:t>
      </w:r>
    </w:p>
    <w:p w14:paraId="2D1D2A81" w14:textId="1FE1E132" w:rsidR="00C70567" w:rsidRPr="00997E10" w:rsidRDefault="00965851" w:rsidP="00965851">
      <w:pPr>
        <w:rPr>
          <w:noProof/>
        </w:rPr>
      </w:pPr>
      <w:r>
        <w:rPr>
          <w:noProof/>
        </w:rPr>
        <w:t>13.</w:t>
      </w:r>
      <w:r>
        <w:rPr>
          <w:noProof/>
        </w:rPr>
        <w:tab/>
      </w:r>
      <w:r w:rsidR="00C70567">
        <w:rPr>
          <w:noProof/>
        </w:rPr>
        <w:t>The SWAP server acknowledges the forwarding of the message to the SRC.</w:t>
      </w:r>
    </w:p>
    <w:p w14:paraId="52F46311" w14:textId="77777777" w:rsidR="00C70567" w:rsidRDefault="00C70567" w:rsidP="00C70567">
      <w:pPr>
        <w:pStyle w:val="Heading2"/>
      </w:pPr>
      <w:bookmarkStart w:id="101" w:name="_Toc171684312"/>
      <w:bookmarkStart w:id="102" w:name="_CR8_3"/>
      <w:bookmarkEnd w:id="102"/>
      <w:r>
        <w:t>8.3</w:t>
      </w:r>
      <w:r>
        <w:tab/>
        <w:t>Split Rendering Formats for Media and Metadata</w:t>
      </w:r>
      <w:bookmarkEnd w:id="101"/>
    </w:p>
    <w:p w14:paraId="0489529B" w14:textId="77777777" w:rsidR="00C70567" w:rsidRDefault="00C70567" w:rsidP="00C70567">
      <w:pPr>
        <w:pStyle w:val="Heading3"/>
      </w:pPr>
      <w:bookmarkStart w:id="103" w:name="_Toc171684313"/>
      <w:bookmarkStart w:id="104" w:name="_CR8_3_1"/>
      <w:bookmarkEnd w:id="104"/>
      <w:r>
        <w:t>8.3.1</w:t>
      </w:r>
      <w:r>
        <w:tab/>
        <w:t>General</w:t>
      </w:r>
      <w:bookmarkEnd w:id="103"/>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05" w:name="_Toc171684314"/>
      <w:bookmarkStart w:id="106" w:name="_CR8_3_2"/>
      <w:bookmarkEnd w:id="106"/>
      <w:r>
        <w:t>8.3.2</w:t>
      </w:r>
      <w:r>
        <w:tab/>
        <w:t>Metadata Formats</w:t>
      </w:r>
      <w:bookmarkEnd w:id="105"/>
    </w:p>
    <w:p w14:paraId="4D63A07E" w14:textId="77777777" w:rsidR="00C70567" w:rsidRPr="00DC40D6" w:rsidRDefault="00C70567" w:rsidP="00C70567">
      <w:pPr>
        <w:pStyle w:val="Heading4"/>
        <w:rPr>
          <w:lang w:eastAsia="en-GB"/>
        </w:rPr>
      </w:pPr>
      <w:bookmarkStart w:id="107" w:name="_Toc132968723"/>
      <w:bookmarkStart w:id="108" w:name="_CR8_3_2_1"/>
      <w:bookmarkEnd w:id="108"/>
      <w:r>
        <w:rPr>
          <w:lang w:eastAsia="en-GB"/>
        </w:rPr>
        <w:t>8.3.2.1</w:t>
      </w:r>
      <w:r>
        <w:rPr>
          <w:lang w:eastAsia="en-GB"/>
        </w:rPr>
        <w:tab/>
        <w:t>General</w:t>
      </w:r>
      <w:bookmarkEnd w:id="107"/>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09" w:name="_Toc132968724"/>
      <w:bookmarkStart w:id="110" w:name="_CR8_3_2_2"/>
      <w:bookmarkEnd w:id="110"/>
      <w:r>
        <w:rPr>
          <w:lang w:eastAsia="en-GB"/>
        </w:rPr>
        <w:t>8.3.2</w:t>
      </w:r>
      <w:r w:rsidRPr="008C0410">
        <w:rPr>
          <w:lang w:eastAsia="en-GB"/>
        </w:rPr>
        <w:t>.2</w:t>
      </w:r>
      <w:r w:rsidRPr="008C0410">
        <w:rPr>
          <w:lang w:eastAsia="en-GB"/>
        </w:rPr>
        <w:tab/>
        <w:t>Pose Format</w:t>
      </w:r>
      <w:bookmarkEnd w:id="109"/>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111" w:name="_Toc132968725"/>
    </w:p>
    <w:p w14:paraId="60B015FB" w14:textId="77777777" w:rsidR="00C70567" w:rsidRDefault="00C70567" w:rsidP="00C70567">
      <w:pPr>
        <w:pStyle w:val="Heading4"/>
        <w:rPr>
          <w:lang w:eastAsia="en-GB"/>
        </w:rPr>
      </w:pPr>
      <w:bookmarkStart w:id="112" w:name="_CR8_3_2_3"/>
      <w:bookmarkEnd w:id="112"/>
      <w:r>
        <w:rPr>
          <w:lang w:eastAsia="en-GB"/>
        </w:rPr>
        <w:t>8.3.2.3</w:t>
      </w:r>
      <w:r>
        <w:rPr>
          <w:lang w:eastAsia="en-GB"/>
        </w:rPr>
        <w:tab/>
      </w:r>
      <w:r w:rsidRPr="008C0410">
        <w:rPr>
          <w:lang w:eastAsia="en-GB"/>
        </w:rPr>
        <w:t>Action Format</w:t>
      </w:r>
      <w:bookmarkEnd w:id="111"/>
    </w:p>
    <w:p w14:paraId="5E482356" w14:textId="1DF047CA"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13" w:name="_Toc171684315"/>
      <w:bookmarkStart w:id="114" w:name="_CR8_3_3"/>
      <w:bookmarkEnd w:id="114"/>
      <w:r>
        <w:t>8.3.3</w:t>
      </w:r>
      <w:r>
        <w:tab/>
        <w:t>Metadata Data Channel Message Format</w:t>
      </w:r>
      <w:bookmarkEnd w:id="113"/>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56A204C9" w:rsidR="00C70567" w:rsidRPr="0046592D" w:rsidRDefault="00C70567" w:rsidP="00A4002D">
      <w:pPr>
        <w:pStyle w:val="TH"/>
        <w:rPr>
          <w:i/>
          <w:iCs/>
          <w:noProof/>
        </w:rPr>
      </w:pPr>
      <w:bookmarkStart w:id="115" w:name="_CRTable8_3_31SplitRenderingMetadataMes"/>
      <w:r w:rsidRPr="0046592D">
        <w:t xml:space="preserve">Table </w:t>
      </w:r>
      <w:bookmarkEnd w:id="115"/>
      <w:r w:rsidRPr="0046592D">
        <w:t>8.</w:t>
      </w:r>
      <w:r>
        <w:t>3</w:t>
      </w:r>
      <w:r w:rsidRPr="0046592D">
        <w:t>.3-</w:t>
      </w:r>
      <w:r w:rsidR="00A4002D">
        <w:rPr>
          <w:i/>
          <w:iCs/>
        </w:rPr>
        <w:t>1</w:t>
      </w:r>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A4002D">
      <w:pPr>
        <w:pStyle w:val="TH"/>
        <w:rPr>
          <w:i/>
          <w:iCs/>
        </w:rPr>
      </w:pPr>
      <w:bookmarkStart w:id="116" w:name="_CRTable8_3_32SplitRenderingMetadataMes"/>
      <w:r w:rsidRPr="0046592D">
        <w:t xml:space="preserve">Table </w:t>
      </w:r>
      <w:bookmarkEnd w:id="116"/>
      <w:r w:rsidRPr="0046592D">
        <w:t>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17" w:name="_Toc171684316"/>
      <w:bookmarkStart w:id="118" w:name="_CR8_4"/>
      <w:bookmarkEnd w:id="118"/>
      <w:r w:rsidRPr="007C6FEC">
        <w:t>8.4</w:t>
      </w:r>
      <w:r w:rsidRPr="007C6FEC">
        <w:tab/>
        <w:t xml:space="preserve">Split Rendering </w:t>
      </w:r>
      <w:r>
        <w:t xml:space="preserve">Formats for </w:t>
      </w:r>
      <w:r w:rsidRPr="007C6FEC">
        <w:t>Session Setup and Negotiation</w:t>
      </w:r>
      <w:bookmarkEnd w:id="117"/>
    </w:p>
    <w:p w14:paraId="187306A3" w14:textId="77777777" w:rsidR="00C70567" w:rsidRPr="007C6FEC" w:rsidRDefault="00C70567" w:rsidP="00C70567">
      <w:pPr>
        <w:pStyle w:val="Heading3"/>
        <w:rPr>
          <w:lang w:val="en-US"/>
        </w:rPr>
      </w:pPr>
      <w:bookmarkStart w:id="119" w:name="_Toc171684317"/>
      <w:bookmarkStart w:id="120" w:name="_CR8_4_1"/>
      <w:bookmarkEnd w:id="120"/>
      <w:r>
        <w:t>8.4.1</w:t>
      </w:r>
      <w:r>
        <w:tab/>
        <w:t>General</w:t>
      </w:r>
      <w:bookmarkEnd w:id="119"/>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21" w:name="_Toc171684318"/>
      <w:bookmarkStart w:id="122" w:name="_CR8_4_2"/>
      <w:bookmarkEnd w:id="122"/>
      <w:r>
        <w:t>8.4.2</w:t>
      </w:r>
      <w:r>
        <w:tab/>
        <w:t>Split Rendering Configuration Format</w:t>
      </w:r>
      <w:bookmarkEnd w:id="121"/>
    </w:p>
    <w:p w14:paraId="3E220EB8" w14:textId="77777777" w:rsidR="00C70567" w:rsidRDefault="00C70567" w:rsidP="00C70567">
      <w:pPr>
        <w:pStyle w:val="Heading4"/>
      </w:pPr>
      <w:bookmarkStart w:id="123" w:name="_CR8_4_2_1"/>
      <w:bookmarkEnd w:id="123"/>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bookmarkStart w:id="124" w:name="_CR8_4_2_2"/>
      <w:bookmarkEnd w:id="124"/>
      <w:r>
        <w:t>8.4.2.2</w:t>
      </w:r>
      <w:r>
        <w:tab/>
        <w:t>Split Rendering Configuration Format</w:t>
      </w:r>
    </w:p>
    <w:p w14:paraId="6A799C2E" w14:textId="77777777" w:rsidR="00C70567" w:rsidRDefault="00C70567" w:rsidP="00C70567">
      <w:pPr>
        <w:rPr>
          <w:lang w:val="en-US"/>
        </w:rPr>
      </w:pPr>
      <w:r>
        <w:rPr>
          <w:lang w:val="en-US"/>
        </w:rPr>
        <w:t>The session configuration information shall be in JSON format. It shall have the following format:</w:t>
      </w:r>
    </w:p>
    <w:p w14:paraId="0480CBA7" w14:textId="05399E8E" w:rsidR="0088726F" w:rsidRPr="0088726F" w:rsidRDefault="0088726F" w:rsidP="0028031F">
      <w:pPr>
        <w:pStyle w:val="TH"/>
        <w:rPr>
          <w:lang w:val="en-US"/>
        </w:rPr>
      </w:pPr>
      <w:bookmarkStart w:id="125" w:name="_CRTable8_4_2_21SplitRenderingConfigura"/>
      <w:r w:rsidRPr="0088726F">
        <w:t xml:space="preserve">Table </w:t>
      </w:r>
      <w:bookmarkEnd w:id="125"/>
      <w:r w:rsidRPr="0088726F">
        <w:t>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F352D20" w:rsidR="00C70567" w:rsidRPr="00511746" w:rsidRDefault="00511746" w:rsidP="00511746">
            <w:pPr>
              <w:ind w:left="360"/>
              <w:rPr>
                <w:lang w:val="en-US"/>
              </w:rPr>
            </w:pPr>
            <w:r>
              <w:t>-</w:t>
            </w:r>
            <w:r>
              <w:tab/>
            </w:r>
            <w:r w:rsidR="00C70567" w:rsidRPr="00511746">
              <w:rPr>
                <w:lang w:val="en-US"/>
              </w:rPr>
              <w:t>FLAG_ALPHA_BLENDING</w:t>
            </w:r>
          </w:p>
          <w:p w14:paraId="1A60371F" w14:textId="3AC5C3CC" w:rsidR="00C70567" w:rsidRPr="00511746" w:rsidRDefault="00511746" w:rsidP="00511746">
            <w:pPr>
              <w:ind w:left="360"/>
              <w:rPr>
                <w:lang w:val="en-US"/>
              </w:rPr>
            </w:pPr>
            <w:r>
              <w:t>-</w:t>
            </w:r>
            <w:r>
              <w:tab/>
            </w:r>
            <w:r w:rsidR="00C70567" w:rsidRPr="00511746">
              <w:rPr>
                <w:lang w:val="en-US"/>
              </w:rPr>
              <w:t>FLAG_DEPTH_COMPOSITION</w:t>
            </w:r>
          </w:p>
          <w:p w14:paraId="782F50E3" w14:textId="47D3F2CB" w:rsidR="00C70567" w:rsidRPr="00511746" w:rsidRDefault="00511746" w:rsidP="00511746">
            <w:pPr>
              <w:ind w:left="360"/>
              <w:rPr>
                <w:lang w:val="en-US"/>
              </w:rPr>
            </w:pPr>
            <w:r>
              <w:t>-</w:t>
            </w:r>
            <w:r>
              <w:tab/>
            </w:r>
            <w:r w:rsidR="00C70567" w:rsidRPr="00511746">
              <w:rPr>
                <w:lang w:val="en-US"/>
              </w:rPr>
              <w:t>FLAG_EYE_GAZE_TRACKING</w:t>
            </w:r>
          </w:p>
        </w:tc>
      </w:tr>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26" w:name="_Toc171684319"/>
      <w:bookmarkStart w:id="127" w:name="_CR8_4_3"/>
      <w:bookmarkEnd w:id="127"/>
      <w:r>
        <w:t>8.4.3</w:t>
      </w:r>
      <w:r>
        <w:tab/>
        <w:t>Output Format Description</w:t>
      </w:r>
      <w:bookmarkEnd w:id="126"/>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28" w:name="_Toc171684320"/>
      <w:bookmarkStart w:id="129" w:name="_CR8_5"/>
      <w:bookmarkEnd w:id="129"/>
      <w:r>
        <w:t>8.5</w:t>
      </w:r>
      <w:r>
        <w:tab/>
        <w:t>Split Rendering Transport Protocols</w:t>
      </w:r>
      <w:bookmarkEnd w:id="128"/>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54A72350" w14:textId="46C5C187" w:rsidR="002C798E" w:rsidRDefault="002C798E" w:rsidP="00C70567">
      <w:pPr>
        <w:rPr>
          <w:noProof/>
        </w:rPr>
      </w:pPr>
      <w:r w:rsidRPr="006137E2">
        <w:rPr>
          <w:noProof/>
        </w:rPr>
        <w:t xml:space="preserve">The RTP Header Extension for PDU Set Marking specified in clause 4.2 of TS 26.522 [8] </w:t>
      </w:r>
      <w:r>
        <w:rPr>
          <w:noProof/>
        </w:rPr>
        <w:t xml:space="preserve">shall be used for PDU set marking. For XR pose information transmission in RTP headers,  </w:t>
      </w:r>
      <w:r w:rsidRPr="006137E2">
        <w:rPr>
          <w:noProof/>
        </w:rPr>
        <w:t xml:space="preserve">RTP Header Extension for XR Pose specified in clause 4.3 of TS 26.522 [8] </w:t>
      </w:r>
      <w:r>
        <w:rPr>
          <w:noProof/>
        </w:rPr>
        <w:t>shall</w:t>
      </w:r>
      <w:r w:rsidRPr="006137E2">
        <w:rPr>
          <w:noProof/>
        </w:rPr>
        <w:t xml:space="preserve"> be used.</w:t>
      </w:r>
    </w:p>
    <w:p w14:paraId="1D82D4D2" w14:textId="77777777" w:rsidR="00C70567" w:rsidRDefault="00C70567" w:rsidP="00C70567">
      <w:pPr>
        <w:pStyle w:val="Heading1"/>
        <w:pBdr>
          <w:top w:val="single" w:sz="12" w:space="0" w:color="auto"/>
        </w:pBdr>
      </w:pPr>
      <w:bookmarkStart w:id="130" w:name="_Toc171684321"/>
      <w:bookmarkStart w:id="131" w:name="_CR9"/>
      <w:bookmarkEnd w:id="131"/>
      <w:r>
        <w:t>9</w:t>
      </w:r>
      <w:r>
        <w:tab/>
        <w:t>Split Rendering Client</w:t>
      </w:r>
      <w:bookmarkEnd w:id="130"/>
      <w:r>
        <w:t xml:space="preserve"> </w:t>
      </w:r>
    </w:p>
    <w:p w14:paraId="3F2B4652" w14:textId="77777777" w:rsidR="00C70567" w:rsidRDefault="00C70567" w:rsidP="00C70567">
      <w:pPr>
        <w:pStyle w:val="Heading2"/>
      </w:pPr>
      <w:bookmarkStart w:id="132" w:name="_Toc171684322"/>
      <w:bookmarkStart w:id="133" w:name="_CR9_1"/>
      <w:bookmarkEnd w:id="133"/>
      <w:r>
        <w:t>9.1</w:t>
      </w:r>
      <w:r>
        <w:tab/>
        <w:t>Functionality</w:t>
      </w:r>
      <w:bookmarkEnd w:id="132"/>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513397D3" w:rsidR="00C70567" w:rsidRDefault="00A4002D" w:rsidP="00A4002D">
      <w:pPr>
        <w:pStyle w:val="B1"/>
      </w:pPr>
      <w:r>
        <w:t>-</w:t>
      </w:r>
      <w:r>
        <w:tab/>
      </w:r>
      <w:r w:rsidR="00C70567">
        <w:t>Creates and manages the XR session,</w:t>
      </w:r>
    </w:p>
    <w:p w14:paraId="1871239A" w14:textId="5A0F827C" w:rsidR="00C70567" w:rsidRDefault="00A4002D" w:rsidP="00A4002D">
      <w:pPr>
        <w:pStyle w:val="B1"/>
      </w:pPr>
      <w:r>
        <w:t>-</w:t>
      </w:r>
      <w:r>
        <w:tab/>
      </w:r>
      <w:r w:rsidR="00C70567">
        <w:t>Discovers and selects a split rendering server (SRS) in the network,</w:t>
      </w:r>
    </w:p>
    <w:p w14:paraId="476F7BF3" w14:textId="2EB49C13" w:rsidR="00C70567" w:rsidRDefault="00A4002D" w:rsidP="00A4002D">
      <w:pPr>
        <w:pStyle w:val="B1"/>
      </w:pPr>
      <w:r>
        <w:t>-</w:t>
      </w:r>
      <w:r>
        <w:tab/>
      </w:r>
      <w:r w:rsidR="00C70567">
        <w:t>Establishes a split rendering session with the SRS,</w:t>
      </w:r>
    </w:p>
    <w:p w14:paraId="1AF2EB2D" w14:textId="4E884C2E" w:rsidR="00C70567" w:rsidRDefault="00A4002D" w:rsidP="00A4002D">
      <w:pPr>
        <w:pStyle w:val="B1"/>
      </w:pPr>
      <w:r>
        <w:t>-</w:t>
      </w:r>
      <w:r>
        <w:tab/>
      </w:r>
      <w:r w:rsidR="00C70567">
        <w:t>Communicates the necessary information about the session to the MSH/AF to benefit from dynamic policy, network assistance, consumption reporting, etc.</w:t>
      </w:r>
    </w:p>
    <w:p w14:paraId="7434E547" w14:textId="709BBAE9" w:rsidR="00C70567" w:rsidRPr="00CF1D2E" w:rsidRDefault="00A4002D" w:rsidP="00A4002D">
      <w:pPr>
        <w:pStyle w:val="B1"/>
      </w:pPr>
      <w:r>
        <w:t>-</w:t>
      </w:r>
      <w:r>
        <w:tab/>
      </w:r>
      <w:r w:rsidR="00C70567">
        <w:t>Operates the rendering loop on the UE.</w:t>
      </w:r>
    </w:p>
    <w:p w14:paraId="2C4CBD05" w14:textId="77777777" w:rsidR="00C70567" w:rsidRPr="006D6100" w:rsidRDefault="00C70567" w:rsidP="00C70567">
      <w:pPr>
        <w:pStyle w:val="Heading2"/>
      </w:pPr>
      <w:bookmarkStart w:id="134" w:name="_Toc171684323"/>
      <w:bookmarkStart w:id="135" w:name="_CR9_2"/>
      <w:bookmarkEnd w:id="135"/>
      <w:r>
        <w:t>9.2</w:t>
      </w:r>
      <w:r>
        <w:tab/>
        <w:t>Client API</w:t>
      </w:r>
      <w:bookmarkEnd w:id="134"/>
    </w:p>
    <w:p w14:paraId="16FC35C5" w14:textId="4C75772E" w:rsidR="00C70567" w:rsidRDefault="00C70567" w:rsidP="00C70567">
      <w:pPr>
        <w:rPr>
          <w:noProof/>
        </w:rPr>
      </w:pPr>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28031F">
      <w:pPr>
        <w:pStyle w:val="TH"/>
        <w:rPr>
          <w:noProof/>
        </w:rPr>
      </w:pPr>
      <w:bookmarkStart w:id="136" w:name="_CRTable9_21SplitRenderingClientAPI"/>
      <w:r w:rsidRPr="0088726F">
        <w:t xml:space="preserve">Table </w:t>
      </w:r>
      <w:bookmarkEnd w:id="136"/>
      <w:r w:rsidRPr="0088726F">
        <w:t>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r>
              <w:t>SplitRenderer()</w:t>
            </w:r>
          </w:p>
        </w:tc>
        <w:tc>
          <w:tcPr>
            <w:tcW w:w="745" w:type="pct"/>
          </w:tcPr>
          <w:p w14:paraId="574B108D" w14:textId="77777777" w:rsidR="00C70567" w:rsidRDefault="00C70567" w:rsidP="00442615">
            <w:pPr>
              <w:tabs>
                <w:tab w:val="left" w:pos="1057"/>
              </w:tabs>
            </w:pPr>
            <w:r>
              <w:t>- appId</w:t>
            </w:r>
          </w:p>
          <w:p w14:paraId="75C6DFF7" w14:textId="5F9411D8" w:rsidR="00C70567" w:rsidRDefault="00C70567" w:rsidP="00442615">
            <w:pPr>
              <w:tabs>
                <w:tab w:val="left" w:pos="1057"/>
              </w:tabs>
            </w:pPr>
            <w:r>
              <w:t>- aspId</w:t>
            </w:r>
            <w:r w:rsidR="006B7771">
              <w:t>?</w:t>
            </w:r>
          </w:p>
          <w:p w14:paraId="5CC0A9CC" w14:textId="348F8B03" w:rsidR="00C11374" w:rsidRDefault="00C11374" w:rsidP="00442615">
            <w:pPr>
              <w:tabs>
                <w:tab w:val="left" w:pos="1057"/>
              </w:tabs>
            </w:pPr>
            <w:r>
              <w:t>- externalServiceId</w:t>
            </w:r>
            <w:r w:rsidR="006B7771">
              <w:t>?</w:t>
            </w:r>
          </w:p>
          <w:p w14:paraId="698AF266" w14:textId="3A597E3E" w:rsidR="00C70567" w:rsidRDefault="00C70567" w:rsidP="00442615">
            <w:pPr>
              <w:tabs>
                <w:tab w:val="left" w:pos="1057"/>
              </w:tabs>
            </w:pPr>
            <w:r>
              <w:t>- preferences</w:t>
            </w:r>
            <w:r w:rsidR="006B7771">
              <w:t>?</w:t>
            </w:r>
          </w:p>
        </w:tc>
        <w:tc>
          <w:tcPr>
            <w:tcW w:w="606" w:type="pct"/>
          </w:tcPr>
          <w:p w14:paraId="12823402" w14:textId="5169EE63" w:rsidR="00C70567" w:rsidRDefault="00C70567" w:rsidP="00442615">
            <w:pPr>
              <w:tabs>
                <w:tab w:val="left" w:pos="1057"/>
              </w:tabs>
            </w:pPr>
            <w:r>
              <w:t xml:space="preserve">- </w:t>
            </w:r>
            <w:r w:rsidR="00C11374">
              <w:t>srSessionId</w:t>
            </w:r>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r>
              <w:t>getState()</w:t>
            </w:r>
          </w:p>
        </w:tc>
        <w:tc>
          <w:tcPr>
            <w:tcW w:w="745" w:type="pct"/>
          </w:tcPr>
          <w:p w14:paraId="0A647E2D" w14:textId="67EB1B29" w:rsidR="00C70567" w:rsidRDefault="00C70567" w:rsidP="00442615">
            <w:pPr>
              <w:tabs>
                <w:tab w:val="left" w:pos="1057"/>
              </w:tabs>
            </w:pPr>
            <w:r>
              <w:t xml:space="preserve">- </w:t>
            </w:r>
            <w:r w:rsidR="00C11374">
              <w:t>srSessionId</w:t>
            </w:r>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r>
              <w:t>getConfiguration()</w:t>
            </w:r>
          </w:p>
        </w:tc>
        <w:tc>
          <w:tcPr>
            <w:tcW w:w="745" w:type="pct"/>
          </w:tcPr>
          <w:p w14:paraId="4371AF10" w14:textId="417DF3DF" w:rsidR="00C70567" w:rsidRDefault="00C70567" w:rsidP="00442615">
            <w:pPr>
              <w:tabs>
                <w:tab w:val="left" w:pos="1057"/>
              </w:tabs>
            </w:pPr>
            <w:r>
              <w:t xml:space="preserve">- </w:t>
            </w:r>
            <w:r w:rsidR="00C11374">
              <w:t>srSessionId</w:t>
            </w:r>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r w:rsidR="00C11374">
              <w:t>srSessionId</w:t>
            </w:r>
          </w:p>
        </w:tc>
        <w:tc>
          <w:tcPr>
            <w:tcW w:w="606" w:type="pct"/>
          </w:tcPr>
          <w:p w14:paraId="6A2F2D79" w14:textId="08A27F8D" w:rsidR="00C70567" w:rsidRDefault="00C70567" w:rsidP="00442615">
            <w:pPr>
              <w:tabs>
                <w:tab w:val="left" w:pos="1057"/>
              </w:tabs>
            </w:pPr>
            <w:r>
              <w:t>- boolean</w:t>
            </w:r>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r w:rsidR="00C11374">
              <w:t>srSessionId</w:t>
            </w:r>
          </w:p>
          <w:p w14:paraId="670799A6" w14:textId="4F3E1044"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r w:rsidR="00C11374">
              <w:t>srSessionId</w:t>
            </w:r>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r>
              <w:t>getMetrics()</w:t>
            </w:r>
          </w:p>
        </w:tc>
        <w:tc>
          <w:tcPr>
            <w:tcW w:w="745" w:type="pct"/>
          </w:tcPr>
          <w:p w14:paraId="62AB1EDF" w14:textId="191C2001" w:rsidR="00C70567" w:rsidRDefault="00C70567" w:rsidP="00442615">
            <w:pPr>
              <w:tabs>
                <w:tab w:val="left" w:pos="1057"/>
              </w:tabs>
            </w:pPr>
            <w:r>
              <w:t xml:space="preserve">- </w:t>
            </w:r>
            <w:r w:rsidR="00C11374">
              <w:t>srSessionId</w:t>
            </w:r>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tbl>
    <w:p w14:paraId="1821040C" w14:textId="77777777" w:rsidR="00C70567" w:rsidRDefault="00C70567" w:rsidP="00C70567">
      <w:pPr>
        <w:rPr>
          <w:noProof/>
        </w:rPr>
      </w:pPr>
    </w:p>
    <w:p w14:paraId="45A4EFF0" w14:textId="47B520E1" w:rsidR="00C70567" w:rsidRDefault="006B7771" w:rsidP="006B7771">
      <w:pPr>
        <w:pStyle w:val="NO"/>
        <w:rPr>
          <w:noProof/>
        </w:rPr>
      </w:pPr>
      <w:r>
        <w:rPr>
          <w:noProof/>
        </w:rPr>
        <w:t xml:space="preserve">NOTE: </w:t>
      </w:r>
      <w:r>
        <w:t>A “?” symbol appended to a parameter indicates the parameter is optional.</w:t>
      </w: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3BDBD9D" w:rsidR="00C70567" w:rsidRDefault="00A4002D" w:rsidP="00A4002D">
      <w:pPr>
        <w:pStyle w:val="B1"/>
        <w:rPr>
          <w:noProof/>
        </w:rPr>
      </w:pPr>
      <w:r>
        <w:t>-</w:t>
      </w:r>
      <w:r>
        <w:tab/>
      </w:r>
      <w:r w:rsidR="00C70567">
        <w:rPr>
          <w:noProof/>
        </w:rPr>
        <w:t>State change: the state of the SR session has changed</w:t>
      </w:r>
    </w:p>
    <w:p w14:paraId="772EBB38" w14:textId="5A3DB055" w:rsidR="00C70567" w:rsidRDefault="00A4002D" w:rsidP="00A4002D">
      <w:pPr>
        <w:pStyle w:val="B1"/>
        <w:rPr>
          <w:noProof/>
        </w:rPr>
      </w:pPr>
      <w:r>
        <w:t>-</w:t>
      </w:r>
      <w:r>
        <w:tab/>
      </w:r>
      <w:r w:rsidR="00C70567">
        <w:rPr>
          <w:noProof/>
        </w:rPr>
        <w:t>Error: an error has occurred during the split rendering session. The error is not severe enough to cause a state change to the STATE_ERROR state.</w:t>
      </w:r>
    </w:p>
    <w:p w14:paraId="56D14E73" w14:textId="1C5F9239" w:rsidR="00C70567" w:rsidRDefault="00A4002D" w:rsidP="00A4002D">
      <w:pPr>
        <w:pStyle w:val="B1"/>
        <w:rPr>
          <w:noProof/>
        </w:rPr>
      </w:pPr>
      <w:r>
        <w:t>-</w:t>
      </w:r>
      <w: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65D437DE" w:rsidR="00C70567" w:rsidRDefault="00A4002D" w:rsidP="00A4002D">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0A832153" w:rsidR="00C70567" w:rsidRDefault="00A4002D" w:rsidP="00A4002D">
      <w:pPr>
        <w:pStyle w:val="B1"/>
      </w:pPr>
      <w:r>
        <w:t>-</w:t>
      </w:r>
      <w:r>
        <w:tab/>
      </w:r>
      <w:r w:rsidR="00C70567">
        <w:t>Requirements for latency and bitrate that are different from the ones in the provisioning,</w:t>
      </w:r>
    </w:p>
    <w:p w14:paraId="17202F59" w14:textId="7CCA764E" w:rsidR="00C70567" w:rsidRDefault="00A4002D" w:rsidP="00A4002D">
      <w:pPr>
        <w:pStyle w:val="B1"/>
      </w:pPr>
      <w:r>
        <w:t>-</w:t>
      </w:r>
      <w:r>
        <w:tab/>
      </w:r>
      <w:r w:rsidR="00C70567">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777DD61D" w:rsidR="00C11374" w:rsidRDefault="00A4002D" w:rsidP="00A4002D">
      <w:pPr>
        <w:pStyle w:val="B1"/>
        <w:rPr>
          <w:noProof/>
        </w:rPr>
      </w:pPr>
      <w:r>
        <w:t>-</w:t>
      </w:r>
      <w:r>
        <w:tab/>
      </w:r>
      <w:r w:rsidR="00C11374">
        <w:rPr>
          <w:noProof/>
        </w:rPr>
        <w:t>aspId: a string that holds an identifier of the application service provider. The value is provisioned by the application service provider as defined in TS 26.510</w:t>
      </w:r>
      <w:r w:rsidR="00E22267">
        <w:rPr>
          <w:noProof/>
        </w:rPr>
        <w:t xml:space="preserve"> </w:t>
      </w:r>
      <w:r w:rsidR="00C11374">
        <w:rPr>
          <w:noProof/>
        </w:rPr>
        <w:t xml:space="preserve">[9]. </w:t>
      </w:r>
    </w:p>
    <w:p w14:paraId="2A5829C2" w14:textId="20D4AD87" w:rsidR="00C11374" w:rsidRDefault="00A4002D" w:rsidP="00A4002D">
      <w:pPr>
        <w:pStyle w:val="B1"/>
        <w:rPr>
          <w:noProof/>
        </w:rPr>
      </w:pPr>
      <w:r>
        <w:t>-</w:t>
      </w:r>
      <w:r>
        <w:tab/>
      </w:r>
      <w:r w:rsidR="00C11374">
        <w:rPr>
          <w:noProof/>
        </w:rPr>
        <w:t>appId: a string that holds an identifier of the application. This value is provisioned by the application service provider as defined in TS 26.510</w:t>
      </w:r>
      <w:r w:rsidR="00E22267">
        <w:rPr>
          <w:noProof/>
        </w:rPr>
        <w:t xml:space="preserve"> </w:t>
      </w:r>
      <w:r w:rsidR="00C11374">
        <w:rPr>
          <w:noProof/>
        </w:rPr>
        <w:t>[9].</w:t>
      </w:r>
    </w:p>
    <w:p w14:paraId="1346AE7A" w14:textId="1B52144E" w:rsidR="00C11374" w:rsidRDefault="00A4002D" w:rsidP="00A4002D">
      <w:pPr>
        <w:pStyle w:val="B1"/>
        <w:rPr>
          <w:noProof/>
        </w:rPr>
      </w:pPr>
      <w:r>
        <w:t>-</w:t>
      </w:r>
      <w:r>
        <w:tab/>
      </w:r>
      <w:r w:rsidR="00C11374">
        <w:rPr>
          <w:noProof/>
        </w:rPr>
        <w:t>externalServiceId: An identifier assigned by the Service Application Provider and shared with the SRC over M8 as defined in TS 26.510</w:t>
      </w:r>
      <w:r w:rsidR="00E22267">
        <w:rPr>
          <w:noProof/>
        </w:rPr>
        <w:t xml:space="preserve"> </w:t>
      </w:r>
      <w:r w:rsidR="00C11374">
        <w:rPr>
          <w:noProof/>
        </w:rPr>
        <w:t>[9].</w:t>
      </w:r>
    </w:p>
    <w:p w14:paraId="19A03E3D" w14:textId="3B681468" w:rsidR="00C11374" w:rsidRDefault="00A4002D" w:rsidP="00A4002D">
      <w:pPr>
        <w:pStyle w:val="B1"/>
        <w:rPr>
          <w:noProof/>
        </w:rPr>
      </w:pPr>
      <w:r>
        <w:t>-</w:t>
      </w:r>
      <w:r>
        <w:tab/>
      </w:r>
      <w:r w:rsidR="00C11374">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20254B6E" w:rsidR="00C11374" w:rsidRDefault="00A4002D" w:rsidP="00A4002D">
      <w:pPr>
        <w:pStyle w:val="B1"/>
        <w:rPr>
          <w:noProof/>
        </w:rPr>
      </w:pPr>
      <w:r>
        <w:t>-</w:t>
      </w:r>
      <w:r>
        <w:tab/>
      </w:r>
      <w:r w:rsidR="00C11374">
        <w:rPr>
          <w:noProof/>
        </w:rPr>
        <w:t>configuration: the configuration object stores information about the currently active configuration for the session. It carries the same information as described in clause 8.4.2.2.</w:t>
      </w:r>
    </w:p>
    <w:p w14:paraId="7B72D499" w14:textId="77777777" w:rsidR="00E22267" w:rsidRDefault="00A4002D" w:rsidP="00E22267">
      <w:pPr>
        <w:ind w:left="568" w:hanging="284"/>
        <w:rPr>
          <w:noProof/>
        </w:rPr>
      </w:pPr>
      <w:r>
        <w:t>-</w:t>
      </w:r>
      <w:r>
        <w:tab/>
      </w:r>
      <w:r w:rsidR="00C11374">
        <w:rPr>
          <w:noProof/>
        </w:rPr>
        <w:t>srSessionId: the srSessionId is a unique identifier of the split rendering session at the SRC.</w:t>
      </w:r>
    </w:p>
    <w:p w14:paraId="5E3BEBE5" w14:textId="229372D9" w:rsidR="00C11374" w:rsidRDefault="00E22267" w:rsidP="00E22267">
      <w:pPr>
        <w:pStyle w:val="B1"/>
        <w:rPr>
          <w:noProof/>
        </w:rPr>
      </w:pPr>
      <w:r>
        <w:rPr>
          <w:noProof/>
        </w:rPr>
        <w:t>-</w:t>
      </w:r>
      <w:r>
        <w:rPr>
          <w:noProof/>
        </w:rPr>
        <w:tab/>
        <w:t>reason: the reason for termination of the current session between SRS and SRC.</w:t>
      </w:r>
    </w:p>
    <w:p w14:paraId="3BD5963F" w14:textId="5C8B1840" w:rsidR="00C11374" w:rsidRDefault="00A4002D" w:rsidP="00A4002D">
      <w:pPr>
        <w:pStyle w:val="B1"/>
        <w:rPr>
          <w:noProof/>
        </w:rPr>
      </w:pPr>
      <w:r>
        <w:t>-</w:t>
      </w:r>
      <w:r>
        <w:tab/>
      </w:r>
      <w:r w:rsidR="00C11374">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137" w:name="_Toc171684324"/>
      <w:bookmarkStart w:id="138" w:name="_CR9_3"/>
      <w:bookmarkEnd w:id="138"/>
      <w:r>
        <w:t>9.3</w:t>
      </w:r>
      <w:r>
        <w:tab/>
        <w:t>Split Rendering Metrics</w:t>
      </w:r>
      <w:bookmarkEnd w:id="137"/>
    </w:p>
    <w:p w14:paraId="55CF880A" w14:textId="77777777" w:rsidR="001A2526" w:rsidRDefault="001A2526" w:rsidP="001A2526">
      <w:pPr>
        <w:pStyle w:val="Heading3"/>
      </w:pPr>
      <w:bookmarkStart w:id="139" w:name="_Toc171684325"/>
      <w:bookmarkStart w:id="140" w:name="_CR9_3_1"/>
      <w:bookmarkEnd w:id="140"/>
      <w:r>
        <w:t>9.3.1</w:t>
      </w:r>
      <w:r>
        <w:tab/>
        <w:t>General</w:t>
      </w:r>
      <w:bookmarkEnd w:id="139"/>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141" w:name="_Toc171684326"/>
      <w:bookmarkStart w:id="142" w:name="_CR9_3_2"/>
      <w:bookmarkEnd w:id="142"/>
      <w:r>
        <w:t>9.3.2</w:t>
      </w:r>
      <w:r>
        <w:tab/>
        <w:t>QoE Metrics Formats</w:t>
      </w:r>
      <w:bookmarkEnd w:id="141"/>
    </w:p>
    <w:p w14:paraId="102F81BA" w14:textId="77777777" w:rsidR="001A2526" w:rsidRPr="006D640E" w:rsidRDefault="001A2526" w:rsidP="001A2526">
      <w:pPr>
        <w:pStyle w:val="Heading4"/>
        <w:rPr>
          <w:lang w:eastAsia="en-GB"/>
        </w:rPr>
      </w:pPr>
      <w:bookmarkStart w:id="143" w:name="_CR9_3_2_1"/>
      <w:bookmarkEnd w:id="143"/>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The SRS may use the “QoE timing information” RTCP Extended Reports messages to transmit the timing information required for measuring the QoE metrics to an SRC. The RTCP report block format for transmitting the QoE timing information is specified</w:t>
      </w:r>
      <w:r w:rsidRPr="00E22267">
        <w:rPr>
          <w:rStyle w:val="ui-provider"/>
          <w:b/>
        </w:rPr>
        <w:t xml:space="preserve"> </w:t>
      </w:r>
      <w:r w:rsidRPr="00E22267">
        <w:rPr>
          <w:rStyle w:val="Strong"/>
          <w:b w:val="0"/>
        </w:rPr>
        <w:t>in TS 26.522 [8]</w:t>
      </w:r>
      <w:r w:rsidRPr="00E22267">
        <w:rPr>
          <w:rStyle w:val="ui-provider"/>
          <w:b/>
        </w:rPr>
        <w:t xml:space="preserve">. </w:t>
      </w:r>
      <w:r>
        <w:rPr>
          <w:rStyle w:val="ui-provider"/>
        </w:rPr>
        <w:t xml:space="preserve">SDP signalling required for negotiating the transmission of QoE metrics between the UE and the SRS is </w:t>
      </w:r>
      <w:r w:rsidRPr="00B572A6">
        <w:rPr>
          <w:rStyle w:val="ui-provider"/>
        </w:rPr>
        <w:t>documented</w:t>
      </w:r>
      <w:r w:rsidRPr="00E22267">
        <w:rPr>
          <w:rStyle w:val="Strong"/>
          <w:b w:val="0"/>
          <w:bCs w:val="0"/>
        </w:rPr>
        <w:t xml:space="preserve"> in TS 26.522 [8]</w:t>
      </w:r>
      <w:r w:rsidRPr="00E22267">
        <w:rPr>
          <w:rStyle w:val="ui-provider"/>
          <w:b/>
          <w:bCs/>
        </w:rPr>
        <w:t>.</w:t>
      </w:r>
    </w:p>
    <w:p w14:paraId="6389DC78" w14:textId="4FE122BB" w:rsidR="001A2526" w:rsidRDefault="001A2526" w:rsidP="001A2526">
      <w:pPr>
        <w:pStyle w:val="Caption"/>
        <w:rPr>
          <w:i w:val="0"/>
          <w:iCs w:val="0"/>
          <w:color w:val="auto"/>
          <w:sz w:val="20"/>
          <w:szCs w:val="20"/>
        </w:rPr>
      </w:pPr>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w:t>
      </w:r>
      <w:r w:rsidRPr="00E22267">
        <w:rPr>
          <w:i w:val="0"/>
          <w:iCs w:val="0"/>
          <w:color w:val="auto"/>
          <w:sz w:val="20"/>
          <w:szCs w:val="20"/>
        </w:rPr>
        <w:t xml:space="preserve"> </w:t>
      </w:r>
      <w:r w:rsidR="00E22267" w:rsidRPr="00E22267">
        <w:rPr>
          <w:i w:val="0"/>
          <w:iCs w:val="0"/>
          <w:color w:val="auto"/>
          <w:sz w:val="20"/>
          <w:szCs w:val="20"/>
        </w:rPr>
        <w:t>clause</w:t>
      </w:r>
      <w:r w:rsidRPr="0046592D">
        <w:rPr>
          <w:i w:val="0"/>
          <w:iCs w:val="0"/>
          <w:color w:val="auto"/>
          <w:sz w:val="20"/>
          <w:szCs w:val="20"/>
        </w:rPr>
        <w:t xml:space="preserve">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BD0A6C">
      <w:pPr>
        <w:pStyle w:val="TH"/>
        <w:rPr>
          <w:i/>
          <w:iCs/>
        </w:rPr>
      </w:pPr>
      <w:bookmarkStart w:id="144" w:name="_CRTable9_3_2_11"/>
      <w:r w:rsidRPr="0046592D">
        <w:t xml:space="preserve">Table </w:t>
      </w:r>
      <w:bookmarkEnd w:id="144"/>
      <w:r>
        <w:t>9</w:t>
      </w:r>
      <w:r w:rsidRPr="0046592D">
        <w:t>.3.</w:t>
      </w:r>
      <w:r>
        <w:t>2.1</w:t>
      </w:r>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r w:rsidRPr="00B65580">
              <w:t xml:space="preserve">estimatedAtTime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r>
              <w:t>sendingAt</w:t>
            </w:r>
            <w:r w:rsidRPr="00B65580">
              <w:t>Time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r w:rsidRPr="00B65580">
              <w:t xml:space="preserve">startToRenderAtTime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r w:rsidRPr="00B65580">
              <w:t>sceneUpdateTime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r>
              <w:t>s</w:t>
            </w:r>
            <w:r w:rsidRPr="001D1C6A">
              <w:t>erve</w:t>
            </w:r>
            <w:r>
              <w:t>rTransmitT</w:t>
            </w:r>
            <w:r w:rsidRPr="001D1C6A">
              <w:t>ime</w:t>
            </w:r>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bookmarkStart w:id="145" w:name="_CR9_3_2_2"/>
      <w:bookmarkEnd w:id="145"/>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BD0A6C">
      <w:pPr>
        <w:pStyle w:val="TH"/>
        <w:rPr>
          <w:i/>
          <w:iCs/>
        </w:rPr>
      </w:pPr>
      <w:bookmarkStart w:id="146" w:name="_CRTable9_3_2_21"/>
      <w:r w:rsidRPr="00D13A5B">
        <w:t xml:space="preserve">Table </w:t>
      </w:r>
      <w:bookmarkEnd w:id="146"/>
      <w:r w:rsidRPr="00D13A5B">
        <w:t>9.3.2</w:t>
      </w:r>
      <w:r>
        <w:t>.2</w:t>
      </w:r>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r w:rsidRPr="00601AF7">
              <w:rPr>
                <w:lang w:val="en-US" w:eastAsia="zh-CN"/>
              </w:rPr>
              <w:t>lastChangeTime</w:t>
            </w:r>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r>
              <w:t>receptionT</w:t>
            </w:r>
            <w:r w:rsidRPr="001D1C6A">
              <w:t>ime</w:t>
            </w:r>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BD0A6C">
      <w:pPr>
        <w:pStyle w:val="TH"/>
        <w:rPr>
          <w:i/>
          <w:iCs/>
        </w:rPr>
      </w:pPr>
      <w:bookmarkStart w:id="147" w:name="_CRTable9_3_2_22"/>
      <w:r w:rsidRPr="00D13A5B">
        <w:t xml:space="preserve">Table </w:t>
      </w:r>
      <w:bookmarkEnd w:id="147"/>
      <w:r w:rsidRPr="00D13A5B">
        <w:t>9.3.2</w:t>
      </w:r>
      <w:r>
        <w:t>.2</w:t>
      </w:r>
      <w:r w:rsidRPr="00D13A5B">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r w:rsidRPr="0018194F">
              <w:rPr>
                <w:bCs/>
                <w:lang w:val="en-US"/>
              </w:rPr>
              <w:t>poseToRenderToPhoton</w:t>
            </w:r>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1A2526" w14:paraId="156B59ED" w14:textId="77777777" w:rsidTr="00A75284">
        <w:tc>
          <w:tcPr>
            <w:tcW w:w="4814" w:type="dxa"/>
          </w:tcPr>
          <w:p w14:paraId="55D780DD" w14:textId="77777777" w:rsidR="001A2526" w:rsidRDefault="001A2526" w:rsidP="00A75284">
            <w:pPr>
              <w:rPr>
                <w:noProof/>
              </w:rPr>
            </w:pPr>
            <w:r w:rsidRPr="0018194F">
              <w:rPr>
                <w:lang w:val="en-US"/>
              </w:rPr>
              <w:t>renderToPhoton</w:t>
            </w:r>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r w:rsidRPr="0018194F">
              <w:rPr>
                <w:bCs/>
                <w:lang w:val="en-US"/>
              </w:rPr>
              <w:t>roundtripInteractionDelay</w:t>
            </w:r>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1A2526" w14:paraId="0D772956" w14:textId="77777777" w:rsidTr="00A75284">
        <w:tc>
          <w:tcPr>
            <w:tcW w:w="4814" w:type="dxa"/>
          </w:tcPr>
          <w:p w14:paraId="4342064E" w14:textId="77777777" w:rsidR="001A2526" w:rsidRDefault="001A2526" w:rsidP="00A75284">
            <w:pPr>
              <w:rPr>
                <w:noProof/>
              </w:rPr>
            </w:pPr>
            <w:r w:rsidRPr="0018194F">
              <w:rPr>
                <w:lang w:val="en-US"/>
              </w:rPr>
              <w:t>userInteractionDelay</w:t>
            </w:r>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r w:rsidRPr="0018194F">
              <w:rPr>
                <w:lang w:val="en-US"/>
              </w:rPr>
              <w:t>ageOfContent</w:t>
            </w:r>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r w:rsidRPr="0018194F">
              <w:rPr>
                <w:lang w:val="en-US"/>
              </w:rPr>
              <w:t>sceneUpdateDelay</w:t>
            </w:r>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1A2526" w14:paraId="3DF0726F" w14:textId="77777777" w:rsidTr="00A75284">
        <w:tc>
          <w:tcPr>
            <w:tcW w:w="4814" w:type="dxa"/>
          </w:tcPr>
          <w:p w14:paraId="13B7DE03" w14:textId="77777777" w:rsidR="001A2526" w:rsidRDefault="001A2526" w:rsidP="00A75284">
            <w:pPr>
              <w:rPr>
                <w:noProof/>
              </w:rPr>
            </w:pPr>
            <w:r w:rsidRPr="0018194F">
              <w:rPr>
                <w:lang w:val="en-US"/>
              </w:rPr>
              <w:t>metadataDelay</w:t>
            </w:r>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1A2526" w14:paraId="5A74094B" w14:textId="77777777" w:rsidTr="00A75284">
        <w:tc>
          <w:tcPr>
            <w:tcW w:w="4814" w:type="dxa"/>
          </w:tcPr>
          <w:p w14:paraId="4C62F440" w14:textId="77777777" w:rsidR="001A2526" w:rsidRPr="0018194F" w:rsidRDefault="001A2526" w:rsidP="00A75284">
            <w:pPr>
              <w:rPr>
                <w:lang w:val="en-US"/>
              </w:rPr>
            </w:pPr>
            <w:r w:rsidRPr="0018194F">
              <w:rPr>
                <w:lang w:val="en-US"/>
              </w:rPr>
              <w:t>dataFrameDelay</w:t>
            </w:r>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1A2526" w14:paraId="700B465B" w14:textId="77777777" w:rsidTr="00A75284">
        <w:tc>
          <w:tcPr>
            <w:tcW w:w="9629" w:type="dxa"/>
            <w:gridSpan w:val="2"/>
          </w:tcPr>
          <w:p w14:paraId="3095708B" w14:textId="77777777" w:rsidR="001A2526" w:rsidRPr="0018194F" w:rsidRDefault="001A2526" w:rsidP="00BD0A6C">
            <w:pPr>
              <w:pStyle w:val="TAN"/>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148" w:name="_Toc171684327"/>
      <w:bookmarkStart w:id="149" w:name="_CR9_3_3"/>
      <w:bookmarkEnd w:id="149"/>
      <w:r>
        <w:t>9.3.</w:t>
      </w:r>
      <w:r w:rsidR="001A2526">
        <w:t>3</w:t>
      </w:r>
      <w:r>
        <w:tab/>
      </w:r>
      <w:r w:rsidRPr="00A96598">
        <w:t>QoE Metrics reporting protocol</w:t>
      </w:r>
      <w:bookmarkEnd w:id="148"/>
    </w:p>
    <w:p w14:paraId="58EA26F1" w14:textId="77777777" w:rsidR="0050596A" w:rsidRDefault="0050596A" w:rsidP="0050596A">
      <w:r w:rsidRPr="006436AF">
        <w:t xml:space="preserve">The Metrics Reporting API allows the Media Session Handler to send QoE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supporting Quality of Experience shall report QoE metrics according to the QoE configuration. QoE reporting is optional, but if a</w:t>
      </w:r>
      <w:r>
        <w:t xml:space="preserve">n MSH </w:t>
      </w:r>
      <w:r w:rsidRPr="00CC1F51">
        <w:t xml:space="preserve">reports </w:t>
      </w:r>
      <w:r>
        <w:t>QoE</w:t>
      </w:r>
      <w:r w:rsidRPr="00CC1F51">
        <w:t xml:space="preserve"> metrics, it shall report all requested metrics.</w:t>
      </w:r>
    </w:p>
    <w:p w14:paraId="49E55C15" w14:textId="2AEBDD5B" w:rsidR="0050596A" w:rsidRPr="00A8776A" w:rsidRDefault="0050596A" w:rsidP="0050596A">
      <w:pPr>
        <w:pStyle w:val="Heading3"/>
        <w:ind w:left="720" w:hanging="720"/>
      </w:pPr>
      <w:bookmarkStart w:id="150" w:name="_Toc171684328"/>
      <w:bookmarkStart w:id="151" w:name="_CR9_3_4"/>
      <w:bookmarkEnd w:id="151"/>
      <w:r>
        <w:t>9.3.</w:t>
      </w:r>
      <w:r w:rsidR="001A2526">
        <w:t>4</w:t>
      </w:r>
      <w:r>
        <w:tab/>
        <w:t>QoE</w:t>
      </w:r>
      <w:r w:rsidRPr="00A8776A">
        <w:t xml:space="preserve"> metrics definition</w:t>
      </w:r>
      <w:bookmarkEnd w:id="150"/>
    </w:p>
    <w:p w14:paraId="7F0A76DA" w14:textId="56A6C4C3" w:rsidR="0050596A" w:rsidRDefault="0050596A" w:rsidP="0050596A">
      <w:pPr>
        <w:pStyle w:val="Heading4"/>
        <w:ind w:left="864" w:hanging="864"/>
      </w:pPr>
      <w:bookmarkStart w:id="152" w:name="_CR9_3_4_1"/>
      <w:bookmarkEnd w:id="152"/>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r w:rsidRPr="00CC1F51">
        <w:t>QoE metric definitions and measurement framework</w:t>
      </w:r>
      <w:r>
        <w:rPr>
          <w:szCs w:val="24"/>
        </w:rPr>
        <w:t xml:space="preserve">. </w:t>
      </w:r>
      <w:r w:rsidRPr="00380226">
        <w:t>A</w:t>
      </w:r>
      <w:r>
        <w:t xml:space="preserve">n SR UE </w:t>
      </w:r>
      <w:r w:rsidRPr="00380226">
        <w:t>supporting the QoE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r w:rsidRPr="00380226">
        <w:t>"</w:t>
      </w:r>
      <w:r>
        <w:t xml:space="preserve"> as described in clause 15.2.1 of TS 26.113</w:t>
      </w:r>
      <w:r w:rsidRPr="00380226">
        <w:t>. They are reported to the server according to the reporting interval "</w:t>
      </w:r>
      <w:r w:rsidRPr="00380226">
        <w:rPr>
          <w:rFonts w:ascii="Courier New" w:hAnsi="Courier New" w:cs="Courier New"/>
        </w:rPr>
        <w:t>reportinginterval</w:t>
      </w:r>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bookmarkStart w:id="153" w:name="_CR9_3_4_2"/>
      <w:bookmarkEnd w:id="153"/>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bookmarkStart w:id="154" w:name="_CRTable9_3_4_21"/>
      <w:r w:rsidRPr="00CC1F51">
        <w:t xml:space="preserve">Table </w:t>
      </w:r>
      <w:bookmarkEnd w:id="154"/>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bookmarkStart w:id="155" w:name="_CR9_3_4_3"/>
      <w:bookmarkEnd w:id="155"/>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bookmarkStart w:id="156" w:name="_CRTable9_3_4_31"/>
      <w:r w:rsidRPr="00CC1F51">
        <w:t xml:space="preserve">Table </w:t>
      </w:r>
      <w:bookmarkEnd w:id="156"/>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bookmarkStart w:id="157" w:name="_CR9_3_4_4"/>
      <w:bookmarkEnd w:id="157"/>
      <w:r>
        <w:t>9.3.</w:t>
      </w:r>
      <w:r w:rsidR="00DF36FA">
        <w:t>4</w:t>
      </w:r>
      <w:r>
        <w:t>.4</w:t>
      </w:r>
      <w:r>
        <w:tab/>
      </w:r>
      <w:r w:rsidRPr="0094243F">
        <w:t>Round-trip interaction delay metric</w:t>
      </w:r>
    </w:p>
    <w:p w14:paraId="7200A2A1" w14:textId="77777777" w:rsidR="0050596A" w:rsidRDefault="0050596A" w:rsidP="0050596A">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bookmarkStart w:id="158" w:name="_CRTable9_3_4_41"/>
      <w:r w:rsidRPr="00CC1F51">
        <w:t xml:space="preserve">Table </w:t>
      </w:r>
      <w:bookmarkEnd w:id="158"/>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bookmarkStart w:id="159" w:name="_CR9_3_4_5"/>
      <w:bookmarkEnd w:id="159"/>
      <w:r>
        <w:t>9.3.</w:t>
      </w:r>
      <w:r w:rsidR="00DF36FA">
        <w:t>4</w:t>
      </w:r>
      <w:r>
        <w:t>.5</w:t>
      </w:r>
      <w:r>
        <w:tab/>
      </w:r>
      <w:r w:rsidRPr="00563D5E">
        <w:t>User interaction delay metric</w:t>
      </w:r>
    </w:p>
    <w:p w14:paraId="368F70A0" w14:textId="77777777" w:rsidR="0050596A" w:rsidRDefault="0050596A" w:rsidP="0050596A">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r>
        <w:rPr>
          <w:i/>
        </w:rPr>
        <w:t>r</w:t>
      </w:r>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bookmarkStart w:id="160" w:name="_CRTable9_3_451"/>
      <w:r w:rsidRPr="00CC1F51">
        <w:t xml:space="preserve">Table </w:t>
      </w:r>
      <w:bookmarkEnd w:id="160"/>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bookmarkStart w:id="161" w:name="_CR9_3_4_6"/>
      <w:bookmarkEnd w:id="161"/>
      <w:r>
        <w:t>9.3.</w:t>
      </w:r>
      <w:r w:rsidR="00DF36FA">
        <w:t>4</w:t>
      </w:r>
      <w:r>
        <w:t>.6</w:t>
      </w:r>
      <w:r>
        <w:tab/>
      </w:r>
      <w:r w:rsidRPr="00563D5E">
        <w:t>Age of contents metric</w:t>
      </w:r>
    </w:p>
    <w:p w14:paraId="0CE45474" w14:textId="77777777" w:rsidR="0050596A" w:rsidRDefault="0050596A" w:rsidP="0050596A">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bookmarkStart w:id="162" w:name="_CRTable9_3_2_61"/>
      <w:r w:rsidRPr="00CC1F51">
        <w:t xml:space="preserve">Table </w:t>
      </w:r>
      <w:bookmarkEnd w:id="162"/>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bookmarkStart w:id="163" w:name="_CR9_3_2_7"/>
      <w:bookmarkEnd w:id="163"/>
      <w:r>
        <w:t>9.3.2.7</w:t>
      </w:r>
      <w:r>
        <w:tab/>
      </w:r>
      <w:r w:rsidRPr="00563D5E">
        <w:t>Scene update delay metric</w:t>
      </w:r>
    </w:p>
    <w:p w14:paraId="3C686A88" w14:textId="77777777" w:rsidR="0050596A" w:rsidRDefault="0050596A" w:rsidP="0050596A">
      <w:pPr>
        <w:rPr>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r w:rsidRPr="00C5044B">
        <w:rPr>
          <w:i/>
          <w:iCs/>
        </w:rPr>
        <w:t>s</w:t>
      </w:r>
      <w:r w:rsidRPr="00C5044B">
        <w:rPr>
          <w:i/>
        </w:rPr>
        <w:t>ceneUpdateDelay</w:t>
      </w:r>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bookmarkStart w:id="164" w:name="_CRTable9_3_2_71"/>
      <w:r w:rsidRPr="00CC1F51">
        <w:t xml:space="preserve">Table </w:t>
      </w:r>
      <w:bookmarkEnd w:id="164"/>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F94E11">
              <w:rPr>
                <w:rFonts w:ascii="Courier New" w:hAnsi="Courier New" w:cs="Courier New"/>
                <w:lang w:eastAsia="ja-JP"/>
              </w:rPr>
              <w:t>VectorType</w:t>
            </w:r>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bookmarkStart w:id="165" w:name="_CR9_3_2_8"/>
      <w:bookmarkEnd w:id="165"/>
      <w:r>
        <w:t>9.3.2.8</w:t>
      </w:r>
      <w:r>
        <w:tab/>
      </w:r>
      <w:r w:rsidRPr="00563D5E">
        <w:t>Metadata delay metric</w:t>
      </w:r>
    </w:p>
    <w:p w14:paraId="6DC34CC7" w14:textId="77777777" w:rsidR="0050596A" w:rsidRDefault="0050596A" w:rsidP="0050596A">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bookmarkStart w:id="166" w:name="_CRTable9_3_2_81"/>
      <w:r w:rsidRPr="00CC1F51">
        <w:t xml:space="preserve">Table </w:t>
      </w:r>
      <w:bookmarkEnd w:id="166"/>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bookmarkStart w:id="167" w:name="_CR9_3_2_9"/>
      <w:bookmarkEnd w:id="167"/>
      <w:r>
        <w:t>9.3.2.9</w:t>
      </w:r>
      <w:r>
        <w:tab/>
      </w:r>
      <w:r w:rsidRPr="00563D5E">
        <w:t>Data frames delay metric</w:t>
      </w:r>
    </w:p>
    <w:p w14:paraId="02A3F76D" w14:textId="77777777" w:rsidR="0050596A" w:rsidRDefault="0050596A" w:rsidP="0050596A">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bookmarkStart w:id="168" w:name="_CRTable9_3_2_91"/>
      <w:r w:rsidRPr="00CC1F51">
        <w:t xml:space="preserve">Table </w:t>
      </w:r>
      <w:bookmarkEnd w:id="168"/>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169" w:name="_Toc171684329"/>
      <w:bookmarkStart w:id="170" w:name="_CR9_3_5"/>
      <w:bookmarkEnd w:id="170"/>
      <w:r>
        <w:t>9.3.</w:t>
      </w:r>
      <w:r w:rsidR="000B08B4">
        <w:t>5</w:t>
      </w:r>
      <w:r>
        <w:tab/>
      </w:r>
      <w:r w:rsidRPr="0095232D">
        <w:t>Quality metrics reporting</w:t>
      </w:r>
      <w:bookmarkEnd w:id="169"/>
    </w:p>
    <w:p w14:paraId="68B6C7F3" w14:textId="3BB4B3FD" w:rsidR="0050596A" w:rsidRPr="0095232D" w:rsidRDefault="0050596A" w:rsidP="0050596A">
      <w:pPr>
        <w:pStyle w:val="Heading4"/>
        <w:ind w:left="864" w:hanging="864"/>
      </w:pPr>
      <w:bookmarkStart w:id="171" w:name="_CR9_3_5_1"/>
      <w:bookmarkEnd w:id="171"/>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E type of an XML-formatted QoE report</w:t>
      </w:r>
      <w:r w:rsidRPr="00CC1F51">
        <w:t xml:space="preserve"> shall be </w:t>
      </w:r>
      <w:r>
        <w:t>"</w:t>
      </w:r>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r>
        <w:t>"</w:t>
      </w:r>
      <w:r w:rsidRPr="00CC1F51">
        <w:t>.</w:t>
      </w:r>
    </w:p>
    <w:p w14:paraId="44EFEC20" w14:textId="4F3CE3D7" w:rsidR="0050596A" w:rsidRDefault="0050596A" w:rsidP="0050596A">
      <w:pPr>
        <w:jc w:val="both"/>
      </w:pPr>
      <w:r>
        <w:t>The metrics reporting protocol is as defined in clause 9.5.</w:t>
      </w:r>
      <w:r w:rsidRPr="001E1401">
        <w:t>3 of TS 26.51</w:t>
      </w:r>
      <w:r>
        <w:t>0</w:t>
      </w:r>
      <w:r w:rsidR="008A5CCF">
        <w:t xml:space="preserve"> [9]</w:t>
      </w:r>
      <w:r>
        <w:t>.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bookmarkStart w:id="172" w:name="_CR9_3_5_2"/>
      <w:bookmarkEnd w:id="172"/>
      <w:r>
        <w:t>9.3.</w:t>
      </w:r>
      <w:r w:rsidR="000B08B4">
        <w:t>5</w:t>
      </w:r>
      <w:r>
        <w:t>.2</w:t>
      </w:r>
      <w:r>
        <w:tab/>
      </w:r>
      <w:r w:rsidRPr="00D827B0">
        <w:t>Report format</w:t>
      </w:r>
    </w:p>
    <w:p w14:paraId="66738EF3" w14:textId="77777777" w:rsidR="0050596A" w:rsidRDefault="0050596A" w:rsidP="0050596A">
      <w:r w:rsidRPr="00CC1F51">
        <w:t>The QoE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QoE metrics for SR UE to be reported using the QoE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.2-1: SR_MSE QoE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4E2018">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sidRPr="000F4C32">
              <w:rPr>
                <w:rStyle w:val="PLChar"/>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w:t>
            </w:r>
            <w:r>
              <w:rPr>
                <w:bCs/>
                <w:lang w:val="en-US"/>
              </w:rPr>
              <w:t>T</w:t>
            </w:r>
            <w:r w:rsidRPr="0018194F">
              <w:rPr>
                <w:bCs/>
                <w:lang w:val="en-US"/>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MetadataDelay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DataFrameDelay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0D2B66BA" w14:textId="77777777" w:rsidR="0050596A" w:rsidRPr="00567618" w:rsidRDefault="0050596A" w:rsidP="0058205C">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/xs:simpleType</w:t>
            </w:r>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r>
              <w:rPr>
                <w:lang w:eastAsia="de-DE"/>
              </w:rPr>
              <w:t>u</w:t>
            </w:r>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&lt;/xs:schema&gt;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173" w:name="_Ref165564000"/>
      <w:bookmarkStart w:id="174" w:name="_CR9_3_5_3"/>
      <w:bookmarkEnd w:id="174"/>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173"/>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175"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r w:rsidRPr="0050596A">
        <w:rPr>
          <w:i/>
        </w:rPr>
        <w:t>MetricsReportingConfiguration</w:t>
      </w:r>
      <w:r w:rsidRPr="006436AF">
        <w:t xml:space="preserve"> resource</w:t>
      </w:r>
      <w:r>
        <w:t xml:space="preserve"> and the </w:t>
      </w:r>
      <w:r w:rsidRPr="0050596A">
        <w:rPr>
          <w:i/>
        </w:rPr>
        <w:t>ServiceAccessInformation</w:t>
      </w:r>
      <w:r w:rsidRPr="00C442D0">
        <w:t xml:space="preserve"> resource</w:t>
      </w:r>
      <w:r>
        <w:t xml:space="preserve"> shall include zero or more metrics defined in clause 9.3.4 of this document in addition to the quality metrics defined in clause 15.2 of TS 26.113 [6].</w:t>
      </w:r>
      <w:bookmarkEnd w:id="175"/>
    </w:p>
    <w:p w14:paraId="05AB5C2F" w14:textId="77777777" w:rsidR="00C70567" w:rsidRDefault="00C70567" w:rsidP="00C70567">
      <w:pPr>
        <w:pStyle w:val="Heading1"/>
        <w:pBdr>
          <w:top w:val="single" w:sz="12" w:space="0" w:color="auto"/>
        </w:pBdr>
      </w:pPr>
      <w:bookmarkStart w:id="176" w:name="_Toc171684330"/>
      <w:bookmarkStart w:id="177" w:name="_CR10"/>
      <w:bookmarkEnd w:id="177"/>
      <w:r>
        <w:t>10</w:t>
      </w:r>
      <w:r>
        <w:tab/>
      </w:r>
      <w:r w:rsidRPr="008B6414">
        <w:t>Security and Privacy Aspects</w:t>
      </w:r>
      <w:bookmarkEnd w:id="176"/>
    </w:p>
    <w:p w14:paraId="19FC1C2B" w14:textId="77777777" w:rsidR="00C70567" w:rsidRDefault="00C70567" w:rsidP="00C70567">
      <w:pPr>
        <w:pStyle w:val="Heading2"/>
      </w:pPr>
      <w:bookmarkStart w:id="178" w:name="_Toc171684331"/>
      <w:bookmarkStart w:id="179" w:name="_CR10_1"/>
      <w:bookmarkEnd w:id="179"/>
      <w:r>
        <w:t>10.1</w:t>
      </w:r>
      <w:r>
        <w:tab/>
        <w:t>Security</w:t>
      </w:r>
      <w:bookmarkEnd w:id="178"/>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80" w:name="_Toc171684332"/>
      <w:bookmarkStart w:id="181" w:name="_CR10_2"/>
      <w:bookmarkEnd w:id="181"/>
      <w:r>
        <w:t>10.2</w:t>
      </w:r>
      <w:r>
        <w:tab/>
        <w:t>Privacy</w:t>
      </w:r>
      <w:bookmarkEnd w:id="180"/>
    </w:p>
    <w:p w14:paraId="4302F290" w14:textId="1C990921" w:rsidR="00C70567" w:rsidRPr="00997E10" w:rsidRDefault="00C70567" w:rsidP="00421C1A">
      <w:pPr>
        <w:keepLines/>
        <w:overflowPunct w:val="0"/>
        <w:autoSpaceDE w:val="0"/>
        <w:autoSpaceDN w:val="0"/>
        <w:adjustRightInd w:val="0"/>
        <w:textAlignment w:val="baseline"/>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B90C002" w14:textId="77777777" w:rsidR="00EC34B9" w:rsidRDefault="00EC34B9">
      <w:pPr>
        <w:spacing w:after="0"/>
        <w:rPr>
          <w:rFonts w:ascii="Arial" w:hAnsi="Arial"/>
          <w:sz w:val="36"/>
        </w:rPr>
      </w:pPr>
      <w:r>
        <w:br w:type="page"/>
      </w:r>
    </w:p>
    <w:p w14:paraId="63205441" w14:textId="268C9DDC" w:rsidR="00C70567" w:rsidRPr="004D3578" w:rsidRDefault="00C70567" w:rsidP="00C70567">
      <w:pPr>
        <w:pStyle w:val="Heading8"/>
      </w:pPr>
      <w:bookmarkStart w:id="182" w:name="_CRAnnexAinformative"/>
      <w:bookmarkEnd w:id="182"/>
      <w:r>
        <w:t>Annex A (informative):</w:t>
      </w:r>
      <w:r>
        <w:br/>
        <w:t>Implementation Guidelines</w:t>
      </w:r>
    </w:p>
    <w:p w14:paraId="6A4D2890" w14:textId="77777777" w:rsidR="00C70567" w:rsidRDefault="00C70567" w:rsidP="00C70B35">
      <w:pPr>
        <w:pStyle w:val="Heading1"/>
      </w:pPr>
      <w:bookmarkStart w:id="183" w:name="_Toc171684333"/>
      <w:bookmarkStart w:id="184" w:name="_CRA_1"/>
      <w:bookmarkEnd w:id="184"/>
      <w:r>
        <w:t>A.1</w:t>
      </w:r>
      <w:r>
        <w:tab/>
        <w:t>Guidelines for Application Developers</w:t>
      </w:r>
      <w:bookmarkEnd w:id="183"/>
    </w:p>
    <w:p w14:paraId="2D1A0C2F" w14:textId="77777777" w:rsidR="00C70567" w:rsidRDefault="00C70567" w:rsidP="00C70567">
      <w:r>
        <w:t xml:space="preserve">Application developers may use the SR_MSE enabler as an SDK for developing applications that benefit from Split Rendering. </w:t>
      </w:r>
    </w:p>
    <w:p w14:paraId="5B5221D1" w14:textId="5C011B55" w:rsidR="00C70567" w:rsidRDefault="00C70567" w:rsidP="00C70567">
      <w:r>
        <w:t xml:space="preserve">The SDK may be accessible through an API that conforms to the API definition in </w:t>
      </w:r>
      <w:r w:rsidR="008A5CCF" w:rsidRPr="00416640">
        <w:t>clause</w:t>
      </w:r>
      <w:r w:rsidR="008A5CCF">
        <w:t xml:space="preserve"> </w:t>
      </w:r>
      <w:r>
        <w:t xml:space="preserve">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B35">
      <w:pPr>
        <w:pStyle w:val="Heading1"/>
      </w:pPr>
      <w:bookmarkStart w:id="185" w:name="_Toc171684334"/>
      <w:bookmarkStart w:id="186" w:name="_CRA_2"/>
      <w:bookmarkEnd w:id="186"/>
      <w:r>
        <w:t>A.2</w:t>
      </w:r>
      <w:r>
        <w:tab/>
        <w:t>Guidelines for Split Rendering MSE Implementers</w:t>
      </w:r>
      <w:bookmarkEnd w:id="185"/>
    </w:p>
    <w:p w14:paraId="01A74C2D" w14:textId="77777777" w:rsidR="00C70567" w:rsidRDefault="00C70567" w:rsidP="00C70B35">
      <w:pPr>
        <w:pStyle w:val="Heading2"/>
        <w:rPr>
          <w:noProof/>
        </w:rPr>
      </w:pPr>
      <w:bookmarkStart w:id="187" w:name="_Toc171684335"/>
      <w:bookmarkStart w:id="188" w:name="_CRA_2_1"/>
      <w:bookmarkEnd w:id="188"/>
      <w:r>
        <w:rPr>
          <w:noProof/>
        </w:rPr>
        <w:t>A.2.1</w:t>
      </w:r>
      <w:r>
        <w:rPr>
          <w:noProof/>
        </w:rPr>
        <w:tab/>
        <w:t>Guidelines for implementers of the Split Rendering Server</w:t>
      </w:r>
      <w:bookmarkEnd w:id="187"/>
    </w:p>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B35">
      <w:pPr>
        <w:pStyle w:val="Heading1"/>
      </w:pPr>
      <w:bookmarkStart w:id="189" w:name="_Toc171684336"/>
      <w:bookmarkStart w:id="190" w:name="_CRA_3"/>
      <w:bookmarkEnd w:id="190"/>
      <w:r>
        <w:t>A.3</w:t>
      </w:r>
      <w:r>
        <w:tab/>
        <w:t>Conformance Testing</w:t>
      </w:r>
      <w:bookmarkEnd w:id="189"/>
    </w:p>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91" w:name="tsgNames"/>
      <w:bookmarkStart w:id="192" w:name="startOfAnnexes"/>
      <w:bookmarkEnd w:id="191"/>
      <w:bookmarkEnd w:id="192"/>
      <w:r>
        <w:br w:type="page"/>
      </w:r>
    </w:p>
    <w:p w14:paraId="6709ED94" w14:textId="77777777" w:rsidR="00C70567" w:rsidRPr="002675F0" w:rsidRDefault="00C70567" w:rsidP="00C70567"/>
    <w:p w14:paraId="02EC434D" w14:textId="77777777" w:rsidR="00C70567" w:rsidRPr="004D3578" w:rsidRDefault="00C70567" w:rsidP="00C70B35">
      <w:pPr>
        <w:pStyle w:val="Heading8"/>
      </w:pPr>
      <w:bookmarkStart w:id="193" w:name="_CRAnnexBnormative"/>
      <w:bookmarkEnd w:id="193"/>
      <w:r>
        <w:t>Annex B (normative):</w:t>
      </w:r>
      <w:r>
        <w:br/>
        <w:t>IDL Definition of Client API</w:t>
      </w:r>
    </w:p>
    <w:p w14:paraId="3CDE901A" w14:textId="77777777" w:rsidR="00C70567" w:rsidRDefault="00C70567" w:rsidP="00C70567">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B35">
      <w:pPr>
        <w:pStyle w:val="Heading8"/>
      </w:pPr>
      <w:bookmarkStart w:id="194" w:name="_CRAnnexCnormative"/>
      <w:bookmarkEnd w:id="194"/>
      <w:r w:rsidRPr="00166AEA">
        <w:t>Annex C</w:t>
      </w:r>
      <w:r>
        <w:t xml:space="preserve"> </w:t>
      </w:r>
      <w:r w:rsidRPr="00166AEA">
        <w:t>(normative)</w:t>
      </w:r>
      <w:r>
        <w:t>:</w:t>
      </w:r>
      <w:r>
        <w:br/>
      </w:r>
      <w:r w:rsidRPr="00166AEA">
        <w:t>Split Rendering Profiles</w:t>
      </w:r>
    </w:p>
    <w:p w14:paraId="3863FE90" w14:textId="77777777" w:rsidR="00C70567" w:rsidRDefault="00C70567" w:rsidP="00C70B35">
      <w:pPr>
        <w:pStyle w:val="Heading1"/>
      </w:pPr>
      <w:bookmarkStart w:id="195" w:name="_Toc171684337"/>
      <w:bookmarkStart w:id="196" w:name="_CRC_1"/>
      <w:bookmarkEnd w:id="196"/>
      <w:r>
        <w:t>C.1</w:t>
      </w:r>
      <w:r>
        <w:tab/>
        <w:t>Pixel Streaming Profile</w:t>
      </w:r>
      <w:bookmarkEnd w:id="195"/>
    </w:p>
    <w:p w14:paraId="6F29A0AB" w14:textId="77777777" w:rsidR="00C70567" w:rsidRDefault="00C70567" w:rsidP="00C70B35">
      <w:pPr>
        <w:pStyle w:val="Heading2"/>
      </w:pPr>
      <w:bookmarkStart w:id="197" w:name="_Toc171684338"/>
      <w:bookmarkStart w:id="198" w:name="_CRC_1_1"/>
      <w:bookmarkEnd w:id="198"/>
      <w:r>
        <w:t>C.1.1</w:t>
      </w:r>
      <w:r>
        <w:tab/>
        <w:t>Introduction</w:t>
      </w:r>
      <w:bookmarkEnd w:id="197"/>
    </w:p>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FAE556E" w:rsidR="00C70567" w:rsidRDefault="004E2018" w:rsidP="004E2018">
      <w:pPr>
        <w:pStyle w:val="B1"/>
      </w:pPr>
      <w:r>
        <w:t>-</w:t>
      </w:r>
      <w:r>
        <w:tab/>
      </w:r>
      <w:r w:rsidR="00C70567">
        <w:t xml:space="preserve">2D Pixel Streaming Profile in clause C.2 to support split rendering to 2D screens, </w:t>
      </w:r>
      <w:r w:rsidR="00C70567" w:rsidRPr="00B219AC">
        <w:t xml:space="preserve">devices of type </w:t>
      </w:r>
      <w:r w:rsidR="00C70567">
        <w:t>3</w:t>
      </w:r>
      <w:r w:rsidR="00C70567" w:rsidRPr="00B219AC">
        <w:t xml:space="preserve"> in TS 26.119 [</w:t>
      </w:r>
      <w:r w:rsidR="00C70567">
        <w:t>4</w:t>
      </w:r>
      <w:r w:rsidR="00C70567" w:rsidRPr="00B219AC">
        <w:t>]</w:t>
      </w:r>
      <w:r w:rsidR="00C70567">
        <w:t>.</w:t>
      </w:r>
    </w:p>
    <w:p w14:paraId="0D658363" w14:textId="5E10639B" w:rsidR="00C70567" w:rsidRDefault="004E2018" w:rsidP="004E2018">
      <w:pPr>
        <w:pStyle w:val="B1"/>
      </w:pPr>
      <w:r>
        <w:t>-</w:t>
      </w:r>
      <w:r>
        <w:tab/>
      </w:r>
      <w:r w:rsidR="00C70567">
        <w:t xml:space="preserve">3D Pixel Streaming Profile in clause C.3 to support split rendering </w:t>
      </w:r>
      <w:r w:rsidR="00C70567" w:rsidRPr="00824092">
        <w:t>to devices of type 1, 2, and 4 in TS 26.119 [</w:t>
      </w:r>
      <w:r w:rsidR="00C70567">
        <w:t>4</w:t>
      </w:r>
      <w:r w:rsidR="00C70567" w:rsidRPr="00824092">
        <w:t>]</w:t>
      </w:r>
      <w:r w:rsidR="00C70567">
        <w:t>.</w:t>
      </w:r>
    </w:p>
    <w:p w14:paraId="0A6E2B62" w14:textId="77777777" w:rsidR="00C70567" w:rsidRDefault="00C70567" w:rsidP="00C70B35">
      <w:pPr>
        <w:pStyle w:val="Heading2"/>
      </w:pPr>
      <w:bookmarkStart w:id="199" w:name="_Toc171684339"/>
      <w:bookmarkStart w:id="200" w:name="_CRC_1_2"/>
      <w:bookmarkEnd w:id="200"/>
      <w:r>
        <w:t>C.1.2</w:t>
      </w:r>
      <w:r>
        <w:tab/>
        <w:t>2D Pixel Streaming Profile</w:t>
      </w:r>
      <w:bookmarkEnd w:id="199"/>
    </w:p>
    <w:p w14:paraId="3F830DD7" w14:textId="77777777" w:rsidR="00C70567" w:rsidRPr="00404C3D" w:rsidRDefault="00C70567" w:rsidP="00C70B35">
      <w:pPr>
        <w:pStyle w:val="Heading3"/>
      </w:pPr>
      <w:bookmarkStart w:id="201" w:name="_Toc130977743"/>
      <w:bookmarkStart w:id="202" w:name="_Toc171684340"/>
      <w:bookmarkStart w:id="203" w:name="_CRC_1_2_1"/>
      <w:bookmarkEnd w:id="203"/>
      <w:r>
        <w:t>C</w:t>
      </w:r>
      <w:r w:rsidRPr="00404C3D">
        <w:t>.</w:t>
      </w:r>
      <w:r>
        <w:t>1.2</w:t>
      </w:r>
      <w:r w:rsidRPr="00404C3D">
        <w:t>.1</w:t>
      </w:r>
      <w:r w:rsidRPr="00404C3D">
        <w:tab/>
        <w:t>Introduction</w:t>
      </w:r>
      <w:bookmarkEnd w:id="201"/>
      <w:bookmarkEnd w:id="202"/>
    </w:p>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B35">
      <w:pPr>
        <w:pStyle w:val="Heading3"/>
      </w:pPr>
      <w:bookmarkStart w:id="204" w:name="_Toc171684341"/>
      <w:bookmarkStart w:id="205" w:name="_CRC_1_2_2"/>
      <w:bookmarkEnd w:id="205"/>
      <w:r>
        <w:t>C</w:t>
      </w:r>
      <w:r w:rsidRPr="00404C3D">
        <w:t>.</w:t>
      </w:r>
      <w:r>
        <w:t>1.2</w:t>
      </w:r>
      <w:r w:rsidRPr="00404C3D">
        <w:t>.</w:t>
      </w:r>
      <w:r>
        <w:t>2</w:t>
      </w:r>
      <w:r w:rsidRPr="00404C3D">
        <w:tab/>
      </w:r>
      <w:r>
        <w:t>SRC Capabilities</w:t>
      </w:r>
      <w:bookmarkEnd w:id="204"/>
    </w:p>
    <w:p w14:paraId="19A515D4" w14:textId="77777777" w:rsidR="00C70567" w:rsidRPr="00404C3D" w:rsidRDefault="00C70567" w:rsidP="00C70B35">
      <w:pPr>
        <w:pStyle w:val="Heading4"/>
      </w:pPr>
      <w:bookmarkStart w:id="206" w:name="_CRC_1_2_2_1"/>
      <w:bookmarkEnd w:id="206"/>
      <w:r>
        <w:t>C</w:t>
      </w:r>
      <w:r w:rsidRPr="00404C3D">
        <w:t>.</w:t>
      </w:r>
      <w:r>
        <w:t>1.2</w:t>
      </w:r>
      <w:r w:rsidRPr="00404C3D">
        <w:t>.</w:t>
      </w:r>
      <w:r>
        <w:t>2.1</w:t>
      </w:r>
      <w:r w:rsidRPr="00404C3D">
        <w:tab/>
      </w:r>
      <w:r>
        <w:t>Overview</w:t>
      </w:r>
    </w:p>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4E2018">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4E2018">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B35">
      <w:pPr>
        <w:pStyle w:val="Heading4"/>
      </w:pPr>
      <w:bookmarkStart w:id="207" w:name="_Toc143758582"/>
      <w:bookmarkStart w:id="208" w:name="_Toc130977744"/>
      <w:bookmarkStart w:id="209" w:name="_CRC_1_2_2_2"/>
      <w:bookmarkEnd w:id="209"/>
      <w:r>
        <w:t>C.1.2.2.2</w:t>
      </w:r>
      <w:r>
        <w:tab/>
        <w:t>Media Capabilities</w:t>
      </w:r>
    </w:p>
    <w:p w14:paraId="3AEC719F" w14:textId="77777777" w:rsidR="00C70567" w:rsidRPr="009F1EB5" w:rsidRDefault="00C70567" w:rsidP="00C70567">
      <w:r>
        <w:t>The SRC shall support the media capabilities of a device type 3 as defined in TS 26.119 [4], clause 10.4.</w:t>
      </w:r>
      <w:bookmarkEnd w:id="207"/>
      <w:bookmarkEnd w:id="208"/>
    </w:p>
    <w:p w14:paraId="1BCFA566" w14:textId="77777777" w:rsidR="00C70567" w:rsidRDefault="00C70567" w:rsidP="00C70B35">
      <w:pPr>
        <w:pStyle w:val="Heading4"/>
      </w:pPr>
      <w:bookmarkStart w:id="210" w:name="_Toc130977747"/>
      <w:bookmarkStart w:id="211" w:name="_CRC_1_2_2_3"/>
      <w:bookmarkEnd w:id="211"/>
      <w:r>
        <w:t>C.1.2.2.3</w:t>
      </w:r>
      <w:r>
        <w:tab/>
        <w:t>Metadata Formats</w:t>
      </w:r>
    </w:p>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B35">
      <w:pPr>
        <w:pStyle w:val="Heading3"/>
      </w:pPr>
      <w:bookmarkStart w:id="212" w:name="_Toc171684342"/>
      <w:bookmarkStart w:id="213" w:name="_CRC_1_2_3"/>
      <w:bookmarkEnd w:id="210"/>
      <w:bookmarkEnd w:id="213"/>
      <w:r>
        <w:t>C</w:t>
      </w:r>
      <w:r w:rsidRPr="00404C3D">
        <w:t>.</w:t>
      </w:r>
      <w:r>
        <w:t>1.2</w:t>
      </w:r>
      <w:r w:rsidRPr="00404C3D">
        <w:t>.</w:t>
      </w:r>
      <w:r>
        <w:t>3</w:t>
      </w:r>
      <w:r w:rsidRPr="00404C3D">
        <w:tab/>
      </w:r>
      <w:r>
        <w:t>SRS Capabilities</w:t>
      </w:r>
      <w:bookmarkEnd w:id="212"/>
    </w:p>
    <w:p w14:paraId="25718700" w14:textId="77777777" w:rsidR="00C70567" w:rsidRPr="00404C3D" w:rsidRDefault="00C70567" w:rsidP="00C70B35">
      <w:pPr>
        <w:pStyle w:val="Heading4"/>
      </w:pPr>
      <w:bookmarkStart w:id="214" w:name="_CRC_1_2_3_1"/>
      <w:bookmarkEnd w:id="214"/>
      <w:r>
        <w:t>C</w:t>
      </w:r>
      <w:r w:rsidRPr="00404C3D">
        <w:t>.</w:t>
      </w:r>
      <w:r>
        <w:t>1.2</w:t>
      </w:r>
      <w:r w:rsidRPr="00404C3D">
        <w:t>.</w:t>
      </w:r>
      <w:r>
        <w:t>3.1</w:t>
      </w:r>
      <w:r w:rsidRPr="00404C3D">
        <w:tab/>
      </w:r>
      <w:r>
        <w:t>Overview</w:t>
      </w:r>
    </w:p>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4E2018">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4E2018">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B35">
      <w:pPr>
        <w:pStyle w:val="Heading4"/>
      </w:pPr>
      <w:bookmarkStart w:id="215" w:name="_CRC_1_2_3_2"/>
      <w:bookmarkEnd w:id="215"/>
      <w:r>
        <w:t>C</w:t>
      </w:r>
      <w:r w:rsidRPr="00404C3D">
        <w:t>.</w:t>
      </w:r>
      <w:r>
        <w:t>1.2</w:t>
      </w:r>
      <w:r w:rsidRPr="00404C3D">
        <w:t>.</w:t>
      </w:r>
      <w:r>
        <w:t>3.2</w:t>
      </w:r>
      <w:r w:rsidRPr="00404C3D">
        <w:tab/>
        <w:t xml:space="preserve">Video </w:t>
      </w:r>
      <w:r>
        <w:t>en</w:t>
      </w:r>
      <w:r w:rsidRPr="00404C3D">
        <w:t>coding</w:t>
      </w:r>
    </w:p>
    <w:p w14:paraId="103A2C13" w14:textId="097D9005"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r w:rsidR="008A5CCF">
        <w:rPr>
          <w:lang w:val="en-US"/>
        </w:rPr>
        <w:t xml:space="preserve"> </w:t>
      </w:r>
      <w:r w:rsidR="008A5CCF" w:rsidRPr="00E039F0">
        <w:t>[4]</w:t>
      </w:r>
      <w:r w:rsidRPr="00D13A5B">
        <w:rPr>
          <w:lang w:val="en-US"/>
        </w:rPr>
        <w:t>.</w:t>
      </w:r>
    </w:p>
    <w:p w14:paraId="22B99318" w14:textId="77777777" w:rsidR="00C70567" w:rsidRDefault="00C70567" w:rsidP="00C70B35">
      <w:pPr>
        <w:pStyle w:val="Heading4"/>
      </w:pPr>
      <w:bookmarkStart w:id="216" w:name="_CRC_1_2_3_3"/>
      <w:bookmarkEnd w:id="216"/>
      <w:r>
        <w:t>C</w:t>
      </w:r>
      <w:r w:rsidRPr="00404C3D">
        <w:t>.</w:t>
      </w:r>
      <w:r>
        <w:t>1.2</w:t>
      </w:r>
      <w:r w:rsidRPr="00404C3D">
        <w:t>.</w:t>
      </w:r>
      <w:r>
        <w:t>3.</w:t>
      </w:r>
      <w:r w:rsidRPr="00404C3D">
        <w:t>3</w:t>
      </w:r>
      <w:r w:rsidRPr="00404C3D">
        <w:tab/>
        <w:t xml:space="preserve">Audio </w:t>
      </w:r>
      <w:r>
        <w:t>and Speech en</w:t>
      </w:r>
      <w:r w:rsidRPr="00404C3D">
        <w:t>coding</w:t>
      </w:r>
    </w:p>
    <w:p w14:paraId="444CD06B" w14:textId="725A3F9E"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r w:rsidR="008A5CCF">
        <w:rPr>
          <w:lang w:val="en-US"/>
        </w:rPr>
        <w:t xml:space="preserve"> </w:t>
      </w:r>
      <w:r w:rsidR="008A5CCF" w:rsidRPr="00E039F0">
        <w:t>[4]</w:t>
      </w:r>
      <w:r w:rsidRPr="00224EA4">
        <w:rPr>
          <w:lang w:val="en-US"/>
        </w:rPr>
        <w:t>.</w:t>
      </w:r>
    </w:p>
    <w:p w14:paraId="51E46466" w14:textId="77777777" w:rsidR="00C70567" w:rsidRDefault="00C70567" w:rsidP="00C70B35">
      <w:pPr>
        <w:pStyle w:val="Heading4"/>
      </w:pPr>
      <w:bookmarkStart w:id="217" w:name="_CRC_1_2_3_4"/>
      <w:bookmarkEnd w:id="217"/>
      <w:r>
        <w:t>C</w:t>
      </w:r>
      <w:r w:rsidRPr="00404C3D">
        <w:t>.</w:t>
      </w:r>
      <w:r>
        <w:t>1.2</w:t>
      </w:r>
      <w:r w:rsidRPr="00404C3D">
        <w:t>.</w:t>
      </w:r>
      <w:r>
        <w:t>3.4</w:t>
      </w:r>
      <w:r w:rsidRPr="00404C3D">
        <w:tab/>
        <w:t xml:space="preserve">Video </w:t>
      </w:r>
      <w:r>
        <w:t>decoding</w:t>
      </w:r>
    </w:p>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B35">
      <w:pPr>
        <w:pStyle w:val="Heading4"/>
      </w:pPr>
      <w:bookmarkStart w:id="218" w:name="_CRC_1_2_3_5"/>
      <w:bookmarkEnd w:id="218"/>
      <w:r>
        <w:t>C</w:t>
      </w:r>
      <w:r w:rsidRPr="00404C3D">
        <w:t>.</w:t>
      </w:r>
      <w:r>
        <w:t>1.2</w:t>
      </w:r>
      <w:r w:rsidRPr="00404C3D">
        <w:t>.</w:t>
      </w:r>
      <w:r>
        <w:t>3.5</w:t>
      </w:r>
      <w:r w:rsidRPr="00404C3D">
        <w:tab/>
      </w:r>
      <w:r>
        <w:t>Audio and Speech</w:t>
      </w:r>
      <w:r w:rsidRPr="00404C3D">
        <w:t xml:space="preserve"> </w:t>
      </w:r>
      <w:r>
        <w:t>decoding</w:t>
      </w:r>
      <w:r w:rsidRPr="00404C3D">
        <w:t xml:space="preserve"> </w:t>
      </w:r>
    </w:p>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B35">
      <w:pPr>
        <w:pStyle w:val="Heading4"/>
      </w:pPr>
      <w:bookmarkStart w:id="219" w:name="_CRC_1_2_3_6"/>
      <w:bookmarkEnd w:id="219"/>
      <w:r>
        <w:t>C.1.2.3.6</w:t>
      </w:r>
      <w:r>
        <w:tab/>
        <w:t>Metadata Formats</w:t>
      </w:r>
    </w:p>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66564CE2" w:rsidR="00C70567" w:rsidRDefault="00C70567" w:rsidP="00C70B35">
      <w:pPr>
        <w:pStyle w:val="Heading3"/>
      </w:pPr>
      <w:bookmarkStart w:id="220" w:name="_Toc151113905"/>
      <w:bookmarkStart w:id="221" w:name="_Toc171684343"/>
      <w:bookmarkStart w:id="222" w:name="_CRC_1_2_4"/>
      <w:bookmarkEnd w:id="222"/>
      <w:r>
        <w:t>C.1.2.4</w:t>
      </w:r>
      <w:r>
        <w:tab/>
      </w:r>
      <w:bookmarkEnd w:id="220"/>
      <w:r>
        <w:t>Profile identifier</w:t>
      </w:r>
      <w:bookmarkEnd w:id="221"/>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791626">
      <w:pPr>
        <w:pStyle w:val="Heading2"/>
      </w:pPr>
      <w:bookmarkStart w:id="223" w:name="_Toc171684344"/>
      <w:bookmarkStart w:id="224" w:name="_CRC_1_3"/>
      <w:bookmarkEnd w:id="224"/>
      <w:r>
        <w:t>C.1.3</w:t>
      </w:r>
      <w:r>
        <w:tab/>
        <w:t>3D Pixel Streaming Profile</w:t>
      </w:r>
      <w:bookmarkEnd w:id="223"/>
    </w:p>
    <w:p w14:paraId="0D185A92" w14:textId="77777777" w:rsidR="00C70567" w:rsidRPr="00404C3D" w:rsidRDefault="00C70567" w:rsidP="00791626">
      <w:pPr>
        <w:pStyle w:val="Heading3"/>
      </w:pPr>
      <w:bookmarkStart w:id="225" w:name="_Toc171684345"/>
      <w:bookmarkStart w:id="226" w:name="_CRC_1_3_1"/>
      <w:bookmarkEnd w:id="226"/>
      <w:r>
        <w:t>C</w:t>
      </w:r>
      <w:r w:rsidRPr="00404C3D">
        <w:t>.</w:t>
      </w:r>
      <w:r>
        <w:t>1.3</w:t>
      </w:r>
      <w:r w:rsidRPr="00404C3D">
        <w:t>.1</w:t>
      </w:r>
      <w:r w:rsidRPr="00404C3D">
        <w:tab/>
        <w:t>Introduction</w:t>
      </w:r>
      <w:bookmarkEnd w:id="225"/>
    </w:p>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791626">
      <w:pPr>
        <w:pStyle w:val="Heading3"/>
      </w:pPr>
      <w:bookmarkStart w:id="227" w:name="_Toc171684346"/>
      <w:bookmarkStart w:id="228" w:name="_CRC_1_3_2"/>
      <w:bookmarkEnd w:id="228"/>
      <w:r>
        <w:t>C</w:t>
      </w:r>
      <w:r w:rsidRPr="00404C3D">
        <w:t>.</w:t>
      </w:r>
      <w:r>
        <w:t>1.3</w:t>
      </w:r>
      <w:r w:rsidRPr="00404C3D">
        <w:t>.</w:t>
      </w:r>
      <w:r>
        <w:t>2</w:t>
      </w:r>
      <w:r w:rsidRPr="00404C3D">
        <w:tab/>
      </w:r>
      <w:r>
        <w:t>SRC Capabilities</w:t>
      </w:r>
      <w:bookmarkEnd w:id="227"/>
    </w:p>
    <w:p w14:paraId="290813FA" w14:textId="77777777" w:rsidR="00C70567" w:rsidRPr="00404C3D" w:rsidRDefault="00C70567" w:rsidP="00791626">
      <w:pPr>
        <w:pStyle w:val="Heading4"/>
      </w:pPr>
      <w:bookmarkStart w:id="229" w:name="_CRC_1_3_2_1"/>
      <w:bookmarkEnd w:id="229"/>
      <w:r>
        <w:t>C.1.3</w:t>
      </w:r>
      <w:r w:rsidRPr="00404C3D">
        <w:t>.</w:t>
      </w:r>
      <w:r>
        <w:t>2.1</w:t>
      </w:r>
      <w:r w:rsidRPr="00404C3D">
        <w:tab/>
      </w:r>
      <w:r>
        <w:t>Overview</w:t>
      </w:r>
    </w:p>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4E2018">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4E2018">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791626">
      <w:pPr>
        <w:pStyle w:val="Heading4"/>
      </w:pPr>
      <w:bookmarkStart w:id="230" w:name="_Toc143758598"/>
      <w:bookmarkStart w:id="231" w:name="_CRC_1_3_2_2"/>
      <w:bookmarkEnd w:id="231"/>
      <w:r>
        <w:t>C.1.3.2.2</w:t>
      </w:r>
      <w:r>
        <w:tab/>
        <w:t>Media Capabilities</w:t>
      </w:r>
    </w:p>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230"/>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B35">
      <w:pPr>
        <w:pStyle w:val="Heading4"/>
      </w:pPr>
      <w:bookmarkStart w:id="232" w:name="_CRC_1_3_2_3"/>
      <w:bookmarkEnd w:id="232"/>
      <w:r>
        <w:t>C.1.3.2.3</w:t>
      </w:r>
      <w:r>
        <w:tab/>
        <w:t>Metadata Formats</w:t>
      </w:r>
    </w:p>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B35">
      <w:pPr>
        <w:pStyle w:val="Heading3"/>
      </w:pPr>
      <w:bookmarkStart w:id="233" w:name="_Toc171684347"/>
      <w:bookmarkStart w:id="234" w:name="_CRC_1_3_3"/>
      <w:bookmarkEnd w:id="234"/>
      <w:r>
        <w:t>C</w:t>
      </w:r>
      <w:r w:rsidRPr="00404C3D">
        <w:t>.</w:t>
      </w:r>
      <w:r>
        <w:t>1.3</w:t>
      </w:r>
      <w:r w:rsidRPr="00404C3D">
        <w:t>.</w:t>
      </w:r>
      <w:r>
        <w:t>3</w:t>
      </w:r>
      <w:r w:rsidRPr="00404C3D">
        <w:tab/>
      </w:r>
      <w:r>
        <w:t>SRS Capabilities</w:t>
      </w:r>
      <w:bookmarkEnd w:id="233"/>
    </w:p>
    <w:p w14:paraId="0090B058" w14:textId="77777777" w:rsidR="00C70567" w:rsidRPr="00404C3D" w:rsidRDefault="00C70567" w:rsidP="00C70B35">
      <w:pPr>
        <w:pStyle w:val="Heading4"/>
      </w:pPr>
      <w:bookmarkStart w:id="235" w:name="_CRC_1_3_3_1"/>
      <w:bookmarkEnd w:id="235"/>
      <w:r>
        <w:t>C</w:t>
      </w:r>
      <w:r w:rsidRPr="00404C3D">
        <w:t>.</w:t>
      </w:r>
      <w:r>
        <w:t>1.3</w:t>
      </w:r>
      <w:r w:rsidRPr="00404C3D">
        <w:t>.</w:t>
      </w:r>
      <w:r>
        <w:t>3.1</w:t>
      </w:r>
      <w:r w:rsidRPr="00404C3D">
        <w:tab/>
      </w:r>
      <w:r>
        <w:t>Overview</w:t>
      </w:r>
    </w:p>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C70B35">
      <w:pPr>
        <w:pStyle w:val="Heading4"/>
      </w:pPr>
      <w:bookmarkStart w:id="236" w:name="_CRC_1_3_3_2"/>
      <w:bookmarkEnd w:id="236"/>
      <w:r>
        <w:t>C</w:t>
      </w:r>
      <w:r w:rsidRPr="00404C3D">
        <w:t>.</w:t>
      </w:r>
      <w:r>
        <w:t>1.3</w:t>
      </w:r>
      <w:r w:rsidRPr="00404C3D">
        <w:t>.</w:t>
      </w:r>
      <w:r>
        <w:t>3.2</w:t>
      </w:r>
      <w:r w:rsidRPr="00404C3D">
        <w:tab/>
        <w:t xml:space="preserve">Video </w:t>
      </w:r>
      <w:r>
        <w:t>en</w:t>
      </w:r>
      <w:r w:rsidRPr="00404C3D">
        <w:t>coding</w:t>
      </w:r>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B35">
      <w:pPr>
        <w:pStyle w:val="Heading4"/>
      </w:pPr>
      <w:bookmarkStart w:id="237" w:name="_CRC_1_3_3_3"/>
      <w:bookmarkEnd w:id="237"/>
      <w:r>
        <w:t>C</w:t>
      </w:r>
      <w:r w:rsidRPr="00404C3D">
        <w:t>.</w:t>
      </w:r>
      <w:r>
        <w:t>1.3</w:t>
      </w:r>
      <w:r w:rsidRPr="00404C3D">
        <w:t>.</w:t>
      </w:r>
      <w:r>
        <w:t>3.</w:t>
      </w:r>
      <w:r w:rsidRPr="00404C3D">
        <w:t>3</w:t>
      </w:r>
      <w:r w:rsidRPr="00404C3D">
        <w:tab/>
        <w:t xml:space="preserve">Audio </w:t>
      </w:r>
      <w:r>
        <w:t>and Speech en</w:t>
      </w:r>
      <w:r w:rsidRPr="00404C3D">
        <w:t>coding</w:t>
      </w:r>
    </w:p>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B35">
      <w:pPr>
        <w:pStyle w:val="Heading4"/>
      </w:pPr>
      <w:bookmarkStart w:id="238" w:name="_CRC_1_3_3_4"/>
      <w:bookmarkEnd w:id="238"/>
      <w:r>
        <w:t>C</w:t>
      </w:r>
      <w:r w:rsidRPr="00404C3D">
        <w:t>.</w:t>
      </w:r>
      <w:r>
        <w:t>1.3</w:t>
      </w:r>
      <w:r w:rsidRPr="00404C3D">
        <w:t>.</w:t>
      </w:r>
      <w:r>
        <w:t>3.4</w:t>
      </w:r>
      <w:r w:rsidRPr="00404C3D">
        <w:tab/>
        <w:t xml:space="preserve">Video </w:t>
      </w:r>
      <w:r>
        <w:t>decoding</w:t>
      </w:r>
    </w:p>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B35">
      <w:pPr>
        <w:pStyle w:val="Heading4"/>
      </w:pPr>
      <w:bookmarkStart w:id="239" w:name="_CRC_1_3_3_5"/>
      <w:bookmarkEnd w:id="239"/>
      <w:r>
        <w:t>C</w:t>
      </w:r>
      <w:r w:rsidRPr="00404C3D">
        <w:t>.</w:t>
      </w:r>
      <w:r>
        <w:t>1.3.3.5</w:t>
      </w:r>
      <w:r w:rsidRPr="00404C3D">
        <w:tab/>
      </w:r>
      <w:r>
        <w:t>Audio and Speech</w:t>
      </w:r>
      <w:r w:rsidRPr="00404C3D">
        <w:t xml:space="preserve"> </w:t>
      </w:r>
      <w:r>
        <w:t>decoding</w:t>
      </w:r>
      <w:r w:rsidRPr="00404C3D">
        <w:t xml:space="preserve"> </w:t>
      </w:r>
    </w:p>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B35">
      <w:pPr>
        <w:pStyle w:val="Heading4"/>
      </w:pPr>
      <w:bookmarkStart w:id="240" w:name="_CRC_1_3_3_6"/>
      <w:bookmarkEnd w:id="240"/>
      <w:r>
        <w:t>C.1.3.3.6</w:t>
      </w:r>
      <w:r>
        <w:tab/>
        <w:t>Metadata Formats</w:t>
      </w:r>
    </w:p>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57CE4B17" w:rsidR="00C70567" w:rsidRDefault="00C70567" w:rsidP="00C70B35">
      <w:pPr>
        <w:pStyle w:val="Heading3"/>
      </w:pPr>
      <w:bookmarkStart w:id="241" w:name="_Toc171684348"/>
      <w:bookmarkStart w:id="242" w:name="_CRC_1_3_4"/>
      <w:bookmarkEnd w:id="242"/>
      <w:r>
        <w:t>C.1.3.4</w:t>
      </w:r>
      <w:r>
        <w:tab/>
        <w:t>Profile identifier</w:t>
      </w:r>
      <w:bookmarkEnd w:id="241"/>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B35">
      <w:pPr>
        <w:pStyle w:val="Heading2"/>
      </w:pPr>
      <w:bookmarkStart w:id="243" w:name="_Toc171684349"/>
      <w:bookmarkStart w:id="244" w:name="_CRC_1_4"/>
      <w:bookmarkEnd w:id="244"/>
      <w:r w:rsidRPr="00E64846">
        <w:t>C.1.4</w:t>
      </w:r>
      <w:r w:rsidRPr="00E64846">
        <w:tab/>
        <w:t>Description of the Rendering Format for Pixel Streaming</w:t>
      </w:r>
      <w:r>
        <w:t xml:space="preserve"> Profiles</w:t>
      </w:r>
      <w:bookmarkEnd w:id="243"/>
    </w:p>
    <w:p w14:paraId="6FFB70B8" w14:textId="77777777" w:rsidR="00C70567" w:rsidRDefault="00C70567" w:rsidP="00C70B35">
      <w:pPr>
        <w:pStyle w:val="Heading3"/>
      </w:pPr>
      <w:bookmarkStart w:id="245" w:name="_Toc171684350"/>
      <w:bookmarkStart w:id="246" w:name="_CRC_1_4_1"/>
      <w:bookmarkEnd w:id="246"/>
      <w:r>
        <w:t>C.1.4.1</w:t>
      </w:r>
      <w:r>
        <w:tab/>
        <w:t>General</w:t>
      </w:r>
      <w:bookmarkEnd w:id="245"/>
    </w:p>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B35">
      <w:pPr>
        <w:pStyle w:val="Heading3"/>
      </w:pPr>
      <w:bookmarkStart w:id="247" w:name="_Toc171684351"/>
      <w:bookmarkStart w:id="248" w:name="_CRC_1_4_2"/>
      <w:bookmarkEnd w:id="248"/>
      <w:r>
        <w:t>C.1.4.2</w:t>
      </w:r>
      <w:r>
        <w:tab/>
        <w:t>3D Pixel Streaming Profile-specific glTF Extension</w:t>
      </w:r>
      <w:bookmarkEnd w:id="247"/>
    </w:p>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5D5D19">
      <w:pPr>
        <w:pStyle w:val="Heading2"/>
      </w:pPr>
      <w:bookmarkStart w:id="249" w:name="_Toc171684352"/>
      <w:bookmarkStart w:id="250" w:name="_CRC_1_5"/>
      <w:bookmarkEnd w:id="250"/>
      <w:r w:rsidRPr="00396B27">
        <w:t>C.1</w:t>
      </w:r>
      <w:r>
        <w:t>.</w:t>
      </w:r>
      <w:r w:rsidRPr="00396B27">
        <w:t>5</w:t>
      </w:r>
      <w:r w:rsidRPr="00396B27">
        <w:tab/>
      </w:r>
      <w:r>
        <w:t>Profile Restrictions and Requirements</w:t>
      </w:r>
      <w:bookmarkEnd w:id="249"/>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6858A58E" w:rsidR="00C70567" w:rsidRDefault="00B22924" w:rsidP="00B22924">
      <w:pPr>
        <w:ind w:left="360"/>
      </w:pPr>
      <w:r>
        <w:t>-</w:t>
      </w:r>
      <w:r>
        <w:tab/>
      </w:r>
      <w:r w:rsidR="00C70567">
        <w:t>1  QoS specification corresponding to the mono view.</w:t>
      </w:r>
    </w:p>
    <w:p w14:paraId="4DC32FCF" w14:textId="49D9995F" w:rsidR="00C70567" w:rsidRDefault="00B22924" w:rsidP="00B22924">
      <w:pPr>
        <w:ind w:left="360"/>
      </w:pPr>
      <w:r>
        <w:t>-</w:t>
      </w:r>
      <w:r>
        <w:tab/>
      </w:r>
      <w:r w:rsidR="00C70567">
        <w:t>1 QoS specification corresponding to one depth buffer stream associated with the mono view.</w:t>
      </w:r>
    </w:p>
    <w:p w14:paraId="540DE453" w14:textId="3685EC8E" w:rsidR="00C70567" w:rsidRDefault="00B22924" w:rsidP="00B22924">
      <w:pPr>
        <w:ind w:left="360"/>
      </w:pPr>
      <w:r>
        <w:t>-</w:t>
      </w:r>
      <w:r>
        <w:tab/>
      </w:r>
      <w:r w:rsidR="00C70567">
        <w:t>1 QoS specification corresponding to an occupancy/transparency buffer stream associated with the mono view.</w:t>
      </w:r>
    </w:p>
    <w:p w14:paraId="33FD32F9" w14:textId="38FE27CC" w:rsidR="00C70567" w:rsidRDefault="00B22924" w:rsidP="00B22924">
      <w:pPr>
        <w:ind w:left="360"/>
      </w:pPr>
      <w:r>
        <w:t>-</w:t>
      </w:r>
      <w:r>
        <w:tab/>
      </w:r>
      <w:r w:rsidR="00C70567">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4048A801" w:rsidR="00C70567" w:rsidRDefault="00B22924" w:rsidP="00B22924">
      <w:pPr>
        <w:ind w:left="360"/>
      </w:pPr>
      <w:r>
        <w:t>-</w:t>
      </w:r>
      <w:r>
        <w:tab/>
      </w:r>
      <w:r w:rsidR="00C70567">
        <w:t>2  QoS specifications corresponding to for left and right eye buffer streams.</w:t>
      </w:r>
    </w:p>
    <w:p w14:paraId="555EFA56" w14:textId="5E0D43C5" w:rsidR="00C70567" w:rsidRDefault="00B22924" w:rsidP="00B22924">
      <w:pPr>
        <w:ind w:left="360"/>
      </w:pPr>
      <w:r>
        <w:t>-</w:t>
      </w:r>
      <w:r>
        <w:tab/>
      </w:r>
      <w:r w:rsidR="00C70567">
        <w:t>2 QoS specifications corresponding to one depth buffer stream associated with the left and/or the right views.</w:t>
      </w:r>
    </w:p>
    <w:p w14:paraId="37B68C62" w14:textId="35AEB8F8" w:rsidR="00C70567" w:rsidRDefault="00B22924" w:rsidP="00B22924">
      <w:pPr>
        <w:ind w:left="360"/>
      </w:pPr>
      <w:r>
        <w:t>-</w:t>
      </w:r>
      <w:r>
        <w:tab/>
      </w:r>
      <w:r w:rsidR="00C70567">
        <w:t>2 QoS specification corresponding to an occupancy/transparency buffer stream associated with the left and/or the right views.</w:t>
      </w:r>
    </w:p>
    <w:p w14:paraId="71346EF4" w14:textId="550CA770" w:rsidR="00C70567" w:rsidRDefault="00B22924" w:rsidP="00B22924">
      <w:pPr>
        <w:ind w:left="360"/>
      </w:pPr>
      <w:r>
        <w:t>-</w:t>
      </w:r>
      <w:r>
        <w:tab/>
      </w:r>
      <w:r w:rsidR="00C70567">
        <w:t xml:space="preserve">1 QoS specification corresponding to an audio stream. </w:t>
      </w:r>
    </w:p>
    <w:p w14:paraId="6F0D991C" w14:textId="4AE5D679" w:rsidR="00732FA2" w:rsidRPr="00EF017C" w:rsidRDefault="00732FA2" w:rsidP="00C70B35">
      <w:pPr>
        <w:pStyle w:val="Heading1"/>
      </w:pPr>
      <w:bookmarkStart w:id="251" w:name="_Toc171684353"/>
      <w:bookmarkStart w:id="252" w:name="_Toc152689706"/>
      <w:bookmarkStart w:id="253" w:name="_CRC_2"/>
      <w:bookmarkEnd w:id="253"/>
      <w:r w:rsidRPr="00EF017C">
        <w:t>C.2</w:t>
      </w:r>
      <w:r w:rsidR="00C70B35">
        <w:tab/>
      </w:r>
      <w:r w:rsidRPr="00EF017C">
        <w:t>Adaptive Split Rendering Profile</w:t>
      </w:r>
      <w:bookmarkEnd w:id="251"/>
    </w:p>
    <w:p w14:paraId="77B7C413" w14:textId="4761955E" w:rsidR="00732FA2" w:rsidRPr="00EF017C" w:rsidRDefault="00732FA2" w:rsidP="00C70B35">
      <w:pPr>
        <w:pStyle w:val="Heading2"/>
      </w:pPr>
      <w:bookmarkStart w:id="254" w:name="_Toc171684354"/>
      <w:bookmarkStart w:id="255" w:name="_CRC_2_1"/>
      <w:bookmarkEnd w:id="255"/>
      <w:r w:rsidRPr="00EF017C">
        <w:t>C.2.1</w:t>
      </w:r>
      <w:r w:rsidR="00C70B35">
        <w:tab/>
      </w:r>
      <w:r w:rsidRPr="00EF017C">
        <w:t>Introduction</w:t>
      </w:r>
      <w:bookmarkEnd w:id="254"/>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26E8A7D3" w:rsidR="00732FA2" w:rsidRPr="00EF017C" w:rsidRDefault="00732FA2" w:rsidP="00C70B35">
      <w:pPr>
        <w:pStyle w:val="Heading2"/>
      </w:pPr>
      <w:bookmarkStart w:id="256" w:name="_Toc171684355"/>
      <w:bookmarkStart w:id="257" w:name="_CRC_2_2"/>
      <w:bookmarkEnd w:id="257"/>
      <w:r w:rsidRPr="00EF017C">
        <w:t>C.2.2</w:t>
      </w:r>
      <w:r w:rsidR="00C70B35">
        <w:tab/>
      </w:r>
      <w:r w:rsidRPr="00EF017C">
        <w:t>Procedures and Call Flows</w:t>
      </w:r>
      <w:bookmarkEnd w:id="256"/>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492B15F3" w:rsidR="00732FA2" w:rsidRPr="00812C4E" w:rsidRDefault="004264F9" w:rsidP="004264F9">
      <w:pPr>
        <w:overflowPunct w:val="0"/>
        <w:autoSpaceDE w:val="0"/>
        <w:autoSpaceDN w:val="0"/>
        <w:adjustRightInd w:val="0"/>
        <w:textAlignment w:val="baseline"/>
      </w:pPr>
      <w:r>
        <w:t>-</w:t>
      </w:r>
      <w:r>
        <w:tab/>
      </w:r>
      <w:r w:rsidR="00732FA2">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3AA0789A" w:rsidR="00732FA2" w:rsidRDefault="004264F9" w:rsidP="004264F9">
      <w:pPr>
        <w:overflowPunct w:val="0"/>
        <w:autoSpaceDE w:val="0"/>
        <w:autoSpaceDN w:val="0"/>
        <w:adjustRightInd w:val="0"/>
        <w:textAlignment w:val="baseline"/>
      </w:pPr>
      <w:r>
        <w:t>-</w:t>
      </w:r>
      <w:r>
        <w:tab/>
      </w:r>
      <w:r w:rsidR="00732FA2" w:rsidRPr="0027136C">
        <w:t xml:space="preserve">The SRS and SRC agree </w:t>
      </w:r>
      <w:r w:rsidR="00732FA2">
        <w:t xml:space="preserve">on an initial rendering split </w:t>
      </w:r>
      <w:r w:rsidR="00732FA2" w:rsidRPr="0027136C">
        <w:t>during session negotiation</w:t>
      </w:r>
      <w:r w:rsidR="00732FA2">
        <w:t xml:space="preserve"> and the states to be synchronized</w:t>
      </w:r>
      <w:r w:rsidR="00732FA2" w:rsidRPr="0027136C">
        <w:t>, for example, in Step</w:t>
      </w:r>
      <w:r w:rsidR="00732FA2">
        <w:t xml:space="preserve"> 5 of the procedure in clause 5.2.1.2. </w:t>
      </w:r>
    </w:p>
    <w:p w14:paraId="7AA4D397" w14:textId="77777777" w:rsidR="00732FA2" w:rsidRPr="00955E8E" w:rsidRDefault="00732FA2" w:rsidP="00732FA2">
      <w:pPr>
        <w:pStyle w:val="ListParagraph"/>
      </w:pPr>
    </w:p>
    <w:p w14:paraId="20564404" w14:textId="46324E2C" w:rsidR="00732FA2" w:rsidRDefault="004264F9" w:rsidP="004264F9">
      <w:pPr>
        <w:overflowPunct w:val="0"/>
        <w:autoSpaceDE w:val="0"/>
        <w:autoSpaceDN w:val="0"/>
        <w:adjustRightInd w:val="0"/>
        <w:textAlignment w:val="baseline"/>
      </w:pPr>
      <w:r>
        <w:t>-</w:t>
      </w:r>
      <w:r>
        <w:tab/>
      </w:r>
      <w:r w:rsidR="00732FA2">
        <w:t xml:space="preserve">The initial rendering split and states to be synchronized </w:t>
      </w:r>
      <w:r w:rsidR="00732FA2" w:rsidRPr="001441CD">
        <w:t>are</w:t>
      </w:r>
      <w:r w:rsidR="00732FA2">
        <w:t xml:space="preserve"> indicated in the </w:t>
      </w:r>
      <w:r w:rsidR="00732FA2" w:rsidRPr="0027136C">
        <w:t>SR configuration</w:t>
      </w:r>
      <w:r w:rsidR="00732FA2">
        <w:t>.</w:t>
      </w:r>
    </w:p>
    <w:p w14:paraId="287C002E" w14:textId="77777777" w:rsidR="00732FA2" w:rsidRDefault="00732FA2" w:rsidP="00732FA2">
      <w:pPr>
        <w:pStyle w:val="ListParagraph"/>
      </w:pPr>
    </w:p>
    <w:p w14:paraId="381FBD6D" w14:textId="5D5F411C" w:rsidR="00732FA2" w:rsidRDefault="004264F9" w:rsidP="004264F9">
      <w:pPr>
        <w:overflowPunct w:val="0"/>
        <w:autoSpaceDE w:val="0"/>
        <w:autoSpaceDN w:val="0"/>
        <w:adjustRightInd w:val="0"/>
        <w:textAlignment w:val="baseline"/>
      </w:pPr>
      <w:r>
        <w:t>-</w:t>
      </w:r>
      <w:r>
        <w:tab/>
      </w:r>
      <w:r w:rsidR="00732FA2">
        <w:t xml:space="preserve">In the rendering loop, exchange of split adaptation messages and state synchronization messages between the SRS and SRC </w:t>
      </w:r>
      <w:r w:rsidR="00732FA2" w:rsidRPr="001441CD">
        <w:t>is</w:t>
      </w:r>
      <w:r w:rsidR="00732FA2">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35E28E2A" w14:textId="77777777" w:rsidR="0028031F" w:rsidRDefault="00677E89" w:rsidP="0028031F">
      <w:pPr>
        <w:pStyle w:val="TH"/>
        <w:rPr>
          <w:noProof/>
        </w:rPr>
      </w:pPr>
      <w:r w:rsidRPr="00D809ED">
        <w:rPr>
          <w:noProof/>
        </w:rPr>
        <w:object w:dxaOrig="12780" w:dyaOrig="11850" w14:anchorId="0F610F20">
          <v:shape id="_x0000_i1029" type="#_x0000_t75" alt="" style="width:451.75pt;height:418.9pt;mso-width-percent:0;mso-height-percent:0;mso-width-percent:0;mso-height-percent:0" o:ole="">
            <v:imagedata r:id="rId27" o:title=""/>
          </v:shape>
          <o:OLEObject Type="Embed" ProgID="Mscgen.Chart" ShapeID="_x0000_i1029" DrawAspect="Content" ObjectID="_1788678966" r:id="rId28"/>
        </w:object>
      </w:r>
    </w:p>
    <w:p w14:paraId="485F2BED" w14:textId="127F3A0C" w:rsidR="0088726F" w:rsidRPr="0088726F" w:rsidRDefault="0088726F" w:rsidP="0028031F">
      <w:pPr>
        <w:pStyle w:val="TF"/>
        <w:rPr>
          <w:noProof/>
        </w:rPr>
      </w:pPr>
      <w:bookmarkStart w:id="258" w:name="_CRFigureC_2_2_1"/>
      <w:r w:rsidRPr="0088726F">
        <w:t xml:space="preserve">Figure </w:t>
      </w:r>
      <w:bookmarkStart w:id="259" w:name="_Hlk168981495"/>
      <w:bookmarkEnd w:id="258"/>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586FDF2" w14:textId="4AD2C8FB" w:rsidR="00732FA2" w:rsidRDefault="00732FA2" w:rsidP="00C372CE">
      <w:pPr>
        <w:ind w:left="360"/>
        <w:rPr>
          <w:lang w:val="en-US"/>
        </w:rPr>
      </w:pPr>
      <w:r w:rsidRPr="00C372CE">
        <w:t>The steps are:</w:t>
      </w:r>
      <w:bookmarkEnd w:id="259"/>
    </w:p>
    <w:p w14:paraId="16C8F1B3" w14:textId="0C6790F5" w:rsidR="00732FA2" w:rsidRPr="004264F9" w:rsidRDefault="004264F9" w:rsidP="004264F9">
      <w:pPr>
        <w:pStyle w:val="B1"/>
        <w:rPr>
          <w:lang w:val="en-US"/>
        </w:rPr>
      </w:pPr>
      <w:bookmarkStart w:id="260" w:name="_Hlk168981567"/>
      <w:r>
        <w:rPr>
          <w:lang w:val="en-US"/>
        </w:rPr>
        <w:t>0</w:t>
      </w:r>
      <w:r w:rsidRPr="004264F9">
        <w:rPr>
          <w:lang w:val="en-US"/>
        </w:rPr>
        <w:t>.</w:t>
      </w:r>
      <w:r w:rsidRPr="004264F9">
        <w:rPr>
          <w:lang w:val="en-US"/>
        </w:rPr>
        <w:tab/>
      </w:r>
      <w:r w:rsidRPr="004264F9">
        <w:rPr>
          <w:lang w:val="en-US"/>
        </w:rPr>
        <w:tab/>
      </w:r>
      <w:r w:rsidR="00732FA2" w:rsidRPr="004264F9">
        <w:rPr>
          <w:lang w:val="en-US"/>
        </w:rP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456F692D" w:rsidR="00732FA2" w:rsidRPr="004264F9" w:rsidRDefault="004264F9" w:rsidP="004264F9">
      <w:pPr>
        <w:pStyle w:val="B1"/>
        <w:rPr>
          <w:lang w:val="en-US"/>
        </w:rPr>
      </w:pPr>
      <w:r>
        <w:rPr>
          <w:lang w:val="en-US"/>
        </w:rPr>
        <w:t>1.</w:t>
      </w:r>
      <w:r>
        <w:rPr>
          <w:lang w:val="en-US"/>
        </w:rPr>
        <w:tab/>
      </w:r>
      <w:r>
        <w:rPr>
          <w:lang w:val="en-US"/>
        </w:rPr>
        <w:tab/>
      </w:r>
      <w:r w:rsidR="00732FA2" w:rsidRPr="004264F9">
        <w:rPr>
          <w:lang w:val="en-US"/>
        </w:rPr>
        <w:t>The Presentation Engine discovers the split rendering server and sets up a connection to it. It provides information about its rendering capabilities and the XR runtime configuration, e.g the OpenXR configuration may be used for this purpose.</w:t>
      </w:r>
      <w:r w:rsidR="00732FA2">
        <w:t xml:space="preserve"> States to be synchronized and the initial rendering split is negotiated during this step.</w:t>
      </w:r>
    </w:p>
    <w:p w14:paraId="675C1C21" w14:textId="23FF3450" w:rsidR="00732FA2" w:rsidRPr="004264F9" w:rsidRDefault="004264F9" w:rsidP="004264F9">
      <w:pPr>
        <w:pStyle w:val="B1"/>
        <w:rPr>
          <w:lang w:val="en-US"/>
        </w:rPr>
      </w:pPr>
      <w:r>
        <w:rPr>
          <w:lang w:val="en-US"/>
        </w:rPr>
        <w:t>2.</w:t>
      </w:r>
      <w:r>
        <w:rPr>
          <w:lang w:val="en-US"/>
        </w:rPr>
        <w:tab/>
      </w:r>
      <w:r>
        <w:rPr>
          <w:lang w:val="en-US"/>
        </w:rPr>
        <w:tab/>
      </w:r>
      <w:r w:rsidR="00732FA2" w:rsidRPr="004264F9">
        <w:rPr>
          <w:lang w:val="en-US"/>
        </w:rPr>
        <w:t>In response, the split rendering server creates a description of the split rendering output and the input it expects to receive from the UE.</w:t>
      </w:r>
    </w:p>
    <w:p w14:paraId="53B01C64" w14:textId="40147C3E" w:rsidR="00732FA2" w:rsidRDefault="004264F9" w:rsidP="004264F9">
      <w:pPr>
        <w:pStyle w:val="B1"/>
        <w:rPr>
          <w:lang w:val="en-US"/>
        </w:rPr>
      </w:pPr>
      <w:r>
        <w:rPr>
          <w:lang w:val="en-US"/>
        </w:rPr>
        <w:t>3.</w:t>
      </w:r>
      <w:r>
        <w:rPr>
          <w:lang w:val="en-US"/>
        </w:rPr>
        <w:tab/>
      </w:r>
      <w:r>
        <w:rPr>
          <w:lang w:val="en-US"/>
        </w:rPr>
        <w:tab/>
      </w:r>
      <w:r w:rsidR="00732FA2">
        <w:rPr>
          <w:lang w:val="en-US"/>
        </w:rPr>
        <w:t xml:space="preserve">The Presentation Engine requests the buffer streams from the MAF, which in turn establishes a connection to the split rendering server </w:t>
      </w:r>
      <w:r w:rsidR="00732FA2" w:rsidRPr="0059185E">
        <w:rPr>
          <w:lang w:val="en-US"/>
        </w:rPr>
        <w:t>to</w:t>
      </w:r>
      <w:r w:rsidR="00732FA2">
        <w:rPr>
          <w:lang w:val="en-US"/>
        </w:rPr>
        <w:t xml:space="preserve"> </w:t>
      </w:r>
      <w:r w:rsidR="00732FA2" w:rsidRPr="0059185E">
        <w:rPr>
          <w:lang w:val="en-US"/>
        </w:rPr>
        <w:t>stream pose and retrieve split rendering buffer</w:t>
      </w:r>
      <w:r w:rsidR="00732FA2">
        <w:rPr>
          <w:lang w:val="en-US"/>
        </w:rPr>
        <w:t>s.</w:t>
      </w:r>
    </w:p>
    <w:p w14:paraId="263E1294" w14:textId="1CF363CA" w:rsidR="00732FA2" w:rsidRDefault="004264F9" w:rsidP="00F43AB1">
      <w:pPr>
        <w:pStyle w:val="B1"/>
        <w:rPr>
          <w:lang w:val="en-US"/>
        </w:rPr>
      </w:pPr>
      <w:r>
        <w:rPr>
          <w:lang w:val="en-US"/>
        </w:rPr>
        <w:t>4.</w:t>
      </w:r>
      <w:r>
        <w:rPr>
          <w:lang w:val="en-US"/>
        </w:rPr>
        <w:tab/>
      </w:r>
      <w:r>
        <w:rPr>
          <w:lang w:val="en-US"/>
        </w:rPr>
        <w:tab/>
      </w:r>
      <w:r w:rsidR="00732FA2">
        <w:rPr>
          <w:lang w:val="en-US"/>
        </w:rPr>
        <w:t>The Source Manager retrieves pose and user input from the XR runtime</w:t>
      </w:r>
      <w:r w:rsidR="00732FA2" w:rsidRPr="00F43AB1">
        <w:rPr>
          <w:lang w:val="en-US"/>
        </w:rPr>
        <w:t xml:space="preserve"> and state changes in negotiated states and possible requests from the Scene Manager</w:t>
      </w:r>
      <w:r w:rsidR="00732FA2">
        <w:rPr>
          <w:lang w:val="en-US"/>
        </w:rPr>
        <w:t>.</w:t>
      </w:r>
      <w:r w:rsidR="00732FA2" w:rsidRPr="00F43AB1">
        <w:rPr>
          <w:lang w:val="en-US"/>
        </w:rPr>
        <w:t xml:space="preserve"> </w:t>
      </w:r>
    </w:p>
    <w:p w14:paraId="365B80F9" w14:textId="137517C2" w:rsidR="00732FA2" w:rsidRDefault="004264F9" w:rsidP="00F43AB1">
      <w:pPr>
        <w:pStyle w:val="B1"/>
        <w:rPr>
          <w:lang w:val="en-US"/>
        </w:rPr>
      </w:pPr>
      <w:r w:rsidRPr="00F43AB1">
        <w:rPr>
          <w:lang w:val="en-US"/>
        </w:rPr>
        <w:t>5.</w:t>
      </w:r>
      <w:r w:rsidRPr="00F43AB1">
        <w:rPr>
          <w:lang w:val="en-US"/>
        </w:rPr>
        <w:tab/>
      </w:r>
      <w:r w:rsidRPr="00F43AB1">
        <w:rPr>
          <w:lang w:val="en-US"/>
        </w:rPr>
        <w:tab/>
      </w:r>
      <w:r w:rsidR="00732FA2">
        <w:rPr>
          <w:lang w:val="en-US"/>
        </w:rPr>
        <w:t xml:space="preserve">The Source Manager shares the pose predictions and user input actions </w:t>
      </w:r>
      <w:r w:rsidR="00732FA2" w:rsidRPr="00F43AB1">
        <w:rPr>
          <w:lang w:val="en-US"/>
        </w:rPr>
        <w:t xml:space="preserve">, state changes and possible split adaptation messages </w:t>
      </w:r>
      <w:r w:rsidR="00732FA2">
        <w:rPr>
          <w:lang w:val="en-US"/>
        </w:rPr>
        <w:t>with the split rendering server.</w:t>
      </w:r>
    </w:p>
    <w:p w14:paraId="6F6F95B0" w14:textId="156D6269" w:rsidR="00732FA2" w:rsidRDefault="004264F9" w:rsidP="00F43AB1">
      <w:pPr>
        <w:pStyle w:val="B1"/>
        <w:rPr>
          <w:lang w:val="en-US"/>
        </w:rPr>
      </w:pPr>
      <w:r w:rsidRPr="00F43AB1">
        <w:rPr>
          <w:lang w:val="en-US"/>
        </w:rPr>
        <w:t>6.</w:t>
      </w:r>
      <w:r w:rsidRPr="00F43AB1">
        <w:rPr>
          <w:lang w:val="en-US"/>
        </w:rPr>
        <w:tab/>
      </w:r>
      <w:r w:rsidRPr="00F43AB1">
        <w:rPr>
          <w:lang w:val="en-US"/>
        </w:rPr>
        <w:tab/>
      </w:r>
      <w:r w:rsidR="00732FA2" w:rsidRPr="00F43AB1">
        <w:rPr>
          <w:lang w:val="en-US"/>
        </w:rPr>
        <w:t xml:space="preserve">a. </w:t>
      </w:r>
      <w:r w:rsidR="00732FA2">
        <w:rPr>
          <w:lang w:val="en-US"/>
        </w:rPr>
        <w:t>The split rendering server uses that information to</w:t>
      </w:r>
      <w:r w:rsidR="00732FA2" w:rsidRPr="00F43AB1">
        <w:rPr>
          <w:lang w:val="en-US"/>
        </w:rPr>
        <w:t>, update states,</w:t>
      </w:r>
      <w:r w:rsidR="00732FA2">
        <w:rPr>
          <w:lang w:val="en-US"/>
        </w:rPr>
        <w:t xml:space="preserve"> render the frame</w:t>
      </w:r>
      <w:r w:rsidR="00732FA2" w:rsidRPr="00F43AB1">
        <w:rPr>
          <w:lang w:val="en-US"/>
        </w:rPr>
        <w:t xml:space="preserve"> and possibly update the split</w:t>
      </w:r>
      <w:r w:rsidR="00732FA2">
        <w:rPr>
          <w:lang w:val="en-US"/>
        </w:rPr>
        <w:t>.</w:t>
      </w:r>
    </w:p>
    <w:p w14:paraId="26CE7AD9" w14:textId="020F9903" w:rsidR="00732FA2" w:rsidRPr="00C54A7D" w:rsidRDefault="004264F9" w:rsidP="004264F9">
      <w:pPr>
        <w:rPr>
          <w:lang w:val="en-US"/>
        </w:rPr>
      </w:pPr>
      <w:r>
        <w:tab/>
      </w:r>
      <w:r>
        <w:tab/>
      </w:r>
      <w:r w:rsidR="00F43AB1">
        <w:tab/>
      </w:r>
      <w:r w:rsidR="00732FA2">
        <w:t xml:space="preserve">b. </w:t>
      </w:r>
      <w:r w:rsidR="00732FA2">
        <w:rPr>
          <w:lang w:val="en-US"/>
        </w:rPr>
        <w:t xml:space="preserve">The </w:t>
      </w:r>
      <w:r w:rsidR="00732FA2">
        <w:t>Scene Manager</w:t>
      </w:r>
      <w:r w:rsidR="00732FA2">
        <w:rPr>
          <w:lang w:val="en-US"/>
        </w:rPr>
        <w:t xml:space="preserve"> </w:t>
      </w:r>
      <w:r w:rsidR="00732FA2">
        <w:t>update states,</w:t>
      </w:r>
      <w:r w:rsidR="00732FA2">
        <w:rPr>
          <w:lang w:val="en-US"/>
        </w:rPr>
        <w:t xml:space="preserve"> render</w:t>
      </w:r>
      <w:r w:rsidR="00732FA2">
        <w:t>s</w:t>
      </w:r>
      <w:r w:rsidR="00732FA2">
        <w:rPr>
          <w:lang w:val="en-US"/>
        </w:rPr>
        <w:t xml:space="preserve"> </w:t>
      </w:r>
      <w:r w:rsidR="00732FA2">
        <w:t>a</w:t>
      </w:r>
      <w:r w:rsidR="00732FA2">
        <w:rPr>
          <w:lang w:val="en-US"/>
        </w:rPr>
        <w:t xml:space="preserve"> frame</w:t>
      </w:r>
      <w:r w:rsidR="00732FA2">
        <w:t xml:space="preserve"> and possibly updates the split</w:t>
      </w:r>
      <w:r w:rsidR="00732FA2">
        <w:rPr>
          <w:lang w:val="en-US"/>
        </w:rPr>
        <w:t>.</w:t>
      </w:r>
    </w:p>
    <w:p w14:paraId="5A4B9EB0" w14:textId="18AA4F15" w:rsidR="00732FA2" w:rsidRPr="00C54A7D" w:rsidRDefault="004264F9" w:rsidP="00F43AB1">
      <w:pPr>
        <w:pStyle w:val="B1"/>
        <w:rPr>
          <w:lang w:val="en-US"/>
        </w:rPr>
      </w:pPr>
      <w:r w:rsidRPr="00F43AB1">
        <w:rPr>
          <w:lang w:val="en-US"/>
        </w:rPr>
        <w:t>7.</w:t>
      </w:r>
      <w:r w:rsidRPr="00F43AB1">
        <w:rPr>
          <w:lang w:val="en-US"/>
        </w:rPr>
        <w:tab/>
      </w:r>
      <w:r w:rsidRPr="00F43AB1">
        <w:rPr>
          <w:lang w:val="en-US"/>
        </w:rPr>
        <w:tab/>
      </w:r>
      <w:r w:rsidR="00732FA2" w:rsidRPr="00F43AB1">
        <w:rPr>
          <w:lang w:val="en-US"/>
        </w:rPr>
        <w:t xml:space="preserve">a. </w:t>
      </w:r>
      <w:r w:rsidR="00732FA2">
        <w:rPr>
          <w:lang w:val="en-US"/>
        </w:rPr>
        <w:t>The rendered frame is encoded and streamed to the MAF.</w:t>
      </w:r>
    </w:p>
    <w:p w14:paraId="2213A732" w14:textId="7BCF7D28" w:rsidR="00732FA2" w:rsidRPr="007E5CB2" w:rsidRDefault="004264F9" w:rsidP="004264F9">
      <w:pPr>
        <w:rPr>
          <w:lang w:val="en-US"/>
        </w:rPr>
      </w:pPr>
      <w:r>
        <w:tab/>
      </w:r>
      <w:r>
        <w:tab/>
      </w:r>
      <w:r w:rsidR="00F43AB1">
        <w:tab/>
      </w:r>
      <w:r w:rsidR="00732FA2">
        <w:t>b. Possible split adaptation and state change messages are shared with the presentation engine,</w:t>
      </w:r>
    </w:p>
    <w:p w14:paraId="6701FA29" w14:textId="08B9222E" w:rsidR="00732FA2" w:rsidRPr="00F43AB1" w:rsidRDefault="004264F9" w:rsidP="00F43AB1">
      <w:pPr>
        <w:pStyle w:val="B1"/>
        <w:rPr>
          <w:lang w:val="en-US"/>
        </w:rPr>
      </w:pPr>
      <w:r w:rsidRPr="00F43AB1">
        <w:rPr>
          <w:lang w:val="en-US"/>
        </w:rPr>
        <w:t>8.</w:t>
      </w:r>
      <w:r w:rsidRPr="00F43AB1">
        <w:rPr>
          <w:lang w:val="en-US"/>
        </w:rPr>
        <w:tab/>
      </w:r>
      <w:r w:rsidRPr="00F43AB1">
        <w:rPr>
          <w:lang w:val="en-US"/>
        </w:rPr>
        <w:tab/>
      </w:r>
      <w:r w:rsidR="00732FA2" w:rsidRPr="00F43AB1">
        <w:rPr>
          <w:lang w:val="en-US"/>
        </w:rPr>
        <w:t>The received media frames decoded and processed,</w:t>
      </w:r>
    </w:p>
    <w:p w14:paraId="51E6DE4B" w14:textId="7BF93395" w:rsidR="00732FA2" w:rsidRPr="00F43AB1" w:rsidRDefault="004264F9" w:rsidP="00F43AB1">
      <w:pPr>
        <w:pStyle w:val="B1"/>
        <w:rPr>
          <w:lang w:val="en-US"/>
        </w:rPr>
      </w:pPr>
      <w:r w:rsidRPr="00F43AB1">
        <w:rPr>
          <w:lang w:val="en-US"/>
        </w:rPr>
        <w:t>9.</w:t>
      </w:r>
      <w:r w:rsidRPr="00F43AB1">
        <w:rPr>
          <w:lang w:val="en-US"/>
        </w:rPr>
        <w:tab/>
      </w:r>
      <w:r w:rsidRPr="00F43AB1">
        <w:rPr>
          <w:lang w:val="en-US"/>
        </w:rPr>
        <w:tab/>
      </w:r>
      <w:r w:rsidR="00732FA2" w:rsidRPr="00F43AB1">
        <w:rPr>
          <w:lang w:val="en-US"/>
        </w:rPr>
        <w:t>The raw buffer frames are passed to the Scene Manager, this includes the frames received from the SRS and the frames rendered locally by the PE,</w:t>
      </w:r>
    </w:p>
    <w:p w14:paraId="20EAD690" w14:textId="1F81A9BC" w:rsidR="00732FA2" w:rsidRPr="00F43AB1" w:rsidRDefault="004264F9" w:rsidP="00F43AB1">
      <w:pPr>
        <w:pStyle w:val="B1"/>
        <w:rPr>
          <w:lang w:val="en-US"/>
        </w:rPr>
      </w:pPr>
      <w:r w:rsidRPr="00F43AB1">
        <w:rPr>
          <w:lang w:val="en-US"/>
        </w:rPr>
        <w:t>10.</w:t>
      </w:r>
      <w:r w:rsidRPr="00F43AB1">
        <w:rPr>
          <w:lang w:val="en-US"/>
        </w:rPr>
        <w:tab/>
      </w:r>
      <w:r w:rsidRPr="00F43AB1">
        <w:rPr>
          <w:lang w:val="en-US"/>
        </w:rPr>
        <w:tab/>
      </w:r>
      <w:r w:rsidR="00732FA2" w:rsidRPr="00F43AB1">
        <w:rPr>
          <w:lang w:val="en-US"/>
        </w:rPr>
        <w:t>The scene manager prepares composition layers and their corresponding swapchain images.</w:t>
      </w:r>
    </w:p>
    <w:p w14:paraId="72AAE3F8" w14:textId="24B482AF" w:rsidR="00732FA2" w:rsidRPr="00F43AB1" w:rsidRDefault="004264F9" w:rsidP="00F43AB1">
      <w:pPr>
        <w:pStyle w:val="B1"/>
        <w:rPr>
          <w:lang w:val="en-US"/>
        </w:rPr>
      </w:pPr>
      <w:r w:rsidRPr="00F43AB1">
        <w:rPr>
          <w:lang w:val="en-US"/>
        </w:rPr>
        <w:t>11.</w:t>
      </w:r>
      <w:r w:rsidRPr="00F43AB1">
        <w:rPr>
          <w:lang w:val="en-US"/>
        </w:rPr>
        <w:tab/>
      </w:r>
      <w:r w:rsidRPr="00F43AB1">
        <w:rPr>
          <w:lang w:val="en-US"/>
        </w:rPr>
        <w:tab/>
      </w:r>
      <w:r w:rsidR="00732FA2" w:rsidRPr="00F43AB1">
        <w:rPr>
          <w:lang w:val="en-US"/>
        </w:rPr>
        <w:t>The swapchain images are forwarded to the XR runtime for composition and rendering</w:t>
      </w:r>
      <w:r w:rsidR="00732FA2" w:rsidRPr="004264F9">
        <w:rPr>
          <w:lang w:val="en-US"/>
        </w:rPr>
        <w:t>,</w:t>
      </w:r>
      <w:r w:rsidRPr="00F43AB1">
        <w:rPr>
          <w:lang w:val="en-US"/>
        </w:rPr>
        <w:t>12.</w:t>
      </w:r>
      <w:r w:rsidRPr="00F43AB1">
        <w:rPr>
          <w:lang w:val="en-US"/>
        </w:rPr>
        <w:tab/>
      </w:r>
      <w:r w:rsidRPr="00F43AB1">
        <w:rPr>
          <w:lang w:val="en-US"/>
        </w:rPr>
        <w:tab/>
      </w:r>
      <w:r w:rsidR="00732FA2" w:rsidRPr="00F43AB1">
        <w:rPr>
          <w:lang w:val="en-US"/>
        </w:rPr>
        <w:t>The frames are composed and displayed.</w:t>
      </w:r>
    </w:p>
    <w:bookmarkEnd w:id="260"/>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2136B5A8" w:rsidR="00732FA2" w:rsidRPr="00EF017C" w:rsidRDefault="00732FA2" w:rsidP="00C70B35">
      <w:pPr>
        <w:pStyle w:val="Heading2"/>
      </w:pPr>
      <w:bookmarkStart w:id="261" w:name="_Toc171684356"/>
      <w:bookmarkStart w:id="262" w:name="_CRC_2_3"/>
      <w:bookmarkEnd w:id="262"/>
      <w:r w:rsidRPr="00EF017C">
        <w:t>C.2.3</w:t>
      </w:r>
      <w:r w:rsidR="00C70B35">
        <w:tab/>
      </w:r>
      <w:r w:rsidRPr="00EF017C">
        <w:t>Metadata Formats</w:t>
      </w:r>
      <w:bookmarkEnd w:id="261"/>
    </w:p>
    <w:p w14:paraId="6A975052" w14:textId="69170B9A" w:rsidR="00732FA2" w:rsidRPr="00EF017C" w:rsidRDefault="00732FA2" w:rsidP="00C70B35">
      <w:pPr>
        <w:pStyle w:val="Heading3"/>
      </w:pPr>
      <w:bookmarkStart w:id="263" w:name="_Toc171684357"/>
      <w:bookmarkStart w:id="264" w:name="_CRC_2_3_1"/>
      <w:bookmarkEnd w:id="264"/>
      <w:r w:rsidRPr="00EF017C">
        <w:t>C.2.3.1</w:t>
      </w:r>
      <w:r w:rsidR="00C70B35">
        <w:tab/>
      </w:r>
      <w:r w:rsidRPr="00EF017C">
        <w:t>Split Rendering Configuration Format</w:t>
      </w:r>
      <w:bookmarkEnd w:id="263"/>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A24678F" w:rsidR="00732FA2" w:rsidRPr="00EF017C" w:rsidRDefault="00732FA2" w:rsidP="00C70B35">
      <w:pPr>
        <w:pStyle w:val="Heading3"/>
      </w:pPr>
      <w:bookmarkStart w:id="265" w:name="_Toc171684358"/>
      <w:bookmarkStart w:id="266" w:name="_CRC_2_3_2"/>
      <w:bookmarkEnd w:id="266"/>
      <w:r w:rsidRPr="00EF017C">
        <w:t>C.2.3.2</w:t>
      </w:r>
      <w:r w:rsidR="00C70B35">
        <w:tab/>
      </w:r>
      <w:r w:rsidRPr="00EF017C">
        <w:t>Split Adaptation Message Format</w:t>
      </w:r>
      <w:bookmarkEnd w:id="265"/>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B277F3">
      <w:pPr>
        <w:pStyle w:val="TH"/>
        <w:rPr>
          <w:i/>
          <w:iCs/>
        </w:rPr>
      </w:pPr>
      <w:bookmarkStart w:id="267" w:name="_CRTableC_2_3_21Messageformatforsplitad"/>
      <w:r w:rsidRPr="00DB6765">
        <w:t xml:space="preserve">Table </w:t>
      </w:r>
      <w:bookmarkEnd w:id="267"/>
      <w:r w:rsidRPr="00DB6765">
        <w:t>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B277F3"/>
    <w:p w14:paraId="53343F61" w14:textId="77777777" w:rsidR="00732FA2" w:rsidRPr="00EF017C" w:rsidRDefault="00732FA2" w:rsidP="00B277F3">
      <w:r w:rsidRPr="00EF017C">
        <w:t>Split adaptation messages indicating acceptance, acknowledgment or rejection of a split adaptation request may not include the renderingSplit Object.</w:t>
      </w:r>
    </w:p>
    <w:p w14:paraId="16706074" w14:textId="736F5AC6" w:rsidR="00732FA2" w:rsidRPr="00EF017C" w:rsidRDefault="00732FA2" w:rsidP="00791626">
      <w:pPr>
        <w:pStyle w:val="Heading3"/>
      </w:pPr>
      <w:bookmarkStart w:id="268" w:name="_Toc171684359"/>
      <w:bookmarkStart w:id="269" w:name="_CRC_2_3_3"/>
      <w:bookmarkEnd w:id="269"/>
      <w:r w:rsidRPr="00EF017C">
        <w:t>C.2.3.3</w:t>
      </w:r>
      <w:r w:rsidR="00791626">
        <w:tab/>
      </w:r>
      <w:r w:rsidRPr="00EF017C">
        <w:t>State Synchronization Message Format</w:t>
      </w:r>
      <w:bookmarkEnd w:id="268"/>
    </w:p>
    <w:p w14:paraId="7031116A" w14:textId="116C9A33" w:rsidR="00732FA2" w:rsidRPr="00EF017C" w:rsidRDefault="00732FA2" w:rsidP="00B277F3">
      <w:r w:rsidRPr="00EF017C">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t>as</w:t>
      </w:r>
      <w:r w:rsidRPr="00EF017C">
        <w:t xml:space="preserve"> shown in Table C.2.3.2-1</w:t>
      </w:r>
      <w:r w:rsidR="00EF017C">
        <w:t>.</w:t>
      </w:r>
      <w:r w:rsidRPr="00EF017C">
        <w:t xml:space="preserve"> </w:t>
      </w:r>
    </w:p>
    <w:p w14:paraId="2575F018" w14:textId="77777777" w:rsidR="00732FA2" w:rsidRPr="00733B60" w:rsidRDefault="00732FA2" w:rsidP="00B277F3">
      <w:pPr>
        <w:pStyle w:val="TH"/>
        <w:rPr>
          <w:i/>
          <w:iCs/>
        </w:rPr>
      </w:pPr>
      <w:bookmarkStart w:id="270" w:name="_CRTableC_2_3_21Messageformatforstatesy"/>
      <w:r w:rsidRPr="00733B60">
        <w:t xml:space="preserve">Table </w:t>
      </w:r>
      <w:bookmarkEnd w:id="270"/>
      <w:r w:rsidRPr="00733B60">
        <w:t>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52"/>
    <w:p w14:paraId="360BFF04" w14:textId="77777777" w:rsidR="00B94022" w:rsidRPr="00B94022" w:rsidRDefault="00732FA2" w:rsidP="00B277F3">
      <w:r w:rsidRPr="00B94022">
        <w:t>Split adaptation messages indicating an acknowledgment of a state update may not include the synchronizedStates Object.</w:t>
      </w:r>
    </w:p>
    <w:p w14:paraId="2F21B559" w14:textId="5DC9AF09" w:rsidR="00732FA2" w:rsidRPr="00EF017C" w:rsidRDefault="00732FA2" w:rsidP="00C70B35">
      <w:pPr>
        <w:pStyle w:val="Heading2"/>
      </w:pPr>
      <w:bookmarkStart w:id="271" w:name="_Toc171684360"/>
      <w:bookmarkStart w:id="272" w:name="_CRC_2_4"/>
      <w:bookmarkEnd w:id="272"/>
      <w:r w:rsidRPr="00EF017C">
        <w:t>C.2.4</w:t>
      </w:r>
      <w:r w:rsidR="00791626">
        <w:tab/>
      </w:r>
      <w:r w:rsidRPr="00EF017C">
        <w:t>SRC Capabilities</w:t>
      </w:r>
      <w:bookmarkEnd w:id="271"/>
    </w:p>
    <w:p w14:paraId="3B36E735" w14:textId="68399FA5" w:rsidR="00732FA2" w:rsidRPr="00EF017C" w:rsidRDefault="00732FA2" w:rsidP="00B277F3">
      <w:r w:rsidRPr="00EF017C">
        <w:t>The adaptive split rendering profile may be used in monoscopic mode or stereoscopic mode.  In monoscopic mode, the SRC receives video corresponding to a single view. This mode supports split rendering to 2D screens, devices of type 3 in TS 26.119</w:t>
      </w:r>
      <w:r w:rsidR="008A5CCF">
        <w:t xml:space="preserve"> </w:t>
      </w:r>
      <w:r w:rsidR="008A5CCF" w:rsidRPr="00B873CE">
        <w:t>[4]</w:t>
      </w:r>
      <w:r w:rsidRPr="00EF017C">
        <w:t xml:space="preserve"> .</w:t>
      </w:r>
    </w:p>
    <w:p w14:paraId="4450B35C" w14:textId="4ADD06E7" w:rsidR="00732FA2" w:rsidRPr="00EF017C" w:rsidRDefault="00732FA2" w:rsidP="00B277F3">
      <w:r w:rsidRPr="00EF017C">
        <w:t>In stereoscopic mode, the SRC receives video corresponding to two views, one for each eye. This mode supports split rendering to stereoscopic screens, devices of type 1,2,4 in TS 26.119</w:t>
      </w:r>
      <w:r w:rsidR="008A5CCF">
        <w:t xml:space="preserve"> </w:t>
      </w:r>
      <w:r w:rsidR="008A5CCF" w:rsidRPr="00B873CE">
        <w:t>[4]</w:t>
      </w:r>
      <w:r w:rsidR="00B277F3">
        <w:t>.</w:t>
      </w:r>
    </w:p>
    <w:p w14:paraId="66FD9D25" w14:textId="68493C39" w:rsidR="00732FA2" w:rsidRPr="00EF017C" w:rsidRDefault="00732FA2" w:rsidP="00C70B35">
      <w:pPr>
        <w:pStyle w:val="Heading3"/>
      </w:pPr>
      <w:bookmarkStart w:id="273" w:name="_Toc171684361"/>
      <w:bookmarkStart w:id="274" w:name="_CRC_2_4_1"/>
      <w:bookmarkEnd w:id="274"/>
      <w:r w:rsidRPr="00EF017C">
        <w:t>C.2.4.1</w:t>
      </w:r>
      <w:r w:rsidR="00791626">
        <w:tab/>
      </w:r>
      <w:r w:rsidRPr="00EF017C">
        <w:t>Media Capabilities</w:t>
      </w:r>
      <w:bookmarkEnd w:id="273"/>
    </w:p>
    <w:p w14:paraId="2A8294A5" w14:textId="77777777" w:rsidR="00732FA2" w:rsidRPr="00EF017C" w:rsidRDefault="00732FA2" w:rsidP="00B277F3">
      <w:r w:rsidRPr="00EF017C">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B277F3">
      <w:r w:rsidRPr="00EF017C">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B277F3">
      <w:r w:rsidRPr="00EF017C">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B277F3">
      <w:r w:rsidRPr="00EF017C">
        <w:t xml:space="preserve">If the device is a device type 4 as defined in TS 26.119 [4], clause 10.5, it shall also support the media capabilities of a device type 4 as defined in TS 26.119 [4], clause 10.5, and as referenced in Annex C.1.3.2.2 </w:t>
      </w:r>
    </w:p>
    <w:p w14:paraId="78D527A5" w14:textId="619E1252" w:rsidR="00732FA2" w:rsidRPr="00EF017C" w:rsidRDefault="00732FA2" w:rsidP="00C70B35">
      <w:pPr>
        <w:pStyle w:val="Heading3"/>
      </w:pPr>
      <w:bookmarkStart w:id="275" w:name="_Toc171684362"/>
      <w:bookmarkStart w:id="276" w:name="_CRC_2_4_2"/>
      <w:bookmarkEnd w:id="276"/>
      <w:r w:rsidRPr="00EF017C">
        <w:t>C.2.4.2</w:t>
      </w:r>
      <w:r w:rsidR="00791626">
        <w:tab/>
      </w:r>
      <w:r w:rsidRPr="00EF017C">
        <w:t>Metadata Formats</w:t>
      </w:r>
      <w:bookmarkEnd w:id="275"/>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66BA913A"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 split rendering session during an identified time interval. The state information shall be formatted according to clause C.2.3.3</w:t>
      </w:r>
    </w:p>
    <w:p w14:paraId="45EB2ED7" w14:textId="5E84AC2D" w:rsidR="00732FA2" w:rsidRPr="00EF017C" w:rsidRDefault="00732FA2" w:rsidP="00C70B35">
      <w:pPr>
        <w:pStyle w:val="Heading3"/>
      </w:pPr>
      <w:bookmarkStart w:id="277" w:name="_Toc171684363"/>
      <w:bookmarkStart w:id="278" w:name="_CRC_2_4_3"/>
      <w:bookmarkEnd w:id="278"/>
      <w:r w:rsidRPr="00EF017C">
        <w:t>C.2.4.3</w:t>
      </w:r>
      <w:r w:rsidR="00791626">
        <w:tab/>
      </w:r>
      <w:r w:rsidRPr="00EF017C">
        <w:t>Rendering format description</w:t>
      </w:r>
      <w:bookmarkEnd w:id="277"/>
    </w:p>
    <w:p w14:paraId="6A70D2BB" w14:textId="77777777" w:rsidR="00732FA2" w:rsidRPr="00EF017C" w:rsidRDefault="00732FA2" w:rsidP="00B277F3">
      <w:r w:rsidRPr="00EF017C">
        <w:t>The SRC and SRS shall comply with rendering format description in annex C.4.1</w:t>
      </w:r>
    </w:p>
    <w:p w14:paraId="05514DF8" w14:textId="77777777" w:rsidR="00732FA2" w:rsidRPr="00EF017C" w:rsidRDefault="00732FA2" w:rsidP="00B277F3">
      <w:r w:rsidRPr="00EF017C">
        <w:t>If adaptive split rendering profile is used for stereoscopic use cases, the SRC shall support the 3GPP_node_prerendered extension defined in C.4.2, However, the extension may be used on non-root nodes.</w:t>
      </w:r>
    </w:p>
    <w:p w14:paraId="55BAE0ED" w14:textId="6E41D682" w:rsidR="00EF017C" w:rsidRDefault="00732FA2" w:rsidP="00C70B35">
      <w:pPr>
        <w:pStyle w:val="Heading3"/>
      </w:pPr>
      <w:bookmarkStart w:id="279" w:name="_Toc171684364"/>
      <w:bookmarkStart w:id="280" w:name="_CRC_2_4_4"/>
      <w:bookmarkEnd w:id="280"/>
      <w:r w:rsidRPr="00EF017C">
        <w:t>C.2.4.4</w:t>
      </w:r>
      <w:r w:rsidR="00791626">
        <w:tab/>
      </w:r>
      <w:r w:rsidRPr="00EF017C">
        <w:t>Scene Processing and Rendering Capabilities</w:t>
      </w:r>
      <w:bookmarkEnd w:id="279"/>
      <w:r w:rsidRPr="00EF017C">
        <w:t xml:space="preserve"> </w:t>
      </w:r>
    </w:p>
    <w:p w14:paraId="1B28C424" w14:textId="3B20005E" w:rsidR="00732FA2" w:rsidRPr="00EF017C" w:rsidRDefault="00732FA2" w:rsidP="00B277F3">
      <w:r w:rsidRPr="00EF017C">
        <w:t xml:space="preserve">The SRC shall have the following minimum scene processing capabilities: </w:t>
      </w:r>
    </w:p>
    <w:p w14:paraId="05F95087" w14:textId="35361774" w:rsidR="00732FA2" w:rsidRPr="00B95832" w:rsidRDefault="00B277F3" w:rsidP="00B277F3">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r w:rsidR="002E4A30">
        <w:t xml:space="preserve"> </w:t>
      </w:r>
      <w:r w:rsidR="002E4A30" w:rsidRPr="00290456">
        <w:t>[4]</w:t>
      </w:r>
      <w:r w:rsidR="00732FA2" w:rsidRPr="00B95832">
        <w:t>.</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5D5D19">
      <w:r w:rsidRPr="00EF017C">
        <w:t xml:space="preserve">The SRC should have the following scene processing capabilities: </w:t>
      </w:r>
    </w:p>
    <w:p w14:paraId="4C9C6A92" w14:textId="468BC292" w:rsidR="00732FA2" w:rsidRPr="00B95832" w:rsidRDefault="005D5D19" w:rsidP="005D5D19">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r w:rsidR="002E4A30">
        <w:t xml:space="preserve"> </w:t>
      </w:r>
      <w:r w:rsidR="002E4A30" w:rsidRPr="00290456">
        <w:t>[4]</w:t>
      </w:r>
      <w:r w:rsidR="00732FA2" w:rsidRPr="00B95832">
        <w:t>.</w:t>
      </w:r>
    </w:p>
    <w:p w14:paraId="0B7962D5" w14:textId="02352109"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2E4A30">
        <w:rPr>
          <w:bCs/>
        </w:rPr>
        <w:t xml:space="preserve"> </w:t>
      </w:r>
      <w:r w:rsidR="002E4A30" w:rsidRPr="00290456">
        <w:t>[4]</w:t>
      </w:r>
      <w:r w:rsidR="00EF017C" w:rsidRPr="006471E6">
        <w:rPr>
          <w:bCs/>
        </w:rPr>
        <w:t>.</w:t>
      </w:r>
    </w:p>
    <w:p w14:paraId="0D0FF683" w14:textId="41054CAD" w:rsidR="00732FA2" w:rsidRPr="00EF017C" w:rsidRDefault="00732FA2" w:rsidP="00C70B35">
      <w:pPr>
        <w:pStyle w:val="Heading2"/>
      </w:pPr>
      <w:bookmarkStart w:id="281" w:name="_Toc171684365"/>
      <w:bookmarkStart w:id="282" w:name="_CRC_2_5"/>
      <w:bookmarkEnd w:id="282"/>
      <w:r w:rsidRPr="00EF017C">
        <w:t>C.2.5</w:t>
      </w:r>
      <w:r w:rsidR="00AB2B39">
        <w:tab/>
      </w:r>
      <w:r w:rsidRPr="00EF017C">
        <w:t>SRS Capabilities</w:t>
      </w:r>
      <w:bookmarkEnd w:id="281"/>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494EFFC3" w:rsidR="00732FA2" w:rsidRPr="00EF017C" w:rsidRDefault="00732FA2" w:rsidP="00C70B35">
      <w:pPr>
        <w:pStyle w:val="Heading3"/>
      </w:pPr>
      <w:bookmarkStart w:id="283" w:name="_Toc171684366"/>
      <w:bookmarkStart w:id="284" w:name="_CRC_2_5_1"/>
      <w:bookmarkEnd w:id="284"/>
      <w:r w:rsidRPr="00EF017C">
        <w:t>C.2.5.1</w:t>
      </w:r>
      <w:r w:rsidR="00AB2B39">
        <w:tab/>
      </w:r>
      <w:r w:rsidRPr="00EF017C">
        <w:t>Media Capabilities</w:t>
      </w:r>
      <w:bookmarkEnd w:id="283"/>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1E502C66" w:rsidR="00732FA2" w:rsidRPr="00EF017C" w:rsidRDefault="00732FA2" w:rsidP="00C70B35">
      <w:pPr>
        <w:pStyle w:val="Heading3"/>
      </w:pPr>
      <w:bookmarkStart w:id="285" w:name="_Toc171684367"/>
      <w:bookmarkStart w:id="286" w:name="_CRC_2_5_2"/>
      <w:bookmarkEnd w:id="286"/>
      <w:r w:rsidRPr="00EF017C">
        <w:t>C.2.5.</w:t>
      </w:r>
      <w:r w:rsidR="00421C1A">
        <w:t>2</w:t>
      </w:r>
      <w:r w:rsidR="00AB2B39">
        <w:tab/>
      </w:r>
      <w:r w:rsidRPr="00EF017C">
        <w:t>Metadata Capabilities</w:t>
      </w:r>
      <w:bookmarkEnd w:id="285"/>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5CC4429B" w:rsidR="00732FA2" w:rsidRPr="00733B60" w:rsidRDefault="00732FA2" w:rsidP="00C70B35">
      <w:pPr>
        <w:pStyle w:val="Heading3"/>
      </w:pPr>
      <w:bookmarkStart w:id="287" w:name="_Toc171684368"/>
      <w:bookmarkStart w:id="288" w:name="_CRC_2_5_3"/>
      <w:bookmarkEnd w:id="288"/>
      <w:r w:rsidRPr="00EF017C">
        <w:t>C.2.5.</w:t>
      </w:r>
      <w:r w:rsidR="00421C1A">
        <w:t>3</w:t>
      </w:r>
      <w:r w:rsidR="00AB2B39">
        <w:tab/>
      </w:r>
      <w:r w:rsidRPr="00EF017C">
        <w:t>Scene Processing and Rendering Capabilities</w:t>
      </w:r>
      <w:bookmarkEnd w:id="287"/>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D6DDF61" w:rsidR="00732FA2" w:rsidRPr="00EF017C" w:rsidRDefault="00732FA2" w:rsidP="00C70B35">
      <w:pPr>
        <w:pStyle w:val="Heading2"/>
      </w:pPr>
      <w:bookmarkStart w:id="289" w:name="_Toc171684369"/>
      <w:bookmarkStart w:id="290" w:name="_CRC_2_6"/>
      <w:bookmarkEnd w:id="290"/>
      <w:r w:rsidRPr="00EF017C">
        <w:t>C.2.6</w:t>
      </w:r>
      <w:r w:rsidRPr="00EF017C">
        <w:tab/>
        <w:t>Profile identifiers</w:t>
      </w:r>
      <w:bookmarkEnd w:id="289"/>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0E9D2ED8" w:rsidR="00732FA2" w:rsidRPr="00EF017C" w:rsidRDefault="00732FA2" w:rsidP="00C70B35">
      <w:pPr>
        <w:pStyle w:val="Heading2"/>
      </w:pPr>
      <w:bookmarkStart w:id="291" w:name="_Toc171684370"/>
      <w:bookmarkStart w:id="292" w:name="_CRC_2_7"/>
      <w:bookmarkEnd w:id="292"/>
      <w:r w:rsidRPr="00EF017C">
        <w:t>C.2.7</w:t>
      </w:r>
      <w:r w:rsidR="00AB2B39">
        <w:tab/>
      </w:r>
      <w:r w:rsidRPr="00EF017C">
        <w:t>Extension to Client API Functions</w:t>
      </w:r>
      <w:bookmarkEnd w:id="291"/>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r>
              <w:t>setScene()</w:t>
            </w:r>
          </w:p>
        </w:tc>
        <w:tc>
          <w:tcPr>
            <w:tcW w:w="751" w:type="pct"/>
          </w:tcPr>
          <w:p w14:paraId="4A3819A3" w14:textId="6D3A3A72" w:rsidR="00626B67" w:rsidRDefault="00626B67" w:rsidP="0058205C">
            <w:pPr>
              <w:tabs>
                <w:tab w:val="left" w:pos="1057"/>
              </w:tabs>
            </w:pPr>
            <w:r>
              <w:t xml:space="preserve">- srSessionId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4B9D82CE" w:rsidR="00626B67" w:rsidRPr="001441CD" w:rsidRDefault="00626B67" w:rsidP="0058205C">
            <w:r>
              <w:t>The application request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r w:rsidRPr="00AA1318">
              <w:t>updateScene()</w:t>
            </w:r>
          </w:p>
        </w:tc>
        <w:tc>
          <w:tcPr>
            <w:tcW w:w="751" w:type="pct"/>
          </w:tcPr>
          <w:p w14:paraId="5E24133B" w14:textId="66437C3C" w:rsidR="00626B67" w:rsidRPr="00AA1318" w:rsidRDefault="00626B67" w:rsidP="0058205C">
            <w:pPr>
              <w:tabs>
                <w:tab w:val="left" w:pos="1057"/>
              </w:tabs>
            </w:pPr>
            <w:r w:rsidRPr="00AA1318">
              <w:t>-</w:t>
            </w:r>
            <w:r>
              <w:t xml:space="preserve"> srSessionId</w:t>
            </w:r>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r w:rsidRPr="00AA1318">
              <w:t>updateSplit()</w:t>
            </w:r>
          </w:p>
        </w:tc>
        <w:tc>
          <w:tcPr>
            <w:tcW w:w="751" w:type="pct"/>
          </w:tcPr>
          <w:p w14:paraId="3CC26AB7" w14:textId="0FB82824" w:rsidR="00626B67" w:rsidRPr="00AA1318" w:rsidRDefault="00626B67" w:rsidP="0058205C">
            <w:pPr>
              <w:tabs>
                <w:tab w:val="left" w:pos="1057"/>
              </w:tabs>
            </w:pPr>
            <w:r w:rsidRPr="00AA1318">
              <w:t>-</w:t>
            </w:r>
            <w:r>
              <w:t xml:space="preserve"> srSessionId</w:t>
            </w:r>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5A66A73A" w:rsidR="00626B67" w:rsidRPr="00AA1318" w:rsidRDefault="005A72D4" w:rsidP="005A72D4">
      <w:pPr>
        <w:pStyle w:val="B1"/>
      </w:pPr>
      <w:r>
        <w:t>-</w:t>
      </w:r>
      <w:r>
        <w:tab/>
      </w:r>
      <w:r w:rsidR="00626B67">
        <w:t>srSessionId</w:t>
      </w:r>
      <w:r w:rsidR="00626B67" w:rsidRPr="00AA1318">
        <w:t>: as defined in Clause 9.2</w:t>
      </w:r>
    </w:p>
    <w:p w14:paraId="05643DCD" w14:textId="499CB940" w:rsidR="00626B67" w:rsidRPr="00AA1318" w:rsidRDefault="005A72D4" w:rsidP="005A72D4">
      <w:pPr>
        <w:pStyle w:val="B1"/>
      </w:pPr>
      <w:r>
        <w:t>-</w:t>
      </w:r>
      <w:r>
        <w:tab/>
      </w:r>
      <w:r w:rsidR="00626B67"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rsidR="00626B67">
        <w:t>M</w:t>
      </w:r>
      <w:r w:rsidR="00626B67" w:rsidRPr="005A72D4">
        <w:rPr>
          <w:lang w:val="en-US"/>
        </w:rPr>
        <w:t>8.</w:t>
      </w:r>
    </w:p>
    <w:p w14:paraId="71A39372" w14:textId="4CEAA5AF" w:rsidR="00626B67" w:rsidRPr="00AA1318" w:rsidRDefault="005A72D4" w:rsidP="005A72D4">
      <w:pPr>
        <w:pStyle w:val="B1"/>
      </w:pPr>
      <w:r>
        <w:t>-</w:t>
      </w:r>
      <w:r>
        <w:tab/>
      </w:r>
      <w:r w:rsidR="00626B67" w:rsidRPr="00AA1318">
        <w:t>status: indicates whether the call was successful (OK) or not successful (FAIL)</w:t>
      </w:r>
    </w:p>
    <w:p w14:paraId="2B5C828A" w14:textId="68B01DBF" w:rsidR="00626B67" w:rsidRPr="000710FD" w:rsidRDefault="005A72D4" w:rsidP="005A72D4">
      <w:pPr>
        <w:pStyle w:val="B1"/>
      </w:pPr>
      <w:r>
        <w:t>-</w:t>
      </w:r>
      <w:r>
        <w:tab/>
      </w:r>
      <w:r w:rsidR="00626B67" w:rsidRPr="000710FD">
        <w:t>rendering split: A pointer to a renderingSplit object defined in C.2.3.</w:t>
      </w:r>
    </w:p>
    <w:p w14:paraId="5F0FB12F" w14:textId="5A002FDA" w:rsidR="00732FA2" w:rsidRPr="00EF017C" w:rsidRDefault="00732FA2" w:rsidP="00791626">
      <w:pPr>
        <w:pStyle w:val="Heading2"/>
      </w:pPr>
      <w:bookmarkStart w:id="293" w:name="_Toc171684371"/>
      <w:bookmarkStart w:id="294" w:name="_CRC_2_8"/>
      <w:bookmarkEnd w:id="294"/>
      <w:r w:rsidRPr="00EF017C">
        <w:t>C.2.</w:t>
      </w:r>
      <w:r w:rsidR="00EF017C">
        <w:t>8</w:t>
      </w:r>
      <w:r w:rsidR="00AB2B39">
        <w:tab/>
      </w:r>
      <w:r w:rsidRPr="00EF017C">
        <w:t>Implementation Guidelines for Adaptive Split Rendering</w:t>
      </w:r>
      <w:bookmarkEnd w:id="293"/>
    </w:p>
    <w:p w14:paraId="63BCEB25" w14:textId="493D1F95" w:rsidR="00421C1A" w:rsidRPr="00421C1A" w:rsidRDefault="00421C1A" w:rsidP="00791626">
      <w:pPr>
        <w:pStyle w:val="Heading3"/>
      </w:pPr>
      <w:bookmarkStart w:id="295" w:name="_Toc171684372"/>
      <w:bookmarkStart w:id="296" w:name="_CRC_2_8_1"/>
      <w:bookmarkEnd w:id="296"/>
      <w:r w:rsidRPr="00421C1A">
        <w:t>C.2.8.1</w:t>
      </w:r>
      <w:r w:rsidRPr="00421C1A">
        <w:tab/>
        <w:t>General</w:t>
      </w:r>
      <w:bookmarkEnd w:id="295"/>
    </w:p>
    <w:p w14:paraId="1720B4FE" w14:textId="0EA17973"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B4CB6BD" w:rsidR="0035567C" w:rsidRPr="00421C1A" w:rsidRDefault="0035567C" w:rsidP="00C70B35">
      <w:pPr>
        <w:pStyle w:val="Heading3"/>
      </w:pPr>
      <w:bookmarkStart w:id="297" w:name="_Toc171684373"/>
      <w:bookmarkStart w:id="298" w:name="_CRC_2_8_2"/>
      <w:bookmarkEnd w:id="298"/>
      <w:r w:rsidRPr="00421C1A">
        <w:t>C.2.</w:t>
      </w:r>
      <w:r w:rsidR="00421C1A" w:rsidRPr="00421C1A">
        <w:t>8</w:t>
      </w:r>
      <w:r w:rsidRPr="00421C1A">
        <w:t>.</w:t>
      </w:r>
      <w:r w:rsidR="00421C1A">
        <w:t>2</w:t>
      </w:r>
      <w:r w:rsidR="00AB2B39">
        <w:tab/>
      </w:r>
      <w:r w:rsidRPr="00421C1A">
        <w:t>Guidelines for Rendering Split and Composition</w:t>
      </w:r>
      <w:bookmarkEnd w:id="297"/>
      <w:r w:rsidRPr="00421C1A">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50076F13"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Interactive objects that react to user actions, pose, eye gaze, stimuli in the environment, etc. </w:t>
      </w:r>
    </w:p>
    <w:p w14:paraId="59AF230E" w14:textId="01F010E1"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Objects with high reflectivity, especially in the presence of motion in the environment, such as, moving objects, changing light conditions, etc. </w:t>
      </w:r>
    </w:p>
    <w:p w14:paraId="2EE0AB93" w14:textId="46F3432D"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Transparent objects</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790E634C" w14:textId="77777777" w:rsidR="00AB2B39" w:rsidRDefault="0035567C" w:rsidP="00C95025">
      <w:pPr>
        <w:rPr>
          <w:szCs w:val="16"/>
          <w:lang w:val="en-US"/>
        </w:rPr>
      </w:pPr>
      <w:r w:rsidRPr="00C95025">
        <w:rPr>
          <w:szCs w:val="16"/>
          <w:lang w:val="en-US"/>
        </w:rPr>
        <w:t>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p>
    <w:p w14:paraId="5CA5E6C2" w14:textId="15A92A1A" w:rsidR="00080512" w:rsidRPr="004D3578" w:rsidRDefault="00080512" w:rsidP="00AB2B39">
      <w:pPr>
        <w:pStyle w:val="Heading8"/>
      </w:pPr>
      <w:bookmarkStart w:id="299" w:name="_CRAnnexX"/>
      <w:bookmarkEnd w:id="299"/>
      <w:r w:rsidRPr="00C95025">
        <w:rPr>
          <w:szCs w:val="16"/>
          <w:lang w:val="en-US"/>
        </w:rPr>
        <w:br w:type="page"/>
      </w:r>
      <w:r w:rsidRPr="004D3578">
        <w:t>Annex X</w:t>
      </w:r>
      <w:r w:rsidR="00791626">
        <w:tab/>
      </w:r>
      <w:r w:rsidRPr="004D3578">
        <w:t>(informative):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0" w:name="historyclause"/>
            <w:bookmarkEnd w:id="300"/>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421C1A" w:rsidRDefault="00092077" w:rsidP="00421C1A">
            <w:pPr>
              <w:pStyle w:val="TAL"/>
              <w:rPr>
                <w:rFonts w:cs="Arial"/>
                <w:color w:val="312E25"/>
                <w:szCs w:val="18"/>
              </w:rPr>
            </w:pPr>
          </w:p>
        </w:tc>
        <w:tc>
          <w:tcPr>
            <w:tcW w:w="4678" w:type="dxa"/>
            <w:shd w:val="solid" w:color="FFFFFF" w:fill="auto"/>
          </w:tcPr>
          <w:p w14:paraId="6BBAF6B5" w14:textId="2276D89F" w:rsidR="00092077" w:rsidRPr="00421C1A" w:rsidRDefault="0069266F" w:rsidP="00421C1A">
            <w:pPr>
              <w:pStyle w:val="TAL"/>
              <w:rPr>
                <w:rFonts w:cs="Arial"/>
                <w:color w:val="312E25"/>
                <w:szCs w:val="18"/>
              </w:rPr>
            </w:pPr>
            <w:r w:rsidRPr="00421C1A">
              <w:rPr>
                <w:rFonts w:cs="Arial"/>
                <w:color w:val="312E25"/>
                <w:szCs w:val="18"/>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r w:rsidRPr="008E5F5C">
              <w:rPr>
                <w:rFonts w:cs="Arial"/>
                <w:color w:val="312E25"/>
                <w:szCs w:val="18"/>
              </w:rPr>
              <w:t>QoE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2C1BCA7" w:rsidR="003A1986" w:rsidRDefault="00293DBF" w:rsidP="003A1986">
            <w:pPr>
              <w:pStyle w:val="TAC"/>
              <w:rPr>
                <w:sz w:val="16"/>
                <w:szCs w:val="16"/>
              </w:rPr>
            </w:pPr>
            <w:r>
              <w:rPr>
                <w:sz w:val="16"/>
                <w:szCs w:val="16"/>
              </w:rPr>
              <w:t>06-2024</w:t>
            </w: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0397F791" w:rsidR="003A1986" w:rsidRDefault="00293DBF" w:rsidP="003A1986">
            <w:pPr>
              <w:pStyle w:val="TAL"/>
              <w:rPr>
                <w:rFonts w:cs="Arial"/>
                <w:color w:val="312E25"/>
                <w:szCs w:val="18"/>
              </w:rPr>
            </w:pPr>
            <w:r>
              <w:rPr>
                <w:rFonts w:cs="Arial"/>
                <w:color w:val="312E25"/>
                <w:szCs w:val="18"/>
              </w:rPr>
              <w:t>Version 2.0.0 created by MCC to be sent to TSG for approval</w:t>
            </w:r>
          </w:p>
        </w:tc>
        <w:tc>
          <w:tcPr>
            <w:tcW w:w="708" w:type="dxa"/>
            <w:shd w:val="solid" w:color="FFFFFF" w:fill="auto"/>
          </w:tcPr>
          <w:p w14:paraId="263791A1" w14:textId="561A48A7" w:rsidR="003A1986" w:rsidRDefault="00293DBF" w:rsidP="003A1986">
            <w:pPr>
              <w:pStyle w:val="TAC"/>
              <w:rPr>
                <w:sz w:val="16"/>
                <w:szCs w:val="16"/>
              </w:rPr>
            </w:pPr>
            <w:r>
              <w:rPr>
                <w:sz w:val="16"/>
                <w:szCs w:val="16"/>
              </w:rPr>
              <w:t>2.0.0</w:t>
            </w:r>
          </w:p>
        </w:tc>
      </w:tr>
      <w:tr w:rsidR="00F01081" w:rsidRPr="00315B85" w14:paraId="0581DADC" w14:textId="77777777" w:rsidTr="005B50D5">
        <w:tc>
          <w:tcPr>
            <w:tcW w:w="800" w:type="dxa"/>
            <w:shd w:val="solid" w:color="FFFFFF" w:fill="auto"/>
          </w:tcPr>
          <w:p w14:paraId="50CD0D19" w14:textId="496E2B59" w:rsidR="00F01081" w:rsidRDefault="00F01081" w:rsidP="003A1986">
            <w:pPr>
              <w:pStyle w:val="TAC"/>
              <w:rPr>
                <w:sz w:val="16"/>
                <w:szCs w:val="16"/>
              </w:rPr>
            </w:pPr>
            <w:r>
              <w:rPr>
                <w:sz w:val="16"/>
                <w:szCs w:val="16"/>
              </w:rPr>
              <w:t>06-2024</w:t>
            </w:r>
          </w:p>
        </w:tc>
        <w:tc>
          <w:tcPr>
            <w:tcW w:w="901" w:type="dxa"/>
            <w:shd w:val="solid" w:color="FFFFFF" w:fill="auto"/>
          </w:tcPr>
          <w:p w14:paraId="657C639A" w14:textId="77777777" w:rsidR="00F01081" w:rsidRDefault="00F01081" w:rsidP="003A1986">
            <w:pPr>
              <w:pStyle w:val="TAC"/>
              <w:rPr>
                <w:sz w:val="16"/>
                <w:szCs w:val="16"/>
              </w:rPr>
            </w:pPr>
          </w:p>
        </w:tc>
        <w:tc>
          <w:tcPr>
            <w:tcW w:w="1134" w:type="dxa"/>
            <w:shd w:val="solid" w:color="FFFFFF" w:fill="auto"/>
          </w:tcPr>
          <w:p w14:paraId="7005FDE2" w14:textId="77777777" w:rsidR="00F01081" w:rsidRDefault="00F01081" w:rsidP="003A1986">
            <w:pPr>
              <w:pStyle w:val="TAC"/>
              <w:rPr>
                <w:sz w:val="16"/>
                <w:szCs w:val="16"/>
              </w:rPr>
            </w:pPr>
          </w:p>
        </w:tc>
        <w:tc>
          <w:tcPr>
            <w:tcW w:w="567" w:type="dxa"/>
            <w:shd w:val="solid" w:color="FFFFFF" w:fill="auto"/>
          </w:tcPr>
          <w:p w14:paraId="30E9B95E" w14:textId="77777777" w:rsidR="00F01081" w:rsidRPr="00315B85" w:rsidRDefault="00F01081" w:rsidP="003A1986">
            <w:pPr>
              <w:pStyle w:val="TAC"/>
              <w:rPr>
                <w:sz w:val="16"/>
                <w:szCs w:val="16"/>
              </w:rPr>
            </w:pPr>
          </w:p>
        </w:tc>
        <w:tc>
          <w:tcPr>
            <w:tcW w:w="426" w:type="dxa"/>
            <w:shd w:val="solid" w:color="FFFFFF" w:fill="auto"/>
          </w:tcPr>
          <w:p w14:paraId="11792524" w14:textId="77777777" w:rsidR="00F01081" w:rsidRPr="00315B85" w:rsidRDefault="00F01081" w:rsidP="003A1986">
            <w:pPr>
              <w:pStyle w:val="TAC"/>
              <w:rPr>
                <w:sz w:val="16"/>
                <w:szCs w:val="16"/>
              </w:rPr>
            </w:pPr>
          </w:p>
        </w:tc>
        <w:tc>
          <w:tcPr>
            <w:tcW w:w="425" w:type="dxa"/>
            <w:shd w:val="solid" w:color="FFFFFF" w:fill="auto"/>
          </w:tcPr>
          <w:p w14:paraId="6F928F52" w14:textId="77777777" w:rsidR="00F01081" w:rsidRPr="00315B85" w:rsidRDefault="00F01081" w:rsidP="003A1986">
            <w:pPr>
              <w:pStyle w:val="TAC"/>
              <w:rPr>
                <w:sz w:val="16"/>
                <w:szCs w:val="16"/>
              </w:rPr>
            </w:pPr>
          </w:p>
        </w:tc>
        <w:tc>
          <w:tcPr>
            <w:tcW w:w="4678" w:type="dxa"/>
            <w:shd w:val="solid" w:color="FFFFFF" w:fill="auto"/>
          </w:tcPr>
          <w:p w14:paraId="6491344C" w14:textId="736A686C" w:rsidR="00F01081" w:rsidRDefault="00F01081" w:rsidP="003A1986">
            <w:pPr>
              <w:pStyle w:val="TAL"/>
              <w:rPr>
                <w:rFonts w:cs="Arial"/>
                <w:color w:val="312E25"/>
                <w:szCs w:val="18"/>
              </w:rPr>
            </w:pPr>
            <w:r>
              <w:rPr>
                <w:rFonts w:cs="Arial"/>
                <w:color w:val="312E25"/>
                <w:szCs w:val="18"/>
              </w:rPr>
              <w:t>Version 18.0.0 created by MCC upon approval in TSG</w:t>
            </w:r>
          </w:p>
        </w:tc>
        <w:tc>
          <w:tcPr>
            <w:tcW w:w="708" w:type="dxa"/>
            <w:shd w:val="solid" w:color="FFFFFF" w:fill="auto"/>
          </w:tcPr>
          <w:p w14:paraId="31903D06" w14:textId="2D304628" w:rsidR="00F01081" w:rsidRDefault="00F01081" w:rsidP="003A1986">
            <w:pPr>
              <w:pStyle w:val="TAC"/>
              <w:rPr>
                <w:sz w:val="16"/>
                <w:szCs w:val="16"/>
              </w:rPr>
            </w:pPr>
            <w:r>
              <w:rPr>
                <w:sz w:val="16"/>
                <w:szCs w:val="16"/>
              </w:rPr>
              <w:t>18.0.0</w:t>
            </w:r>
          </w:p>
        </w:tc>
      </w:tr>
      <w:tr w:rsidR="00F022F2" w:rsidRPr="00315B85" w14:paraId="110702A0" w14:textId="77777777" w:rsidTr="005B50D5">
        <w:tc>
          <w:tcPr>
            <w:tcW w:w="800" w:type="dxa"/>
            <w:shd w:val="solid" w:color="FFFFFF" w:fill="auto"/>
          </w:tcPr>
          <w:p w14:paraId="2A5A1374" w14:textId="301FA76A" w:rsidR="00F022F2" w:rsidRDefault="00F022F2" w:rsidP="003A1986">
            <w:pPr>
              <w:pStyle w:val="TAC"/>
              <w:rPr>
                <w:sz w:val="16"/>
                <w:szCs w:val="16"/>
              </w:rPr>
            </w:pPr>
            <w:r>
              <w:rPr>
                <w:sz w:val="16"/>
                <w:szCs w:val="16"/>
              </w:rPr>
              <w:t>09-2024</w:t>
            </w:r>
          </w:p>
        </w:tc>
        <w:tc>
          <w:tcPr>
            <w:tcW w:w="901" w:type="dxa"/>
            <w:shd w:val="solid" w:color="FFFFFF" w:fill="auto"/>
          </w:tcPr>
          <w:p w14:paraId="5CA90874" w14:textId="038AF13A" w:rsidR="00F022F2" w:rsidRDefault="00F022F2" w:rsidP="003A1986">
            <w:pPr>
              <w:pStyle w:val="TAC"/>
              <w:rPr>
                <w:sz w:val="16"/>
                <w:szCs w:val="16"/>
              </w:rPr>
            </w:pPr>
            <w:r>
              <w:rPr>
                <w:sz w:val="16"/>
                <w:szCs w:val="16"/>
              </w:rPr>
              <w:t>SA#105</w:t>
            </w:r>
          </w:p>
        </w:tc>
        <w:tc>
          <w:tcPr>
            <w:tcW w:w="1134" w:type="dxa"/>
            <w:shd w:val="solid" w:color="FFFFFF" w:fill="auto"/>
          </w:tcPr>
          <w:p w14:paraId="5BB636A3" w14:textId="6E4D009E" w:rsidR="00F022F2" w:rsidRDefault="00F022F2" w:rsidP="003A1986">
            <w:pPr>
              <w:pStyle w:val="TAC"/>
              <w:rPr>
                <w:sz w:val="16"/>
                <w:szCs w:val="16"/>
              </w:rPr>
            </w:pPr>
            <w:r w:rsidRPr="00F022F2">
              <w:rPr>
                <w:sz w:val="16"/>
                <w:szCs w:val="16"/>
              </w:rPr>
              <w:t>SP-241117</w:t>
            </w:r>
          </w:p>
        </w:tc>
        <w:tc>
          <w:tcPr>
            <w:tcW w:w="567" w:type="dxa"/>
            <w:shd w:val="solid" w:color="FFFFFF" w:fill="auto"/>
          </w:tcPr>
          <w:p w14:paraId="785AE5A6" w14:textId="2DAFF998" w:rsidR="00F022F2" w:rsidRPr="00315B85" w:rsidRDefault="00F022F2" w:rsidP="003A1986">
            <w:pPr>
              <w:pStyle w:val="TAC"/>
              <w:rPr>
                <w:sz w:val="16"/>
                <w:szCs w:val="16"/>
              </w:rPr>
            </w:pPr>
            <w:r>
              <w:rPr>
                <w:sz w:val="16"/>
                <w:szCs w:val="16"/>
              </w:rPr>
              <w:t>0001</w:t>
            </w:r>
          </w:p>
        </w:tc>
        <w:tc>
          <w:tcPr>
            <w:tcW w:w="426" w:type="dxa"/>
            <w:shd w:val="solid" w:color="FFFFFF" w:fill="auto"/>
          </w:tcPr>
          <w:p w14:paraId="52291AB9" w14:textId="31774259" w:rsidR="00F022F2" w:rsidRPr="00315B85" w:rsidRDefault="00F022F2" w:rsidP="003A1986">
            <w:pPr>
              <w:pStyle w:val="TAC"/>
              <w:rPr>
                <w:sz w:val="16"/>
                <w:szCs w:val="16"/>
              </w:rPr>
            </w:pPr>
            <w:r>
              <w:rPr>
                <w:sz w:val="16"/>
                <w:szCs w:val="16"/>
              </w:rPr>
              <w:t>1</w:t>
            </w:r>
          </w:p>
        </w:tc>
        <w:tc>
          <w:tcPr>
            <w:tcW w:w="425" w:type="dxa"/>
            <w:shd w:val="solid" w:color="FFFFFF" w:fill="auto"/>
          </w:tcPr>
          <w:p w14:paraId="0DF30A25" w14:textId="41AB3A66" w:rsidR="00F022F2" w:rsidRPr="00315B85" w:rsidRDefault="00F022F2" w:rsidP="003A1986">
            <w:pPr>
              <w:pStyle w:val="TAC"/>
              <w:rPr>
                <w:sz w:val="16"/>
                <w:szCs w:val="16"/>
              </w:rPr>
            </w:pPr>
            <w:r>
              <w:rPr>
                <w:sz w:val="16"/>
                <w:szCs w:val="16"/>
              </w:rPr>
              <w:t>D</w:t>
            </w:r>
          </w:p>
        </w:tc>
        <w:tc>
          <w:tcPr>
            <w:tcW w:w="4678" w:type="dxa"/>
            <w:shd w:val="solid" w:color="FFFFFF" w:fill="auto"/>
          </w:tcPr>
          <w:p w14:paraId="3FD8E63D" w14:textId="653C3192" w:rsidR="00F022F2" w:rsidRDefault="00F022F2" w:rsidP="003A1986">
            <w:pPr>
              <w:pStyle w:val="TAL"/>
              <w:rPr>
                <w:rFonts w:cs="Arial"/>
                <w:color w:val="312E25"/>
                <w:szCs w:val="18"/>
              </w:rPr>
            </w:pPr>
            <w:r w:rsidRPr="00F022F2">
              <w:rPr>
                <w:rFonts w:cs="Arial"/>
                <w:color w:val="312E25"/>
                <w:szCs w:val="18"/>
              </w:rPr>
              <w:t>CR Editorial Corrections to TS 26.565</w:t>
            </w:r>
          </w:p>
        </w:tc>
        <w:tc>
          <w:tcPr>
            <w:tcW w:w="708" w:type="dxa"/>
            <w:shd w:val="solid" w:color="FFFFFF" w:fill="auto"/>
          </w:tcPr>
          <w:p w14:paraId="7F057FDB" w14:textId="1D1E9343" w:rsidR="00F022F2" w:rsidRDefault="00F022F2" w:rsidP="003A1986">
            <w:pPr>
              <w:pStyle w:val="TAC"/>
              <w:rPr>
                <w:sz w:val="16"/>
                <w:szCs w:val="16"/>
              </w:rPr>
            </w:pPr>
            <w:r>
              <w:rPr>
                <w:sz w:val="16"/>
                <w:szCs w:val="16"/>
              </w:rPr>
              <w:t>18.1.0</w:t>
            </w:r>
          </w:p>
        </w:tc>
      </w:tr>
    </w:tbl>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76E97" w14:textId="77777777" w:rsidR="006D2A01" w:rsidRDefault="006D2A01">
      <w:r>
        <w:separator/>
      </w:r>
    </w:p>
  </w:endnote>
  <w:endnote w:type="continuationSeparator" w:id="0">
    <w:p w14:paraId="0FEA472B" w14:textId="77777777" w:rsidR="006D2A01" w:rsidRDefault="006D2A01">
      <w:r>
        <w:continuationSeparator/>
      </w:r>
    </w:p>
  </w:endnote>
  <w:endnote w:type="continuationNotice" w:id="1">
    <w:p w14:paraId="3A665825" w14:textId="77777777" w:rsidR="006D2A01" w:rsidRDefault="006D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18EB2" w14:textId="77777777" w:rsidR="006D2A01" w:rsidRDefault="006D2A01">
      <w:r>
        <w:separator/>
      </w:r>
    </w:p>
  </w:footnote>
  <w:footnote w:type="continuationSeparator" w:id="0">
    <w:p w14:paraId="13E83160" w14:textId="77777777" w:rsidR="006D2A01" w:rsidRDefault="006D2A01">
      <w:r>
        <w:continuationSeparator/>
      </w:r>
    </w:p>
  </w:footnote>
  <w:footnote w:type="continuationNotice" w:id="1">
    <w:p w14:paraId="15D063F3" w14:textId="77777777" w:rsidR="006D2A01" w:rsidRDefault="006D2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E6AB5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48A">
      <w:rPr>
        <w:rFonts w:ascii="Arial" w:hAnsi="Arial" w:cs="Arial"/>
        <w:b/>
        <w:noProof/>
        <w:sz w:val="18"/>
        <w:szCs w:val="18"/>
      </w:rPr>
      <w:t>3GPP TS 26.565 V18.1.0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00B6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48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454147">
    <w:abstractNumId w:val="9"/>
  </w:num>
  <w:num w:numId="2" w16cid:durableId="248075962">
    <w:abstractNumId w:val="7"/>
  </w:num>
  <w:num w:numId="3" w16cid:durableId="1688214712">
    <w:abstractNumId w:val="6"/>
  </w:num>
  <w:num w:numId="4" w16cid:durableId="550966981">
    <w:abstractNumId w:val="5"/>
  </w:num>
  <w:num w:numId="5" w16cid:durableId="874583792">
    <w:abstractNumId w:val="4"/>
  </w:num>
  <w:num w:numId="6" w16cid:durableId="1052387283">
    <w:abstractNumId w:val="8"/>
  </w:num>
  <w:num w:numId="7" w16cid:durableId="686832376">
    <w:abstractNumId w:val="3"/>
  </w:num>
  <w:num w:numId="8" w16cid:durableId="1060177740">
    <w:abstractNumId w:val="2"/>
  </w:num>
  <w:num w:numId="9" w16cid:durableId="1931625253">
    <w:abstractNumId w:val="1"/>
  </w:num>
  <w:num w:numId="10" w16cid:durableId="2100904820">
    <w:abstractNumId w:val="0"/>
  </w:num>
  <w:num w:numId="11" w16cid:durableId="399838075">
    <w:abstractNumId w:val="14"/>
  </w:num>
  <w:num w:numId="12" w16cid:durableId="1067803258">
    <w:abstractNumId w:val="13"/>
  </w:num>
  <w:num w:numId="13" w16cid:durableId="59333211">
    <w:abstractNumId w:val="11"/>
  </w:num>
  <w:num w:numId="14" w16cid:durableId="663552588">
    <w:abstractNumId w:val="12"/>
  </w:num>
  <w:num w:numId="15" w16cid:durableId="8753167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491E"/>
    <w:rsid w:val="0004679F"/>
    <w:rsid w:val="00051834"/>
    <w:rsid w:val="00054A22"/>
    <w:rsid w:val="00057754"/>
    <w:rsid w:val="00062023"/>
    <w:rsid w:val="000655A6"/>
    <w:rsid w:val="00073CA8"/>
    <w:rsid w:val="00080512"/>
    <w:rsid w:val="000869D0"/>
    <w:rsid w:val="00087327"/>
    <w:rsid w:val="0009044A"/>
    <w:rsid w:val="00092077"/>
    <w:rsid w:val="000A30AD"/>
    <w:rsid w:val="000A5BBF"/>
    <w:rsid w:val="000B08B4"/>
    <w:rsid w:val="000B13DA"/>
    <w:rsid w:val="000B1B48"/>
    <w:rsid w:val="000B2AD6"/>
    <w:rsid w:val="000B5B47"/>
    <w:rsid w:val="000C47C3"/>
    <w:rsid w:val="000C5851"/>
    <w:rsid w:val="000C654D"/>
    <w:rsid w:val="000D2BD4"/>
    <w:rsid w:val="000D52F9"/>
    <w:rsid w:val="000D58AB"/>
    <w:rsid w:val="000E44D7"/>
    <w:rsid w:val="000E76BD"/>
    <w:rsid w:val="000E78F4"/>
    <w:rsid w:val="000F4C32"/>
    <w:rsid w:val="000F6583"/>
    <w:rsid w:val="00101CBD"/>
    <w:rsid w:val="00106E5E"/>
    <w:rsid w:val="00107D7A"/>
    <w:rsid w:val="00112B58"/>
    <w:rsid w:val="00113FFE"/>
    <w:rsid w:val="00115821"/>
    <w:rsid w:val="00122CF3"/>
    <w:rsid w:val="00133525"/>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C75F6"/>
    <w:rsid w:val="001D02C2"/>
    <w:rsid w:val="001D0424"/>
    <w:rsid w:val="001D2A6F"/>
    <w:rsid w:val="001E2C61"/>
    <w:rsid w:val="001E7C29"/>
    <w:rsid w:val="001F0C1D"/>
    <w:rsid w:val="001F1132"/>
    <w:rsid w:val="001F168B"/>
    <w:rsid w:val="001F7B66"/>
    <w:rsid w:val="002030F1"/>
    <w:rsid w:val="00231BFF"/>
    <w:rsid w:val="002347A2"/>
    <w:rsid w:val="002675F0"/>
    <w:rsid w:val="002760EE"/>
    <w:rsid w:val="0028031F"/>
    <w:rsid w:val="00283EDA"/>
    <w:rsid w:val="00285ED6"/>
    <w:rsid w:val="00293DBF"/>
    <w:rsid w:val="002B34D7"/>
    <w:rsid w:val="002B3B32"/>
    <w:rsid w:val="002B6339"/>
    <w:rsid w:val="002C0162"/>
    <w:rsid w:val="002C6A8E"/>
    <w:rsid w:val="002C798E"/>
    <w:rsid w:val="002D1DFA"/>
    <w:rsid w:val="002E00EE"/>
    <w:rsid w:val="002E4A30"/>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C1867"/>
    <w:rsid w:val="003C3971"/>
    <w:rsid w:val="003D6C63"/>
    <w:rsid w:val="00401884"/>
    <w:rsid w:val="00414969"/>
    <w:rsid w:val="00421C1A"/>
    <w:rsid w:val="00423334"/>
    <w:rsid w:val="00423A71"/>
    <w:rsid w:val="004264F9"/>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351C"/>
    <w:rsid w:val="00484C18"/>
    <w:rsid w:val="00496010"/>
    <w:rsid w:val="00496BF5"/>
    <w:rsid w:val="0049751D"/>
    <w:rsid w:val="004A25C6"/>
    <w:rsid w:val="004A486A"/>
    <w:rsid w:val="004A6315"/>
    <w:rsid w:val="004B32E1"/>
    <w:rsid w:val="004C22B0"/>
    <w:rsid w:val="004C30AC"/>
    <w:rsid w:val="004D1E55"/>
    <w:rsid w:val="004D3578"/>
    <w:rsid w:val="004D599B"/>
    <w:rsid w:val="004E2018"/>
    <w:rsid w:val="004E213A"/>
    <w:rsid w:val="004F0988"/>
    <w:rsid w:val="004F3340"/>
    <w:rsid w:val="0050596A"/>
    <w:rsid w:val="00511746"/>
    <w:rsid w:val="005162B4"/>
    <w:rsid w:val="0052218B"/>
    <w:rsid w:val="00526A28"/>
    <w:rsid w:val="0053388B"/>
    <w:rsid w:val="00535773"/>
    <w:rsid w:val="00541B0A"/>
    <w:rsid w:val="00543E6C"/>
    <w:rsid w:val="00555266"/>
    <w:rsid w:val="00557CE5"/>
    <w:rsid w:val="00564DDC"/>
    <w:rsid w:val="00565087"/>
    <w:rsid w:val="005651ED"/>
    <w:rsid w:val="00565BDB"/>
    <w:rsid w:val="005735B4"/>
    <w:rsid w:val="0057476B"/>
    <w:rsid w:val="00584859"/>
    <w:rsid w:val="00593B3F"/>
    <w:rsid w:val="00595553"/>
    <w:rsid w:val="00597B11"/>
    <w:rsid w:val="005A103F"/>
    <w:rsid w:val="005A3CFE"/>
    <w:rsid w:val="005A72D4"/>
    <w:rsid w:val="005B15EA"/>
    <w:rsid w:val="005B1698"/>
    <w:rsid w:val="005B1BED"/>
    <w:rsid w:val="005B50D5"/>
    <w:rsid w:val="005B7024"/>
    <w:rsid w:val="005C0008"/>
    <w:rsid w:val="005D2E01"/>
    <w:rsid w:val="005D5D19"/>
    <w:rsid w:val="005D7526"/>
    <w:rsid w:val="005E0BCB"/>
    <w:rsid w:val="005E0EA6"/>
    <w:rsid w:val="005E2DDB"/>
    <w:rsid w:val="005E4688"/>
    <w:rsid w:val="005E49D2"/>
    <w:rsid w:val="005E4BB2"/>
    <w:rsid w:val="005E51A9"/>
    <w:rsid w:val="005E60BF"/>
    <w:rsid w:val="005F788A"/>
    <w:rsid w:val="00602AEA"/>
    <w:rsid w:val="00614FDF"/>
    <w:rsid w:val="00616418"/>
    <w:rsid w:val="00620865"/>
    <w:rsid w:val="00620A70"/>
    <w:rsid w:val="00626B67"/>
    <w:rsid w:val="0063543D"/>
    <w:rsid w:val="00640427"/>
    <w:rsid w:val="00641085"/>
    <w:rsid w:val="00642064"/>
    <w:rsid w:val="006432C3"/>
    <w:rsid w:val="0064570A"/>
    <w:rsid w:val="00647114"/>
    <w:rsid w:val="006471E6"/>
    <w:rsid w:val="00670CF4"/>
    <w:rsid w:val="006714AC"/>
    <w:rsid w:val="006715CF"/>
    <w:rsid w:val="00677E89"/>
    <w:rsid w:val="00683ABC"/>
    <w:rsid w:val="006912E9"/>
    <w:rsid w:val="0069266F"/>
    <w:rsid w:val="00697A38"/>
    <w:rsid w:val="006A0C1B"/>
    <w:rsid w:val="006A323F"/>
    <w:rsid w:val="006B30D0"/>
    <w:rsid w:val="006B7771"/>
    <w:rsid w:val="006C3D95"/>
    <w:rsid w:val="006D0556"/>
    <w:rsid w:val="006D2A01"/>
    <w:rsid w:val="006D2EE0"/>
    <w:rsid w:val="006D548A"/>
    <w:rsid w:val="006D6100"/>
    <w:rsid w:val="006D640E"/>
    <w:rsid w:val="006E5C86"/>
    <w:rsid w:val="006F6E30"/>
    <w:rsid w:val="007000D6"/>
    <w:rsid w:val="00701116"/>
    <w:rsid w:val="0071174C"/>
    <w:rsid w:val="00713C44"/>
    <w:rsid w:val="007140C0"/>
    <w:rsid w:val="00715A78"/>
    <w:rsid w:val="00716B80"/>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1626"/>
    <w:rsid w:val="00792710"/>
    <w:rsid w:val="00796616"/>
    <w:rsid w:val="007A052C"/>
    <w:rsid w:val="007A4920"/>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5431"/>
    <w:rsid w:val="008A5CCF"/>
    <w:rsid w:val="008A619D"/>
    <w:rsid w:val="008B0571"/>
    <w:rsid w:val="008C384C"/>
    <w:rsid w:val="008C7B64"/>
    <w:rsid w:val="008D03A8"/>
    <w:rsid w:val="008D05BB"/>
    <w:rsid w:val="008D3211"/>
    <w:rsid w:val="008D661C"/>
    <w:rsid w:val="008E2D68"/>
    <w:rsid w:val="008E2E4B"/>
    <w:rsid w:val="008E5F5C"/>
    <w:rsid w:val="008E6756"/>
    <w:rsid w:val="008F2BCB"/>
    <w:rsid w:val="008F3939"/>
    <w:rsid w:val="008F74FB"/>
    <w:rsid w:val="0090271F"/>
    <w:rsid w:val="00902E23"/>
    <w:rsid w:val="009114D7"/>
    <w:rsid w:val="0091348E"/>
    <w:rsid w:val="00913D22"/>
    <w:rsid w:val="00917CCB"/>
    <w:rsid w:val="00933FB0"/>
    <w:rsid w:val="009409E4"/>
    <w:rsid w:val="00941C69"/>
    <w:rsid w:val="00941F19"/>
    <w:rsid w:val="00942EC2"/>
    <w:rsid w:val="00964D4B"/>
    <w:rsid w:val="00965851"/>
    <w:rsid w:val="00975DAE"/>
    <w:rsid w:val="009778F9"/>
    <w:rsid w:val="009800E4"/>
    <w:rsid w:val="00987FB6"/>
    <w:rsid w:val="00997E10"/>
    <w:rsid w:val="009A5779"/>
    <w:rsid w:val="009B343B"/>
    <w:rsid w:val="009C0CB0"/>
    <w:rsid w:val="009D5C6D"/>
    <w:rsid w:val="009F37B7"/>
    <w:rsid w:val="009F41C2"/>
    <w:rsid w:val="00A009D4"/>
    <w:rsid w:val="00A02314"/>
    <w:rsid w:val="00A10F02"/>
    <w:rsid w:val="00A10FFA"/>
    <w:rsid w:val="00A12E46"/>
    <w:rsid w:val="00A164B4"/>
    <w:rsid w:val="00A26956"/>
    <w:rsid w:val="00A27486"/>
    <w:rsid w:val="00A3155C"/>
    <w:rsid w:val="00A4002D"/>
    <w:rsid w:val="00A53724"/>
    <w:rsid w:val="00A56066"/>
    <w:rsid w:val="00A60D03"/>
    <w:rsid w:val="00A63CAA"/>
    <w:rsid w:val="00A73129"/>
    <w:rsid w:val="00A741F5"/>
    <w:rsid w:val="00A82346"/>
    <w:rsid w:val="00A852BB"/>
    <w:rsid w:val="00A87850"/>
    <w:rsid w:val="00A92BA1"/>
    <w:rsid w:val="00A95A32"/>
    <w:rsid w:val="00AB2B39"/>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22924"/>
    <w:rsid w:val="00B277F3"/>
    <w:rsid w:val="00B6215B"/>
    <w:rsid w:val="00B6588D"/>
    <w:rsid w:val="00B93086"/>
    <w:rsid w:val="00B94022"/>
    <w:rsid w:val="00B95832"/>
    <w:rsid w:val="00BA19ED"/>
    <w:rsid w:val="00BA4B8D"/>
    <w:rsid w:val="00BB37BD"/>
    <w:rsid w:val="00BB4414"/>
    <w:rsid w:val="00BB6B0C"/>
    <w:rsid w:val="00BC0F7D"/>
    <w:rsid w:val="00BC78DD"/>
    <w:rsid w:val="00BD07DA"/>
    <w:rsid w:val="00BD0A6C"/>
    <w:rsid w:val="00BD4F9E"/>
    <w:rsid w:val="00BD6ADA"/>
    <w:rsid w:val="00BD7D31"/>
    <w:rsid w:val="00BE06DA"/>
    <w:rsid w:val="00BE1124"/>
    <w:rsid w:val="00BE3255"/>
    <w:rsid w:val="00BF128E"/>
    <w:rsid w:val="00C01F24"/>
    <w:rsid w:val="00C04080"/>
    <w:rsid w:val="00C074DD"/>
    <w:rsid w:val="00C11374"/>
    <w:rsid w:val="00C13BD3"/>
    <w:rsid w:val="00C1496A"/>
    <w:rsid w:val="00C14E50"/>
    <w:rsid w:val="00C26010"/>
    <w:rsid w:val="00C33079"/>
    <w:rsid w:val="00C372CE"/>
    <w:rsid w:val="00C44356"/>
    <w:rsid w:val="00C45231"/>
    <w:rsid w:val="00C551FF"/>
    <w:rsid w:val="00C640A9"/>
    <w:rsid w:val="00C70567"/>
    <w:rsid w:val="00C70B35"/>
    <w:rsid w:val="00C72833"/>
    <w:rsid w:val="00C80F1D"/>
    <w:rsid w:val="00C86683"/>
    <w:rsid w:val="00C87297"/>
    <w:rsid w:val="00C91962"/>
    <w:rsid w:val="00C93F40"/>
    <w:rsid w:val="00C95025"/>
    <w:rsid w:val="00CA3D0C"/>
    <w:rsid w:val="00CC790F"/>
    <w:rsid w:val="00CD1634"/>
    <w:rsid w:val="00CD2A6B"/>
    <w:rsid w:val="00CE1402"/>
    <w:rsid w:val="00CE28ED"/>
    <w:rsid w:val="00CE71A3"/>
    <w:rsid w:val="00CF065A"/>
    <w:rsid w:val="00CF1D2E"/>
    <w:rsid w:val="00D0210B"/>
    <w:rsid w:val="00D06B7A"/>
    <w:rsid w:val="00D13A5B"/>
    <w:rsid w:val="00D15AD3"/>
    <w:rsid w:val="00D164C4"/>
    <w:rsid w:val="00D273E6"/>
    <w:rsid w:val="00D3025C"/>
    <w:rsid w:val="00D3096E"/>
    <w:rsid w:val="00D36B67"/>
    <w:rsid w:val="00D42144"/>
    <w:rsid w:val="00D47737"/>
    <w:rsid w:val="00D52588"/>
    <w:rsid w:val="00D5306E"/>
    <w:rsid w:val="00D532A3"/>
    <w:rsid w:val="00D53EA7"/>
    <w:rsid w:val="00D57972"/>
    <w:rsid w:val="00D675A9"/>
    <w:rsid w:val="00D700F8"/>
    <w:rsid w:val="00D738D6"/>
    <w:rsid w:val="00D753FD"/>
    <w:rsid w:val="00D755EB"/>
    <w:rsid w:val="00D76048"/>
    <w:rsid w:val="00D82E6F"/>
    <w:rsid w:val="00D832BC"/>
    <w:rsid w:val="00D87E00"/>
    <w:rsid w:val="00D90DDF"/>
    <w:rsid w:val="00D9134D"/>
    <w:rsid w:val="00DA26AD"/>
    <w:rsid w:val="00DA6200"/>
    <w:rsid w:val="00DA647F"/>
    <w:rsid w:val="00DA7A03"/>
    <w:rsid w:val="00DB1818"/>
    <w:rsid w:val="00DB1A9D"/>
    <w:rsid w:val="00DB4F04"/>
    <w:rsid w:val="00DC2894"/>
    <w:rsid w:val="00DC2B97"/>
    <w:rsid w:val="00DC309B"/>
    <w:rsid w:val="00DC4DA2"/>
    <w:rsid w:val="00DD4C17"/>
    <w:rsid w:val="00DD74A5"/>
    <w:rsid w:val="00DE137E"/>
    <w:rsid w:val="00DF2B1F"/>
    <w:rsid w:val="00DF36FA"/>
    <w:rsid w:val="00DF62CD"/>
    <w:rsid w:val="00E0238F"/>
    <w:rsid w:val="00E042DB"/>
    <w:rsid w:val="00E1273E"/>
    <w:rsid w:val="00E13F4D"/>
    <w:rsid w:val="00E161A7"/>
    <w:rsid w:val="00E16509"/>
    <w:rsid w:val="00E22267"/>
    <w:rsid w:val="00E25C7B"/>
    <w:rsid w:val="00E339BA"/>
    <w:rsid w:val="00E420DC"/>
    <w:rsid w:val="00E44582"/>
    <w:rsid w:val="00E51605"/>
    <w:rsid w:val="00E630CD"/>
    <w:rsid w:val="00E64846"/>
    <w:rsid w:val="00E6769F"/>
    <w:rsid w:val="00E77645"/>
    <w:rsid w:val="00E831C4"/>
    <w:rsid w:val="00EA05F6"/>
    <w:rsid w:val="00EA15B0"/>
    <w:rsid w:val="00EA5EA7"/>
    <w:rsid w:val="00EA66BD"/>
    <w:rsid w:val="00EA6868"/>
    <w:rsid w:val="00EB5BDA"/>
    <w:rsid w:val="00EC1B39"/>
    <w:rsid w:val="00EC1D08"/>
    <w:rsid w:val="00EC34B9"/>
    <w:rsid w:val="00EC4A25"/>
    <w:rsid w:val="00ED1D1A"/>
    <w:rsid w:val="00ED57C3"/>
    <w:rsid w:val="00ED77A5"/>
    <w:rsid w:val="00ED7F32"/>
    <w:rsid w:val="00EE0061"/>
    <w:rsid w:val="00EF017C"/>
    <w:rsid w:val="00EF608C"/>
    <w:rsid w:val="00EF68E7"/>
    <w:rsid w:val="00EF7BCD"/>
    <w:rsid w:val="00F01081"/>
    <w:rsid w:val="00F022F2"/>
    <w:rsid w:val="00F025A2"/>
    <w:rsid w:val="00F04712"/>
    <w:rsid w:val="00F079D7"/>
    <w:rsid w:val="00F13360"/>
    <w:rsid w:val="00F15CB6"/>
    <w:rsid w:val="00F16AD7"/>
    <w:rsid w:val="00F22EC7"/>
    <w:rsid w:val="00F2567D"/>
    <w:rsid w:val="00F30EE4"/>
    <w:rsid w:val="00F325C8"/>
    <w:rsid w:val="00F34834"/>
    <w:rsid w:val="00F3631B"/>
    <w:rsid w:val="00F37874"/>
    <w:rsid w:val="00F43AB1"/>
    <w:rsid w:val="00F56A28"/>
    <w:rsid w:val="00F653B8"/>
    <w:rsid w:val="00F73001"/>
    <w:rsid w:val="00F74FC7"/>
    <w:rsid w:val="00F750AC"/>
    <w:rsid w:val="00F7643A"/>
    <w:rsid w:val="00F83882"/>
    <w:rsid w:val="00F9008D"/>
    <w:rsid w:val="00F952A8"/>
    <w:rsid w:val="00F959A6"/>
    <w:rsid w:val="00FA1266"/>
    <w:rsid w:val="00FA2CFB"/>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4EDEE63-BFB3-4020-83F8-8B109838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0596A"/>
    <w:pPr>
      <w:spacing w:before="1800" w:after="960"/>
    </w:pPr>
    <w:rPr>
      <w:rFonts w:ascii="Arial" w:eastAsia="SimSun" w:hAnsi="Arial"/>
      <w:b/>
      <w:sz w:val="48"/>
      <w:szCs w:val="24"/>
      <w:lang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0596A"/>
    <w:rPr>
      <w:rFonts w:eastAsia="Batang"/>
      <w:sz w:val="24"/>
      <w:szCs w:val="24"/>
      <w:lang w:eastAsia="en-US"/>
    </w:rPr>
  </w:style>
  <w:style w:type="paragraph" w:customStyle="1" w:styleId="Reference">
    <w:name w:val="Reference"/>
    <w:basedOn w:val="List"/>
    <w:link w:val="ReferenceChar"/>
    <w:qFormat/>
    <w:rsid w:val="0050596A"/>
    <w:pPr>
      <w:numPr>
        <w:numId w:val="11"/>
      </w:numPr>
      <w:tabs>
        <w:tab w:val="left" w:pos="360"/>
        <w:tab w:val="left" w:pos="720"/>
      </w:tabs>
      <w:spacing w:before="30" w:after="30"/>
      <w:contextualSpacing w:val="0"/>
      <w:jc w:val="both"/>
    </w:pPr>
    <w:rPr>
      <w:sz w:val="24"/>
      <w:szCs w:val="24"/>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rPr>
  </w:style>
  <w:style w:type="paragraph" w:customStyle="1" w:styleId="Bulleted">
    <w:name w:val="Bulleted"/>
    <w:aliases w:val="Symbol (symbol),Left:  0.63 cm,Hanging:  0.63 cm"/>
    <w:basedOn w:val="Normal"/>
    <w:rsid w:val="0050596A"/>
    <w:pPr>
      <w:numPr>
        <w:numId w:val="12"/>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13"/>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14"/>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eastAsia="ko-KR" w:bidi="hi-IN"/>
    </w:rPr>
  </w:style>
  <w:style w:type="character" w:customStyle="1" w:styleId="N1Char">
    <w:name w:val="N1 Char"/>
    <w:link w:val="N1"/>
    <w:rsid w:val="0050596A"/>
    <w:rPr>
      <w:rFonts w:ascii="Calibri" w:eastAsia="MS Mincho" w:hAnsi="Calibri" w:cs="Calibri"/>
      <w:sz w:val="22"/>
      <w:szCs w:val="22"/>
      <w:lang w:eastAsia="ko-KR" w:bidi="hi-IN"/>
    </w:rPr>
  </w:style>
  <w:style w:type="character" w:customStyle="1" w:styleId="ReferenceChar">
    <w:name w:val="Reference Char"/>
    <w:link w:val="Reference"/>
    <w:rsid w:val="0050596A"/>
    <w:rPr>
      <w:sz w:val="24"/>
      <w:szCs w:val="24"/>
      <w:lang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50596A"/>
    <w:rPr>
      <w:rFonts w:eastAsia="Malgun Gothic"/>
      <w:szCs w:val="24"/>
      <w:lang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15"/>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rPr>
  </w:style>
  <w:style w:type="paragraph" w:customStyle="1" w:styleId="xmsolistparagraph">
    <w:name w:val="x_msolistparagraph"/>
    <w:basedOn w:val="Normal"/>
    <w:rsid w:val="0050596A"/>
    <w:pPr>
      <w:spacing w:before="100" w:beforeAutospacing="1" w:after="100" w:afterAutospacing="1"/>
    </w:pPr>
    <w:rPr>
      <w:sz w:val="24"/>
      <w:szCs w:val="24"/>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18166</Words>
  <Characters>103550</Characters>
  <Application>Microsoft Office Word</Application>
  <DocSecurity>0</DocSecurity>
  <Lines>862</Lines>
  <Paragraphs>242</Paragraphs>
  <ScaleCrop>false</ScaleCrop>
  <HeadingPairs>
    <vt:vector size="4" baseType="variant">
      <vt:variant>
        <vt:lpstr>Title</vt:lpstr>
      </vt:variant>
      <vt:variant>
        <vt:i4>1</vt:i4>
      </vt:variant>
      <vt:variant>
        <vt:lpstr>Headings</vt:lpstr>
      </vt:variant>
      <vt:variant>
        <vt:i4>77</vt:i4>
      </vt:variant>
    </vt:vector>
  </HeadingPairs>
  <TitlesOfParts>
    <vt:vector size="78"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Overview</vt:lpstr>
      <vt:lpstr>    4.2	Typical Use Cases</vt:lpstr>
      <vt:lpstr>5	Reference Architecture and Procedures</vt:lpstr>
      <vt:lpstr>    5.1	Reference Architecture</vt:lpstr>
      <vt:lpstr>        5.1.1	Introduction</vt:lpstr>
      <vt:lpstr>        5.1.2	Client Architecture</vt:lpstr>
      <vt:lpstr>        5.1.3	End-to-End Architecture</vt:lpstr>
      <vt:lpstr>        5.1.4	User Plane Architecture</vt:lpstr>
      <vt:lpstr>    5.2	Procedures and Call Flows</vt:lpstr>
      <vt:lpstr>        5.2.1	Call flow for Split Rendering instance discovery</vt:lpstr>
      <vt:lpstr>        5.2.2	Call flow for Split Rendering session setup</vt:lpstr>
      <vt:lpstr>6	Prerequisites</vt:lpstr>
      <vt:lpstr>    6.1	General</vt:lpstr>
      <vt:lpstr>    6.2	Pre-requisites on 5G System</vt:lpstr>
      <vt:lpstr>    6.3	Pre-requisites on Device APIs and Functionality</vt:lpstr>
      <vt:lpstr>7	Network Support </vt:lpstr>
      <vt:lpstr>    7.1	Overview</vt:lpstr>
      <vt:lpstr>    7.2	Provisioning</vt:lpstr>
      <vt:lpstr>    7.3	Dynamic Policy and Network Assistance </vt:lpstr>
      <vt:lpstr>    7.4	Edge Resources</vt:lpstr>
      <vt:lpstr>    7.5	Metrics and Consumption Reporting</vt:lpstr>
      <vt:lpstr>8	Split Rendering User Plane</vt:lpstr>
      <vt:lpstr>    8.1	General</vt:lpstr>
      <vt:lpstr>    8.2	Split Rendering Signalling Protocols</vt:lpstr>
      <vt:lpstr>    8.3	Split Rendering Formats for Media and Metadata</vt:lpstr>
      <vt:lpstr>        8.3.1	General</vt:lpstr>
      <vt:lpstr>        8.3.2	Metadata Formats</vt:lpstr>
      <vt:lpstr>        8.3.3	Metadata Data Channel Message Format</vt:lpstr>
      <vt:lpstr>    8.4	Split Rendering Formats for Session Setup and Negotiation</vt:lpstr>
      <vt:lpstr>        8.4.1	General</vt:lpstr>
      <vt:lpstr>        8.4.2	Split Rendering Configuration Format</vt:lpstr>
      <vt:lpstr>        8.4.3	Output Format Description</vt:lpstr>
      <vt:lpstr>    8.5	Split Rendering Transport Protocols</vt:lpstr>
      <vt:lpstr>9	Split Rendering Client </vt:lpstr>
      <vt:lpstr>    9.1	Functionality</vt:lpstr>
      <vt:lpstr>    9.2	Client API</vt:lpstr>
      <vt:lpstr>    9.3	Split Rendering Metrics</vt:lpstr>
      <vt:lpstr>        9.3.1	General</vt:lpstr>
      <vt:lpstr>        9.3.2	QoE Metrics Formats</vt:lpstr>
      <vt:lpstr>        9.3.3	QoE Metrics reporting protocol</vt:lpstr>
      <vt:lpstr>        9.3.4	QoE metrics definition</vt:lpstr>
      <vt:lpstr>        9.3.5	Quality metrics reporting</vt:lpstr>
      <vt:lpstr>10	Security and Privacy Aspects</vt:lpstr>
      <vt:lpstr>    10.1	Security</vt:lpstr>
      <vt:lpstr>    10.2	Privacy</vt:lpstr>
      <vt:lpstr>A.1	Guidelines for Application Developers</vt:lpstr>
      <vt:lpstr>A.2	Guidelines for Split Rendering MSE Implementers</vt:lpstr>
      <vt:lpstr>    A.2.1	Guidelines for implementers of the Split Rendering Server</vt:lpstr>
      <vt:lpstr>A.3	Conformance Testing</vt:lpstr>
      <vt:lpstr>C.1	Pixel Streaming Profile</vt:lpstr>
      <vt:lpstr>    C.1.1	Introduction</vt:lpstr>
      <vt:lpstr>    C.1.2	2D Pixel Streaming Profile</vt:lpstr>
      <vt:lpstr>        C.1.2.1	Introduction</vt:lpstr>
      <vt:lpstr>        C.1.2.2	SRC Capabilities</vt:lpstr>
      <vt:lpstr>        C.1.2.3	SRS Capabilities</vt:lpstr>
      <vt:lpstr>        C.1.2.4	Profile identifier</vt:lpstr>
      <vt:lpstr>    C.1.3	3D Pixel Streaming Profile</vt:lpstr>
      <vt:lpstr>        C.1.3.1	Introduction</vt:lpstr>
      <vt:lpstr>        C.1.3.2	SRC Capabilities</vt:lpstr>
      <vt:lpstr>        C.1.3.3	SRS Capabilities</vt:lpstr>
      <vt:lpstr>        C.1.3.4	Profile identifier</vt:lpstr>
      <vt:lpstr>    C.1.4	Description of the Rendering Format for Pixel Streaming Profiles</vt:lpstr>
      <vt:lpstr>        C.1.4.1	General</vt:lpstr>
      <vt:lpstr>        C.1.4.2	3D Pixel Streaming Profile-specific glTF Extension</vt:lpstr>
      <vt:lpstr>    C.1.5	Profile Restrictions and Requirements</vt:lpstr>
      <vt:lpstr>C.2	Adaptive Split Rendering Profile</vt:lpstr>
      <vt:lpstr>    C.2.1	Introduction</vt:lpstr>
      <vt:lpstr>    C.2.2	Procedures and Call Flows</vt:lpstr>
    </vt:vector>
  </TitlesOfParts>
  <Manager/>
  <Company/>
  <LinksUpToDate>false</LinksUpToDate>
  <CharactersWithSpaces>121474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26565_CR0001r1_(Rel-18)</dc:creator>
  <cp:keywords>&lt;keyword[, keyword, ]&gt;</cp:keywords>
  <cp:lastModifiedBy>26565_CR0001r1_(Rel-18)</cp:lastModifiedBy>
  <cp:revision>3</cp:revision>
  <cp:lastPrinted>2019-02-25T14:05:00Z</cp:lastPrinted>
  <dcterms:created xsi:type="dcterms:W3CDTF">2024-09-24T08:28:00Z</dcterms:created>
  <dcterms:modified xsi:type="dcterms:W3CDTF">2024-09-24T08:29:00Z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