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90A46" w:rsidRPr="00451BBB" w14:paraId="26BA97C5" w14:textId="77777777" w:rsidTr="002C221B">
        <w:trPr>
          <w:cantSplit/>
        </w:trPr>
        <w:tc>
          <w:tcPr>
            <w:tcW w:w="10423" w:type="dxa"/>
            <w:gridSpan w:val="2"/>
            <w:shd w:val="clear" w:color="auto" w:fill="auto"/>
          </w:tcPr>
          <w:p w14:paraId="30862EB5" w14:textId="5D9E3EEC" w:rsidR="00D90A46" w:rsidRPr="00451BBB" w:rsidRDefault="00D90A46" w:rsidP="002C221B">
            <w:pPr>
              <w:pStyle w:val="ZA"/>
              <w:framePr w:w="0" w:hRule="auto" w:wrap="auto" w:vAnchor="margin" w:hAnchor="text" w:yAlign="inline"/>
            </w:pPr>
            <w:bookmarkStart w:id="0" w:name="page1"/>
            <w:r>
              <w:rPr>
                <w:sz w:val="64"/>
              </w:rPr>
              <w:t xml:space="preserve">3GPP TS 24.629 </w:t>
            </w:r>
            <w:r w:rsidR="00501A64">
              <w:t>V18</w:t>
            </w:r>
            <w:r w:rsidR="00B74456">
              <w:t>.0.0</w:t>
            </w:r>
            <w:r>
              <w:t xml:space="preserve"> </w:t>
            </w:r>
            <w:r>
              <w:rPr>
                <w:sz w:val="32"/>
              </w:rPr>
              <w:t>(</w:t>
            </w:r>
            <w:r w:rsidR="00B74456">
              <w:rPr>
                <w:sz w:val="32"/>
              </w:rPr>
              <w:t>2022-</w:t>
            </w:r>
            <w:r w:rsidR="00501A64">
              <w:rPr>
                <w:sz w:val="32"/>
              </w:rPr>
              <w:t>12</w:t>
            </w:r>
            <w:r>
              <w:rPr>
                <w:sz w:val="32"/>
              </w:rPr>
              <w:t>)</w:t>
            </w:r>
          </w:p>
        </w:tc>
      </w:tr>
      <w:tr w:rsidR="00D90A46" w:rsidRPr="00451BBB" w14:paraId="10FC19FD" w14:textId="77777777" w:rsidTr="002C221B">
        <w:trPr>
          <w:cantSplit/>
          <w:trHeight w:hRule="exact" w:val="1134"/>
        </w:trPr>
        <w:tc>
          <w:tcPr>
            <w:tcW w:w="10423" w:type="dxa"/>
            <w:gridSpan w:val="2"/>
            <w:shd w:val="clear" w:color="auto" w:fill="auto"/>
          </w:tcPr>
          <w:p w14:paraId="5F5D1504" w14:textId="77777777" w:rsidR="00D90A46" w:rsidRPr="00451BBB" w:rsidRDefault="00D90A46" w:rsidP="002C221B">
            <w:pPr>
              <w:pStyle w:val="TAR"/>
            </w:pPr>
            <w:r>
              <w:t>Technical Specification</w:t>
            </w:r>
          </w:p>
        </w:tc>
      </w:tr>
      <w:tr w:rsidR="00D90A46" w:rsidRPr="00451BBB" w14:paraId="18EAFCFA" w14:textId="77777777" w:rsidTr="002C221B">
        <w:trPr>
          <w:cantSplit/>
          <w:trHeight w:hRule="exact" w:val="3685"/>
        </w:trPr>
        <w:tc>
          <w:tcPr>
            <w:tcW w:w="10423" w:type="dxa"/>
            <w:gridSpan w:val="2"/>
            <w:shd w:val="clear" w:color="auto" w:fill="auto"/>
          </w:tcPr>
          <w:p w14:paraId="327DC917" w14:textId="77777777" w:rsidR="00D90A46" w:rsidRDefault="00D90A46" w:rsidP="002C221B">
            <w:pPr>
              <w:pStyle w:val="ZT"/>
              <w:framePr w:wrap="auto" w:hAnchor="text" w:yAlign="inline"/>
            </w:pPr>
            <w:r>
              <w:t>3rd Generation Partnership Project;</w:t>
            </w:r>
          </w:p>
          <w:p w14:paraId="1E984A74" w14:textId="77777777" w:rsidR="00D90A46" w:rsidRDefault="00D90A46" w:rsidP="002C221B">
            <w:pPr>
              <w:pStyle w:val="ZT"/>
              <w:framePr w:wrap="auto" w:hAnchor="text" w:yAlign="inline"/>
            </w:pPr>
            <w:r w:rsidRPr="00990ACB">
              <w:t>Technical Specification Group Core Network and Terminals;</w:t>
            </w:r>
            <w:r w:rsidDel="00BE3A6F">
              <w:t xml:space="preserve"> </w:t>
            </w:r>
            <w:r w:rsidRPr="00990ACB">
              <w:t>Explicit Communication Transfer (ECT)</w:t>
            </w:r>
            <w:r w:rsidRPr="00BE3A6F">
              <w:t xml:space="preserve"> using IP Multimedia (IM) Core Network (CN) subsystem</w:t>
            </w:r>
            <w:r w:rsidRPr="00990ACB">
              <w:t xml:space="preserve">; </w:t>
            </w:r>
            <w:r>
              <w:br/>
            </w:r>
            <w:r w:rsidRPr="00990ACB">
              <w:t xml:space="preserve">Protocol specification </w:t>
            </w:r>
          </w:p>
          <w:p w14:paraId="536D0879" w14:textId="1AE0BE1A" w:rsidR="00D90A46" w:rsidRPr="00451BBB" w:rsidRDefault="00D90A46" w:rsidP="002C221B">
            <w:pPr>
              <w:pStyle w:val="ZT"/>
              <w:framePr w:wrap="auto" w:hAnchor="text" w:yAlign="inline"/>
              <w:rPr>
                <w:i/>
                <w:sz w:val="28"/>
              </w:rPr>
            </w:pPr>
            <w:r>
              <w:t>(</w:t>
            </w:r>
            <w:r>
              <w:rPr>
                <w:rStyle w:val="ZGSM"/>
              </w:rPr>
              <w:t>Release</w:t>
            </w:r>
            <w:r w:rsidR="00B74456">
              <w:rPr>
                <w:rStyle w:val="ZGSM"/>
              </w:rPr>
              <w:t xml:space="preserve"> </w:t>
            </w:r>
            <w:r w:rsidR="00501A64">
              <w:rPr>
                <w:rStyle w:val="ZGSM"/>
              </w:rPr>
              <w:t>18</w:t>
            </w:r>
            <w:r>
              <w:t>)</w:t>
            </w:r>
          </w:p>
        </w:tc>
      </w:tr>
      <w:tr w:rsidR="00D90A46" w:rsidRPr="00451BBB" w14:paraId="7E0DFF4E" w14:textId="77777777" w:rsidTr="002C221B">
        <w:trPr>
          <w:cantSplit/>
        </w:trPr>
        <w:tc>
          <w:tcPr>
            <w:tcW w:w="10423" w:type="dxa"/>
            <w:gridSpan w:val="2"/>
            <w:shd w:val="clear" w:color="auto" w:fill="auto"/>
          </w:tcPr>
          <w:p w14:paraId="09F7AF55" w14:textId="77777777" w:rsidR="00D90A46" w:rsidRDefault="00D90A46" w:rsidP="002C221B">
            <w:pPr>
              <w:pStyle w:val="FP"/>
            </w:pPr>
          </w:p>
        </w:tc>
      </w:tr>
      <w:bookmarkStart w:id="1" w:name="_MON_1684549432"/>
      <w:bookmarkEnd w:id="1"/>
      <w:tr w:rsidR="00D90A46" w:rsidRPr="00451BBB" w14:paraId="14FA7982" w14:textId="77777777" w:rsidTr="002C221B">
        <w:trPr>
          <w:cantSplit/>
          <w:trHeight w:hRule="exact" w:val="1531"/>
        </w:trPr>
        <w:tc>
          <w:tcPr>
            <w:tcW w:w="4883" w:type="dxa"/>
            <w:shd w:val="clear" w:color="auto" w:fill="auto"/>
          </w:tcPr>
          <w:p w14:paraId="7A0852B6" w14:textId="44DB922C" w:rsidR="00D90A46" w:rsidRPr="00451BBB" w:rsidRDefault="00501A64" w:rsidP="002C221B">
            <w:pPr>
              <w:rPr>
                <w:i/>
              </w:rPr>
            </w:pPr>
            <w:r>
              <w:object w:dxaOrig="2026" w:dyaOrig="1251" w14:anchorId="3C1D2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0" o:title=""/>
                </v:shape>
                <o:OLEObject Type="Embed" ProgID="Word.Picture.8" ShapeID="_x0000_i1025" DrawAspect="Content" ObjectID="_1734240305" r:id="rId11"/>
              </w:object>
            </w:r>
          </w:p>
        </w:tc>
        <w:tc>
          <w:tcPr>
            <w:tcW w:w="5540" w:type="dxa"/>
            <w:shd w:val="clear" w:color="auto" w:fill="auto"/>
          </w:tcPr>
          <w:p w14:paraId="2C5A083B" w14:textId="77777777" w:rsidR="00D90A46" w:rsidRPr="00451BBB" w:rsidRDefault="00C649D7" w:rsidP="002C221B">
            <w:pPr>
              <w:jc w:val="right"/>
            </w:pPr>
            <w:r>
              <w:pict w14:anchorId="27422B5C">
                <v:shape id="_x0000_i1026" type="#_x0000_t75" style="width:127.5pt;height:75.75pt">
                  <v:imagedata r:id="rId12" o:title="3GPP-logo_web"/>
                </v:shape>
              </w:pict>
            </w:r>
          </w:p>
        </w:tc>
      </w:tr>
      <w:tr w:rsidR="00D90A46" w:rsidRPr="00451BBB" w14:paraId="665A3131" w14:textId="77777777" w:rsidTr="002C221B">
        <w:trPr>
          <w:cantSplit/>
          <w:trHeight w:hRule="exact" w:val="5783"/>
        </w:trPr>
        <w:tc>
          <w:tcPr>
            <w:tcW w:w="10423" w:type="dxa"/>
            <w:gridSpan w:val="2"/>
            <w:shd w:val="clear" w:color="auto" w:fill="auto"/>
          </w:tcPr>
          <w:p w14:paraId="68141AEF" w14:textId="77777777" w:rsidR="00D90A46" w:rsidRPr="00451BBB" w:rsidRDefault="00D90A46" w:rsidP="002C221B">
            <w:pPr>
              <w:pStyle w:val="FP"/>
              <w:rPr>
                <w:b/>
              </w:rPr>
            </w:pPr>
          </w:p>
        </w:tc>
      </w:tr>
      <w:tr w:rsidR="00D90A46" w:rsidRPr="00451BBB" w14:paraId="63D49EBD" w14:textId="77777777" w:rsidTr="002C221B">
        <w:trPr>
          <w:cantSplit/>
          <w:trHeight w:hRule="exact" w:val="964"/>
        </w:trPr>
        <w:tc>
          <w:tcPr>
            <w:tcW w:w="10423" w:type="dxa"/>
            <w:gridSpan w:val="2"/>
            <w:shd w:val="clear" w:color="auto" w:fill="auto"/>
          </w:tcPr>
          <w:p w14:paraId="2D1E13FF" w14:textId="77777777" w:rsidR="00D90A46" w:rsidRPr="00451BBB" w:rsidRDefault="00D90A46" w:rsidP="002C221B">
            <w:pPr>
              <w:rPr>
                <w:sz w:val="16"/>
              </w:rPr>
            </w:pPr>
            <w:bookmarkStart w:id="2" w:name="warningNotice"/>
            <w:r w:rsidRPr="00451BBB">
              <w:rPr>
                <w:sz w:val="16"/>
              </w:rPr>
              <w:t>The present document has been developed within the 3rd Generation Partnership Project (3GPP</w:t>
            </w:r>
            <w:r w:rsidRPr="00451BBB">
              <w:rPr>
                <w:sz w:val="16"/>
                <w:vertAlign w:val="superscript"/>
              </w:rPr>
              <w:t xml:space="preserve"> TM</w:t>
            </w:r>
            <w:r w:rsidRPr="00451BBB">
              <w:rPr>
                <w:sz w:val="16"/>
              </w:rPr>
              <w:t>) and may be further elaborated for the purposes of 3GPP.</w:t>
            </w:r>
            <w:r w:rsidRPr="00451BBB">
              <w:rPr>
                <w:sz w:val="16"/>
              </w:rPr>
              <w:br/>
              <w:t>The present document has not been subject to any approval process by the 3GPP</w:t>
            </w:r>
            <w:r w:rsidRPr="00451BBB">
              <w:rPr>
                <w:sz w:val="16"/>
                <w:vertAlign w:val="superscript"/>
              </w:rPr>
              <w:t xml:space="preserve"> </w:t>
            </w:r>
            <w:r w:rsidRPr="00451BBB">
              <w:rPr>
                <w:sz w:val="16"/>
              </w:rPr>
              <w:t>Organizational Partners and shall not be implemented.</w:t>
            </w:r>
            <w:r w:rsidRPr="00451BBB">
              <w:rPr>
                <w:sz w:val="16"/>
              </w:rPr>
              <w:br/>
              <w:t>This Specification is provided for future development work within 3GPP</w:t>
            </w:r>
            <w:r w:rsidRPr="00451BBB">
              <w:rPr>
                <w:sz w:val="16"/>
                <w:vertAlign w:val="superscript"/>
              </w:rPr>
              <w:t xml:space="preserve"> </w:t>
            </w:r>
            <w:r w:rsidRPr="00451BBB">
              <w:rPr>
                <w:sz w:val="16"/>
              </w:rPr>
              <w:t>only. The Organizational Partners accept no liability for any use of this Specification.</w:t>
            </w:r>
            <w:r w:rsidRPr="00451BBB">
              <w:rPr>
                <w:sz w:val="16"/>
              </w:rPr>
              <w:br/>
              <w:t>Specifications and Reports for implementation of the 3GPP</w:t>
            </w:r>
            <w:r w:rsidRPr="00451BBB">
              <w:rPr>
                <w:sz w:val="16"/>
                <w:vertAlign w:val="superscript"/>
              </w:rPr>
              <w:t xml:space="preserve"> TM</w:t>
            </w:r>
            <w:r w:rsidRPr="00451BBB">
              <w:rPr>
                <w:sz w:val="16"/>
              </w:rPr>
              <w:t xml:space="preserve"> system should be obtained via the 3GPP Organizational Partners' Publications Offices.</w:t>
            </w:r>
            <w:bookmarkEnd w:id="2"/>
          </w:p>
          <w:p w14:paraId="75F1E664" w14:textId="77777777" w:rsidR="00D90A46" w:rsidRPr="00451BBB" w:rsidRDefault="00D90A46" w:rsidP="002C221B">
            <w:pPr>
              <w:pStyle w:val="ZV"/>
              <w:framePr w:w="0" w:wrap="auto" w:vAnchor="margin" w:hAnchor="text" w:yAlign="inline"/>
            </w:pPr>
          </w:p>
          <w:p w14:paraId="5C20727A" w14:textId="77777777" w:rsidR="00D90A46" w:rsidRPr="00451BBB" w:rsidRDefault="00D90A46" w:rsidP="002C221B">
            <w:pPr>
              <w:rPr>
                <w:sz w:val="16"/>
              </w:rPr>
            </w:pPr>
          </w:p>
        </w:tc>
      </w:tr>
      <w:bookmarkEnd w:id="0"/>
    </w:tbl>
    <w:p w14:paraId="6EDAB27E" w14:textId="77777777" w:rsidR="00D90A46" w:rsidRPr="00451BBB" w:rsidRDefault="00D90A46" w:rsidP="00D90A46">
      <w:pPr>
        <w:sectPr w:rsidR="00D90A46" w:rsidRPr="00451BB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90A46" w:rsidRPr="00451BBB" w14:paraId="7A8CB2C2" w14:textId="77777777" w:rsidTr="002C221B">
        <w:trPr>
          <w:cantSplit/>
          <w:trHeight w:hRule="exact" w:val="5669"/>
        </w:trPr>
        <w:tc>
          <w:tcPr>
            <w:tcW w:w="10423" w:type="dxa"/>
            <w:shd w:val="clear" w:color="auto" w:fill="auto"/>
          </w:tcPr>
          <w:p w14:paraId="56FE72F3" w14:textId="77777777" w:rsidR="00D90A46" w:rsidRPr="00451BBB" w:rsidRDefault="00D90A46" w:rsidP="002C221B">
            <w:pPr>
              <w:pStyle w:val="FP"/>
            </w:pPr>
            <w:bookmarkStart w:id="3" w:name="page2"/>
          </w:p>
        </w:tc>
      </w:tr>
      <w:tr w:rsidR="00D90A46" w:rsidRPr="00451BBB" w14:paraId="622BE8C0" w14:textId="77777777" w:rsidTr="002C221B">
        <w:trPr>
          <w:cantSplit/>
          <w:trHeight w:hRule="exact" w:val="5386"/>
        </w:trPr>
        <w:tc>
          <w:tcPr>
            <w:tcW w:w="10423" w:type="dxa"/>
            <w:shd w:val="clear" w:color="auto" w:fill="auto"/>
          </w:tcPr>
          <w:p w14:paraId="02B2BE8E" w14:textId="77777777" w:rsidR="00D90A46" w:rsidRPr="00451BBB" w:rsidRDefault="00D90A46" w:rsidP="002C221B">
            <w:pPr>
              <w:pStyle w:val="FP"/>
              <w:spacing w:after="240"/>
              <w:ind w:left="2835" w:right="2835"/>
              <w:jc w:val="center"/>
              <w:rPr>
                <w:rFonts w:ascii="Arial" w:hAnsi="Arial"/>
                <w:b/>
                <w:i/>
                <w:noProof/>
              </w:rPr>
            </w:pPr>
            <w:bookmarkStart w:id="4" w:name="coords3gpp"/>
            <w:r w:rsidRPr="00451BBB">
              <w:rPr>
                <w:rFonts w:ascii="Arial" w:hAnsi="Arial"/>
                <w:b/>
                <w:i/>
                <w:noProof/>
              </w:rPr>
              <w:t>3GPP</w:t>
            </w:r>
          </w:p>
          <w:p w14:paraId="1E450DA7" w14:textId="77777777" w:rsidR="00D90A46" w:rsidRPr="00451BBB" w:rsidRDefault="00D90A46" w:rsidP="002C221B">
            <w:pPr>
              <w:pStyle w:val="FP"/>
              <w:pBdr>
                <w:bottom w:val="single" w:sz="6" w:space="1" w:color="auto"/>
              </w:pBdr>
              <w:ind w:left="2835" w:right="2835"/>
              <w:jc w:val="center"/>
              <w:rPr>
                <w:noProof/>
              </w:rPr>
            </w:pPr>
            <w:r w:rsidRPr="00451BBB">
              <w:rPr>
                <w:noProof/>
              </w:rPr>
              <w:t>Postal address</w:t>
            </w:r>
          </w:p>
          <w:p w14:paraId="5A297EC2" w14:textId="77777777" w:rsidR="00D90A46" w:rsidRPr="00451BBB" w:rsidRDefault="00D90A46" w:rsidP="002C221B">
            <w:pPr>
              <w:pStyle w:val="FP"/>
              <w:ind w:left="2835" w:right="2835"/>
              <w:jc w:val="center"/>
              <w:rPr>
                <w:rFonts w:ascii="Arial" w:hAnsi="Arial"/>
                <w:noProof/>
                <w:sz w:val="18"/>
              </w:rPr>
            </w:pPr>
          </w:p>
          <w:p w14:paraId="04F0C713" w14:textId="77777777" w:rsidR="00D90A46" w:rsidRPr="00451BBB" w:rsidRDefault="00D90A46" w:rsidP="002C221B">
            <w:pPr>
              <w:pStyle w:val="FP"/>
              <w:pBdr>
                <w:bottom w:val="single" w:sz="6" w:space="1" w:color="auto"/>
              </w:pBdr>
              <w:spacing w:before="240"/>
              <w:ind w:left="2835" w:right="2835"/>
              <w:jc w:val="center"/>
              <w:rPr>
                <w:noProof/>
              </w:rPr>
            </w:pPr>
            <w:r w:rsidRPr="00451BBB">
              <w:rPr>
                <w:noProof/>
              </w:rPr>
              <w:t>3GPP support office address</w:t>
            </w:r>
          </w:p>
          <w:p w14:paraId="2411DB47" w14:textId="77777777" w:rsidR="00D90A46" w:rsidRPr="00501A64" w:rsidRDefault="00D90A46" w:rsidP="002C221B">
            <w:pPr>
              <w:pStyle w:val="FP"/>
              <w:ind w:left="2835" w:right="2835"/>
              <w:jc w:val="center"/>
              <w:rPr>
                <w:rFonts w:ascii="Arial" w:hAnsi="Arial"/>
                <w:noProof/>
                <w:sz w:val="18"/>
                <w:lang w:val="fr-FR"/>
              </w:rPr>
            </w:pPr>
            <w:r w:rsidRPr="00501A64">
              <w:rPr>
                <w:rFonts w:ascii="Arial" w:hAnsi="Arial"/>
                <w:noProof/>
                <w:sz w:val="18"/>
                <w:lang w:val="fr-FR"/>
              </w:rPr>
              <w:t>650 Route des Lucioles - Sophia Antipolis</w:t>
            </w:r>
          </w:p>
          <w:p w14:paraId="5C15EF2F" w14:textId="77777777" w:rsidR="00D90A46" w:rsidRPr="00501A64" w:rsidRDefault="00D90A46" w:rsidP="002C221B">
            <w:pPr>
              <w:pStyle w:val="FP"/>
              <w:ind w:left="2835" w:right="2835"/>
              <w:jc w:val="center"/>
              <w:rPr>
                <w:rFonts w:ascii="Arial" w:hAnsi="Arial"/>
                <w:noProof/>
                <w:sz w:val="18"/>
                <w:lang w:val="fr-FR"/>
              </w:rPr>
            </w:pPr>
            <w:r w:rsidRPr="00501A64">
              <w:rPr>
                <w:rFonts w:ascii="Arial" w:hAnsi="Arial"/>
                <w:noProof/>
                <w:sz w:val="18"/>
                <w:lang w:val="fr-FR"/>
              </w:rPr>
              <w:t>Valbonne - FRANCE</w:t>
            </w:r>
          </w:p>
          <w:p w14:paraId="5085C759" w14:textId="77777777" w:rsidR="00D90A46" w:rsidRPr="00451BBB" w:rsidRDefault="00D90A46" w:rsidP="002C221B">
            <w:pPr>
              <w:pStyle w:val="FP"/>
              <w:spacing w:after="20"/>
              <w:ind w:left="2835" w:right="2835"/>
              <w:jc w:val="center"/>
              <w:rPr>
                <w:rFonts w:ascii="Arial" w:hAnsi="Arial"/>
                <w:noProof/>
                <w:sz w:val="18"/>
              </w:rPr>
            </w:pPr>
            <w:r w:rsidRPr="00451BBB">
              <w:rPr>
                <w:rFonts w:ascii="Arial" w:hAnsi="Arial"/>
                <w:noProof/>
                <w:sz w:val="18"/>
              </w:rPr>
              <w:t>Tel.: +33 4 92 94 42 00 Fax: +33 4 93 65 47 16</w:t>
            </w:r>
          </w:p>
          <w:p w14:paraId="373D830A" w14:textId="77777777" w:rsidR="00D90A46" w:rsidRPr="00451BBB" w:rsidRDefault="00D90A46" w:rsidP="002C221B">
            <w:pPr>
              <w:pStyle w:val="FP"/>
              <w:pBdr>
                <w:bottom w:val="single" w:sz="6" w:space="1" w:color="auto"/>
              </w:pBdr>
              <w:spacing w:before="240"/>
              <w:ind w:left="2835" w:right="2835"/>
              <w:jc w:val="center"/>
              <w:rPr>
                <w:noProof/>
              </w:rPr>
            </w:pPr>
            <w:r w:rsidRPr="00451BBB">
              <w:rPr>
                <w:noProof/>
              </w:rPr>
              <w:t>Internet</w:t>
            </w:r>
          </w:p>
          <w:p w14:paraId="4DD8EB14" w14:textId="77777777" w:rsidR="00D90A46" w:rsidRPr="00451BBB" w:rsidRDefault="00D90A46" w:rsidP="002C221B">
            <w:pPr>
              <w:pStyle w:val="FP"/>
              <w:ind w:left="2835" w:right="2835"/>
              <w:jc w:val="center"/>
              <w:rPr>
                <w:rFonts w:ascii="Arial" w:hAnsi="Arial"/>
                <w:noProof/>
                <w:sz w:val="18"/>
              </w:rPr>
            </w:pPr>
            <w:r w:rsidRPr="00451BBB">
              <w:rPr>
                <w:rFonts w:ascii="Arial" w:hAnsi="Arial"/>
                <w:noProof/>
                <w:sz w:val="18"/>
              </w:rPr>
              <w:t>http://www.3gpp.org</w:t>
            </w:r>
            <w:bookmarkEnd w:id="4"/>
          </w:p>
          <w:p w14:paraId="15BF2CF1" w14:textId="77777777" w:rsidR="00D90A46" w:rsidRPr="00451BBB" w:rsidRDefault="00D90A46" w:rsidP="002C221B">
            <w:pPr>
              <w:rPr>
                <w:noProof/>
              </w:rPr>
            </w:pPr>
          </w:p>
        </w:tc>
      </w:tr>
      <w:tr w:rsidR="00D90A46" w:rsidRPr="00451BBB" w14:paraId="445091C0" w14:textId="77777777" w:rsidTr="002C221B">
        <w:trPr>
          <w:cantSplit/>
        </w:trPr>
        <w:tc>
          <w:tcPr>
            <w:tcW w:w="10423" w:type="dxa"/>
            <w:shd w:val="clear" w:color="auto" w:fill="auto"/>
            <w:vAlign w:val="bottom"/>
          </w:tcPr>
          <w:p w14:paraId="498CE75D" w14:textId="77777777" w:rsidR="00D90A46" w:rsidRPr="00451BBB" w:rsidRDefault="00D90A46" w:rsidP="002C221B">
            <w:pPr>
              <w:pStyle w:val="FP"/>
              <w:pBdr>
                <w:bottom w:val="single" w:sz="6" w:space="1" w:color="auto"/>
              </w:pBdr>
              <w:spacing w:after="240"/>
              <w:jc w:val="center"/>
              <w:rPr>
                <w:rFonts w:ascii="Arial" w:hAnsi="Arial"/>
                <w:b/>
                <w:i/>
                <w:noProof/>
              </w:rPr>
            </w:pPr>
            <w:bookmarkStart w:id="5" w:name="copyrightNotification"/>
            <w:r w:rsidRPr="00451BBB">
              <w:rPr>
                <w:rFonts w:ascii="Arial" w:hAnsi="Arial"/>
                <w:b/>
                <w:i/>
                <w:noProof/>
              </w:rPr>
              <w:t>Copyright Notification</w:t>
            </w:r>
          </w:p>
          <w:p w14:paraId="3D94BDEA" w14:textId="77777777" w:rsidR="00D90A46" w:rsidRPr="00451BBB" w:rsidRDefault="00D90A46" w:rsidP="002C221B">
            <w:pPr>
              <w:pStyle w:val="FP"/>
              <w:jc w:val="center"/>
              <w:rPr>
                <w:noProof/>
              </w:rPr>
            </w:pPr>
            <w:r w:rsidRPr="00451BBB">
              <w:rPr>
                <w:noProof/>
              </w:rPr>
              <w:t>No part may be reproduced except as authorized by written permission.</w:t>
            </w:r>
            <w:r w:rsidRPr="00451BBB">
              <w:rPr>
                <w:noProof/>
              </w:rPr>
              <w:br/>
              <w:t>The copyright and the foregoing restriction extend to reproduction in all media.</w:t>
            </w:r>
          </w:p>
          <w:p w14:paraId="0E469FC4" w14:textId="77777777" w:rsidR="00D90A46" w:rsidRPr="00451BBB" w:rsidRDefault="00D90A46" w:rsidP="002C221B">
            <w:pPr>
              <w:pStyle w:val="FP"/>
              <w:jc w:val="center"/>
              <w:rPr>
                <w:noProof/>
              </w:rPr>
            </w:pPr>
          </w:p>
          <w:p w14:paraId="466BC8F1" w14:textId="3B6BD0F4" w:rsidR="00D90A46" w:rsidRPr="00451BBB" w:rsidRDefault="00D90A46" w:rsidP="002C221B">
            <w:pPr>
              <w:pStyle w:val="FP"/>
              <w:jc w:val="center"/>
              <w:rPr>
                <w:noProof/>
                <w:sz w:val="18"/>
              </w:rPr>
            </w:pPr>
            <w:r w:rsidRPr="00451BBB">
              <w:rPr>
                <w:noProof/>
                <w:sz w:val="18"/>
              </w:rPr>
              <w:t>©</w:t>
            </w:r>
            <w:r w:rsidR="00B74456">
              <w:rPr>
                <w:noProof/>
                <w:sz w:val="18"/>
              </w:rPr>
              <w:t xml:space="preserve"> 2022</w:t>
            </w:r>
            <w:r w:rsidRPr="00451BBB">
              <w:rPr>
                <w:noProof/>
                <w:sz w:val="18"/>
              </w:rPr>
              <w:t>, 3GPP Organizational Partners (ARIB, ATIS, CCSA, ETSI, TSDSI, TTA, TTC).</w:t>
            </w:r>
            <w:bookmarkStart w:id="6" w:name="copyrightaddon"/>
            <w:bookmarkEnd w:id="6"/>
          </w:p>
          <w:p w14:paraId="30089BDF" w14:textId="77777777" w:rsidR="00D90A46" w:rsidRPr="00451BBB" w:rsidRDefault="00D90A46" w:rsidP="002C221B">
            <w:pPr>
              <w:pStyle w:val="FP"/>
              <w:jc w:val="center"/>
              <w:rPr>
                <w:noProof/>
                <w:sz w:val="18"/>
              </w:rPr>
            </w:pPr>
            <w:r w:rsidRPr="00451BBB">
              <w:rPr>
                <w:noProof/>
                <w:sz w:val="18"/>
              </w:rPr>
              <w:t>All rights reserved.</w:t>
            </w:r>
          </w:p>
          <w:p w14:paraId="55507714" w14:textId="77777777" w:rsidR="00D90A46" w:rsidRPr="00451BBB" w:rsidRDefault="00D90A46" w:rsidP="002C221B">
            <w:pPr>
              <w:pStyle w:val="FP"/>
              <w:rPr>
                <w:noProof/>
                <w:sz w:val="18"/>
              </w:rPr>
            </w:pPr>
          </w:p>
          <w:p w14:paraId="0AF51588" w14:textId="77777777" w:rsidR="00D90A46" w:rsidRPr="00451BBB" w:rsidRDefault="00D90A46" w:rsidP="002C221B">
            <w:pPr>
              <w:pStyle w:val="FP"/>
              <w:rPr>
                <w:noProof/>
                <w:sz w:val="18"/>
              </w:rPr>
            </w:pPr>
            <w:r w:rsidRPr="00451BBB">
              <w:rPr>
                <w:noProof/>
                <w:sz w:val="18"/>
              </w:rPr>
              <w:t>UMTS™ is a Trade Mark of ETSI registered for the benefit of its members</w:t>
            </w:r>
          </w:p>
          <w:p w14:paraId="7747BF05" w14:textId="77777777" w:rsidR="00D90A46" w:rsidRPr="00451BBB" w:rsidRDefault="00D90A46" w:rsidP="002C221B">
            <w:pPr>
              <w:pStyle w:val="FP"/>
              <w:rPr>
                <w:noProof/>
                <w:sz w:val="18"/>
              </w:rPr>
            </w:pPr>
            <w:r w:rsidRPr="00451BBB">
              <w:rPr>
                <w:noProof/>
                <w:sz w:val="18"/>
              </w:rPr>
              <w:t>3GPP™ is a Trade Mark of ETSI registered for the benefit of its Members and of the 3GPP Organizational Partners</w:t>
            </w:r>
            <w:r w:rsidRPr="00451BBB">
              <w:rPr>
                <w:noProof/>
                <w:sz w:val="18"/>
              </w:rPr>
              <w:br/>
              <w:t>LTE™ is a Trade Mark of ETSI registered for the benefit of its Members and of the 3GPP Organizational Partners</w:t>
            </w:r>
          </w:p>
          <w:p w14:paraId="16782100" w14:textId="77777777" w:rsidR="00D90A46" w:rsidRPr="00451BBB" w:rsidRDefault="00D90A46" w:rsidP="002C221B">
            <w:pPr>
              <w:pStyle w:val="FP"/>
              <w:rPr>
                <w:noProof/>
                <w:sz w:val="18"/>
              </w:rPr>
            </w:pPr>
            <w:r w:rsidRPr="00451BBB">
              <w:rPr>
                <w:noProof/>
                <w:sz w:val="18"/>
              </w:rPr>
              <w:t>GSM® and the GSM logo are registered and owned by the GSM Association</w:t>
            </w:r>
            <w:bookmarkEnd w:id="5"/>
          </w:p>
          <w:p w14:paraId="1996ABFC" w14:textId="77777777" w:rsidR="00D90A46" w:rsidRPr="00451BBB" w:rsidRDefault="00D90A46" w:rsidP="002C221B"/>
        </w:tc>
      </w:tr>
      <w:bookmarkEnd w:id="3"/>
    </w:tbl>
    <w:p w14:paraId="724D4BB4" w14:textId="61F45D39" w:rsidR="004A3549" w:rsidRDefault="00D90A46">
      <w:pPr>
        <w:pStyle w:val="TT"/>
      </w:pPr>
      <w:r w:rsidRPr="00451BBB">
        <w:br w:type="page"/>
      </w:r>
      <w:r w:rsidR="004A3549">
        <w:lastRenderedPageBreak/>
        <w:t>Contents</w:t>
      </w:r>
    </w:p>
    <w:p w14:paraId="618425F3" w14:textId="766C2139" w:rsidR="00C649D7" w:rsidRPr="00C649D7" w:rsidRDefault="00EB3A7F">
      <w:pPr>
        <w:pStyle w:val="TOC1"/>
        <w:rPr>
          <w:rFonts w:ascii="Calibri" w:hAnsi="Calibri"/>
          <w:szCs w:val="22"/>
          <w:lang w:eastAsia="en-GB"/>
        </w:rPr>
      </w:pPr>
      <w:r>
        <w:fldChar w:fldCharType="begin" w:fldLock="1"/>
      </w:r>
      <w:r>
        <w:instrText xml:space="preserve"> TOC \o "1-9" </w:instrText>
      </w:r>
      <w:r>
        <w:fldChar w:fldCharType="separate"/>
      </w:r>
      <w:r w:rsidR="00C649D7">
        <w:t>Foreword</w:t>
      </w:r>
      <w:r w:rsidR="00C649D7">
        <w:tab/>
      </w:r>
      <w:r w:rsidR="00C649D7">
        <w:fldChar w:fldCharType="begin" w:fldLock="1"/>
      </w:r>
      <w:r w:rsidR="00C649D7">
        <w:instrText xml:space="preserve"> PAGEREF _Toc123627071 \h </w:instrText>
      </w:r>
      <w:r w:rsidR="00C649D7">
        <w:fldChar w:fldCharType="separate"/>
      </w:r>
      <w:r w:rsidR="00C649D7">
        <w:t>5</w:t>
      </w:r>
      <w:r w:rsidR="00C649D7">
        <w:fldChar w:fldCharType="end"/>
      </w:r>
    </w:p>
    <w:p w14:paraId="25B0B472" w14:textId="217CB107" w:rsidR="00C649D7" w:rsidRPr="00C649D7" w:rsidRDefault="00C649D7">
      <w:pPr>
        <w:pStyle w:val="TOC1"/>
        <w:rPr>
          <w:rFonts w:ascii="Calibri" w:hAnsi="Calibri"/>
          <w:szCs w:val="22"/>
          <w:lang w:eastAsia="en-GB"/>
        </w:rPr>
      </w:pPr>
      <w:r>
        <w:t>1</w:t>
      </w:r>
      <w:r w:rsidRPr="00C649D7">
        <w:rPr>
          <w:rFonts w:ascii="Calibri" w:hAnsi="Calibri"/>
          <w:szCs w:val="22"/>
          <w:lang w:eastAsia="en-GB"/>
        </w:rPr>
        <w:tab/>
      </w:r>
      <w:r>
        <w:t>Scope</w:t>
      </w:r>
      <w:r>
        <w:tab/>
      </w:r>
      <w:r>
        <w:fldChar w:fldCharType="begin" w:fldLock="1"/>
      </w:r>
      <w:r>
        <w:instrText xml:space="preserve"> PAGEREF _Toc123627072 \h </w:instrText>
      </w:r>
      <w:r>
        <w:fldChar w:fldCharType="separate"/>
      </w:r>
      <w:r>
        <w:t>6</w:t>
      </w:r>
      <w:r>
        <w:fldChar w:fldCharType="end"/>
      </w:r>
    </w:p>
    <w:p w14:paraId="070732BD" w14:textId="6BF2D87E" w:rsidR="00C649D7" w:rsidRPr="00C649D7" w:rsidRDefault="00C649D7">
      <w:pPr>
        <w:pStyle w:val="TOC1"/>
        <w:rPr>
          <w:rFonts w:ascii="Calibri" w:hAnsi="Calibri"/>
          <w:szCs w:val="22"/>
          <w:lang w:eastAsia="en-GB"/>
        </w:rPr>
      </w:pPr>
      <w:r>
        <w:t>2</w:t>
      </w:r>
      <w:r w:rsidRPr="00C649D7">
        <w:rPr>
          <w:rFonts w:ascii="Calibri" w:hAnsi="Calibri"/>
          <w:szCs w:val="22"/>
          <w:lang w:eastAsia="en-GB"/>
        </w:rPr>
        <w:tab/>
      </w:r>
      <w:r>
        <w:t>References</w:t>
      </w:r>
      <w:r>
        <w:tab/>
      </w:r>
      <w:r>
        <w:fldChar w:fldCharType="begin" w:fldLock="1"/>
      </w:r>
      <w:r>
        <w:instrText xml:space="preserve"> PAGEREF _Toc123627073 \h </w:instrText>
      </w:r>
      <w:r>
        <w:fldChar w:fldCharType="separate"/>
      </w:r>
      <w:r>
        <w:t>6</w:t>
      </w:r>
      <w:r>
        <w:fldChar w:fldCharType="end"/>
      </w:r>
    </w:p>
    <w:p w14:paraId="3A322E6A" w14:textId="05FAFF8D" w:rsidR="00C649D7" w:rsidRPr="00C649D7" w:rsidRDefault="00C649D7">
      <w:pPr>
        <w:pStyle w:val="TOC1"/>
        <w:rPr>
          <w:rFonts w:ascii="Calibri" w:hAnsi="Calibri"/>
          <w:szCs w:val="22"/>
          <w:lang w:eastAsia="en-GB"/>
        </w:rPr>
      </w:pPr>
      <w:r>
        <w:t>3</w:t>
      </w:r>
      <w:r w:rsidRPr="00C649D7">
        <w:rPr>
          <w:rFonts w:ascii="Calibri" w:hAnsi="Calibri"/>
          <w:szCs w:val="22"/>
          <w:lang w:eastAsia="en-GB"/>
        </w:rPr>
        <w:tab/>
      </w:r>
      <w:r>
        <w:t>Definitions and abbreviations</w:t>
      </w:r>
      <w:r>
        <w:tab/>
      </w:r>
      <w:r>
        <w:fldChar w:fldCharType="begin" w:fldLock="1"/>
      </w:r>
      <w:r>
        <w:instrText xml:space="preserve"> PAGEREF _Toc123627074 \h </w:instrText>
      </w:r>
      <w:r>
        <w:fldChar w:fldCharType="separate"/>
      </w:r>
      <w:r>
        <w:t>7</w:t>
      </w:r>
      <w:r>
        <w:fldChar w:fldCharType="end"/>
      </w:r>
    </w:p>
    <w:p w14:paraId="322B635D" w14:textId="10734B54" w:rsidR="00C649D7" w:rsidRPr="00C649D7" w:rsidRDefault="00C649D7">
      <w:pPr>
        <w:pStyle w:val="TOC2"/>
        <w:rPr>
          <w:rFonts w:ascii="Calibri" w:hAnsi="Calibri"/>
          <w:sz w:val="22"/>
          <w:szCs w:val="22"/>
          <w:lang w:eastAsia="en-GB"/>
        </w:rPr>
      </w:pPr>
      <w:r>
        <w:t>3.1</w:t>
      </w:r>
      <w:r w:rsidRPr="00C649D7">
        <w:rPr>
          <w:rFonts w:ascii="Calibri" w:hAnsi="Calibri"/>
          <w:sz w:val="22"/>
          <w:szCs w:val="22"/>
          <w:lang w:eastAsia="en-GB"/>
        </w:rPr>
        <w:tab/>
      </w:r>
      <w:r>
        <w:t>Definitions</w:t>
      </w:r>
      <w:r>
        <w:tab/>
      </w:r>
      <w:r>
        <w:fldChar w:fldCharType="begin" w:fldLock="1"/>
      </w:r>
      <w:r>
        <w:instrText xml:space="preserve"> PAGEREF _Toc123627075 \h </w:instrText>
      </w:r>
      <w:r>
        <w:fldChar w:fldCharType="separate"/>
      </w:r>
      <w:r>
        <w:t>7</w:t>
      </w:r>
      <w:r>
        <w:fldChar w:fldCharType="end"/>
      </w:r>
    </w:p>
    <w:p w14:paraId="458FABDE" w14:textId="45CD90CC" w:rsidR="00C649D7" w:rsidRPr="00C649D7" w:rsidRDefault="00C649D7">
      <w:pPr>
        <w:pStyle w:val="TOC2"/>
        <w:rPr>
          <w:rFonts w:ascii="Calibri" w:hAnsi="Calibri"/>
          <w:sz w:val="22"/>
          <w:szCs w:val="22"/>
          <w:lang w:eastAsia="en-GB"/>
        </w:rPr>
      </w:pPr>
      <w:r>
        <w:t>3.2</w:t>
      </w:r>
      <w:r w:rsidRPr="00C649D7">
        <w:rPr>
          <w:rFonts w:ascii="Calibri" w:hAnsi="Calibri"/>
          <w:sz w:val="22"/>
          <w:szCs w:val="22"/>
          <w:lang w:eastAsia="en-GB"/>
        </w:rPr>
        <w:tab/>
      </w:r>
      <w:r>
        <w:t>Abbreviations</w:t>
      </w:r>
      <w:r>
        <w:tab/>
      </w:r>
      <w:r>
        <w:fldChar w:fldCharType="begin" w:fldLock="1"/>
      </w:r>
      <w:r>
        <w:instrText xml:space="preserve"> PAGEREF _Toc123627076 \h </w:instrText>
      </w:r>
      <w:r>
        <w:fldChar w:fldCharType="separate"/>
      </w:r>
      <w:r>
        <w:t>7</w:t>
      </w:r>
      <w:r>
        <w:fldChar w:fldCharType="end"/>
      </w:r>
    </w:p>
    <w:p w14:paraId="33C14F9F" w14:textId="5BD48130" w:rsidR="00C649D7" w:rsidRPr="00C649D7" w:rsidRDefault="00C649D7">
      <w:pPr>
        <w:pStyle w:val="TOC1"/>
        <w:rPr>
          <w:rFonts w:ascii="Calibri" w:hAnsi="Calibri"/>
          <w:szCs w:val="22"/>
          <w:lang w:eastAsia="en-GB"/>
        </w:rPr>
      </w:pPr>
      <w:r>
        <w:t>4</w:t>
      </w:r>
      <w:r w:rsidRPr="00C649D7">
        <w:rPr>
          <w:rFonts w:ascii="Calibri" w:hAnsi="Calibri"/>
          <w:szCs w:val="22"/>
          <w:lang w:eastAsia="en-GB"/>
        </w:rPr>
        <w:tab/>
      </w:r>
      <w:r>
        <w:t xml:space="preserve">Explicit Communication </w:t>
      </w:r>
      <w:r w:rsidRPr="00ED0BBF">
        <w:rPr>
          <w:caps/>
        </w:rPr>
        <w:t>t</w:t>
      </w:r>
      <w:r>
        <w:t>ransfer (ECT)</w:t>
      </w:r>
      <w:r>
        <w:tab/>
      </w:r>
      <w:r>
        <w:fldChar w:fldCharType="begin" w:fldLock="1"/>
      </w:r>
      <w:r>
        <w:instrText xml:space="preserve"> PAGEREF _Toc123627077 \h </w:instrText>
      </w:r>
      <w:r>
        <w:fldChar w:fldCharType="separate"/>
      </w:r>
      <w:r>
        <w:t>8</w:t>
      </w:r>
      <w:r>
        <w:fldChar w:fldCharType="end"/>
      </w:r>
    </w:p>
    <w:p w14:paraId="1A1856CA" w14:textId="2B664500" w:rsidR="00C649D7" w:rsidRPr="00C649D7" w:rsidRDefault="00C649D7">
      <w:pPr>
        <w:pStyle w:val="TOC2"/>
        <w:rPr>
          <w:rFonts w:ascii="Calibri" w:hAnsi="Calibri"/>
          <w:sz w:val="22"/>
          <w:szCs w:val="22"/>
          <w:lang w:eastAsia="en-GB"/>
        </w:rPr>
      </w:pPr>
      <w:r>
        <w:t>4.1</w:t>
      </w:r>
      <w:r w:rsidRPr="00C649D7">
        <w:rPr>
          <w:rFonts w:ascii="Calibri" w:hAnsi="Calibri"/>
          <w:sz w:val="22"/>
          <w:szCs w:val="22"/>
          <w:lang w:eastAsia="en-GB"/>
        </w:rPr>
        <w:tab/>
      </w:r>
      <w:r>
        <w:t>Introduction</w:t>
      </w:r>
      <w:r>
        <w:tab/>
      </w:r>
      <w:r>
        <w:fldChar w:fldCharType="begin" w:fldLock="1"/>
      </w:r>
      <w:r>
        <w:instrText xml:space="preserve"> PAGEREF _Toc123627078 \h </w:instrText>
      </w:r>
      <w:r>
        <w:fldChar w:fldCharType="separate"/>
      </w:r>
      <w:r>
        <w:t>8</w:t>
      </w:r>
      <w:r>
        <w:fldChar w:fldCharType="end"/>
      </w:r>
    </w:p>
    <w:p w14:paraId="32C6368F" w14:textId="060C64ED" w:rsidR="00C649D7" w:rsidRPr="00C649D7" w:rsidRDefault="00C649D7">
      <w:pPr>
        <w:pStyle w:val="TOC2"/>
        <w:rPr>
          <w:rFonts w:ascii="Calibri" w:hAnsi="Calibri"/>
          <w:sz w:val="22"/>
          <w:szCs w:val="22"/>
          <w:lang w:eastAsia="en-GB"/>
        </w:rPr>
      </w:pPr>
      <w:r>
        <w:t>4.2</w:t>
      </w:r>
      <w:r w:rsidRPr="00C649D7">
        <w:rPr>
          <w:rFonts w:ascii="Calibri" w:hAnsi="Calibri"/>
          <w:sz w:val="22"/>
          <w:szCs w:val="22"/>
          <w:lang w:eastAsia="en-GB"/>
        </w:rPr>
        <w:tab/>
      </w:r>
      <w:r>
        <w:t>Description</w:t>
      </w:r>
      <w:r>
        <w:tab/>
      </w:r>
      <w:r>
        <w:fldChar w:fldCharType="begin" w:fldLock="1"/>
      </w:r>
      <w:r>
        <w:instrText xml:space="preserve"> PAGEREF _Toc123627079 \h </w:instrText>
      </w:r>
      <w:r>
        <w:fldChar w:fldCharType="separate"/>
      </w:r>
      <w:r>
        <w:t>8</w:t>
      </w:r>
      <w:r>
        <w:fldChar w:fldCharType="end"/>
      </w:r>
    </w:p>
    <w:p w14:paraId="7927E81C" w14:textId="4D8B8880" w:rsidR="00C649D7" w:rsidRPr="00C649D7" w:rsidRDefault="00C649D7">
      <w:pPr>
        <w:pStyle w:val="TOC3"/>
        <w:rPr>
          <w:rFonts w:ascii="Calibri" w:hAnsi="Calibri"/>
          <w:sz w:val="22"/>
          <w:szCs w:val="22"/>
          <w:lang w:eastAsia="en-GB"/>
        </w:rPr>
      </w:pPr>
      <w:r>
        <w:t>4.2.1</w:t>
      </w:r>
      <w:r w:rsidRPr="00C649D7">
        <w:rPr>
          <w:rFonts w:ascii="Calibri" w:hAnsi="Calibri"/>
          <w:sz w:val="22"/>
          <w:szCs w:val="22"/>
          <w:lang w:eastAsia="en-GB"/>
        </w:rPr>
        <w:tab/>
      </w:r>
      <w:r>
        <w:t>General description</w:t>
      </w:r>
      <w:r>
        <w:tab/>
      </w:r>
      <w:r>
        <w:fldChar w:fldCharType="begin" w:fldLock="1"/>
      </w:r>
      <w:r>
        <w:instrText xml:space="preserve"> PAGEREF _Toc123627080 \h </w:instrText>
      </w:r>
      <w:r>
        <w:fldChar w:fldCharType="separate"/>
      </w:r>
      <w:r>
        <w:t>8</w:t>
      </w:r>
      <w:r>
        <w:fldChar w:fldCharType="end"/>
      </w:r>
    </w:p>
    <w:p w14:paraId="0B00640D" w14:textId="577C6E29" w:rsidR="00C649D7" w:rsidRPr="00C649D7" w:rsidRDefault="00C649D7">
      <w:pPr>
        <w:pStyle w:val="TOC2"/>
        <w:rPr>
          <w:rFonts w:ascii="Calibri" w:hAnsi="Calibri"/>
          <w:sz w:val="22"/>
          <w:szCs w:val="22"/>
          <w:lang w:eastAsia="en-GB"/>
        </w:rPr>
      </w:pPr>
      <w:r>
        <w:t>4.3</w:t>
      </w:r>
      <w:r w:rsidRPr="00C649D7">
        <w:rPr>
          <w:rFonts w:ascii="Calibri" w:hAnsi="Calibri"/>
          <w:sz w:val="22"/>
          <w:szCs w:val="22"/>
          <w:lang w:eastAsia="en-GB"/>
        </w:rPr>
        <w:tab/>
      </w:r>
      <w:r>
        <w:t>Operational requirements</w:t>
      </w:r>
      <w:r>
        <w:tab/>
      </w:r>
      <w:r>
        <w:fldChar w:fldCharType="begin" w:fldLock="1"/>
      </w:r>
      <w:r>
        <w:instrText xml:space="preserve"> PAGEREF _Toc123627081 \h </w:instrText>
      </w:r>
      <w:r>
        <w:fldChar w:fldCharType="separate"/>
      </w:r>
      <w:r>
        <w:t>8</w:t>
      </w:r>
      <w:r>
        <w:fldChar w:fldCharType="end"/>
      </w:r>
    </w:p>
    <w:p w14:paraId="290AED2A" w14:textId="2A780D48" w:rsidR="00C649D7" w:rsidRPr="00C649D7" w:rsidRDefault="00C649D7">
      <w:pPr>
        <w:pStyle w:val="TOC3"/>
        <w:rPr>
          <w:rFonts w:ascii="Calibri" w:hAnsi="Calibri"/>
          <w:sz w:val="22"/>
          <w:szCs w:val="22"/>
          <w:lang w:eastAsia="en-GB"/>
        </w:rPr>
      </w:pPr>
      <w:r>
        <w:t>4.3.1</w:t>
      </w:r>
      <w:r w:rsidRPr="00C649D7">
        <w:rPr>
          <w:rFonts w:ascii="Calibri" w:hAnsi="Calibri"/>
          <w:sz w:val="22"/>
          <w:szCs w:val="22"/>
          <w:lang w:eastAsia="en-GB"/>
        </w:rPr>
        <w:tab/>
      </w:r>
      <w:r>
        <w:t>Provision/withdrawal</w:t>
      </w:r>
      <w:r>
        <w:tab/>
      </w:r>
      <w:r>
        <w:fldChar w:fldCharType="begin" w:fldLock="1"/>
      </w:r>
      <w:r>
        <w:instrText xml:space="preserve"> PAGEREF _Toc123627082 \h </w:instrText>
      </w:r>
      <w:r>
        <w:fldChar w:fldCharType="separate"/>
      </w:r>
      <w:r>
        <w:t>8</w:t>
      </w:r>
      <w:r>
        <w:fldChar w:fldCharType="end"/>
      </w:r>
    </w:p>
    <w:p w14:paraId="23391EB4" w14:textId="27B77706" w:rsidR="00C649D7" w:rsidRPr="00C649D7" w:rsidRDefault="00C649D7">
      <w:pPr>
        <w:pStyle w:val="TOC3"/>
        <w:rPr>
          <w:rFonts w:ascii="Calibri" w:hAnsi="Calibri"/>
          <w:sz w:val="22"/>
          <w:szCs w:val="22"/>
          <w:lang w:eastAsia="en-GB"/>
        </w:rPr>
      </w:pPr>
      <w:r>
        <w:t>4.3.2</w:t>
      </w:r>
      <w:r w:rsidRPr="00C649D7">
        <w:rPr>
          <w:rFonts w:ascii="Calibri" w:hAnsi="Calibri"/>
          <w:sz w:val="22"/>
          <w:szCs w:val="22"/>
          <w:lang w:eastAsia="en-GB"/>
        </w:rPr>
        <w:tab/>
      </w:r>
      <w:r>
        <w:t>Requirements on the transferor network side</w:t>
      </w:r>
      <w:r>
        <w:tab/>
      </w:r>
      <w:r>
        <w:fldChar w:fldCharType="begin" w:fldLock="1"/>
      </w:r>
      <w:r>
        <w:instrText xml:space="preserve"> PAGEREF _Toc123627083 \h </w:instrText>
      </w:r>
      <w:r>
        <w:fldChar w:fldCharType="separate"/>
      </w:r>
      <w:r>
        <w:t>8</w:t>
      </w:r>
      <w:r>
        <w:fldChar w:fldCharType="end"/>
      </w:r>
    </w:p>
    <w:p w14:paraId="615BACF1" w14:textId="2E572E70" w:rsidR="00C649D7" w:rsidRPr="00C649D7" w:rsidRDefault="00C649D7">
      <w:pPr>
        <w:pStyle w:val="TOC3"/>
        <w:rPr>
          <w:rFonts w:ascii="Calibri" w:hAnsi="Calibri"/>
          <w:sz w:val="22"/>
          <w:szCs w:val="22"/>
          <w:lang w:eastAsia="en-GB"/>
        </w:rPr>
      </w:pPr>
      <w:r>
        <w:t>4.3.3</w:t>
      </w:r>
      <w:r w:rsidRPr="00C649D7">
        <w:rPr>
          <w:rFonts w:ascii="Calibri" w:hAnsi="Calibri"/>
          <w:sz w:val="22"/>
          <w:szCs w:val="22"/>
          <w:lang w:eastAsia="en-GB"/>
        </w:rPr>
        <w:tab/>
      </w:r>
      <w:r>
        <w:t>Requirements on the transferee network side</w:t>
      </w:r>
      <w:r>
        <w:tab/>
      </w:r>
      <w:r>
        <w:fldChar w:fldCharType="begin" w:fldLock="1"/>
      </w:r>
      <w:r>
        <w:instrText xml:space="preserve"> PAGEREF _Toc123627084 \h </w:instrText>
      </w:r>
      <w:r>
        <w:fldChar w:fldCharType="separate"/>
      </w:r>
      <w:r>
        <w:t>8</w:t>
      </w:r>
      <w:r>
        <w:fldChar w:fldCharType="end"/>
      </w:r>
    </w:p>
    <w:p w14:paraId="15067351" w14:textId="1DFBA504" w:rsidR="00C649D7" w:rsidRPr="00C649D7" w:rsidRDefault="00C649D7">
      <w:pPr>
        <w:pStyle w:val="TOC3"/>
        <w:rPr>
          <w:rFonts w:ascii="Calibri" w:hAnsi="Calibri"/>
          <w:sz w:val="22"/>
          <w:szCs w:val="22"/>
          <w:lang w:eastAsia="en-GB"/>
        </w:rPr>
      </w:pPr>
      <w:r>
        <w:t>4.3.4</w:t>
      </w:r>
      <w:r w:rsidRPr="00C649D7">
        <w:rPr>
          <w:rFonts w:ascii="Calibri" w:hAnsi="Calibri"/>
          <w:sz w:val="22"/>
          <w:szCs w:val="22"/>
          <w:lang w:eastAsia="en-GB"/>
        </w:rPr>
        <w:tab/>
      </w:r>
      <w:r>
        <w:t>Requirements on the transfer target network side</w:t>
      </w:r>
      <w:r>
        <w:tab/>
      </w:r>
      <w:r>
        <w:fldChar w:fldCharType="begin" w:fldLock="1"/>
      </w:r>
      <w:r>
        <w:instrText xml:space="preserve"> PAGEREF _Toc123627085 \h </w:instrText>
      </w:r>
      <w:r>
        <w:fldChar w:fldCharType="separate"/>
      </w:r>
      <w:r>
        <w:t>9</w:t>
      </w:r>
      <w:r>
        <w:fldChar w:fldCharType="end"/>
      </w:r>
    </w:p>
    <w:p w14:paraId="3382B521" w14:textId="7CCA7D7A" w:rsidR="00C649D7" w:rsidRPr="00C649D7" w:rsidRDefault="00C649D7">
      <w:pPr>
        <w:pStyle w:val="TOC2"/>
        <w:rPr>
          <w:rFonts w:ascii="Calibri" w:hAnsi="Calibri"/>
          <w:sz w:val="22"/>
          <w:szCs w:val="22"/>
          <w:lang w:eastAsia="en-GB"/>
        </w:rPr>
      </w:pPr>
      <w:r>
        <w:t>4.4</w:t>
      </w:r>
      <w:r w:rsidRPr="00C649D7">
        <w:rPr>
          <w:rFonts w:ascii="Calibri" w:hAnsi="Calibri"/>
          <w:sz w:val="22"/>
          <w:szCs w:val="22"/>
          <w:lang w:eastAsia="en-GB"/>
        </w:rPr>
        <w:tab/>
      </w:r>
      <w:r>
        <w:t>Coding requirements</w:t>
      </w:r>
      <w:r>
        <w:tab/>
      </w:r>
      <w:r>
        <w:fldChar w:fldCharType="begin" w:fldLock="1"/>
      </w:r>
      <w:r>
        <w:instrText xml:space="preserve"> PAGEREF _Toc123627086 \h </w:instrText>
      </w:r>
      <w:r>
        <w:fldChar w:fldCharType="separate"/>
      </w:r>
      <w:r>
        <w:t>9</w:t>
      </w:r>
      <w:r>
        <w:fldChar w:fldCharType="end"/>
      </w:r>
    </w:p>
    <w:p w14:paraId="386B9080" w14:textId="22B9DDA7" w:rsidR="00C649D7" w:rsidRPr="00C649D7" w:rsidRDefault="00C649D7">
      <w:pPr>
        <w:pStyle w:val="TOC2"/>
        <w:rPr>
          <w:rFonts w:ascii="Calibri" w:hAnsi="Calibri"/>
          <w:sz w:val="22"/>
          <w:szCs w:val="22"/>
          <w:lang w:eastAsia="en-GB"/>
        </w:rPr>
      </w:pPr>
      <w:r>
        <w:t>4.5</w:t>
      </w:r>
      <w:r w:rsidRPr="00C649D7">
        <w:rPr>
          <w:rFonts w:ascii="Calibri" w:hAnsi="Calibri"/>
          <w:sz w:val="22"/>
          <w:szCs w:val="22"/>
          <w:lang w:eastAsia="en-GB"/>
        </w:rPr>
        <w:tab/>
      </w:r>
      <w:r>
        <w:t>Signalling requirements</w:t>
      </w:r>
      <w:r>
        <w:tab/>
      </w:r>
      <w:r>
        <w:fldChar w:fldCharType="begin" w:fldLock="1"/>
      </w:r>
      <w:r>
        <w:instrText xml:space="preserve"> PAGEREF _Toc123627087 \h </w:instrText>
      </w:r>
      <w:r>
        <w:fldChar w:fldCharType="separate"/>
      </w:r>
      <w:r>
        <w:t>9</w:t>
      </w:r>
      <w:r>
        <w:fldChar w:fldCharType="end"/>
      </w:r>
    </w:p>
    <w:p w14:paraId="11934C5B" w14:textId="773423D9" w:rsidR="00C649D7" w:rsidRPr="00C649D7" w:rsidRDefault="00C649D7">
      <w:pPr>
        <w:pStyle w:val="TOC3"/>
        <w:rPr>
          <w:rFonts w:ascii="Calibri" w:hAnsi="Calibri"/>
          <w:sz w:val="22"/>
          <w:szCs w:val="22"/>
          <w:lang w:eastAsia="en-GB"/>
        </w:rPr>
      </w:pPr>
      <w:r>
        <w:t>4.5.1</w:t>
      </w:r>
      <w:r w:rsidRPr="00C649D7">
        <w:rPr>
          <w:rFonts w:ascii="Calibri" w:hAnsi="Calibri"/>
          <w:sz w:val="22"/>
          <w:szCs w:val="22"/>
          <w:lang w:eastAsia="en-GB"/>
        </w:rPr>
        <w:tab/>
      </w:r>
      <w:r>
        <w:t>Activation/deactivation</w:t>
      </w:r>
      <w:r>
        <w:tab/>
      </w:r>
      <w:r>
        <w:fldChar w:fldCharType="begin" w:fldLock="1"/>
      </w:r>
      <w:r>
        <w:instrText xml:space="preserve"> PAGEREF _Toc123627088 \h </w:instrText>
      </w:r>
      <w:r>
        <w:fldChar w:fldCharType="separate"/>
      </w:r>
      <w:r>
        <w:t>9</w:t>
      </w:r>
      <w:r>
        <w:fldChar w:fldCharType="end"/>
      </w:r>
    </w:p>
    <w:p w14:paraId="5AE4E7F8" w14:textId="69945560" w:rsidR="00C649D7" w:rsidRPr="00C649D7" w:rsidRDefault="00C649D7">
      <w:pPr>
        <w:pStyle w:val="TOC3"/>
        <w:rPr>
          <w:rFonts w:ascii="Calibri" w:hAnsi="Calibri"/>
          <w:sz w:val="22"/>
          <w:szCs w:val="22"/>
          <w:lang w:eastAsia="en-GB"/>
        </w:rPr>
      </w:pPr>
      <w:r>
        <w:t>4.5.1A</w:t>
      </w:r>
      <w:r w:rsidRPr="00C649D7">
        <w:rPr>
          <w:rFonts w:ascii="Calibri" w:hAnsi="Calibri"/>
          <w:sz w:val="22"/>
          <w:szCs w:val="22"/>
          <w:lang w:eastAsia="en-GB"/>
        </w:rPr>
        <w:tab/>
      </w:r>
      <w:r>
        <w:t>Registration/erasure</w:t>
      </w:r>
      <w:r>
        <w:tab/>
      </w:r>
      <w:r>
        <w:fldChar w:fldCharType="begin" w:fldLock="1"/>
      </w:r>
      <w:r>
        <w:instrText xml:space="preserve"> PAGEREF _Toc123627089 \h </w:instrText>
      </w:r>
      <w:r>
        <w:fldChar w:fldCharType="separate"/>
      </w:r>
      <w:r>
        <w:t>9</w:t>
      </w:r>
      <w:r>
        <w:fldChar w:fldCharType="end"/>
      </w:r>
    </w:p>
    <w:p w14:paraId="1AA3F5AE" w14:textId="772F9646" w:rsidR="00C649D7" w:rsidRPr="00C649D7" w:rsidRDefault="00C649D7">
      <w:pPr>
        <w:pStyle w:val="TOC3"/>
        <w:rPr>
          <w:rFonts w:ascii="Calibri" w:hAnsi="Calibri"/>
          <w:sz w:val="22"/>
          <w:szCs w:val="22"/>
          <w:lang w:eastAsia="en-GB"/>
        </w:rPr>
      </w:pPr>
      <w:r>
        <w:t>4.5.1B</w:t>
      </w:r>
      <w:r w:rsidRPr="00C649D7">
        <w:rPr>
          <w:rFonts w:ascii="Calibri" w:hAnsi="Calibri"/>
          <w:sz w:val="22"/>
          <w:szCs w:val="22"/>
          <w:lang w:eastAsia="en-GB"/>
        </w:rPr>
        <w:tab/>
      </w:r>
      <w:r>
        <w:t>Interrogation</w:t>
      </w:r>
      <w:r>
        <w:tab/>
      </w:r>
      <w:r>
        <w:fldChar w:fldCharType="begin" w:fldLock="1"/>
      </w:r>
      <w:r>
        <w:instrText xml:space="preserve"> PAGEREF _Toc123627090 \h </w:instrText>
      </w:r>
      <w:r>
        <w:fldChar w:fldCharType="separate"/>
      </w:r>
      <w:r>
        <w:t>9</w:t>
      </w:r>
      <w:r>
        <w:fldChar w:fldCharType="end"/>
      </w:r>
    </w:p>
    <w:p w14:paraId="1F14CCDC" w14:textId="0A70BB4C" w:rsidR="00C649D7" w:rsidRPr="00C649D7" w:rsidRDefault="00C649D7">
      <w:pPr>
        <w:pStyle w:val="TOC3"/>
        <w:rPr>
          <w:rFonts w:ascii="Calibri" w:hAnsi="Calibri"/>
          <w:sz w:val="22"/>
          <w:szCs w:val="22"/>
          <w:lang w:eastAsia="en-GB"/>
        </w:rPr>
      </w:pPr>
      <w:r>
        <w:t>4.5.2</w:t>
      </w:r>
      <w:r w:rsidRPr="00C649D7">
        <w:rPr>
          <w:rFonts w:ascii="Calibri" w:hAnsi="Calibri"/>
          <w:sz w:val="22"/>
          <w:szCs w:val="22"/>
          <w:lang w:eastAsia="en-GB"/>
        </w:rPr>
        <w:tab/>
      </w:r>
      <w:r>
        <w:t>Invocation and operation</w:t>
      </w:r>
      <w:r>
        <w:tab/>
      </w:r>
      <w:r>
        <w:fldChar w:fldCharType="begin" w:fldLock="1"/>
      </w:r>
      <w:r>
        <w:instrText xml:space="preserve"> PAGEREF _Toc123627091 \h </w:instrText>
      </w:r>
      <w:r>
        <w:fldChar w:fldCharType="separate"/>
      </w:r>
      <w:r>
        <w:t>9</w:t>
      </w:r>
      <w:r>
        <w:fldChar w:fldCharType="end"/>
      </w:r>
    </w:p>
    <w:p w14:paraId="7C03D3AF" w14:textId="5788D913" w:rsidR="00C649D7" w:rsidRPr="00C649D7" w:rsidRDefault="00C649D7">
      <w:pPr>
        <w:pStyle w:val="TOC4"/>
        <w:rPr>
          <w:rFonts w:ascii="Calibri" w:hAnsi="Calibri"/>
          <w:sz w:val="22"/>
          <w:szCs w:val="22"/>
          <w:lang w:eastAsia="en-GB"/>
        </w:rPr>
      </w:pPr>
      <w:r>
        <w:t>4.5.2.1</w:t>
      </w:r>
      <w:r w:rsidRPr="00C649D7">
        <w:rPr>
          <w:rFonts w:ascii="Calibri" w:hAnsi="Calibri"/>
          <w:sz w:val="22"/>
          <w:szCs w:val="22"/>
          <w:lang w:eastAsia="en-GB"/>
        </w:rPr>
        <w:tab/>
      </w:r>
      <w:r>
        <w:t>Actions at the transferor UE</w:t>
      </w:r>
      <w:r>
        <w:tab/>
      </w:r>
      <w:r>
        <w:fldChar w:fldCharType="begin" w:fldLock="1"/>
      </w:r>
      <w:r>
        <w:instrText xml:space="preserve"> PAGEREF _Toc123627092 \h </w:instrText>
      </w:r>
      <w:r>
        <w:fldChar w:fldCharType="separate"/>
      </w:r>
      <w:r>
        <w:t>9</w:t>
      </w:r>
      <w:r>
        <w:fldChar w:fldCharType="end"/>
      </w:r>
    </w:p>
    <w:p w14:paraId="39DCD085" w14:textId="5ACCE4A1" w:rsidR="00C649D7" w:rsidRPr="00C649D7" w:rsidRDefault="00C649D7">
      <w:pPr>
        <w:pStyle w:val="TOC4"/>
        <w:rPr>
          <w:rFonts w:ascii="Calibri" w:hAnsi="Calibri"/>
          <w:sz w:val="22"/>
          <w:szCs w:val="22"/>
          <w:lang w:eastAsia="en-GB"/>
        </w:rPr>
      </w:pPr>
      <w:r>
        <w:t>4.5.2.2</w:t>
      </w:r>
      <w:r w:rsidRPr="00C649D7">
        <w:rPr>
          <w:rFonts w:ascii="Calibri" w:hAnsi="Calibri"/>
          <w:sz w:val="22"/>
          <w:szCs w:val="22"/>
          <w:lang w:eastAsia="en-GB"/>
        </w:rPr>
        <w:tab/>
      </w:r>
      <w:r>
        <w:t>Void</w:t>
      </w:r>
      <w:r>
        <w:tab/>
      </w:r>
      <w:r>
        <w:fldChar w:fldCharType="begin" w:fldLock="1"/>
      </w:r>
      <w:r>
        <w:instrText xml:space="preserve"> PAGEREF _Toc123627093 \h </w:instrText>
      </w:r>
      <w:r>
        <w:fldChar w:fldCharType="separate"/>
      </w:r>
      <w:r>
        <w:t>11</w:t>
      </w:r>
      <w:r>
        <w:fldChar w:fldCharType="end"/>
      </w:r>
    </w:p>
    <w:p w14:paraId="6738402D" w14:textId="503CF97E" w:rsidR="00C649D7" w:rsidRPr="00C649D7" w:rsidRDefault="00C649D7">
      <w:pPr>
        <w:pStyle w:val="TOC4"/>
        <w:rPr>
          <w:rFonts w:ascii="Calibri" w:hAnsi="Calibri"/>
          <w:sz w:val="22"/>
          <w:szCs w:val="22"/>
          <w:lang w:eastAsia="en-GB"/>
        </w:rPr>
      </w:pPr>
      <w:r>
        <w:t>4.5.2.3</w:t>
      </w:r>
      <w:r w:rsidRPr="00C649D7">
        <w:rPr>
          <w:rFonts w:ascii="Calibri" w:hAnsi="Calibri"/>
          <w:sz w:val="22"/>
          <w:szCs w:val="22"/>
          <w:lang w:eastAsia="en-GB"/>
        </w:rPr>
        <w:tab/>
      </w:r>
      <w:r>
        <w:t>Void</w:t>
      </w:r>
      <w:r>
        <w:tab/>
      </w:r>
      <w:r>
        <w:fldChar w:fldCharType="begin" w:fldLock="1"/>
      </w:r>
      <w:r>
        <w:instrText xml:space="preserve"> PAGEREF _Toc123627094 \h </w:instrText>
      </w:r>
      <w:r>
        <w:fldChar w:fldCharType="separate"/>
      </w:r>
      <w:r>
        <w:t>11</w:t>
      </w:r>
      <w:r>
        <w:fldChar w:fldCharType="end"/>
      </w:r>
    </w:p>
    <w:p w14:paraId="7402F196" w14:textId="3DDC0DAA" w:rsidR="00C649D7" w:rsidRPr="00C649D7" w:rsidRDefault="00C649D7">
      <w:pPr>
        <w:pStyle w:val="TOC4"/>
        <w:rPr>
          <w:rFonts w:ascii="Calibri" w:hAnsi="Calibri"/>
          <w:sz w:val="22"/>
          <w:szCs w:val="22"/>
          <w:lang w:eastAsia="en-GB"/>
        </w:rPr>
      </w:pPr>
      <w:r>
        <w:t>4.5.2.4</w:t>
      </w:r>
      <w:r w:rsidRPr="00C649D7">
        <w:rPr>
          <w:rFonts w:ascii="Calibri" w:hAnsi="Calibri"/>
          <w:sz w:val="22"/>
          <w:szCs w:val="22"/>
          <w:lang w:eastAsia="en-GB"/>
        </w:rPr>
        <w:tab/>
      </w:r>
      <w:r>
        <w:t>Actions at the transferor AS</w:t>
      </w:r>
      <w:r>
        <w:tab/>
      </w:r>
      <w:r>
        <w:fldChar w:fldCharType="begin" w:fldLock="1"/>
      </w:r>
      <w:r>
        <w:instrText xml:space="preserve"> PAGEREF _Toc123627095 \h </w:instrText>
      </w:r>
      <w:r>
        <w:fldChar w:fldCharType="separate"/>
      </w:r>
      <w:r>
        <w:t>11</w:t>
      </w:r>
      <w:r>
        <w:fldChar w:fldCharType="end"/>
      </w:r>
    </w:p>
    <w:p w14:paraId="2FFAEF45" w14:textId="4F21ED0E" w:rsidR="00C649D7" w:rsidRPr="00C649D7" w:rsidRDefault="00C649D7">
      <w:pPr>
        <w:pStyle w:val="TOC5"/>
        <w:rPr>
          <w:rFonts w:ascii="Calibri" w:hAnsi="Calibri"/>
          <w:sz w:val="22"/>
          <w:szCs w:val="22"/>
          <w:lang w:eastAsia="en-GB"/>
        </w:rPr>
      </w:pPr>
      <w:r>
        <w:t>4.5.2.4.1</w:t>
      </w:r>
      <w:r w:rsidRPr="00C649D7">
        <w:rPr>
          <w:rFonts w:ascii="Calibri" w:hAnsi="Calibri"/>
          <w:sz w:val="22"/>
          <w:szCs w:val="22"/>
          <w:lang w:eastAsia="en-GB"/>
        </w:rPr>
        <w:tab/>
      </w:r>
      <w:r>
        <w:t>Invocation of ECT service</w:t>
      </w:r>
      <w:r>
        <w:tab/>
      </w:r>
      <w:r>
        <w:fldChar w:fldCharType="begin" w:fldLock="1"/>
      </w:r>
      <w:r>
        <w:instrText xml:space="preserve"> PAGEREF _Toc123627096 \h </w:instrText>
      </w:r>
      <w:r>
        <w:fldChar w:fldCharType="separate"/>
      </w:r>
      <w:r>
        <w:t>11</w:t>
      </w:r>
      <w:r>
        <w:fldChar w:fldCharType="end"/>
      </w:r>
    </w:p>
    <w:p w14:paraId="48B9F392" w14:textId="14D4C139" w:rsidR="00C649D7" w:rsidRPr="00C649D7" w:rsidRDefault="00C649D7">
      <w:pPr>
        <w:pStyle w:val="TOC6"/>
        <w:rPr>
          <w:rFonts w:ascii="Calibri" w:hAnsi="Calibri"/>
          <w:sz w:val="22"/>
          <w:szCs w:val="22"/>
          <w:lang w:eastAsia="en-GB"/>
        </w:rPr>
      </w:pPr>
      <w:r>
        <w:t>4.5.2.4.1.1</w:t>
      </w:r>
      <w:r w:rsidRPr="00C649D7">
        <w:rPr>
          <w:rFonts w:ascii="Calibri" w:hAnsi="Calibri"/>
          <w:sz w:val="22"/>
          <w:szCs w:val="22"/>
          <w:lang w:eastAsia="en-GB"/>
        </w:rPr>
        <w:tab/>
      </w:r>
      <w:r>
        <w:t>Prerequisite for invocation of the ECT service</w:t>
      </w:r>
      <w:r>
        <w:tab/>
      </w:r>
      <w:r>
        <w:fldChar w:fldCharType="begin" w:fldLock="1"/>
      </w:r>
      <w:r>
        <w:instrText xml:space="preserve"> PAGEREF _Toc123627097 \h </w:instrText>
      </w:r>
      <w:r>
        <w:fldChar w:fldCharType="separate"/>
      </w:r>
      <w:r>
        <w:t>11</w:t>
      </w:r>
      <w:r>
        <w:fldChar w:fldCharType="end"/>
      </w:r>
    </w:p>
    <w:p w14:paraId="20C20926" w14:textId="12FADA11" w:rsidR="00C649D7" w:rsidRPr="00C649D7" w:rsidRDefault="00C649D7">
      <w:pPr>
        <w:pStyle w:val="TOC6"/>
        <w:rPr>
          <w:rFonts w:ascii="Calibri" w:hAnsi="Calibri"/>
          <w:sz w:val="22"/>
          <w:szCs w:val="22"/>
          <w:lang w:eastAsia="en-GB"/>
        </w:rPr>
      </w:pPr>
      <w:r>
        <w:t>4.5.2.4.1.2</w:t>
      </w:r>
      <w:r w:rsidRPr="00C649D7">
        <w:rPr>
          <w:rFonts w:ascii="Calibri" w:hAnsi="Calibri"/>
          <w:sz w:val="22"/>
          <w:szCs w:val="22"/>
          <w:lang w:eastAsia="en-GB"/>
        </w:rPr>
        <w:tab/>
      </w:r>
      <w:r>
        <w:t>Determine whether the ECT applies</w:t>
      </w:r>
      <w:r>
        <w:tab/>
      </w:r>
      <w:r>
        <w:fldChar w:fldCharType="begin" w:fldLock="1"/>
      </w:r>
      <w:r>
        <w:instrText xml:space="preserve"> PAGEREF _Toc123627098 \h </w:instrText>
      </w:r>
      <w:r>
        <w:fldChar w:fldCharType="separate"/>
      </w:r>
      <w:r>
        <w:t>11</w:t>
      </w:r>
      <w:r>
        <w:fldChar w:fldCharType="end"/>
      </w:r>
    </w:p>
    <w:p w14:paraId="4EE5B9DD" w14:textId="37F03A5C" w:rsidR="00C649D7" w:rsidRPr="00C649D7" w:rsidRDefault="00C649D7">
      <w:pPr>
        <w:pStyle w:val="TOC7"/>
        <w:rPr>
          <w:rFonts w:ascii="Calibri" w:hAnsi="Calibri"/>
          <w:sz w:val="22"/>
          <w:szCs w:val="22"/>
          <w:lang w:eastAsia="en-GB"/>
        </w:rPr>
      </w:pPr>
      <w:r>
        <w:t>4.5.2.4.1.2.1</w:t>
      </w:r>
      <w:r w:rsidRPr="00C649D7">
        <w:rPr>
          <w:rFonts w:ascii="Calibri" w:hAnsi="Calibri"/>
          <w:sz w:val="22"/>
          <w:szCs w:val="22"/>
          <w:lang w:eastAsia="en-GB"/>
        </w:rPr>
        <w:tab/>
      </w:r>
      <w:r>
        <w:t>REFER request received on a separate dialog</w:t>
      </w:r>
      <w:r>
        <w:tab/>
      </w:r>
      <w:r>
        <w:fldChar w:fldCharType="begin" w:fldLock="1"/>
      </w:r>
      <w:r>
        <w:instrText xml:space="preserve"> PAGEREF _Toc123627099 \h </w:instrText>
      </w:r>
      <w:r>
        <w:fldChar w:fldCharType="separate"/>
      </w:r>
      <w:r>
        <w:t>11</w:t>
      </w:r>
      <w:r>
        <w:fldChar w:fldCharType="end"/>
      </w:r>
    </w:p>
    <w:p w14:paraId="5E1842ED" w14:textId="2679303C" w:rsidR="00C649D7" w:rsidRPr="00C649D7" w:rsidRDefault="00C649D7">
      <w:pPr>
        <w:pStyle w:val="TOC7"/>
        <w:rPr>
          <w:rFonts w:ascii="Calibri" w:hAnsi="Calibri"/>
          <w:sz w:val="22"/>
          <w:szCs w:val="22"/>
          <w:lang w:eastAsia="en-GB"/>
        </w:rPr>
      </w:pPr>
      <w:r>
        <w:t>4.5.2.4.1.2.2</w:t>
      </w:r>
      <w:r w:rsidRPr="00C649D7">
        <w:rPr>
          <w:rFonts w:ascii="Calibri" w:hAnsi="Calibri"/>
          <w:sz w:val="22"/>
          <w:szCs w:val="22"/>
          <w:lang w:eastAsia="en-GB"/>
        </w:rPr>
        <w:tab/>
      </w:r>
      <w:r>
        <w:t>REFER request received in the to be transferred dialog</w:t>
      </w:r>
      <w:r>
        <w:tab/>
      </w:r>
      <w:r>
        <w:fldChar w:fldCharType="begin" w:fldLock="1"/>
      </w:r>
      <w:r>
        <w:instrText xml:space="preserve"> PAGEREF _Toc123627100 \h </w:instrText>
      </w:r>
      <w:r>
        <w:fldChar w:fldCharType="separate"/>
      </w:r>
      <w:r>
        <w:t>11</w:t>
      </w:r>
      <w:r>
        <w:fldChar w:fldCharType="end"/>
      </w:r>
    </w:p>
    <w:p w14:paraId="63CC70A9" w14:textId="487CED6E" w:rsidR="00C649D7" w:rsidRPr="00C649D7" w:rsidRDefault="00C649D7">
      <w:pPr>
        <w:pStyle w:val="TOC7"/>
        <w:rPr>
          <w:rFonts w:ascii="Calibri" w:hAnsi="Calibri"/>
          <w:sz w:val="22"/>
          <w:szCs w:val="22"/>
          <w:lang w:eastAsia="en-GB"/>
        </w:rPr>
      </w:pPr>
      <w:r>
        <w:t>4.5.2.4.1.2.2A</w:t>
      </w:r>
      <w:r w:rsidRPr="00C649D7">
        <w:rPr>
          <w:rFonts w:ascii="Calibri" w:hAnsi="Calibri"/>
          <w:sz w:val="22"/>
          <w:szCs w:val="22"/>
          <w:lang w:eastAsia="en-GB"/>
        </w:rPr>
        <w:tab/>
      </w:r>
      <w:r>
        <w:t>Procedures for call transfer with 3PCC</w:t>
      </w:r>
      <w:r>
        <w:tab/>
      </w:r>
      <w:r>
        <w:fldChar w:fldCharType="begin" w:fldLock="1"/>
      </w:r>
      <w:r>
        <w:instrText xml:space="preserve"> PAGEREF _Toc123627101 \h </w:instrText>
      </w:r>
      <w:r>
        <w:fldChar w:fldCharType="separate"/>
      </w:r>
      <w:r>
        <w:t>12</w:t>
      </w:r>
      <w:r>
        <w:fldChar w:fldCharType="end"/>
      </w:r>
    </w:p>
    <w:p w14:paraId="350AF92F" w14:textId="1D64A4D7" w:rsidR="00C649D7" w:rsidRPr="00C649D7" w:rsidRDefault="00C649D7">
      <w:pPr>
        <w:pStyle w:val="TOC6"/>
        <w:rPr>
          <w:rFonts w:ascii="Calibri" w:hAnsi="Calibri"/>
          <w:sz w:val="22"/>
          <w:szCs w:val="22"/>
          <w:lang w:eastAsia="en-GB"/>
        </w:rPr>
      </w:pPr>
      <w:r>
        <w:t>4.5.2.4.1.2.3</w:t>
      </w:r>
      <w:r w:rsidRPr="00C649D7">
        <w:rPr>
          <w:rFonts w:ascii="Calibri" w:hAnsi="Calibri"/>
          <w:sz w:val="22"/>
          <w:szCs w:val="22"/>
          <w:lang w:eastAsia="en-GB"/>
        </w:rPr>
        <w:tab/>
      </w:r>
      <w:r>
        <w:t>Actions of ECT when invoked with a transfer request</w:t>
      </w:r>
      <w:r>
        <w:tab/>
      </w:r>
      <w:r>
        <w:fldChar w:fldCharType="begin" w:fldLock="1"/>
      </w:r>
      <w:r>
        <w:instrText xml:space="preserve"> PAGEREF _Toc123627102 \h </w:instrText>
      </w:r>
      <w:r>
        <w:fldChar w:fldCharType="separate"/>
      </w:r>
      <w:r>
        <w:t>12</w:t>
      </w:r>
      <w:r>
        <w:fldChar w:fldCharType="end"/>
      </w:r>
    </w:p>
    <w:p w14:paraId="0106483C" w14:textId="5FC64443" w:rsidR="00C649D7" w:rsidRPr="00C649D7" w:rsidRDefault="00C649D7">
      <w:pPr>
        <w:pStyle w:val="TOC5"/>
        <w:rPr>
          <w:rFonts w:ascii="Calibri" w:hAnsi="Calibri"/>
          <w:sz w:val="22"/>
          <w:szCs w:val="22"/>
          <w:lang w:eastAsia="en-GB"/>
        </w:rPr>
      </w:pPr>
      <w:r>
        <w:t>4.5.2.4.2</w:t>
      </w:r>
      <w:r w:rsidRPr="00C649D7">
        <w:rPr>
          <w:rFonts w:ascii="Calibri" w:hAnsi="Calibri"/>
          <w:sz w:val="22"/>
          <w:szCs w:val="22"/>
          <w:lang w:eastAsia="en-GB"/>
        </w:rPr>
        <w:tab/>
      </w:r>
      <w:r>
        <w:t>Subsequent procedures</w:t>
      </w:r>
      <w:r>
        <w:tab/>
      </w:r>
      <w:r>
        <w:fldChar w:fldCharType="begin" w:fldLock="1"/>
      </w:r>
      <w:r>
        <w:instrText xml:space="preserve"> PAGEREF _Toc123627103 \h </w:instrText>
      </w:r>
      <w:r>
        <w:fldChar w:fldCharType="separate"/>
      </w:r>
      <w:r>
        <w:t>13</w:t>
      </w:r>
      <w:r>
        <w:fldChar w:fldCharType="end"/>
      </w:r>
    </w:p>
    <w:p w14:paraId="690DD633" w14:textId="0ABF05E9" w:rsidR="00C649D7" w:rsidRPr="00C649D7" w:rsidRDefault="00C649D7">
      <w:pPr>
        <w:pStyle w:val="TOC6"/>
        <w:rPr>
          <w:rFonts w:ascii="Calibri" w:hAnsi="Calibri"/>
          <w:sz w:val="22"/>
          <w:szCs w:val="22"/>
          <w:lang w:eastAsia="en-GB"/>
        </w:rPr>
      </w:pPr>
      <w:r>
        <w:t>4.5.2.4.2.1</w:t>
      </w:r>
      <w:r w:rsidRPr="00C649D7">
        <w:rPr>
          <w:rFonts w:ascii="Calibri" w:hAnsi="Calibri"/>
          <w:sz w:val="22"/>
          <w:szCs w:val="22"/>
          <w:lang w:eastAsia="en-GB"/>
        </w:rPr>
        <w:tab/>
      </w:r>
      <w:r>
        <w:t>Actions of ECT when invoked again by the transferred communication</w:t>
      </w:r>
      <w:r>
        <w:tab/>
      </w:r>
      <w:r>
        <w:fldChar w:fldCharType="begin" w:fldLock="1"/>
      </w:r>
      <w:r>
        <w:instrText xml:space="preserve"> PAGEREF _Toc123627104 \h </w:instrText>
      </w:r>
      <w:r>
        <w:fldChar w:fldCharType="separate"/>
      </w:r>
      <w:r>
        <w:t>13</w:t>
      </w:r>
      <w:r>
        <w:fldChar w:fldCharType="end"/>
      </w:r>
    </w:p>
    <w:p w14:paraId="52DF4967" w14:textId="064124B5" w:rsidR="00C649D7" w:rsidRPr="00C649D7" w:rsidRDefault="00C649D7">
      <w:pPr>
        <w:pStyle w:val="TOC4"/>
        <w:rPr>
          <w:rFonts w:ascii="Calibri" w:hAnsi="Calibri"/>
          <w:sz w:val="22"/>
          <w:szCs w:val="22"/>
          <w:lang w:eastAsia="en-GB"/>
        </w:rPr>
      </w:pPr>
      <w:r>
        <w:t>4.5.2.5</w:t>
      </w:r>
      <w:r w:rsidRPr="00C649D7">
        <w:rPr>
          <w:rFonts w:ascii="Calibri" w:hAnsi="Calibri"/>
          <w:sz w:val="22"/>
          <w:szCs w:val="22"/>
          <w:lang w:eastAsia="en-GB"/>
        </w:rPr>
        <w:tab/>
      </w:r>
      <w:r>
        <w:t>Actions at the transferee UE</w:t>
      </w:r>
      <w:r>
        <w:tab/>
      </w:r>
      <w:r>
        <w:fldChar w:fldCharType="begin" w:fldLock="1"/>
      </w:r>
      <w:r>
        <w:instrText xml:space="preserve"> PAGEREF _Toc123627105 \h </w:instrText>
      </w:r>
      <w:r>
        <w:fldChar w:fldCharType="separate"/>
      </w:r>
      <w:r>
        <w:t>14</w:t>
      </w:r>
      <w:r>
        <w:fldChar w:fldCharType="end"/>
      </w:r>
    </w:p>
    <w:p w14:paraId="5B0FE8C8" w14:textId="66AB0F93" w:rsidR="00C649D7" w:rsidRPr="00C649D7" w:rsidRDefault="00C649D7">
      <w:pPr>
        <w:pStyle w:val="TOC5"/>
        <w:rPr>
          <w:rFonts w:ascii="Calibri" w:hAnsi="Calibri"/>
          <w:sz w:val="22"/>
          <w:szCs w:val="22"/>
          <w:lang w:eastAsia="en-GB"/>
        </w:rPr>
      </w:pPr>
      <w:r>
        <w:t>4.5.2.5.1</w:t>
      </w:r>
      <w:r w:rsidRPr="00C649D7">
        <w:rPr>
          <w:rFonts w:ascii="Calibri" w:hAnsi="Calibri"/>
          <w:sz w:val="22"/>
          <w:szCs w:val="22"/>
          <w:lang w:eastAsia="en-GB"/>
        </w:rPr>
        <w:tab/>
      </w:r>
      <w:r>
        <w:t>Actions at the transferee UE (without 3PCC)</w:t>
      </w:r>
      <w:r>
        <w:tab/>
      </w:r>
      <w:r>
        <w:fldChar w:fldCharType="begin" w:fldLock="1"/>
      </w:r>
      <w:r>
        <w:instrText xml:space="preserve"> PAGEREF _Toc123627106 \h </w:instrText>
      </w:r>
      <w:r>
        <w:fldChar w:fldCharType="separate"/>
      </w:r>
      <w:r>
        <w:t>14</w:t>
      </w:r>
      <w:r>
        <w:fldChar w:fldCharType="end"/>
      </w:r>
    </w:p>
    <w:p w14:paraId="0C621DDF" w14:textId="6E375A64" w:rsidR="00C649D7" w:rsidRPr="00C649D7" w:rsidRDefault="00C649D7">
      <w:pPr>
        <w:pStyle w:val="TOC5"/>
        <w:rPr>
          <w:rFonts w:ascii="Calibri" w:hAnsi="Calibri"/>
          <w:sz w:val="22"/>
          <w:szCs w:val="22"/>
          <w:lang w:eastAsia="en-GB"/>
        </w:rPr>
      </w:pPr>
      <w:r>
        <w:t>4.5.2.5.2</w:t>
      </w:r>
      <w:r w:rsidRPr="00C649D7">
        <w:rPr>
          <w:rFonts w:ascii="Calibri" w:hAnsi="Calibri"/>
          <w:sz w:val="22"/>
          <w:szCs w:val="22"/>
          <w:lang w:eastAsia="en-GB"/>
        </w:rPr>
        <w:tab/>
      </w:r>
      <w:r>
        <w:t>Actions at the transferee UE (with 3PCC)</w:t>
      </w:r>
      <w:r>
        <w:tab/>
      </w:r>
      <w:r>
        <w:fldChar w:fldCharType="begin" w:fldLock="1"/>
      </w:r>
      <w:r>
        <w:instrText xml:space="preserve"> PAGEREF _Toc123627107 \h </w:instrText>
      </w:r>
      <w:r>
        <w:fldChar w:fldCharType="separate"/>
      </w:r>
      <w:r>
        <w:t>14</w:t>
      </w:r>
      <w:r>
        <w:fldChar w:fldCharType="end"/>
      </w:r>
    </w:p>
    <w:p w14:paraId="2B20A5FE" w14:textId="57F3D69C" w:rsidR="00C649D7" w:rsidRPr="00C649D7" w:rsidRDefault="00C649D7">
      <w:pPr>
        <w:pStyle w:val="TOC4"/>
        <w:rPr>
          <w:rFonts w:ascii="Calibri" w:hAnsi="Calibri"/>
          <w:sz w:val="22"/>
          <w:szCs w:val="22"/>
          <w:lang w:eastAsia="en-GB"/>
        </w:rPr>
      </w:pPr>
      <w:r>
        <w:t>4.5.2.6</w:t>
      </w:r>
      <w:r w:rsidRPr="00C649D7">
        <w:rPr>
          <w:rFonts w:ascii="Calibri" w:hAnsi="Calibri"/>
          <w:sz w:val="22"/>
          <w:szCs w:val="22"/>
          <w:lang w:eastAsia="en-GB"/>
        </w:rPr>
        <w:tab/>
      </w:r>
      <w:r>
        <w:t>Void</w:t>
      </w:r>
      <w:r>
        <w:tab/>
      </w:r>
      <w:r>
        <w:fldChar w:fldCharType="begin" w:fldLock="1"/>
      </w:r>
      <w:r>
        <w:instrText xml:space="preserve"> PAGEREF _Toc123627108 \h </w:instrText>
      </w:r>
      <w:r>
        <w:fldChar w:fldCharType="separate"/>
      </w:r>
      <w:r>
        <w:t>14</w:t>
      </w:r>
      <w:r>
        <w:fldChar w:fldCharType="end"/>
      </w:r>
    </w:p>
    <w:p w14:paraId="1E8CBAAC" w14:textId="7B0FBB2A" w:rsidR="00C649D7" w:rsidRPr="00C649D7" w:rsidRDefault="00C649D7">
      <w:pPr>
        <w:pStyle w:val="TOC4"/>
        <w:rPr>
          <w:rFonts w:ascii="Calibri" w:hAnsi="Calibri"/>
          <w:sz w:val="22"/>
          <w:szCs w:val="22"/>
          <w:lang w:eastAsia="en-GB"/>
        </w:rPr>
      </w:pPr>
      <w:r>
        <w:t>4.5.2.7</w:t>
      </w:r>
      <w:r w:rsidRPr="00C649D7">
        <w:rPr>
          <w:rFonts w:ascii="Calibri" w:hAnsi="Calibri"/>
          <w:sz w:val="22"/>
          <w:szCs w:val="22"/>
          <w:lang w:eastAsia="en-GB"/>
        </w:rPr>
        <w:tab/>
      </w:r>
      <w:r>
        <w:t>Actions at the transferee AS</w:t>
      </w:r>
      <w:r>
        <w:tab/>
      </w:r>
      <w:r>
        <w:fldChar w:fldCharType="begin" w:fldLock="1"/>
      </w:r>
      <w:r>
        <w:instrText xml:space="preserve"> PAGEREF _Toc123627109 \h </w:instrText>
      </w:r>
      <w:r>
        <w:fldChar w:fldCharType="separate"/>
      </w:r>
      <w:r>
        <w:t>14</w:t>
      </w:r>
      <w:r>
        <w:fldChar w:fldCharType="end"/>
      </w:r>
    </w:p>
    <w:p w14:paraId="17E21135" w14:textId="61FF2EA8" w:rsidR="00C649D7" w:rsidRPr="00C649D7" w:rsidRDefault="00C649D7">
      <w:pPr>
        <w:pStyle w:val="TOC5"/>
        <w:rPr>
          <w:rFonts w:ascii="Calibri" w:hAnsi="Calibri"/>
          <w:sz w:val="22"/>
          <w:szCs w:val="22"/>
          <w:lang w:eastAsia="en-GB"/>
        </w:rPr>
      </w:pPr>
      <w:r>
        <w:t>4.5.2.</w:t>
      </w:r>
      <w:r>
        <w:rPr>
          <w:lang w:eastAsia="zh-CN"/>
        </w:rPr>
        <w:t>7</w:t>
      </w:r>
      <w:r>
        <w:t>.</w:t>
      </w:r>
      <w:r>
        <w:rPr>
          <w:lang w:eastAsia="zh-CN"/>
        </w:rPr>
        <w:t>0</w:t>
      </w:r>
      <w:r w:rsidRPr="00C649D7">
        <w:rPr>
          <w:rFonts w:ascii="Calibri" w:hAnsi="Calibri"/>
          <w:sz w:val="22"/>
          <w:szCs w:val="22"/>
          <w:lang w:eastAsia="en-GB"/>
        </w:rPr>
        <w:tab/>
      </w:r>
      <w:r>
        <w:t>Prerequisite for invocation of the ECT service</w:t>
      </w:r>
      <w:r>
        <w:tab/>
      </w:r>
      <w:r>
        <w:fldChar w:fldCharType="begin" w:fldLock="1"/>
      </w:r>
      <w:r>
        <w:instrText xml:space="preserve"> PAGEREF _Toc123627110 \h </w:instrText>
      </w:r>
      <w:r>
        <w:fldChar w:fldCharType="separate"/>
      </w:r>
      <w:r>
        <w:t>14</w:t>
      </w:r>
      <w:r>
        <w:fldChar w:fldCharType="end"/>
      </w:r>
    </w:p>
    <w:p w14:paraId="56BAE4FC" w14:textId="4F68FF9E" w:rsidR="00C649D7" w:rsidRPr="00C649D7" w:rsidRDefault="00C649D7">
      <w:pPr>
        <w:pStyle w:val="TOC5"/>
        <w:rPr>
          <w:rFonts w:ascii="Calibri" w:hAnsi="Calibri"/>
          <w:sz w:val="22"/>
          <w:szCs w:val="22"/>
          <w:lang w:eastAsia="en-GB"/>
        </w:rPr>
      </w:pPr>
      <w:r>
        <w:t>4.5.2.7.1</w:t>
      </w:r>
      <w:r w:rsidRPr="00C649D7">
        <w:rPr>
          <w:rFonts w:ascii="Calibri" w:hAnsi="Calibri"/>
          <w:sz w:val="22"/>
          <w:szCs w:val="22"/>
          <w:lang w:eastAsia="en-GB"/>
        </w:rPr>
        <w:tab/>
      </w:r>
      <w:r>
        <w:t>Determine whether ECT applies</w:t>
      </w:r>
      <w:r>
        <w:tab/>
      </w:r>
      <w:r>
        <w:fldChar w:fldCharType="begin" w:fldLock="1"/>
      </w:r>
      <w:r>
        <w:instrText xml:space="preserve"> PAGEREF _Toc123627111 \h </w:instrText>
      </w:r>
      <w:r>
        <w:fldChar w:fldCharType="separate"/>
      </w:r>
      <w:r>
        <w:t>14</w:t>
      </w:r>
      <w:r>
        <w:fldChar w:fldCharType="end"/>
      </w:r>
    </w:p>
    <w:p w14:paraId="5AEF835E" w14:textId="52140204" w:rsidR="00C649D7" w:rsidRPr="00C649D7" w:rsidRDefault="00C649D7">
      <w:pPr>
        <w:pStyle w:val="TOC5"/>
        <w:rPr>
          <w:rFonts w:ascii="Calibri" w:hAnsi="Calibri"/>
          <w:sz w:val="22"/>
          <w:szCs w:val="22"/>
          <w:lang w:eastAsia="en-GB"/>
        </w:rPr>
      </w:pPr>
      <w:r>
        <w:t>4.5.2.7.2</w:t>
      </w:r>
      <w:r w:rsidRPr="00C649D7">
        <w:rPr>
          <w:rFonts w:ascii="Calibri" w:hAnsi="Calibri"/>
          <w:sz w:val="22"/>
          <w:szCs w:val="22"/>
          <w:lang w:eastAsia="en-GB"/>
        </w:rPr>
        <w:tab/>
      </w:r>
      <w:r>
        <w:t>Actions of the ECT AS when invoked with a transfer request</w:t>
      </w:r>
      <w:r>
        <w:tab/>
      </w:r>
      <w:r>
        <w:fldChar w:fldCharType="begin" w:fldLock="1"/>
      </w:r>
      <w:r>
        <w:instrText xml:space="preserve"> PAGEREF _Toc123627112 \h </w:instrText>
      </w:r>
      <w:r>
        <w:fldChar w:fldCharType="separate"/>
      </w:r>
      <w:r>
        <w:t>14</w:t>
      </w:r>
      <w:r>
        <w:fldChar w:fldCharType="end"/>
      </w:r>
    </w:p>
    <w:p w14:paraId="318F959A" w14:textId="400451E2" w:rsidR="00C649D7" w:rsidRPr="00C649D7" w:rsidRDefault="00C649D7">
      <w:pPr>
        <w:pStyle w:val="TOC5"/>
        <w:rPr>
          <w:rFonts w:ascii="Calibri" w:hAnsi="Calibri"/>
          <w:sz w:val="22"/>
          <w:szCs w:val="22"/>
          <w:lang w:eastAsia="en-GB"/>
        </w:rPr>
      </w:pPr>
      <w:r>
        <w:t>4.5.2.7.3</w:t>
      </w:r>
      <w:r w:rsidRPr="00C649D7">
        <w:rPr>
          <w:rFonts w:ascii="Calibri" w:hAnsi="Calibri"/>
          <w:sz w:val="22"/>
          <w:szCs w:val="22"/>
          <w:lang w:eastAsia="en-GB"/>
        </w:rPr>
        <w:tab/>
      </w:r>
      <w:r>
        <w:t>Actions of the ECT AS when invoked again by the transferred communication</w:t>
      </w:r>
      <w:r>
        <w:tab/>
      </w:r>
      <w:r>
        <w:fldChar w:fldCharType="begin" w:fldLock="1"/>
      </w:r>
      <w:r>
        <w:instrText xml:space="preserve"> PAGEREF _Toc123627113 \h </w:instrText>
      </w:r>
      <w:r>
        <w:fldChar w:fldCharType="separate"/>
      </w:r>
      <w:r>
        <w:t>15</w:t>
      </w:r>
      <w:r>
        <w:fldChar w:fldCharType="end"/>
      </w:r>
    </w:p>
    <w:p w14:paraId="6C6AF05C" w14:textId="2AAA54AE" w:rsidR="00C649D7" w:rsidRPr="00C649D7" w:rsidRDefault="00C649D7">
      <w:pPr>
        <w:pStyle w:val="TOC4"/>
        <w:rPr>
          <w:rFonts w:ascii="Calibri" w:hAnsi="Calibri"/>
          <w:sz w:val="22"/>
          <w:szCs w:val="22"/>
          <w:lang w:eastAsia="en-GB"/>
        </w:rPr>
      </w:pPr>
      <w:r w:rsidRPr="00ED0BBF">
        <w:rPr>
          <w:lang w:val="nl-NL"/>
        </w:rPr>
        <w:t>4.5.2.8</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_Toc123627114 \h </w:instrText>
      </w:r>
      <w:r>
        <w:fldChar w:fldCharType="separate"/>
      </w:r>
      <w:r>
        <w:t>15</w:t>
      </w:r>
      <w:r>
        <w:fldChar w:fldCharType="end"/>
      </w:r>
    </w:p>
    <w:p w14:paraId="5D93FB32" w14:textId="13928D30" w:rsidR="00C649D7" w:rsidRPr="00C649D7" w:rsidRDefault="00C649D7">
      <w:pPr>
        <w:pStyle w:val="TOC4"/>
        <w:rPr>
          <w:rFonts w:ascii="Calibri" w:hAnsi="Calibri"/>
          <w:sz w:val="22"/>
          <w:szCs w:val="22"/>
          <w:lang w:eastAsia="en-GB"/>
        </w:rPr>
      </w:pPr>
      <w:r w:rsidRPr="00ED0BBF">
        <w:rPr>
          <w:lang w:val="nl-NL"/>
        </w:rPr>
        <w:t>4.5.2.9</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_Toc123627115 \h </w:instrText>
      </w:r>
      <w:r>
        <w:fldChar w:fldCharType="separate"/>
      </w:r>
      <w:r>
        <w:t>15</w:t>
      </w:r>
      <w:r>
        <w:fldChar w:fldCharType="end"/>
      </w:r>
    </w:p>
    <w:p w14:paraId="11189E16" w14:textId="39AB7342" w:rsidR="00C649D7" w:rsidRPr="00C649D7" w:rsidRDefault="00C649D7">
      <w:pPr>
        <w:pStyle w:val="TOC4"/>
        <w:rPr>
          <w:rFonts w:ascii="Calibri" w:hAnsi="Calibri"/>
          <w:sz w:val="22"/>
          <w:szCs w:val="22"/>
          <w:lang w:eastAsia="en-GB"/>
        </w:rPr>
      </w:pPr>
      <w:r w:rsidRPr="00ED0BBF">
        <w:rPr>
          <w:lang w:val="nl-NL"/>
        </w:rPr>
        <w:t>4.5.2.10</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_Toc123627116 \h </w:instrText>
      </w:r>
      <w:r>
        <w:fldChar w:fldCharType="separate"/>
      </w:r>
      <w:r>
        <w:t>15</w:t>
      </w:r>
      <w:r>
        <w:fldChar w:fldCharType="end"/>
      </w:r>
    </w:p>
    <w:p w14:paraId="78755B33" w14:textId="28E1AA17" w:rsidR="00C649D7" w:rsidRPr="00C649D7" w:rsidRDefault="00C649D7">
      <w:pPr>
        <w:pStyle w:val="TOC4"/>
        <w:rPr>
          <w:rFonts w:ascii="Calibri" w:hAnsi="Calibri"/>
          <w:sz w:val="22"/>
          <w:szCs w:val="22"/>
          <w:lang w:eastAsia="en-GB"/>
        </w:rPr>
      </w:pPr>
      <w:r w:rsidRPr="00ED0BBF">
        <w:rPr>
          <w:lang w:val="nl-NL"/>
        </w:rPr>
        <w:t>4.5.2.11</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_Toc123627117 \h </w:instrText>
      </w:r>
      <w:r>
        <w:fldChar w:fldCharType="separate"/>
      </w:r>
      <w:r>
        <w:t>15</w:t>
      </w:r>
      <w:r>
        <w:fldChar w:fldCharType="end"/>
      </w:r>
    </w:p>
    <w:p w14:paraId="4938AFFC" w14:textId="29224AC6" w:rsidR="00C649D7" w:rsidRPr="00C649D7" w:rsidRDefault="00C649D7">
      <w:pPr>
        <w:pStyle w:val="TOC4"/>
        <w:rPr>
          <w:rFonts w:ascii="Calibri" w:hAnsi="Calibri"/>
          <w:sz w:val="22"/>
          <w:szCs w:val="22"/>
          <w:lang w:eastAsia="en-GB"/>
        </w:rPr>
      </w:pPr>
      <w:r w:rsidRPr="00ED0BBF">
        <w:rPr>
          <w:lang w:val="nl-NL"/>
        </w:rPr>
        <w:t>4.5.2.12</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_Toc123627118 \h </w:instrText>
      </w:r>
      <w:r>
        <w:fldChar w:fldCharType="separate"/>
      </w:r>
      <w:r>
        <w:t>15</w:t>
      </w:r>
      <w:r>
        <w:fldChar w:fldCharType="end"/>
      </w:r>
    </w:p>
    <w:p w14:paraId="1EC42526" w14:textId="3DC2E3C8" w:rsidR="00C649D7" w:rsidRPr="00C649D7" w:rsidRDefault="00C649D7">
      <w:pPr>
        <w:pStyle w:val="TOC4"/>
        <w:rPr>
          <w:rFonts w:ascii="Calibri" w:hAnsi="Calibri"/>
          <w:sz w:val="22"/>
          <w:szCs w:val="22"/>
          <w:lang w:eastAsia="en-GB"/>
        </w:rPr>
      </w:pPr>
      <w:r w:rsidRPr="00ED0BBF">
        <w:rPr>
          <w:lang w:val="nl-NL"/>
        </w:rPr>
        <w:t>4.5.2.13</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_Toc123627119 \h </w:instrText>
      </w:r>
      <w:r>
        <w:fldChar w:fldCharType="separate"/>
      </w:r>
      <w:r>
        <w:t>15</w:t>
      </w:r>
      <w:r>
        <w:fldChar w:fldCharType="end"/>
      </w:r>
    </w:p>
    <w:p w14:paraId="65D1EB09" w14:textId="6290CCDD" w:rsidR="00C649D7" w:rsidRPr="00C649D7" w:rsidRDefault="00C649D7">
      <w:pPr>
        <w:pStyle w:val="TOC4"/>
        <w:rPr>
          <w:rFonts w:ascii="Calibri" w:hAnsi="Calibri"/>
          <w:sz w:val="22"/>
          <w:szCs w:val="22"/>
          <w:lang w:eastAsia="en-GB"/>
        </w:rPr>
      </w:pPr>
      <w:r>
        <w:t>4.5.2.14</w:t>
      </w:r>
      <w:r w:rsidRPr="00C649D7">
        <w:rPr>
          <w:rFonts w:ascii="Calibri" w:hAnsi="Calibri"/>
          <w:sz w:val="22"/>
          <w:szCs w:val="22"/>
          <w:lang w:eastAsia="en-GB"/>
        </w:rPr>
        <w:tab/>
      </w:r>
      <w:r>
        <w:t>Void</w:t>
      </w:r>
      <w:r>
        <w:tab/>
      </w:r>
      <w:r>
        <w:fldChar w:fldCharType="begin" w:fldLock="1"/>
      </w:r>
      <w:r>
        <w:instrText xml:space="preserve"> PAGEREF _Toc123627120 \h </w:instrText>
      </w:r>
      <w:r>
        <w:fldChar w:fldCharType="separate"/>
      </w:r>
      <w:r>
        <w:t>15</w:t>
      </w:r>
      <w:r>
        <w:fldChar w:fldCharType="end"/>
      </w:r>
    </w:p>
    <w:p w14:paraId="41329601" w14:textId="7ABBB53F" w:rsidR="00C649D7" w:rsidRPr="00C649D7" w:rsidRDefault="00C649D7">
      <w:pPr>
        <w:pStyle w:val="TOC4"/>
        <w:rPr>
          <w:rFonts w:ascii="Calibri" w:hAnsi="Calibri"/>
          <w:sz w:val="22"/>
          <w:szCs w:val="22"/>
          <w:lang w:eastAsia="en-GB"/>
        </w:rPr>
      </w:pPr>
      <w:r>
        <w:t>4.5.2.15</w:t>
      </w:r>
      <w:r w:rsidRPr="00C649D7">
        <w:rPr>
          <w:rFonts w:ascii="Calibri" w:hAnsi="Calibri"/>
          <w:sz w:val="22"/>
          <w:szCs w:val="22"/>
          <w:lang w:eastAsia="en-GB"/>
        </w:rPr>
        <w:tab/>
      </w:r>
      <w:r>
        <w:t>Actions at the transfer target's AS</w:t>
      </w:r>
      <w:r>
        <w:tab/>
      </w:r>
      <w:r>
        <w:fldChar w:fldCharType="begin" w:fldLock="1"/>
      </w:r>
      <w:r>
        <w:instrText xml:space="preserve"> PAGEREF _Toc123627121 \h </w:instrText>
      </w:r>
      <w:r>
        <w:fldChar w:fldCharType="separate"/>
      </w:r>
      <w:r>
        <w:t>15</w:t>
      </w:r>
      <w:r>
        <w:fldChar w:fldCharType="end"/>
      </w:r>
    </w:p>
    <w:p w14:paraId="4CB1871E" w14:textId="64F926EB" w:rsidR="00C649D7" w:rsidRPr="00C649D7" w:rsidRDefault="00C649D7">
      <w:pPr>
        <w:pStyle w:val="TOC4"/>
        <w:rPr>
          <w:rFonts w:ascii="Calibri" w:hAnsi="Calibri"/>
          <w:sz w:val="22"/>
          <w:szCs w:val="22"/>
          <w:lang w:eastAsia="en-GB"/>
        </w:rPr>
      </w:pPr>
      <w:r>
        <w:t>4.5.2.16</w:t>
      </w:r>
      <w:r w:rsidRPr="00C649D7">
        <w:rPr>
          <w:rFonts w:ascii="Calibri" w:hAnsi="Calibri"/>
          <w:sz w:val="22"/>
          <w:szCs w:val="22"/>
          <w:lang w:eastAsia="en-GB"/>
        </w:rPr>
        <w:tab/>
      </w:r>
      <w:r>
        <w:t>Void</w:t>
      </w:r>
      <w:r>
        <w:tab/>
      </w:r>
      <w:r>
        <w:fldChar w:fldCharType="begin" w:fldLock="1"/>
      </w:r>
      <w:r>
        <w:instrText xml:space="preserve"> PAGEREF _Toc123627122 \h </w:instrText>
      </w:r>
      <w:r>
        <w:fldChar w:fldCharType="separate"/>
      </w:r>
      <w:r>
        <w:t>15</w:t>
      </w:r>
      <w:r>
        <w:fldChar w:fldCharType="end"/>
      </w:r>
    </w:p>
    <w:p w14:paraId="5199732C" w14:textId="0CC63EDF" w:rsidR="00C649D7" w:rsidRPr="00C649D7" w:rsidRDefault="00C649D7">
      <w:pPr>
        <w:pStyle w:val="TOC4"/>
        <w:rPr>
          <w:rFonts w:ascii="Calibri" w:hAnsi="Calibri"/>
          <w:sz w:val="22"/>
          <w:szCs w:val="22"/>
          <w:lang w:eastAsia="en-GB"/>
        </w:rPr>
      </w:pPr>
      <w:r>
        <w:t>4.5.2.17</w:t>
      </w:r>
      <w:r w:rsidRPr="00C649D7">
        <w:rPr>
          <w:rFonts w:ascii="Calibri" w:hAnsi="Calibri"/>
          <w:sz w:val="22"/>
          <w:szCs w:val="22"/>
          <w:lang w:eastAsia="en-GB"/>
        </w:rPr>
        <w:tab/>
      </w:r>
      <w:r>
        <w:t>Actions at the transfer target's UE</w:t>
      </w:r>
      <w:r>
        <w:tab/>
      </w:r>
      <w:r>
        <w:fldChar w:fldCharType="begin" w:fldLock="1"/>
      </w:r>
      <w:r>
        <w:instrText xml:space="preserve"> PAGEREF _Toc123627123 \h </w:instrText>
      </w:r>
      <w:r>
        <w:fldChar w:fldCharType="separate"/>
      </w:r>
      <w:r>
        <w:t>15</w:t>
      </w:r>
      <w:r>
        <w:fldChar w:fldCharType="end"/>
      </w:r>
    </w:p>
    <w:p w14:paraId="06E440B2" w14:textId="19C2BBF4" w:rsidR="00C649D7" w:rsidRPr="00C649D7" w:rsidRDefault="00C649D7">
      <w:pPr>
        <w:pStyle w:val="TOC2"/>
        <w:rPr>
          <w:rFonts w:ascii="Calibri" w:hAnsi="Calibri"/>
          <w:sz w:val="22"/>
          <w:szCs w:val="22"/>
          <w:lang w:eastAsia="en-GB"/>
        </w:rPr>
      </w:pPr>
      <w:r>
        <w:t>4.6</w:t>
      </w:r>
      <w:r w:rsidRPr="00C649D7">
        <w:rPr>
          <w:rFonts w:ascii="Calibri" w:hAnsi="Calibri"/>
          <w:sz w:val="22"/>
          <w:szCs w:val="22"/>
          <w:lang w:eastAsia="en-GB"/>
        </w:rPr>
        <w:tab/>
      </w:r>
      <w:r>
        <w:t>Interaction with other services</w:t>
      </w:r>
      <w:r>
        <w:tab/>
      </w:r>
      <w:r>
        <w:fldChar w:fldCharType="begin" w:fldLock="1"/>
      </w:r>
      <w:r>
        <w:instrText xml:space="preserve"> PAGEREF _Toc123627124 \h </w:instrText>
      </w:r>
      <w:r>
        <w:fldChar w:fldCharType="separate"/>
      </w:r>
      <w:r>
        <w:t>16</w:t>
      </w:r>
      <w:r>
        <w:fldChar w:fldCharType="end"/>
      </w:r>
    </w:p>
    <w:p w14:paraId="7D929ABE" w14:textId="28FDE800" w:rsidR="00C649D7" w:rsidRPr="00C649D7" w:rsidRDefault="00C649D7">
      <w:pPr>
        <w:pStyle w:val="TOC3"/>
        <w:rPr>
          <w:rFonts w:ascii="Calibri" w:hAnsi="Calibri"/>
          <w:sz w:val="22"/>
          <w:szCs w:val="22"/>
          <w:lang w:eastAsia="en-GB"/>
        </w:rPr>
      </w:pPr>
      <w:r>
        <w:t>4.6.1</w:t>
      </w:r>
      <w:r w:rsidRPr="00C649D7">
        <w:rPr>
          <w:rFonts w:ascii="Calibri" w:hAnsi="Calibri"/>
          <w:sz w:val="22"/>
          <w:szCs w:val="22"/>
          <w:lang w:eastAsia="en-GB"/>
        </w:rPr>
        <w:tab/>
      </w:r>
      <w:r>
        <w:t>Communication HOLD (HOLD)</w:t>
      </w:r>
      <w:r>
        <w:tab/>
      </w:r>
      <w:r>
        <w:fldChar w:fldCharType="begin" w:fldLock="1"/>
      </w:r>
      <w:r>
        <w:instrText xml:space="preserve"> PAGEREF _Toc123627125 \h </w:instrText>
      </w:r>
      <w:r>
        <w:fldChar w:fldCharType="separate"/>
      </w:r>
      <w:r>
        <w:t>16</w:t>
      </w:r>
      <w:r>
        <w:fldChar w:fldCharType="end"/>
      </w:r>
    </w:p>
    <w:p w14:paraId="7C47600F" w14:textId="73A18970" w:rsidR="00C649D7" w:rsidRPr="00C649D7" w:rsidRDefault="00C649D7">
      <w:pPr>
        <w:pStyle w:val="TOC3"/>
        <w:rPr>
          <w:rFonts w:ascii="Calibri" w:hAnsi="Calibri"/>
          <w:sz w:val="22"/>
          <w:szCs w:val="22"/>
          <w:lang w:eastAsia="en-GB"/>
        </w:rPr>
      </w:pPr>
      <w:r>
        <w:lastRenderedPageBreak/>
        <w:t>4.6.2</w:t>
      </w:r>
      <w:r w:rsidRPr="00C649D7">
        <w:rPr>
          <w:rFonts w:ascii="Calibri" w:hAnsi="Calibri"/>
          <w:sz w:val="22"/>
          <w:szCs w:val="22"/>
          <w:lang w:eastAsia="en-GB"/>
        </w:rPr>
        <w:tab/>
      </w:r>
      <w:r>
        <w:t>Terminating Identification Presentation (TIP)</w:t>
      </w:r>
      <w:r>
        <w:tab/>
      </w:r>
      <w:r>
        <w:fldChar w:fldCharType="begin" w:fldLock="1"/>
      </w:r>
      <w:r>
        <w:instrText xml:space="preserve"> PAGEREF _Toc123627126 \h </w:instrText>
      </w:r>
      <w:r>
        <w:fldChar w:fldCharType="separate"/>
      </w:r>
      <w:r>
        <w:t>16</w:t>
      </w:r>
      <w:r>
        <w:fldChar w:fldCharType="end"/>
      </w:r>
    </w:p>
    <w:p w14:paraId="593D1529" w14:textId="0D2E0A8A" w:rsidR="00C649D7" w:rsidRPr="00C649D7" w:rsidRDefault="00C649D7">
      <w:pPr>
        <w:pStyle w:val="TOC3"/>
        <w:rPr>
          <w:rFonts w:ascii="Calibri" w:hAnsi="Calibri"/>
          <w:sz w:val="22"/>
          <w:szCs w:val="22"/>
          <w:lang w:eastAsia="en-GB"/>
        </w:rPr>
      </w:pPr>
      <w:r>
        <w:t>4.6.3</w:t>
      </w:r>
      <w:r w:rsidRPr="00C649D7">
        <w:rPr>
          <w:rFonts w:ascii="Calibri" w:hAnsi="Calibri"/>
          <w:sz w:val="22"/>
          <w:szCs w:val="22"/>
          <w:lang w:eastAsia="en-GB"/>
        </w:rPr>
        <w:tab/>
      </w:r>
      <w:r>
        <w:t>Terminating Identification Restriction (TIR)</w:t>
      </w:r>
      <w:r>
        <w:tab/>
      </w:r>
      <w:r>
        <w:fldChar w:fldCharType="begin" w:fldLock="1"/>
      </w:r>
      <w:r>
        <w:instrText xml:space="preserve"> PAGEREF _Toc123627127 \h </w:instrText>
      </w:r>
      <w:r>
        <w:fldChar w:fldCharType="separate"/>
      </w:r>
      <w:r>
        <w:t>16</w:t>
      </w:r>
      <w:r>
        <w:fldChar w:fldCharType="end"/>
      </w:r>
    </w:p>
    <w:p w14:paraId="1761AD86" w14:textId="61D0AA3D" w:rsidR="00C649D7" w:rsidRPr="00C649D7" w:rsidRDefault="00C649D7">
      <w:pPr>
        <w:pStyle w:val="TOC3"/>
        <w:rPr>
          <w:rFonts w:ascii="Calibri" w:hAnsi="Calibri"/>
          <w:sz w:val="22"/>
          <w:szCs w:val="22"/>
          <w:lang w:eastAsia="en-GB"/>
        </w:rPr>
      </w:pPr>
      <w:r>
        <w:t>4.6.4</w:t>
      </w:r>
      <w:r w:rsidRPr="00C649D7">
        <w:rPr>
          <w:rFonts w:ascii="Calibri" w:hAnsi="Calibri"/>
          <w:sz w:val="22"/>
          <w:szCs w:val="22"/>
          <w:lang w:eastAsia="en-GB"/>
        </w:rPr>
        <w:tab/>
      </w:r>
      <w:r>
        <w:t>Originating Identification Presentation (OIP)</w:t>
      </w:r>
      <w:r>
        <w:tab/>
      </w:r>
      <w:r>
        <w:fldChar w:fldCharType="begin" w:fldLock="1"/>
      </w:r>
      <w:r>
        <w:instrText xml:space="preserve"> PAGEREF _Toc123627128 \h </w:instrText>
      </w:r>
      <w:r>
        <w:fldChar w:fldCharType="separate"/>
      </w:r>
      <w:r>
        <w:t>16</w:t>
      </w:r>
      <w:r>
        <w:fldChar w:fldCharType="end"/>
      </w:r>
    </w:p>
    <w:p w14:paraId="194AA92D" w14:textId="6018F336" w:rsidR="00C649D7" w:rsidRPr="00C649D7" w:rsidRDefault="00C649D7">
      <w:pPr>
        <w:pStyle w:val="TOC3"/>
        <w:rPr>
          <w:rFonts w:ascii="Calibri" w:hAnsi="Calibri"/>
          <w:sz w:val="22"/>
          <w:szCs w:val="22"/>
          <w:lang w:eastAsia="en-GB"/>
        </w:rPr>
      </w:pPr>
      <w:r>
        <w:t>4.6.5</w:t>
      </w:r>
      <w:r w:rsidRPr="00C649D7">
        <w:rPr>
          <w:rFonts w:ascii="Calibri" w:hAnsi="Calibri"/>
          <w:sz w:val="22"/>
          <w:szCs w:val="22"/>
          <w:lang w:eastAsia="en-GB"/>
        </w:rPr>
        <w:tab/>
      </w:r>
      <w:r>
        <w:t>Originating Identification Restriction (OIR)</w:t>
      </w:r>
      <w:r>
        <w:tab/>
      </w:r>
      <w:r>
        <w:fldChar w:fldCharType="begin" w:fldLock="1"/>
      </w:r>
      <w:r>
        <w:instrText xml:space="preserve"> PAGEREF _Toc123627129 \h </w:instrText>
      </w:r>
      <w:r>
        <w:fldChar w:fldCharType="separate"/>
      </w:r>
      <w:r>
        <w:t>16</w:t>
      </w:r>
      <w:r>
        <w:fldChar w:fldCharType="end"/>
      </w:r>
    </w:p>
    <w:p w14:paraId="6048DF5D" w14:textId="31D0D456" w:rsidR="00C649D7" w:rsidRPr="00C649D7" w:rsidRDefault="00C649D7">
      <w:pPr>
        <w:pStyle w:val="TOC3"/>
        <w:rPr>
          <w:rFonts w:ascii="Calibri" w:hAnsi="Calibri"/>
          <w:sz w:val="22"/>
          <w:szCs w:val="22"/>
          <w:lang w:eastAsia="en-GB"/>
        </w:rPr>
      </w:pPr>
      <w:r>
        <w:t>4.6.6</w:t>
      </w:r>
      <w:r w:rsidRPr="00C649D7">
        <w:rPr>
          <w:rFonts w:ascii="Calibri" w:hAnsi="Calibri"/>
          <w:sz w:val="22"/>
          <w:szCs w:val="22"/>
          <w:lang w:eastAsia="en-GB"/>
        </w:rPr>
        <w:tab/>
      </w:r>
      <w:r>
        <w:t>CONFerence Calling (CONF)</w:t>
      </w:r>
      <w:r>
        <w:tab/>
      </w:r>
      <w:r>
        <w:fldChar w:fldCharType="begin" w:fldLock="1"/>
      </w:r>
      <w:r>
        <w:instrText xml:space="preserve"> PAGEREF _Toc123627130 \h </w:instrText>
      </w:r>
      <w:r>
        <w:fldChar w:fldCharType="separate"/>
      </w:r>
      <w:r>
        <w:t>16</w:t>
      </w:r>
      <w:r>
        <w:fldChar w:fldCharType="end"/>
      </w:r>
    </w:p>
    <w:p w14:paraId="66ADDF94" w14:textId="5CD19F46" w:rsidR="00C649D7" w:rsidRPr="00C649D7" w:rsidRDefault="00C649D7">
      <w:pPr>
        <w:pStyle w:val="TOC3"/>
        <w:rPr>
          <w:rFonts w:ascii="Calibri" w:hAnsi="Calibri"/>
          <w:sz w:val="22"/>
          <w:szCs w:val="22"/>
          <w:lang w:eastAsia="en-GB"/>
        </w:rPr>
      </w:pPr>
      <w:r>
        <w:t>4.6.7</w:t>
      </w:r>
      <w:r w:rsidRPr="00C649D7">
        <w:rPr>
          <w:rFonts w:ascii="Calibri" w:hAnsi="Calibri"/>
          <w:sz w:val="22"/>
          <w:szCs w:val="22"/>
          <w:lang w:eastAsia="en-GB"/>
        </w:rPr>
        <w:tab/>
      </w:r>
      <w:r>
        <w:t>Communication DIVersion Services (CDIV)</w:t>
      </w:r>
      <w:r>
        <w:tab/>
      </w:r>
      <w:r>
        <w:fldChar w:fldCharType="begin" w:fldLock="1"/>
      </w:r>
      <w:r>
        <w:instrText xml:space="preserve"> PAGEREF _Toc123627131 \h </w:instrText>
      </w:r>
      <w:r>
        <w:fldChar w:fldCharType="separate"/>
      </w:r>
      <w:r>
        <w:t>16</w:t>
      </w:r>
      <w:r>
        <w:fldChar w:fldCharType="end"/>
      </w:r>
    </w:p>
    <w:p w14:paraId="37672714" w14:textId="5B4A30C5" w:rsidR="00C649D7" w:rsidRPr="00C649D7" w:rsidRDefault="00C649D7">
      <w:pPr>
        <w:pStyle w:val="TOC3"/>
        <w:rPr>
          <w:rFonts w:ascii="Calibri" w:hAnsi="Calibri"/>
          <w:sz w:val="22"/>
          <w:szCs w:val="22"/>
          <w:lang w:eastAsia="en-GB"/>
        </w:rPr>
      </w:pPr>
      <w:r>
        <w:t>4.6.8</w:t>
      </w:r>
      <w:r w:rsidRPr="00C649D7">
        <w:rPr>
          <w:rFonts w:ascii="Calibri" w:hAnsi="Calibri"/>
          <w:sz w:val="22"/>
          <w:szCs w:val="22"/>
          <w:lang w:eastAsia="en-GB"/>
        </w:rPr>
        <w:tab/>
      </w:r>
      <w:r>
        <w:t>Malicious Communication IDentification (MCID)</w:t>
      </w:r>
      <w:r>
        <w:tab/>
      </w:r>
      <w:r>
        <w:fldChar w:fldCharType="begin" w:fldLock="1"/>
      </w:r>
      <w:r>
        <w:instrText xml:space="preserve"> PAGEREF _Toc123627132 \h </w:instrText>
      </w:r>
      <w:r>
        <w:fldChar w:fldCharType="separate"/>
      </w:r>
      <w:r>
        <w:t>16</w:t>
      </w:r>
      <w:r>
        <w:fldChar w:fldCharType="end"/>
      </w:r>
    </w:p>
    <w:p w14:paraId="0B52FCD7" w14:textId="5D80CCF3" w:rsidR="00C649D7" w:rsidRPr="00C649D7" w:rsidRDefault="00C649D7">
      <w:pPr>
        <w:pStyle w:val="TOC3"/>
        <w:rPr>
          <w:rFonts w:ascii="Calibri" w:hAnsi="Calibri"/>
          <w:sz w:val="22"/>
          <w:szCs w:val="22"/>
          <w:lang w:eastAsia="en-GB"/>
        </w:rPr>
      </w:pPr>
      <w:r>
        <w:t>4.6.9</w:t>
      </w:r>
      <w:r w:rsidRPr="00C649D7">
        <w:rPr>
          <w:rFonts w:ascii="Calibri" w:hAnsi="Calibri"/>
          <w:sz w:val="22"/>
          <w:szCs w:val="22"/>
          <w:lang w:eastAsia="en-GB"/>
        </w:rPr>
        <w:tab/>
      </w:r>
      <w:r>
        <w:t>Anonymous Communication Rejection and Communication Barring (ACR/CB)</w:t>
      </w:r>
      <w:r>
        <w:tab/>
      </w:r>
      <w:r>
        <w:fldChar w:fldCharType="begin" w:fldLock="1"/>
      </w:r>
      <w:r>
        <w:instrText xml:space="preserve"> PAGEREF _Toc123627133 \h </w:instrText>
      </w:r>
      <w:r>
        <w:fldChar w:fldCharType="separate"/>
      </w:r>
      <w:r>
        <w:t>17</w:t>
      </w:r>
      <w:r>
        <w:fldChar w:fldCharType="end"/>
      </w:r>
    </w:p>
    <w:p w14:paraId="09BA7E07" w14:textId="5663F280" w:rsidR="00C649D7" w:rsidRPr="00C649D7" w:rsidRDefault="00C649D7">
      <w:pPr>
        <w:pStyle w:val="TOC3"/>
        <w:rPr>
          <w:rFonts w:ascii="Calibri" w:hAnsi="Calibri"/>
          <w:sz w:val="22"/>
          <w:szCs w:val="22"/>
          <w:lang w:eastAsia="en-GB"/>
        </w:rPr>
      </w:pPr>
      <w:r>
        <w:t>4.6.10</w:t>
      </w:r>
      <w:r w:rsidRPr="00C649D7">
        <w:rPr>
          <w:rFonts w:ascii="Calibri" w:hAnsi="Calibri"/>
          <w:sz w:val="22"/>
          <w:szCs w:val="22"/>
          <w:lang w:eastAsia="en-GB"/>
        </w:rPr>
        <w:tab/>
      </w:r>
      <w:r>
        <w:t>Explicit Communication Transfer (ECT)</w:t>
      </w:r>
      <w:r>
        <w:tab/>
      </w:r>
      <w:r>
        <w:fldChar w:fldCharType="begin" w:fldLock="1"/>
      </w:r>
      <w:r>
        <w:instrText xml:space="preserve"> PAGEREF _Toc123627134 \h </w:instrText>
      </w:r>
      <w:r>
        <w:fldChar w:fldCharType="separate"/>
      </w:r>
      <w:r>
        <w:t>17</w:t>
      </w:r>
      <w:r>
        <w:fldChar w:fldCharType="end"/>
      </w:r>
    </w:p>
    <w:p w14:paraId="528195AE" w14:textId="7A5A4975" w:rsidR="00C649D7" w:rsidRPr="00C649D7" w:rsidRDefault="00C649D7">
      <w:pPr>
        <w:pStyle w:val="TOC4"/>
        <w:rPr>
          <w:rFonts w:ascii="Calibri" w:hAnsi="Calibri"/>
          <w:sz w:val="22"/>
          <w:szCs w:val="22"/>
          <w:lang w:eastAsia="en-GB"/>
        </w:rPr>
      </w:pPr>
      <w:r>
        <w:t>4.6.10.1</w:t>
      </w:r>
      <w:r w:rsidRPr="00C649D7">
        <w:rPr>
          <w:rFonts w:ascii="Calibri" w:hAnsi="Calibri"/>
          <w:sz w:val="22"/>
          <w:szCs w:val="22"/>
          <w:lang w:eastAsia="en-GB"/>
        </w:rPr>
        <w:tab/>
      </w:r>
      <w:r>
        <w:t>Determine whether a previously transferred communication is transferred again</w:t>
      </w:r>
      <w:r>
        <w:tab/>
      </w:r>
      <w:r>
        <w:fldChar w:fldCharType="begin" w:fldLock="1"/>
      </w:r>
      <w:r>
        <w:instrText xml:space="preserve"> PAGEREF _Toc123627135 \h </w:instrText>
      </w:r>
      <w:r>
        <w:fldChar w:fldCharType="separate"/>
      </w:r>
      <w:r>
        <w:t>17</w:t>
      </w:r>
      <w:r>
        <w:fldChar w:fldCharType="end"/>
      </w:r>
    </w:p>
    <w:p w14:paraId="50580475" w14:textId="18EA8435" w:rsidR="00C649D7" w:rsidRPr="00C649D7" w:rsidRDefault="00C649D7">
      <w:pPr>
        <w:pStyle w:val="TOC4"/>
        <w:rPr>
          <w:rFonts w:ascii="Calibri" w:hAnsi="Calibri"/>
          <w:sz w:val="22"/>
          <w:szCs w:val="22"/>
          <w:lang w:eastAsia="en-GB"/>
        </w:rPr>
      </w:pPr>
      <w:r>
        <w:t>4.6.10.2</w:t>
      </w:r>
      <w:r w:rsidRPr="00C649D7">
        <w:rPr>
          <w:rFonts w:ascii="Calibri" w:hAnsi="Calibri"/>
          <w:sz w:val="22"/>
          <w:szCs w:val="22"/>
          <w:lang w:eastAsia="en-GB"/>
        </w:rPr>
        <w:tab/>
      </w:r>
      <w:r>
        <w:t>Handling of transfer requests</w:t>
      </w:r>
      <w:r>
        <w:tab/>
      </w:r>
      <w:r>
        <w:fldChar w:fldCharType="begin" w:fldLock="1"/>
      </w:r>
      <w:r>
        <w:instrText xml:space="preserve"> PAGEREF _Toc123627136 \h </w:instrText>
      </w:r>
      <w:r>
        <w:fldChar w:fldCharType="separate"/>
      </w:r>
      <w:r>
        <w:t>17</w:t>
      </w:r>
      <w:r>
        <w:fldChar w:fldCharType="end"/>
      </w:r>
    </w:p>
    <w:p w14:paraId="5BAFEAF2" w14:textId="27DAF9FA" w:rsidR="00C649D7" w:rsidRPr="00C649D7" w:rsidRDefault="00C649D7">
      <w:pPr>
        <w:pStyle w:val="TOC4"/>
        <w:rPr>
          <w:rFonts w:ascii="Calibri" w:hAnsi="Calibri"/>
          <w:sz w:val="22"/>
          <w:szCs w:val="22"/>
          <w:lang w:eastAsia="en-GB"/>
        </w:rPr>
      </w:pPr>
      <w:r>
        <w:t>4.6.10.3</w:t>
      </w:r>
      <w:r w:rsidRPr="00C649D7">
        <w:rPr>
          <w:rFonts w:ascii="Calibri" w:hAnsi="Calibri"/>
          <w:sz w:val="22"/>
          <w:szCs w:val="22"/>
          <w:lang w:eastAsia="en-GB"/>
        </w:rPr>
        <w:tab/>
      </w:r>
      <w:r>
        <w:t>Actions when this ECT instance is invoked again by the transferred communication</w:t>
      </w:r>
      <w:r>
        <w:tab/>
      </w:r>
      <w:r>
        <w:fldChar w:fldCharType="begin" w:fldLock="1"/>
      </w:r>
      <w:r>
        <w:instrText xml:space="preserve"> PAGEREF _Toc123627137 \h </w:instrText>
      </w:r>
      <w:r>
        <w:fldChar w:fldCharType="separate"/>
      </w:r>
      <w:r>
        <w:t>17</w:t>
      </w:r>
      <w:r>
        <w:fldChar w:fldCharType="end"/>
      </w:r>
    </w:p>
    <w:p w14:paraId="06D53C14" w14:textId="7F9A1E5B" w:rsidR="00C649D7" w:rsidRPr="00C649D7" w:rsidRDefault="00C649D7">
      <w:pPr>
        <w:pStyle w:val="TOC3"/>
        <w:rPr>
          <w:rFonts w:ascii="Calibri" w:hAnsi="Calibri"/>
          <w:sz w:val="22"/>
          <w:szCs w:val="22"/>
          <w:lang w:eastAsia="en-GB"/>
        </w:rPr>
      </w:pPr>
      <w:r>
        <w:t>4.6.11</w:t>
      </w:r>
      <w:r w:rsidRPr="00C649D7">
        <w:rPr>
          <w:rFonts w:ascii="Calibri" w:hAnsi="Calibri"/>
          <w:sz w:val="22"/>
          <w:szCs w:val="22"/>
          <w:lang w:eastAsia="en-GB"/>
        </w:rPr>
        <w:tab/>
      </w:r>
      <w:r>
        <w:t>Enhanced Calling Name (eCNAM)</w:t>
      </w:r>
      <w:r>
        <w:tab/>
      </w:r>
      <w:r>
        <w:fldChar w:fldCharType="begin" w:fldLock="1"/>
      </w:r>
      <w:r>
        <w:instrText xml:space="preserve"> PAGEREF _Toc123627138 \h </w:instrText>
      </w:r>
      <w:r>
        <w:fldChar w:fldCharType="separate"/>
      </w:r>
      <w:r>
        <w:t>17</w:t>
      </w:r>
      <w:r>
        <w:fldChar w:fldCharType="end"/>
      </w:r>
    </w:p>
    <w:p w14:paraId="3D6E8FE7" w14:textId="4F035A47" w:rsidR="00C649D7" w:rsidRPr="00C649D7" w:rsidRDefault="00C649D7">
      <w:pPr>
        <w:pStyle w:val="TOC3"/>
        <w:rPr>
          <w:rFonts w:ascii="Calibri" w:hAnsi="Calibri"/>
          <w:sz w:val="22"/>
          <w:szCs w:val="22"/>
          <w:lang w:eastAsia="en-GB"/>
        </w:rPr>
      </w:pPr>
      <w:r>
        <w:t>4.6.1</w:t>
      </w:r>
      <w:r w:rsidRPr="00ED0BBF">
        <w:t>2</w:t>
      </w:r>
      <w:r w:rsidRPr="00C649D7">
        <w:rPr>
          <w:rFonts w:ascii="Calibri" w:hAnsi="Calibri"/>
          <w:sz w:val="22"/>
          <w:szCs w:val="22"/>
          <w:lang w:eastAsia="en-GB"/>
        </w:rPr>
        <w:tab/>
      </w:r>
      <w:r>
        <w:t>Multi-Device (MuD)</w:t>
      </w:r>
      <w:r>
        <w:tab/>
      </w:r>
      <w:r>
        <w:fldChar w:fldCharType="begin" w:fldLock="1"/>
      </w:r>
      <w:r>
        <w:instrText xml:space="preserve"> PAGEREF _Toc123627139 \h </w:instrText>
      </w:r>
      <w:r>
        <w:fldChar w:fldCharType="separate"/>
      </w:r>
      <w:r>
        <w:t>18</w:t>
      </w:r>
      <w:r>
        <w:fldChar w:fldCharType="end"/>
      </w:r>
    </w:p>
    <w:p w14:paraId="55935314" w14:textId="4F6E7CBB" w:rsidR="00C649D7" w:rsidRPr="00C649D7" w:rsidRDefault="00C649D7">
      <w:pPr>
        <w:pStyle w:val="TOC3"/>
        <w:rPr>
          <w:rFonts w:ascii="Calibri" w:hAnsi="Calibri"/>
          <w:sz w:val="22"/>
          <w:szCs w:val="22"/>
          <w:lang w:eastAsia="en-GB"/>
        </w:rPr>
      </w:pPr>
      <w:r>
        <w:t>4.6.</w:t>
      </w:r>
      <w:r w:rsidRPr="00ED0BBF">
        <w:t>13</w:t>
      </w:r>
      <w:r w:rsidRPr="00C649D7">
        <w:rPr>
          <w:rFonts w:ascii="Calibri" w:hAnsi="Calibri"/>
          <w:sz w:val="22"/>
          <w:szCs w:val="22"/>
          <w:lang w:eastAsia="en-GB"/>
        </w:rPr>
        <w:tab/>
      </w:r>
      <w:r>
        <w:t>Multi-Identity (MiD)</w:t>
      </w:r>
      <w:r>
        <w:tab/>
      </w:r>
      <w:r>
        <w:fldChar w:fldCharType="begin" w:fldLock="1"/>
      </w:r>
      <w:r>
        <w:instrText xml:space="preserve"> PAGEREF _Toc123627140 \h </w:instrText>
      </w:r>
      <w:r>
        <w:fldChar w:fldCharType="separate"/>
      </w:r>
      <w:r>
        <w:t>18</w:t>
      </w:r>
      <w:r>
        <w:fldChar w:fldCharType="end"/>
      </w:r>
    </w:p>
    <w:p w14:paraId="0FE70F05" w14:textId="053AA295" w:rsidR="00C649D7" w:rsidRPr="00C649D7" w:rsidRDefault="00C649D7">
      <w:pPr>
        <w:pStyle w:val="TOC2"/>
        <w:rPr>
          <w:rFonts w:ascii="Calibri" w:hAnsi="Calibri"/>
          <w:sz w:val="22"/>
          <w:szCs w:val="22"/>
          <w:lang w:eastAsia="en-GB"/>
        </w:rPr>
      </w:pPr>
      <w:r>
        <w:t>4.7</w:t>
      </w:r>
      <w:r w:rsidRPr="00C649D7">
        <w:rPr>
          <w:rFonts w:ascii="Calibri" w:hAnsi="Calibri"/>
          <w:sz w:val="22"/>
          <w:szCs w:val="22"/>
          <w:lang w:eastAsia="en-GB"/>
        </w:rPr>
        <w:tab/>
      </w:r>
      <w:r>
        <w:t>Interworking with other networks</w:t>
      </w:r>
      <w:r>
        <w:tab/>
      </w:r>
      <w:r>
        <w:fldChar w:fldCharType="begin" w:fldLock="1"/>
      </w:r>
      <w:r>
        <w:instrText xml:space="preserve"> PAGEREF _Toc123627141 \h </w:instrText>
      </w:r>
      <w:r>
        <w:fldChar w:fldCharType="separate"/>
      </w:r>
      <w:r>
        <w:t>18</w:t>
      </w:r>
      <w:r>
        <w:fldChar w:fldCharType="end"/>
      </w:r>
    </w:p>
    <w:p w14:paraId="2E37E3BF" w14:textId="3ADCBCEE" w:rsidR="00C649D7" w:rsidRPr="00C649D7" w:rsidRDefault="00C649D7">
      <w:pPr>
        <w:pStyle w:val="TOC3"/>
        <w:rPr>
          <w:rFonts w:ascii="Calibri" w:hAnsi="Calibri"/>
          <w:sz w:val="22"/>
          <w:szCs w:val="22"/>
          <w:lang w:eastAsia="en-GB"/>
        </w:rPr>
      </w:pPr>
      <w:r>
        <w:t>4.7.1</w:t>
      </w:r>
      <w:r w:rsidRPr="00C649D7">
        <w:rPr>
          <w:rFonts w:ascii="Calibri" w:hAnsi="Calibri"/>
          <w:sz w:val="22"/>
          <w:szCs w:val="22"/>
          <w:lang w:eastAsia="en-GB"/>
        </w:rPr>
        <w:tab/>
      </w:r>
      <w:r>
        <w:t>Void</w:t>
      </w:r>
      <w:r>
        <w:tab/>
      </w:r>
      <w:r>
        <w:fldChar w:fldCharType="begin" w:fldLock="1"/>
      </w:r>
      <w:r>
        <w:instrText xml:space="preserve"> PAGEREF _Toc123627142 \h </w:instrText>
      </w:r>
      <w:r>
        <w:fldChar w:fldCharType="separate"/>
      </w:r>
      <w:r>
        <w:t>18</w:t>
      </w:r>
      <w:r>
        <w:fldChar w:fldCharType="end"/>
      </w:r>
    </w:p>
    <w:p w14:paraId="3128E151" w14:textId="443BF255" w:rsidR="00C649D7" w:rsidRPr="00C649D7" w:rsidRDefault="00C649D7">
      <w:pPr>
        <w:pStyle w:val="TOC3"/>
        <w:rPr>
          <w:rFonts w:ascii="Calibri" w:hAnsi="Calibri"/>
          <w:sz w:val="22"/>
          <w:szCs w:val="22"/>
          <w:lang w:eastAsia="en-GB"/>
        </w:rPr>
      </w:pPr>
      <w:r>
        <w:t>4.7.2</w:t>
      </w:r>
      <w:r w:rsidRPr="00C649D7">
        <w:rPr>
          <w:rFonts w:ascii="Calibri" w:hAnsi="Calibri"/>
          <w:sz w:val="22"/>
          <w:szCs w:val="22"/>
          <w:lang w:eastAsia="en-GB"/>
        </w:rPr>
        <w:tab/>
      </w:r>
      <w:r>
        <w:t>Void</w:t>
      </w:r>
      <w:r>
        <w:tab/>
      </w:r>
      <w:r>
        <w:fldChar w:fldCharType="begin" w:fldLock="1"/>
      </w:r>
      <w:r>
        <w:instrText xml:space="preserve"> PAGEREF _Toc123627143 \h </w:instrText>
      </w:r>
      <w:r>
        <w:fldChar w:fldCharType="separate"/>
      </w:r>
      <w:r>
        <w:t>18</w:t>
      </w:r>
      <w:r>
        <w:fldChar w:fldCharType="end"/>
      </w:r>
    </w:p>
    <w:p w14:paraId="0858AC7B" w14:textId="6813584A" w:rsidR="00C649D7" w:rsidRPr="00C649D7" w:rsidRDefault="00C649D7">
      <w:pPr>
        <w:pStyle w:val="TOC3"/>
        <w:rPr>
          <w:rFonts w:ascii="Calibri" w:hAnsi="Calibri"/>
          <w:sz w:val="22"/>
          <w:szCs w:val="22"/>
          <w:lang w:eastAsia="en-GB"/>
        </w:rPr>
      </w:pPr>
      <w:r>
        <w:t>4.7.3</w:t>
      </w:r>
      <w:r w:rsidRPr="00C649D7">
        <w:rPr>
          <w:rFonts w:ascii="Calibri" w:hAnsi="Calibri"/>
          <w:sz w:val="22"/>
          <w:szCs w:val="22"/>
          <w:lang w:eastAsia="en-GB"/>
        </w:rPr>
        <w:tab/>
      </w:r>
      <w:r>
        <w:t>Void</w:t>
      </w:r>
      <w:r>
        <w:tab/>
      </w:r>
      <w:r>
        <w:fldChar w:fldCharType="begin" w:fldLock="1"/>
      </w:r>
      <w:r>
        <w:instrText xml:space="preserve"> PAGEREF _Toc123627144 \h </w:instrText>
      </w:r>
      <w:r>
        <w:fldChar w:fldCharType="separate"/>
      </w:r>
      <w:r>
        <w:t>18</w:t>
      </w:r>
      <w:r>
        <w:fldChar w:fldCharType="end"/>
      </w:r>
    </w:p>
    <w:p w14:paraId="4CDDAC2C" w14:textId="2A5BBCDA" w:rsidR="00C649D7" w:rsidRPr="00C649D7" w:rsidRDefault="00C649D7">
      <w:pPr>
        <w:pStyle w:val="TOC2"/>
        <w:rPr>
          <w:rFonts w:ascii="Calibri" w:hAnsi="Calibri"/>
          <w:sz w:val="22"/>
          <w:szCs w:val="22"/>
          <w:lang w:eastAsia="en-GB"/>
        </w:rPr>
      </w:pPr>
      <w:r>
        <w:t>4.8</w:t>
      </w:r>
      <w:r w:rsidRPr="00C649D7">
        <w:rPr>
          <w:rFonts w:ascii="Calibri" w:hAnsi="Calibri"/>
          <w:sz w:val="22"/>
          <w:szCs w:val="22"/>
          <w:lang w:eastAsia="en-GB"/>
        </w:rPr>
        <w:tab/>
      </w:r>
      <w:r>
        <w:t>Parameter values (timers)</w:t>
      </w:r>
      <w:r>
        <w:tab/>
      </w:r>
      <w:r>
        <w:fldChar w:fldCharType="begin" w:fldLock="1"/>
      </w:r>
      <w:r>
        <w:instrText xml:space="preserve"> PAGEREF _Toc123627145 \h </w:instrText>
      </w:r>
      <w:r>
        <w:fldChar w:fldCharType="separate"/>
      </w:r>
      <w:r>
        <w:t>18</w:t>
      </w:r>
      <w:r>
        <w:fldChar w:fldCharType="end"/>
      </w:r>
    </w:p>
    <w:p w14:paraId="6F22E461" w14:textId="4CFBD57B" w:rsidR="00C649D7" w:rsidRPr="00C649D7" w:rsidRDefault="00C649D7">
      <w:pPr>
        <w:pStyle w:val="TOC2"/>
        <w:rPr>
          <w:rFonts w:ascii="Calibri" w:hAnsi="Calibri"/>
          <w:sz w:val="22"/>
          <w:szCs w:val="22"/>
          <w:lang w:eastAsia="en-GB"/>
        </w:rPr>
      </w:pPr>
      <w:r>
        <w:t>4.9</w:t>
      </w:r>
      <w:r w:rsidRPr="00C649D7">
        <w:rPr>
          <w:rFonts w:ascii="Calibri" w:hAnsi="Calibri"/>
          <w:sz w:val="22"/>
          <w:szCs w:val="22"/>
          <w:lang w:eastAsia="en-GB"/>
        </w:rPr>
        <w:tab/>
      </w:r>
      <w:r>
        <w:t>Service configuration</w:t>
      </w:r>
      <w:r>
        <w:tab/>
      </w:r>
      <w:r>
        <w:fldChar w:fldCharType="begin" w:fldLock="1"/>
      </w:r>
      <w:r>
        <w:instrText xml:space="preserve"> PAGEREF _Toc123627146 \h </w:instrText>
      </w:r>
      <w:r>
        <w:fldChar w:fldCharType="separate"/>
      </w:r>
      <w:r>
        <w:t>18</w:t>
      </w:r>
      <w:r>
        <w:fldChar w:fldCharType="end"/>
      </w:r>
    </w:p>
    <w:p w14:paraId="28A0599F" w14:textId="4A5499EB" w:rsidR="00C649D7" w:rsidRPr="00C649D7" w:rsidRDefault="00C649D7">
      <w:pPr>
        <w:pStyle w:val="TOC8"/>
        <w:rPr>
          <w:rFonts w:ascii="Calibri" w:hAnsi="Calibri"/>
          <w:b w:val="0"/>
          <w:szCs w:val="22"/>
          <w:lang w:eastAsia="en-GB"/>
        </w:rPr>
      </w:pPr>
      <w:r>
        <w:t>Annex A (informative): Signalling flows</w:t>
      </w:r>
      <w:r>
        <w:tab/>
      </w:r>
      <w:r>
        <w:fldChar w:fldCharType="begin" w:fldLock="1"/>
      </w:r>
      <w:r>
        <w:instrText xml:space="preserve"> PAGEREF _Toc123627147 \h </w:instrText>
      </w:r>
      <w:r>
        <w:fldChar w:fldCharType="separate"/>
      </w:r>
      <w:r>
        <w:t>19</w:t>
      </w:r>
      <w:r>
        <w:fldChar w:fldCharType="end"/>
      </w:r>
    </w:p>
    <w:p w14:paraId="2A9AF052" w14:textId="46929D51" w:rsidR="00C649D7" w:rsidRPr="00C649D7" w:rsidRDefault="00C649D7">
      <w:pPr>
        <w:pStyle w:val="TOC1"/>
        <w:rPr>
          <w:rFonts w:ascii="Calibri" w:hAnsi="Calibri"/>
          <w:szCs w:val="22"/>
          <w:lang w:eastAsia="en-GB"/>
        </w:rPr>
      </w:pPr>
      <w:r>
        <w:t>A.1</w:t>
      </w:r>
      <w:r w:rsidRPr="00C649D7">
        <w:rPr>
          <w:rFonts w:ascii="Calibri" w:hAnsi="Calibri"/>
          <w:szCs w:val="22"/>
          <w:lang w:eastAsia="en-GB"/>
        </w:rPr>
        <w:tab/>
      </w:r>
      <w:r>
        <w:t>Blind transfer</w:t>
      </w:r>
      <w:r>
        <w:tab/>
      </w:r>
      <w:r>
        <w:fldChar w:fldCharType="begin" w:fldLock="1"/>
      </w:r>
      <w:r>
        <w:instrText xml:space="preserve"> PAGEREF _Toc123627148 \h </w:instrText>
      </w:r>
      <w:r>
        <w:fldChar w:fldCharType="separate"/>
      </w:r>
      <w:r>
        <w:t>19</w:t>
      </w:r>
      <w:r>
        <w:fldChar w:fldCharType="end"/>
      </w:r>
    </w:p>
    <w:p w14:paraId="15023F2D" w14:textId="42FED176" w:rsidR="00C649D7" w:rsidRPr="00C649D7" w:rsidRDefault="00C649D7">
      <w:pPr>
        <w:pStyle w:val="TOC1"/>
        <w:rPr>
          <w:rFonts w:ascii="Calibri" w:hAnsi="Calibri"/>
          <w:szCs w:val="22"/>
          <w:lang w:eastAsia="en-GB"/>
        </w:rPr>
      </w:pPr>
      <w:r>
        <w:t>A.2</w:t>
      </w:r>
      <w:r w:rsidRPr="00C649D7">
        <w:rPr>
          <w:rFonts w:ascii="Calibri" w:hAnsi="Calibri"/>
          <w:szCs w:val="22"/>
          <w:lang w:eastAsia="en-GB"/>
        </w:rPr>
        <w:tab/>
      </w:r>
      <w:r>
        <w:t>Consultative transfer</w:t>
      </w:r>
      <w:r>
        <w:tab/>
      </w:r>
      <w:r>
        <w:fldChar w:fldCharType="begin" w:fldLock="1"/>
      </w:r>
      <w:r>
        <w:instrText xml:space="preserve"> PAGEREF _Toc123627149 \h </w:instrText>
      </w:r>
      <w:r>
        <w:fldChar w:fldCharType="separate"/>
      </w:r>
      <w:r>
        <w:t>22</w:t>
      </w:r>
      <w:r>
        <w:fldChar w:fldCharType="end"/>
      </w:r>
    </w:p>
    <w:p w14:paraId="123E5C78" w14:textId="33ECC2EB" w:rsidR="00C649D7" w:rsidRPr="00C649D7" w:rsidRDefault="00C649D7">
      <w:pPr>
        <w:pStyle w:val="TOC1"/>
        <w:rPr>
          <w:rFonts w:ascii="Calibri" w:hAnsi="Calibri"/>
          <w:szCs w:val="22"/>
          <w:lang w:eastAsia="en-GB"/>
        </w:rPr>
      </w:pPr>
      <w:r>
        <w:t>A.3</w:t>
      </w:r>
      <w:r w:rsidRPr="00C649D7">
        <w:rPr>
          <w:rFonts w:ascii="Calibri" w:hAnsi="Calibri"/>
          <w:szCs w:val="22"/>
          <w:lang w:eastAsia="en-GB"/>
        </w:rPr>
        <w:tab/>
      </w:r>
      <w:r>
        <w:t>Blind call transfer with third party call control</w:t>
      </w:r>
      <w:r>
        <w:tab/>
      </w:r>
      <w:r>
        <w:fldChar w:fldCharType="begin" w:fldLock="1"/>
      </w:r>
      <w:r>
        <w:instrText xml:space="preserve"> PAGEREF _Toc123627150 \h </w:instrText>
      </w:r>
      <w:r>
        <w:fldChar w:fldCharType="separate"/>
      </w:r>
      <w:r>
        <w:t>23</w:t>
      </w:r>
      <w:r>
        <w:fldChar w:fldCharType="end"/>
      </w:r>
    </w:p>
    <w:p w14:paraId="7D6E2721" w14:textId="0D3AFCEB" w:rsidR="00C649D7" w:rsidRPr="00C649D7" w:rsidRDefault="00C649D7">
      <w:pPr>
        <w:pStyle w:val="TOC1"/>
        <w:rPr>
          <w:rFonts w:ascii="Calibri" w:hAnsi="Calibri"/>
          <w:szCs w:val="22"/>
          <w:lang w:eastAsia="en-GB"/>
        </w:rPr>
      </w:pPr>
      <w:r>
        <w:t>A.4</w:t>
      </w:r>
      <w:r w:rsidRPr="00C649D7">
        <w:rPr>
          <w:rFonts w:ascii="Calibri" w:hAnsi="Calibri"/>
          <w:szCs w:val="22"/>
          <w:lang w:eastAsia="en-GB"/>
        </w:rPr>
        <w:tab/>
      </w:r>
      <w:r>
        <w:t>Consultative call transfer with third party call control</w:t>
      </w:r>
      <w:r>
        <w:tab/>
      </w:r>
      <w:r>
        <w:fldChar w:fldCharType="begin" w:fldLock="1"/>
      </w:r>
      <w:r>
        <w:instrText xml:space="preserve"> PAGEREF _Toc123627151 \h </w:instrText>
      </w:r>
      <w:r>
        <w:fldChar w:fldCharType="separate"/>
      </w:r>
      <w:r>
        <w:t>24</w:t>
      </w:r>
      <w:r>
        <w:fldChar w:fldCharType="end"/>
      </w:r>
    </w:p>
    <w:p w14:paraId="05E01E65" w14:textId="30122032" w:rsidR="00C649D7" w:rsidRPr="00C649D7" w:rsidRDefault="00C649D7">
      <w:pPr>
        <w:pStyle w:val="TOC8"/>
        <w:rPr>
          <w:rFonts w:ascii="Calibri" w:hAnsi="Calibri"/>
          <w:b w:val="0"/>
          <w:szCs w:val="22"/>
          <w:lang w:eastAsia="en-GB"/>
        </w:rPr>
      </w:pPr>
      <w:r>
        <w:t>Annex B (informative): Example of filter criteria</w:t>
      </w:r>
      <w:r>
        <w:tab/>
      </w:r>
      <w:r>
        <w:fldChar w:fldCharType="begin" w:fldLock="1"/>
      </w:r>
      <w:r>
        <w:instrText xml:space="preserve"> PAGEREF _Toc123627152 \h </w:instrText>
      </w:r>
      <w:r>
        <w:fldChar w:fldCharType="separate"/>
      </w:r>
      <w:r>
        <w:t>25</w:t>
      </w:r>
      <w:r>
        <w:fldChar w:fldCharType="end"/>
      </w:r>
    </w:p>
    <w:p w14:paraId="01FAB07C" w14:textId="19F0634B" w:rsidR="00C649D7" w:rsidRPr="00C649D7" w:rsidRDefault="00C649D7">
      <w:pPr>
        <w:pStyle w:val="TOC1"/>
        <w:rPr>
          <w:rFonts w:ascii="Calibri" w:hAnsi="Calibri"/>
          <w:szCs w:val="22"/>
          <w:lang w:eastAsia="en-GB"/>
        </w:rPr>
      </w:pPr>
      <w:r>
        <w:t>B.1</w:t>
      </w:r>
      <w:r w:rsidRPr="00C649D7">
        <w:rPr>
          <w:rFonts w:ascii="Calibri" w:hAnsi="Calibri"/>
          <w:szCs w:val="22"/>
          <w:lang w:eastAsia="en-GB"/>
        </w:rPr>
        <w:tab/>
      </w:r>
      <w:r>
        <w:t>Example of filter criteria for ECT</w:t>
      </w:r>
      <w:r>
        <w:tab/>
      </w:r>
      <w:r>
        <w:fldChar w:fldCharType="begin" w:fldLock="1"/>
      </w:r>
      <w:r>
        <w:instrText xml:space="preserve"> PAGEREF _Toc123627153 \h </w:instrText>
      </w:r>
      <w:r>
        <w:fldChar w:fldCharType="separate"/>
      </w:r>
      <w:r>
        <w:t>25</w:t>
      </w:r>
      <w:r>
        <w:fldChar w:fldCharType="end"/>
      </w:r>
    </w:p>
    <w:p w14:paraId="09512379" w14:textId="4F220414" w:rsidR="00C649D7" w:rsidRPr="00C649D7" w:rsidRDefault="00C649D7">
      <w:pPr>
        <w:pStyle w:val="TOC8"/>
        <w:rPr>
          <w:rFonts w:ascii="Calibri" w:hAnsi="Calibri"/>
          <w:b w:val="0"/>
          <w:szCs w:val="22"/>
          <w:lang w:eastAsia="en-GB"/>
        </w:rPr>
      </w:pPr>
      <w:r>
        <w:t>Annex C (informative): Example charging model</w:t>
      </w:r>
      <w:r>
        <w:tab/>
      </w:r>
      <w:r>
        <w:fldChar w:fldCharType="begin" w:fldLock="1"/>
      </w:r>
      <w:r>
        <w:instrText xml:space="preserve"> PAGEREF _Toc123627154 \h </w:instrText>
      </w:r>
      <w:r>
        <w:fldChar w:fldCharType="separate"/>
      </w:r>
      <w:r>
        <w:t>26</w:t>
      </w:r>
      <w:r>
        <w:fldChar w:fldCharType="end"/>
      </w:r>
    </w:p>
    <w:p w14:paraId="08CA82B3" w14:textId="50F84AB7" w:rsidR="00C649D7" w:rsidRPr="00C649D7" w:rsidRDefault="00C649D7">
      <w:pPr>
        <w:pStyle w:val="TOC1"/>
        <w:rPr>
          <w:rFonts w:ascii="Calibri" w:hAnsi="Calibri"/>
          <w:szCs w:val="22"/>
          <w:lang w:eastAsia="en-GB"/>
        </w:rPr>
      </w:pPr>
      <w:r>
        <w:t>C.1</w:t>
      </w:r>
      <w:r w:rsidRPr="00C649D7">
        <w:rPr>
          <w:rFonts w:ascii="Calibri" w:hAnsi="Calibri"/>
          <w:szCs w:val="22"/>
          <w:lang w:eastAsia="en-GB"/>
        </w:rPr>
        <w:tab/>
      </w:r>
      <w:r>
        <w:t>Example of B REFER's A to C</w:t>
      </w:r>
      <w:r>
        <w:tab/>
      </w:r>
      <w:r>
        <w:fldChar w:fldCharType="begin" w:fldLock="1"/>
      </w:r>
      <w:r>
        <w:instrText xml:space="preserve"> PAGEREF _Toc123627155 \h </w:instrText>
      </w:r>
      <w:r>
        <w:fldChar w:fldCharType="separate"/>
      </w:r>
      <w:r>
        <w:t>26</w:t>
      </w:r>
      <w:r>
        <w:fldChar w:fldCharType="end"/>
      </w:r>
    </w:p>
    <w:p w14:paraId="5C04B7CD" w14:textId="46F6F96B" w:rsidR="00C649D7" w:rsidRPr="00C649D7" w:rsidRDefault="00C649D7">
      <w:pPr>
        <w:pStyle w:val="TOC1"/>
        <w:rPr>
          <w:rFonts w:ascii="Calibri" w:hAnsi="Calibri"/>
          <w:szCs w:val="22"/>
          <w:lang w:eastAsia="en-GB"/>
        </w:rPr>
      </w:pPr>
      <w:r>
        <w:t>C.2</w:t>
      </w:r>
      <w:r w:rsidRPr="00C649D7">
        <w:rPr>
          <w:rFonts w:ascii="Calibri" w:hAnsi="Calibri"/>
          <w:szCs w:val="22"/>
          <w:lang w:eastAsia="en-GB"/>
        </w:rPr>
        <w:tab/>
      </w:r>
      <w:r>
        <w:t>Example of A REFER's B to C</w:t>
      </w:r>
      <w:r>
        <w:tab/>
      </w:r>
      <w:r>
        <w:fldChar w:fldCharType="begin" w:fldLock="1"/>
      </w:r>
      <w:r>
        <w:instrText xml:space="preserve"> PAGEREF _Toc123627156 \h </w:instrText>
      </w:r>
      <w:r>
        <w:fldChar w:fldCharType="separate"/>
      </w:r>
      <w:r>
        <w:t>27</w:t>
      </w:r>
      <w:r>
        <w:fldChar w:fldCharType="end"/>
      </w:r>
    </w:p>
    <w:p w14:paraId="3C0C198E" w14:textId="3D580680" w:rsidR="00C649D7" w:rsidRPr="00C649D7" w:rsidRDefault="00C649D7">
      <w:pPr>
        <w:pStyle w:val="TOC8"/>
        <w:rPr>
          <w:rFonts w:ascii="Calibri" w:hAnsi="Calibri"/>
          <w:b w:val="0"/>
          <w:szCs w:val="22"/>
          <w:lang w:eastAsia="en-GB"/>
        </w:rPr>
      </w:pPr>
      <w:r>
        <w:t>Annex D (informative): Void</w:t>
      </w:r>
      <w:r>
        <w:tab/>
      </w:r>
      <w:r>
        <w:fldChar w:fldCharType="begin" w:fldLock="1"/>
      </w:r>
      <w:r>
        <w:instrText xml:space="preserve"> PAGEREF _Toc123627157 \h </w:instrText>
      </w:r>
      <w:r>
        <w:fldChar w:fldCharType="separate"/>
      </w:r>
      <w:r>
        <w:t>28</w:t>
      </w:r>
      <w:r>
        <w:fldChar w:fldCharType="end"/>
      </w:r>
    </w:p>
    <w:p w14:paraId="373D269E" w14:textId="120B19F4" w:rsidR="00C649D7" w:rsidRPr="00C649D7" w:rsidRDefault="00C649D7">
      <w:pPr>
        <w:pStyle w:val="TOC8"/>
        <w:rPr>
          <w:rFonts w:ascii="Calibri" w:hAnsi="Calibri"/>
          <w:b w:val="0"/>
          <w:szCs w:val="22"/>
          <w:lang w:eastAsia="en-GB"/>
        </w:rPr>
      </w:pPr>
      <w:r>
        <w:t>Annex E (informative): Change history</w:t>
      </w:r>
      <w:r>
        <w:tab/>
      </w:r>
      <w:r>
        <w:fldChar w:fldCharType="begin" w:fldLock="1"/>
      </w:r>
      <w:r>
        <w:instrText xml:space="preserve"> PAGEREF _Toc123627158 \h </w:instrText>
      </w:r>
      <w:r>
        <w:fldChar w:fldCharType="separate"/>
      </w:r>
      <w:r>
        <w:t>29</w:t>
      </w:r>
      <w:r>
        <w:fldChar w:fldCharType="end"/>
      </w:r>
    </w:p>
    <w:p w14:paraId="66C043B7" w14:textId="3FFF408F" w:rsidR="004A3549" w:rsidRDefault="00EB3A7F">
      <w:r>
        <w:rPr>
          <w:noProof/>
          <w:sz w:val="22"/>
        </w:rPr>
        <w:fldChar w:fldCharType="end"/>
      </w:r>
    </w:p>
    <w:p w14:paraId="78F2AF60" w14:textId="77777777" w:rsidR="004A3549" w:rsidRDefault="004A3549">
      <w:pPr>
        <w:pStyle w:val="Heading1"/>
      </w:pPr>
      <w:r>
        <w:br w:type="page"/>
      </w:r>
      <w:bookmarkStart w:id="7" w:name="_Toc509938003"/>
      <w:bookmarkStart w:id="8" w:name="_Toc123627071"/>
      <w:r>
        <w:lastRenderedPageBreak/>
        <w:t>Foreword</w:t>
      </w:r>
      <w:bookmarkEnd w:id="7"/>
      <w:bookmarkEnd w:id="8"/>
    </w:p>
    <w:p w14:paraId="113EE54C" w14:textId="77777777" w:rsidR="00990ACB" w:rsidRDefault="00990ACB" w:rsidP="00BE3A6F">
      <w:r>
        <w:t>This Technical Specification (TS) was been produced by ETSI Technical Committee Telecommunications and Internet converged Services and Protocols for Advanced Networking (TISPAN) and originally published as ETSI</w:t>
      </w:r>
      <w:r w:rsidR="0023270A">
        <w:t> </w:t>
      </w:r>
      <w:r>
        <w:t>TS</w:t>
      </w:r>
      <w:r w:rsidR="0023270A">
        <w:t> </w:t>
      </w:r>
      <w:r>
        <w:t>183</w:t>
      </w:r>
      <w:r w:rsidR="0023270A">
        <w:t> </w:t>
      </w:r>
      <w:r>
        <w:t>029</w:t>
      </w:r>
      <w:r w:rsidR="0023270A">
        <w:t> </w:t>
      </w:r>
      <w:r>
        <w:t>[11]. It was transferred to the 3rd Generation Partnership Project (3GPP) in January 2008.</w:t>
      </w:r>
    </w:p>
    <w:p w14:paraId="34EF4BFB" w14:textId="77777777" w:rsidR="004A3549" w:rsidRDefault="004A3549" w:rsidP="00990A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42BEF0" w14:textId="77777777" w:rsidR="004A3549" w:rsidRPr="0016294F" w:rsidRDefault="004A3549">
      <w:pPr>
        <w:pStyle w:val="B10"/>
        <w:rPr>
          <w:lang w:val="en-US"/>
        </w:rPr>
      </w:pPr>
      <w:r w:rsidRPr="0016294F">
        <w:rPr>
          <w:lang w:val="en-US"/>
        </w:rPr>
        <w:t>Version x.y.z</w:t>
      </w:r>
    </w:p>
    <w:p w14:paraId="2AA3E677" w14:textId="77777777" w:rsidR="004A3549" w:rsidRDefault="004A3549">
      <w:pPr>
        <w:pStyle w:val="B10"/>
      </w:pPr>
      <w:r>
        <w:t>where:</w:t>
      </w:r>
    </w:p>
    <w:p w14:paraId="6CCD1E92" w14:textId="77777777" w:rsidR="004A3549" w:rsidRDefault="004A3549">
      <w:pPr>
        <w:pStyle w:val="B20"/>
      </w:pPr>
      <w:r>
        <w:t>x</w:t>
      </w:r>
      <w:r>
        <w:tab/>
        <w:t>the first digit:</w:t>
      </w:r>
    </w:p>
    <w:p w14:paraId="141AC1D9" w14:textId="77777777" w:rsidR="004A3549" w:rsidRDefault="004A3549">
      <w:pPr>
        <w:pStyle w:val="B30"/>
      </w:pPr>
      <w:r>
        <w:t>1</w:t>
      </w:r>
      <w:r>
        <w:tab/>
        <w:t>presented to TSG for information;</w:t>
      </w:r>
    </w:p>
    <w:p w14:paraId="618B7094" w14:textId="77777777" w:rsidR="004A3549" w:rsidRDefault="004A3549">
      <w:pPr>
        <w:pStyle w:val="B30"/>
      </w:pPr>
      <w:r>
        <w:t>2</w:t>
      </w:r>
      <w:r>
        <w:tab/>
        <w:t>presented to TSG for approval;</w:t>
      </w:r>
    </w:p>
    <w:p w14:paraId="3D6ADA4C" w14:textId="77777777" w:rsidR="004A3549" w:rsidRDefault="004A3549">
      <w:pPr>
        <w:pStyle w:val="B30"/>
      </w:pPr>
      <w:r>
        <w:t>3</w:t>
      </w:r>
      <w:r>
        <w:tab/>
        <w:t>or greater indicates TSG approved document under change control.</w:t>
      </w:r>
    </w:p>
    <w:p w14:paraId="47456B1A" w14:textId="77777777" w:rsidR="004A3549" w:rsidRDefault="004A3549">
      <w:pPr>
        <w:pStyle w:val="B20"/>
      </w:pPr>
      <w:r>
        <w:t>y</w:t>
      </w:r>
      <w:r>
        <w:tab/>
        <w:t>the second digit is incremented for all changes of substance, i.e. technical enhancements, corrections, updates, etc.</w:t>
      </w:r>
    </w:p>
    <w:p w14:paraId="4D2AA7F3" w14:textId="77777777" w:rsidR="004A3549" w:rsidRDefault="004A3549">
      <w:pPr>
        <w:pStyle w:val="B20"/>
      </w:pPr>
      <w:r>
        <w:t>z</w:t>
      </w:r>
      <w:r>
        <w:tab/>
        <w:t>the third digit is incremented when editorial only changes have been incorporated in the document.</w:t>
      </w:r>
    </w:p>
    <w:p w14:paraId="7879F781" w14:textId="77777777" w:rsidR="004A3549" w:rsidRDefault="004A3549">
      <w:pPr>
        <w:pStyle w:val="Heading1"/>
      </w:pPr>
      <w:r>
        <w:br w:type="page"/>
      </w:r>
      <w:bookmarkStart w:id="9" w:name="_Toc509938004"/>
      <w:bookmarkStart w:id="10" w:name="_Toc123627072"/>
      <w:r>
        <w:lastRenderedPageBreak/>
        <w:t>1</w:t>
      </w:r>
      <w:r>
        <w:tab/>
        <w:t>Scope</w:t>
      </w:r>
      <w:bookmarkEnd w:id="9"/>
      <w:bookmarkEnd w:id="10"/>
    </w:p>
    <w:p w14:paraId="7A191515" w14:textId="77777777" w:rsidR="00990ACB" w:rsidRPr="003539F9" w:rsidRDefault="00990ACB" w:rsidP="00990ACB">
      <w:pPr>
        <w:rPr>
          <w:color w:val="000000"/>
        </w:rPr>
      </w:pPr>
      <w:r w:rsidRPr="003539F9">
        <w:t>The present document specifies the stage three (protocol description) of the Explicit Communication transfer (</w:t>
      </w:r>
      <w:r w:rsidRPr="00FF48A0">
        <w:t>ECT</w:t>
      </w:r>
      <w:r w:rsidRPr="003539F9">
        <w:t xml:space="preserve">) </w:t>
      </w:r>
      <w:r w:rsidR="00E92BC8">
        <w:t>supplementary</w:t>
      </w:r>
      <w:r w:rsidRPr="003539F9">
        <w:t xml:space="preserve"> service, based on stage one and two of the </w:t>
      </w:r>
      <w:r w:rsidRPr="00FF48A0">
        <w:t>ISDN</w:t>
      </w:r>
      <w:r w:rsidRPr="003539F9">
        <w:t xml:space="preserve"> </w:t>
      </w:r>
      <w:r w:rsidRPr="00FF48A0">
        <w:t>ECT</w:t>
      </w:r>
      <w:r w:rsidRPr="003539F9">
        <w:t xml:space="preserve"> supplementary service. </w:t>
      </w:r>
      <w:r w:rsidR="0016294F">
        <w:t xml:space="preserve">It provides the protocol details in the </w:t>
      </w:r>
      <w:r w:rsidR="0016294F" w:rsidRPr="00A32990">
        <w:t>IP Multimedia (IM) Core Network (CN) subsystem</w:t>
      </w:r>
      <w:r w:rsidRPr="003539F9">
        <w:t xml:space="preserve"> based on</w:t>
      </w:r>
      <w:r w:rsidR="0016294F">
        <w:t xml:space="preserve"> the</w:t>
      </w:r>
      <w:r w:rsidRPr="003539F9">
        <w:t xml:space="preserve"> Session Initiation Protocol (</w:t>
      </w:r>
      <w:r w:rsidRPr="00FF48A0">
        <w:t>SIP</w:t>
      </w:r>
      <w:r w:rsidRPr="003539F9">
        <w:t xml:space="preserve">) and </w:t>
      </w:r>
      <w:r w:rsidR="0016294F">
        <w:t xml:space="preserve">the </w:t>
      </w:r>
      <w:r w:rsidRPr="003539F9">
        <w:t>Session Description Protocol (SDP).</w:t>
      </w:r>
    </w:p>
    <w:p w14:paraId="2F4AC556" w14:textId="77777777" w:rsidR="00FF27E3" w:rsidRDefault="00FF27E3" w:rsidP="00FF27E3">
      <w:r>
        <w:t>The present document is applicable to User Equipment (UE) and Application Servers (AS) which are intended to support the ECT supplementary service.</w:t>
      </w:r>
    </w:p>
    <w:p w14:paraId="62812DB6" w14:textId="77777777" w:rsidR="004A3549" w:rsidRDefault="004A3549">
      <w:pPr>
        <w:pStyle w:val="Heading1"/>
      </w:pPr>
      <w:bookmarkStart w:id="11" w:name="_Toc509938005"/>
      <w:bookmarkStart w:id="12" w:name="_Toc123627073"/>
      <w:r>
        <w:t>2</w:t>
      </w:r>
      <w:r>
        <w:tab/>
        <w:t>References</w:t>
      </w:r>
      <w:bookmarkEnd w:id="11"/>
      <w:bookmarkEnd w:id="12"/>
    </w:p>
    <w:p w14:paraId="10C3852C" w14:textId="77777777" w:rsidR="004A3549" w:rsidRDefault="004A3549">
      <w:r>
        <w:t>The following documents contain provisions which, through reference in this text, constitute provisions of the present document.</w:t>
      </w:r>
    </w:p>
    <w:p w14:paraId="37D8AB99" w14:textId="77777777" w:rsidR="004A3549" w:rsidRDefault="00907DCC" w:rsidP="00907DCC">
      <w:pPr>
        <w:pStyle w:val="B10"/>
      </w:pPr>
      <w:r>
        <w:t>-</w:t>
      </w:r>
      <w:r>
        <w:tab/>
      </w:r>
      <w:r w:rsidR="004A3549">
        <w:t>References are either specific (identified by date of publication, edition number, version number, etc.) or non</w:t>
      </w:r>
      <w:r w:rsidR="004A3549">
        <w:noBreakHyphen/>
        <w:t>specific.</w:t>
      </w:r>
    </w:p>
    <w:p w14:paraId="0E3BD26B" w14:textId="77777777" w:rsidR="004A3549" w:rsidRDefault="00907DCC" w:rsidP="00907DCC">
      <w:pPr>
        <w:pStyle w:val="B10"/>
      </w:pPr>
      <w:r>
        <w:t>-</w:t>
      </w:r>
      <w:r>
        <w:tab/>
      </w:r>
      <w:r w:rsidR="004A3549">
        <w:t>For a specific reference, subsequent revisions do not apply.</w:t>
      </w:r>
    </w:p>
    <w:p w14:paraId="28041170" w14:textId="77777777" w:rsidR="004A3549" w:rsidRDefault="00907DCC" w:rsidP="00907DCC">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3F1DC2DD" w14:textId="77777777" w:rsidR="00990ACB" w:rsidRPr="003539F9" w:rsidRDefault="00990ACB" w:rsidP="00BE3A6F">
      <w:pPr>
        <w:pStyle w:val="EX"/>
      </w:pPr>
      <w:r>
        <w:t>[</w:t>
      </w:r>
      <w:bookmarkStart w:id="13" w:name="REF_ES283003"/>
      <w:r w:rsidR="00BA3775">
        <w:rPr>
          <w:noProof/>
        </w:rPr>
        <w:t>1</w:t>
      </w:r>
      <w:bookmarkEnd w:id="13"/>
      <w:r>
        <w:t>]</w:t>
      </w:r>
      <w:r>
        <w:tab/>
      </w:r>
      <w:r w:rsidR="00BE3A6F" w:rsidRPr="001B4E38">
        <w:t>3GPP</w:t>
      </w:r>
      <w:r w:rsidR="0023270A">
        <w:t> </w:t>
      </w:r>
      <w:r w:rsidR="00BE3A6F" w:rsidRPr="001B4E38">
        <w:t>TS</w:t>
      </w:r>
      <w:r w:rsidR="0023270A">
        <w:t> </w:t>
      </w:r>
      <w:r w:rsidR="00BE3A6F" w:rsidRPr="001B4E38">
        <w:t xml:space="preserve">24.229: </w:t>
      </w:r>
      <w:r w:rsidR="00BE3A6F">
        <w:t>"</w:t>
      </w:r>
      <w:r w:rsidR="00BE3A6F" w:rsidRPr="001B4E38">
        <w:t>Internet Protocol (IP) multimedia call control protocol based on Session Initiation Protocol (SIP) and Session Description Protocol (SDP); Stage</w:t>
      </w:r>
      <w:r w:rsidR="0023270A">
        <w:t> </w:t>
      </w:r>
      <w:r w:rsidR="00BE3A6F" w:rsidRPr="001B4E38">
        <w:t>3</w:t>
      </w:r>
      <w:r w:rsidR="00BE3A6F">
        <w:t>".</w:t>
      </w:r>
    </w:p>
    <w:p w14:paraId="73C97591" w14:textId="77777777" w:rsidR="00990ACB" w:rsidRPr="003539F9" w:rsidRDefault="00990ACB" w:rsidP="00990ACB">
      <w:pPr>
        <w:pStyle w:val="EX"/>
      </w:pPr>
      <w:r>
        <w:t>[</w:t>
      </w:r>
      <w:bookmarkStart w:id="14" w:name="REF_IETFRFC3515"/>
      <w:r w:rsidR="00BA3775">
        <w:rPr>
          <w:noProof/>
        </w:rPr>
        <w:t>2</w:t>
      </w:r>
      <w:bookmarkEnd w:id="14"/>
      <w:r>
        <w:t>]</w:t>
      </w:r>
      <w:r>
        <w:tab/>
      </w:r>
      <w:r w:rsidRPr="00FF48A0">
        <w:t>IETF</w:t>
      </w:r>
      <w:r w:rsidR="0023270A">
        <w:t> </w:t>
      </w:r>
      <w:r w:rsidRPr="00FF48A0">
        <w:t>RFC</w:t>
      </w:r>
      <w:r w:rsidR="0023270A">
        <w:t> </w:t>
      </w:r>
      <w:r w:rsidRPr="00FF48A0">
        <w:t>3515</w:t>
      </w:r>
      <w:r>
        <w:t>: "The Session Initiation Protocol (SIP) Refer Method".</w:t>
      </w:r>
    </w:p>
    <w:p w14:paraId="12B0415A" w14:textId="77777777" w:rsidR="00990ACB" w:rsidRPr="003539F9" w:rsidRDefault="00990ACB" w:rsidP="00990ACB">
      <w:pPr>
        <w:pStyle w:val="EX"/>
      </w:pPr>
      <w:r>
        <w:t>[</w:t>
      </w:r>
      <w:bookmarkStart w:id="15" w:name="REF_IETFRFC3892"/>
      <w:r w:rsidR="00BA3775">
        <w:rPr>
          <w:noProof/>
        </w:rPr>
        <w:t>3</w:t>
      </w:r>
      <w:bookmarkEnd w:id="15"/>
      <w:r>
        <w:t>]</w:t>
      </w:r>
      <w:r>
        <w:tab/>
      </w:r>
      <w:r w:rsidRPr="00FF48A0">
        <w:t>IETF</w:t>
      </w:r>
      <w:r w:rsidR="0023270A">
        <w:t> </w:t>
      </w:r>
      <w:r w:rsidRPr="00FF48A0">
        <w:t>RFC</w:t>
      </w:r>
      <w:r w:rsidR="0023270A">
        <w:t> </w:t>
      </w:r>
      <w:r w:rsidRPr="00FF48A0">
        <w:t>3892</w:t>
      </w:r>
      <w:r>
        <w:t>: "The Session Initiation Protocol (SIP) Referred-By Mechanism".</w:t>
      </w:r>
    </w:p>
    <w:p w14:paraId="0EC7CEF9" w14:textId="77777777" w:rsidR="00990ACB" w:rsidRPr="003539F9" w:rsidRDefault="00990ACB" w:rsidP="00990ACB">
      <w:pPr>
        <w:pStyle w:val="EX"/>
      </w:pPr>
      <w:r>
        <w:t>[</w:t>
      </w:r>
      <w:bookmarkStart w:id="16" w:name="REF_IETFRFC3891"/>
      <w:r w:rsidR="00BA3775">
        <w:rPr>
          <w:noProof/>
        </w:rPr>
        <w:t>4</w:t>
      </w:r>
      <w:bookmarkEnd w:id="16"/>
      <w:r>
        <w:t>]</w:t>
      </w:r>
      <w:r>
        <w:tab/>
      </w:r>
      <w:r w:rsidRPr="00FF48A0">
        <w:t>IETF</w:t>
      </w:r>
      <w:r w:rsidR="0023270A">
        <w:t> </w:t>
      </w:r>
      <w:r w:rsidRPr="00FF48A0">
        <w:t>RFC</w:t>
      </w:r>
      <w:r w:rsidR="0023270A">
        <w:t> </w:t>
      </w:r>
      <w:r w:rsidRPr="00FF48A0">
        <w:t>3891</w:t>
      </w:r>
      <w:r>
        <w:t>: "The Session Initiation Protocol (SIP) "Replaces" Header".</w:t>
      </w:r>
    </w:p>
    <w:p w14:paraId="225BDF8E" w14:textId="77777777" w:rsidR="00990ACB" w:rsidRPr="003539F9" w:rsidRDefault="00990ACB" w:rsidP="00AD42D9">
      <w:pPr>
        <w:pStyle w:val="EX"/>
      </w:pPr>
      <w:r>
        <w:t>[</w:t>
      </w:r>
      <w:bookmarkStart w:id="17" w:name="REF_ES283027"/>
      <w:r w:rsidR="00BA3775">
        <w:rPr>
          <w:noProof/>
        </w:rPr>
        <w:t>5</w:t>
      </w:r>
      <w:bookmarkEnd w:id="17"/>
      <w:r>
        <w:t>]</w:t>
      </w:r>
      <w:r>
        <w:tab/>
      </w:r>
      <w:r w:rsidR="00AD42D9">
        <w:t>Void</w:t>
      </w:r>
      <w:r w:rsidR="0023270A">
        <w:t>.</w:t>
      </w:r>
    </w:p>
    <w:p w14:paraId="399C0DCC" w14:textId="77777777" w:rsidR="00990ACB" w:rsidRPr="003539F9" w:rsidRDefault="00990ACB" w:rsidP="00990ACB">
      <w:pPr>
        <w:pStyle w:val="EX"/>
      </w:pPr>
      <w:r>
        <w:t>[</w:t>
      </w:r>
      <w:bookmarkStart w:id="18" w:name="REF_IETFRFC3261"/>
      <w:r w:rsidR="00BA3775">
        <w:rPr>
          <w:noProof/>
        </w:rPr>
        <w:t>6</w:t>
      </w:r>
      <w:bookmarkEnd w:id="18"/>
      <w:r>
        <w:t>]</w:t>
      </w:r>
      <w:r>
        <w:tab/>
      </w:r>
      <w:r w:rsidRPr="00FF48A0">
        <w:t>IETF</w:t>
      </w:r>
      <w:r w:rsidR="0023270A">
        <w:t> </w:t>
      </w:r>
      <w:r w:rsidRPr="00FF48A0">
        <w:t>RFC</w:t>
      </w:r>
      <w:r w:rsidR="0023270A">
        <w:t> </w:t>
      </w:r>
      <w:r w:rsidRPr="00FF48A0">
        <w:t>3261</w:t>
      </w:r>
      <w:r>
        <w:t>: "SIP: Session Initiation Protocol".</w:t>
      </w:r>
    </w:p>
    <w:p w14:paraId="32CA2254" w14:textId="77777777" w:rsidR="00990ACB" w:rsidRDefault="00990ACB" w:rsidP="00BE3A6F">
      <w:pPr>
        <w:pStyle w:val="EX"/>
      </w:pPr>
      <w:r>
        <w:t>[</w:t>
      </w:r>
      <w:bookmarkStart w:id="19" w:name="REF_TS183033"/>
      <w:r w:rsidR="00BA3775">
        <w:rPr>
          <w:noProof/>
        </w:rPr>
        <w:t>7</w:t>
      </w:r>
      <w:bookmarkEnd w:id="19"/>
      <w:r>
        <w:t>]</w:t>
      </w:r>
      <w:r>
        <w:tab/>
      </w:r>
      <w:r w:rsidR="00BE3A6F">
        <w:t>3GPP</w:t>
      </w:r>
      <w:r w:rsidR="0023270A">
        <w:t> </w:t>
      </w:r>
      <w:r w:rsidR="00BE3A6F">
        <w:t>TS</w:t>
      </w:r>
      <w:r w:rsidR="0023270A">
        <w:t> </w:t>
      </w:r>
      <w:r w:rsidR="00BE3A6F">
        <w:t xml:space="preserve">29.228: </w:t>
      </w:r>
      <w:r w:rsidR="00BE3A6F" w:rsidRPr="0091628F">
        <w:t>"</w:t>
      </w:r>
      <w:r w:rsidR="00BE3A6F">
        <w:t>I</w:t>
      </w:r>
      <w:r w:rsidR="00BE3A6F" w:rsidRPr="00DB1697">
        <w:t>P Multimedia (IM) Subsystem Cx and Dx Interfaces; Signalling flows and message contents</w:t>
      </w:r>
      <w:r w:rsidR="00BE3A6F" w:rsidRPr="0091628F">
        <w:t>"</w:t>
      </w:r>
      <w:r w:rsidR="00BE3A6F">
        <w:t>.</w:t>
      </w:r>
    </w:p>
    <w:p w14:paraId="0F93B47B" w14:textId="77777777" w:rsidR="00BE3A6F" w:rsidRPr="003539F9" w:rsidRDefault="00BE3A6F" w:rsidP="00990ACB">
      <w:pPr>
        <w:pStyle w:val="EX"/>
      </w:pPr>
      <w:r>
        <w:t>[7A]</w:t>
      </w:r>
      <w:r>
        <w:tab/>
        <w:t>3GPP</w:t>
      </w:r>
      <w:r w:rsidR="0023270A">
        <w:t> </w:t>
      </w:r>
      <w:r>
        <w:t>TS</w:t>
      </w:r>
      <w:r w:rsidR="0023270A">
        <w:t> </w:t>
      </w:r>
      <w:r>
        <w:t xml:space="preserve">29.229: </w:t>
      </w:r>
      <w:r w:rsidRPr="0091628F">
        <w:t>"</w:t>
      </w:r>
      <w:r w:rsidRPr="00DB1697">
        <w:t>Cx and Dx interfaces based on the Diameter protocol; Protocol details</w:t>
      </w:r>
      <w:r w:rsidRPr="0091628F">
        <w:t>"</w:t>
      </w:r>
      <w:r>
        <w:t>.</w:t>
      </w:r>
    </w:p>
    <w:p w14:paraId="307F7C7F" w14:textId="77777777" w:rsidR="00990ACB" w:rsidRPr="003539F9" w:rsidRDefault="00990ACB" w:rsidP="00BE3A6F">
      <w:pPr>
        <w:pStyle w:val="EX"/>
      </w:pPr>
      <w:r>
        <w:t>[</w:t>
      </w:r>
      <w:bookmarkStart w:id="20" w:name="REF_TS183010"/>
      <w:r w:rsidR="00BA3775">
        <w:rPr>
          <w:noProof/>
        </w:rPr>
        <w:t>8</w:t>
      </w:r>
      <w:bookmarkEnd w:id="20"/>
      <w:r>
        <w:t>]</w:t>
      </w:r>
      <w:r>
        <w:tab/>
      </w:r>
      <w:r w:rsidR="00BE3A6F">
        <w:t>3GPP</w:t>
      </w:r>
      <w:r w:rsidR="0023270A">
        <w:t> </w:t>
      </w:r>
      <w:r w:rsidR="00BE3A6F">
        <w:t>TS</w:t>
      </w:r>
      <w:r w:rsidR="0023270A">
        <w:t> </w:t>
      </w:r>
      <w:r w:rsidR="00BE3A6F">
        <w:t xml:space="preserve">24.610: </w:t>
      </w:r>
      <w:r w:rsidR="00BE3A6F" w:rsidRPr="0091628F">
        <w:t>"</w:t>
      </w:r>
      <w:r w:rsidR="00BE3A6F" w:rsidRPr="00F90B88">
        <w:t>Communication HOLD (HOLD)</w:t>
      </w:r>
      <w:r w:rsidR="00BE3A6F">
        <w:t xml:space="preserve"> using IP Multimedia (IM) Core Network (CN) subsystem; </w:t>
      </w:r>
      <w:r w:rsidR="00BE3A6F" w:rsidRPr="00F90B88">
        <w:t>Protocol specification</w:t>
      </w:r>
      <w:r w:rsidR="00BE3A6F" w:rsidRPr="0091628F">
        <w:t>".</w:t>
      </w:r>
    </w:p>
    <w:p w14:paraId="25D7D540" w14:textId="77777777" w:rsidR="00990ACB" w:rsidRPr="003539F9" w:rsidRDefault="00990ACB" w:rsidP="00BE3A6F">
      <w:pPr>
        <w:pStyle w:val="EX"/>
      </w:pPr>
      <w:r>
        <w:t>[</w:t>
      </w:r>
      <w:bookmarkStart w:id="21" w:name="REF_TS183005"/>
      <w:r w:rsidR="00BA3775">
        <w:rPr>
          <w:noProof/>
        </w:rPr>
        <w:t>9</w:t>
      </w:r>
      <w:bookmarkEnd w:id="21"/>
      <w:r>
        <w:t>]</w:t>
      </w:r>
      <w:r>
        <w:tab/>
      </w:r>
      <w:r w:rsidR="00BE3A6F">
        <w:t>3GPP</w:t>
      </w:r>
      <w:r w:rsidR="0023270A">
        <w:t> </w:t>
      </w:r>
      <w:r w:rsidR="00BE3A6F">
        <w:t>TS</w:t>
      </w:r>
      <w:r w:rsidR="0023270A">
        <w:t> </w:t>
      </w:r>
      <w:r w:rsidR="00BE3A6F">
        <w:t>24.605:</w:t>
      </w:r>
      <w:r w:rsidR="00BE3A6F" w:rsidRPr="00DB1697">
        <w:t xml:space="preserve"> </w:t>
      </w:r>
      <w:r w:rsidR="00BE3A6F" w:rsidRPr="0091628F">
        <w:t>"</w:t>
      </w:r>
      <w:r w:rsidR="00BE3A6F" w:rsidRPr="006A592D">
        <w:t>Conference (CONF)</w:t>
      </w:r>
      <w:r w:rsidR="00BE3A6F">
        <w:rPr>
          <w:rFonts w:hint="eastAsia"/>
          <w:lang w:eastAsia="zh-CN"/>
        </w:rPr>
        <w:t xml:space="preserve"> using IP Multimedia (IM) Core Network</w:t>
      </w:r>
      <w:r w:rsidR="00BE3A6F">
        <w:rPr>
          <w:lang w:eastAsia="zh-CN"/>
        </w:rPr>
        <w:t xml:space="preserve"> </w:t>
      </w:r>
      <w:r w:rsidR="00BE3A6F">
        <w:rPr>
          <w:rFonts w:hint="eastAsia"/>
          <w:lang w:eastAsia="zh-CN"/>
        </w:rPr>
        <w:t>(CN) subsystem</w:t>
      </w:r>
      <w:r w:rsidR="00BE3A6F" w:rsidRPr="006A592D">
        <w:t>; Protocol specification</w:t>
      </w:r>
      <w:r w:rsidR="00BE3A6F" w:rsidRPr="0091628F">
        <w:t>".</w:t>
      </w:r>
    </w:p>
    <w:p w14:paraId="641CCC2B" w14:textId="77777777" w:rsidR="00990ACB" w:rsidRDefault="00990ACB" w:rsidP="00BE3A6F">
      <w:pPr>
        <w:pStyle w:val="EX"/>
      </w:pPr>
      <w:r>
        <w:t>[</w:t>
      </w:r>
      <w:bookmarkStart w:id="22" w:name="REF_TS183028"/>
      <w:r w:rsidR="00BA3775">
        <w:rPr>
          <w:noProof/>
        </w:rPr>
        <w:t>10</w:t>
      </w:r>
      <w:bookmarkEnd w:id="22"/>
      <w:r>
        <w:t>]</w:t>
      </w:r>
      <w:r>
        <w:tab/>
      </w:r>
      <w:r w:rsidR="00BE3A6F" w:rsidRPr="005A4241">
        <w:t>3GPP</w:t>
      </w:r>
      <w:r w:rsidR="0023270A">
        <w:t> </w:t>
      </w:r>
      <w:r w:rsidR="00BE3A6F" w:rsidRPr="005A4241">
        <w:t>TS</w:t>
      </w:r>
      <w:r w:rsidR="0023270A">
        <w:t> </w:t>
      </w:r>
      <w:r w:rsidR="00BE3A6F" w:rsidRPr="005A4241">
        <w:t>24.628</w:t>
      </w:r>
      <w:r w:rsidR="00BE3A6F" w:rsidRPr="00E47352">
        <w:rPr>
          <w:rFonts w:hint="eastAsia"/>
        </w:rPr>
        <w:t>:</w:t>
      </w:r>
      <w:r w:rsidR="00BE3A6F" w:rsidRPr="00E47352">
        <w:t xml:space="preserve"> </w:t>
      </w:r>
      <w:r w:rsidR="00BE3A6F">
        <w:t>"</w:t>
      </w:r>
      <w:r w:rsidR="00BE3A6F" w:rsidRPr="005A4241">
        <w:t>Common Basic Communication procedures</w:t>
      </w:r>
      <w:r w:rsidR="00FF27E3" w:rsidRPr="006D3BD7">
        <w:t xml:space="preserve"> </w:t>
      </w:r>
      <w:r w:rsidR="00FF27E3">
        <w:t>using IP Multimedia (IM) Core Network (CN) subsystem</w:t>
      </w:r>
      <w:r w:rsidR="00BE3A6F" w:rsidRPr="005A4241">
        <w:t>; Protocol specification</w:t>
      </w:r>
      <w:r w:rsidR="00BE3A6F">
        <w:t>".</w:t>
      </w:r>
    </w:p>
    <w:p w14:paraId="3FD1783F" w14:textId="77777777" w:rsidR="00990ACB" w:rsidRDefault="00990ACB" w:rsidP="00990ACB">
      <w:pPr>
        <w:pStyle w:val="EX"/>
      </w:pPr>
      <w:r>
        <w:t>[11]</w:t>
      </w:r>
      <w:r>
        <w:tab/>
      </w:r>
      <w:r w:rsidRPr="00990ACB">
        <w:t>ETSI</w:t>
      </w:r>
      <w:r w:rsidR="0023270A">
        <w:t> </w:t>
      </w:r>
      <w:r w:rsidRPr="00990ACB">
        <w:t>TS</w:t>
      </w:r>
      <w:r w:rsidR="0023270A">
        <w:t> </w:t>
      </w:r>
      <w:r w:rsidRPr="00990ACB">
        <w:t>183</w:t>
      </w:r>
      <w:r w:rsidR="0023270A">
        <w:t> </w:t>
      </w:r>
      <w:r w:rsidRPr="00990ACB">
        <w:t>029</w:t>
      </w:r>
      <w:r w:rsidR="0023270A">
        <w:t> </w:t>
      </w:r>
      <w:r w:rsidRPr="00990ACB">
        <w:t>V2.5.0: "Telecommunications and Internet converged Services and Protocols for Advanced Networking (TISPAN); PSTN/ISDN simulation services: Explicit Communication Transfer (ECT); Protocol specification".</w:t>
      </w:r>
    </w:p>
    <w:p w14:paraId="61FECE91" w14:textId="77777777" w:rsidR="002D1948" w:rsidRDefault="002D1948" w:rsidP="00990ACB">
      <w:pPr>
        <w:pStyle w:val="EX"/>
      </w:pPr>
      <w:r>
        <w:t>[12]</w:t>
      </w:r>
      <w:r>
        <w:tab/>
        <w:t xml:space="preserve">3GPP TS 24.315: </w:t>
      </w:r>
      <w:r w:rsidRPr="00990ACB">
        <w:t>"</w:t>
      </w:r>
      <w:r w:rsidRPr="00BF1A2A">
        <w:t xml:space="preserve">IP Multimedia Subsystem (IMS) Operator </w:t>
      </w:r>
      <w:r>
        <w:t>Determined Barring (ODB); Stage </w:t>
      </w:r>
      <w:r w:rsidRPr="00BF1A2A">
        <w:t>3</w:t>
      </w:r>
      <w:r>
        <w:t>".</w:t>
      </w:r>
    </w:p>
    <w:p w14:paraId="07478E09" w14:textId="77777777" w:rsidR="00D968BD" w:rsidRDefault="00D968BD" w:rsidP="00D968BD">
      <w:pPr>
        <w:pStyle w:val="EX"/>
      </w:pPr>
      <w:r>
        <w:t>[13]</w:t>
      </w:r>
      <w:r>
        <w:tab/>
      </w:r>
      <w:r w:rsidR="00AB1FCA">
        <w:t>IETF RFC 7090 (April 2014)</w:t>
      </w:r>
      <w:r>
        <w:t>: "Public Safety Answering Point (PSAP) Callback</w:t>
      </w:r>
      <w:r w:rsidRPr="00D85B1C">
        <w:t>"</w:t>
      </w:r>
      <w:r>
        <w:t>.</w:t>
      </w:r>
    </w:p>
    <w:p w14:paraId="5F209E53" w14:textId="77777777" w:rsidR="002508CE" w:rsidRDefault="002508CE" w:rsidP="002508CE">
      <w:pPr>
        <w:pStyle w:val="EX"/>
      </w:pPr>
      <w:r>
        <w:t>[14]</w:t>
      </w:r>
      <w:r>
        <w:tab/>
        <w:t>IETF RFC 6665: "</w:t>
      </w:r>
      <w:r w:rsidRPr="00F74983">
        <w:t>SIP-Specific Event Notification</w:t>
      </w:r>
      <w:r>
        <w:t>".</w:t>
      </w:r>
    </w:p>
    <w:p w14:paraId="0166B2B1" w14:textId="77777777" w:rsidR="002508CE" w:rsidRPr="00990ACB" w:rsidRDefault="002508CE" w:rsidP="002508CE">
      <w:pPr>
        <w:pStyle w:val="EX"/>
      </w:pPr>
      <w:r>
        <w:lastRenderedPageBreak/>
        <w:t>[15]</w:t>
      </w:r>
      <w:r>
        <w:tab/>
        <w:t>IETF RFC 4538: "Request Authorization through Dialog Identification in the Session Initiation Protocol (SIP)".</w:t>
      </w:r>
    </w:p>
    <w:p w14:paraId="5BE1F04A" w14:textId="77777777" w:rsidR="002D088B" w:rsidRDefault="002D088B" w:rsidP="002D088B">
      <w:pPr>
        <w:pStyle w:val="EX"/>
      </w:pPr>
      <w:bookmarkStart w:id="23" w:name="historyclause"/>
      <w:r>
        <w:rPr>
          <w:lang w:val="en-US"/>
        </w:rPr>
        <w:t>[16</w:t>
      </w:r>
      <w:r>
        <w:t>]</w:t>
      </w:r>
      <w:r>
        <w:tab/>
      </w:r>
      <w:r w:rsidR="00893098">
        <w:t>IETF RFC 7647</w:t>
      </w:r>
      <w:r>
        <w:t xml:space="preserve"> (</w:t>
      </w:r>
      <w:r w:rsidR="00893098">
        <w:t>September </w:t>
      </w:r>
      <w:r>
        <w:t>2015): "</w:t>
      </w:r>
      <w:r>
        <w:rPr>
          <w:lang w:val="en-US"/>
        </w:rPr>
        <w:t xml:space="preserve">Clarifications for the </w:t>
      </w:r>
      <w:r w:rsidR="00893098">
        <w:rPr>
          <w:lang w:val="en-US"/>
        </w:rPr>
        <w:t>U</w:t>
      </w:r>
      <w:r>
        <w:rPr>
          <w:lang w:val="en-US"/>
        </w:rPr>
        <w:t>se of REFER with RFC6665</w:t>
      </w:r>
      <w:r>
        <w:t>".</w:t>
      </w:r>
    </w:p>
    <w:p w14:paraId="05CC255F" w14:textId="77777777" w:rsidR="00990ACB" w:rsidRPr="003539F9" w:rsidRDefault="00990ACB" w:rsidP="00990ACB">
      <w:pPr>
        <w:pStyle w:val="Heading1"/>
      </w:pPr>
      <w:bookmarkStart w:id="24" w:name="_Toc509938006"/>
      <w:bookmarkStart w:id="25" w:name="_Toc123627074"/>
      <w:r w:rsidRPr="003539F9">
        <w:t>3</w:t>
      </w:r>
      <w:r w:rsidRPr="003539F9">
        <w:tab/>
        <w:t>Definitions and abbreviations</w:t>
      </w:r>
      <w:bookmarkEnd w:id="24"/>
      <w:bookmarkEnd w:id="25"/>
    </w:p>
    <w:p w14:paraId="03C26E54" w14:textId="77777777" w:rsidR="00990ACB" w:rsidRPr="003539F9" w:rsidRDefault="00990ACB" w:rsidP="00990ACB">
      <w:pPr>
        <w:pStyle w:val="Heading2"/>
      </w:pPr>
      <w:bookmarkStart w:id="26" w:name="_Toc509938007"/>
      <w:bookmarkStart w:id="27" w:name="_Toc123627075"/>
      <w:r w:rsidRPr="003539F9">
        <w:t>3.1</w:t>
      </w:r>
      <w:r w:rsidRPr="003539F9">
        <w:tab/>
        <w:t>Definitions</w:t>
      </w:r>
      <w:bookmarkEnd w:id="26"/>
      <w:bookmarkEnd w:id="27"/>
    </w:p>
    <w:p w14:paraId="550F4490" w14:textId="77777777" w:rsidR="00990ACB" w:rsidRPr="003539F9" w:rsidRDefault="00990ACB" w:rsidP="00990ACB">
      <w:pPr>
        <w:keepNext/>
      </w:pPr>
      <w:r w:rsidRPr="003539F9">
        <w:t>For the purposes of the present document, the following terms and definitions apply:</w:t>
      </w:r>
    </w:p>
    <w:p w14:paraId="45C61D0E" w14:textId="77777777" w:rsidR="00990ACB" w:rsidRPr="003539F9" w:rsidRDefault="00990ACB" w:rsidP="00990ACB">
      <w:pPr>
        <w:keepNext/>
      </w:pPr>
      <w:r w:rsidRPr="00FF48A0">
        <w:rPr>
          <w:b/>
          <w:bCs/>
        </w:rPr>
        <w:t>ECT</w:t>
      </w:r>
      <w:r w:rsidRPr="003539F9">
        <w:rPr>
          <w:b/>
          <w:bCs/>
        </w:rPr>
        <w:t xml:space="preserve"> </w:t>
      </w:r>
      <w:r w:rsidR="008743CF">
        <w:rPr>
          <w:b/>
          <w:bCs/>
        </w:rPr>
        <w:t>se</w:t>
      </w:r>
      <w:r w:rsidR="008743CF" w:rsidRPr="003539F9">
        <w:rPr>
          <w:b/>
          <w:bCs/>
        </w:rPr>
        <w:t xml:space="preserve">ssion </w:t>
      </w:r>
      <w:r w:rsidR="008743CF">
        <w:rPr>
          <w:b/>
          <w:bCs/>
        </w:rPr>
        <w:t>i</w:t>
      </w:r>
      <w:r w:rsidR="008743CF" w:rsidRPr="003539F9">
        <w:rPr>
          <w:b/>
          <w:bCs/>
        </w:rPr>
        <w:t xml:space="preserve">dentifier </w:t>
      </w:r>
      <w:r w:rsidRPr="003539F9">
        <w:rPr>
          <w:b/>
          <w:bCs/>
        </w:rPr>
        <w:t xml:space="preserve">URI: </w:t>
      </w:r>
      <w:r w:rsidRPr="003539F9">
        <w:t>PSI created and inserted by a</w:t>
      </w:r>
      <w:r w:rsidR="008743CF">
        <w:t>n</w:t>
      </w:r>
      <w:r w:rsidRPr="003539F9">
        <w:t xml:space="preserve"> </w:t>
      </w:r>
      <w:r w:rsidRPr="00FF48A0">
        <w:t>ECT</w:t>
      </w:r>
      <w:r w:rsidRPr="003539F9">
        <w:t xml:space="preserve"> </w:t>
      </w:r>
      <w:r w:rsidRPr="00FF48A0">
        <w:t>AS</w:t>
      </w:r>
      <w:r w:rsidRPr="003539F9">
        <w:t xml:space="preserve"> that resolves to the </w:t>
      </w:r>
      <w:r w:rsidRPr="00FF48A0">
        <w:t>AS</w:t>
      </w:r>
      <w:r w:rsidRPr="003539F9">
        <w:t xml:space="preserve"> itself</w:t>
      </w:r>
    </w:p>
    <w:p w14:paraId="5C558CA2" w14:textId="77777777" w:rsidR="00990ACB" w:rsidRPr="003539F9" w:rsidRDefault="00990ACB" w:rsidP="00990ACB">
      <w:pPr>
        <w:pStyle w:val="NO"/>
      </w:pPr>
      <w:r w:rsidRPr="003539F9">
        <w:t>NOTE</w:t>
      </w:r>
      <w:r w:rsidR="008743CF">
        <w:t> 1</w:t>
      </w:r>
      <w:r w:rsidRPr="003539F9">
        <w:t>:</w:t>
      </w:r>
      <w:r w:rsidRPr="003539F9">
        <w:tab/>
        <w:t xml:space="preserve">If this URI contains correlation information it </w:t>
      </w:r>
      <w:r>
        <w:t xml:space="preserve">has to be constructed in such a way that it does </w:t>
      </w:r>
      <w:r w:rsidRPr="003539F9">
        <w:t>not reveal identity information about any party involved in the transfer.</w:t>
      </w:r>
    </w:p>
    <w:p w14:paraId="590107EE" w14:textId="77777777" w:rsidR="00990ACB" w:rsidRPr="003539F9" w:rsidRDefault="00990ACB" w:rsidP="00990ACB">
      <w:r w:rsidRPr="003539F9">
        <w:rPr>
          <w:b/>
          <w:bCs/>
        </w:rPr>
        <w:t xml:space="preserve">transferee: </w:t>
      </w:r>
      <w:r w:rsidRPr="003539F9">
        <w:t>party being transferred to the transfer target</w:t>
      </w:r>
    </w:p>
    <w:p w14:paraId="179A1094" w14:textId="77777777" w:rsidR="00990ACB" w:rsidRPr="003539F9" w:rsidRDefault="00990ACB" w:rsidP="00990ACB">
      <w:r w:rsidRPr="003539F9">
        <w:rPr>
          <w:b/>
          <w:bCs/>
        </w:rPr>
        <w:t>transferor:</w:t>
      </w:r>
      <w:r w:rsidRPr="003539F9">
        <w:t xml:space="preserve"> party initiating the transfer</w:t>
      </w:r>
    </w:p>
    <w:p w14:paraId="0C7AAC73" w14:textId="77777777" w:rsidR="00990ACB" w:rsidRPr="003539F9" w:rsidRDefault="00990ACB" w:rsidP="00990ACB">
      <w:r w:rsidRPr="003539F9">
        <w:rPr>
          <w:b/>
          <w:bCs/>
        </w:rPr>
        <w:t>transfer target:</w:t>
      </w:r>
      <w:r w:rsidRPr="003539F9">
        <w:t xml:space="preserve"> party that the existing communication is transferred to</w:t>
      </w:r>
    </w:p>
    <w:p w14:paraId="59367179" w14:textId="77777777" w:rsidR="00990ACB" w:rsidRPr="003539F9" w:rsidRDefault="00990ACB" w:rsidP="00990ACB">
      <w:pPr>
        <w:pStyle w:val="NO"/>
      </w:pPr>
      <w:r w:rsidRPr="003539F9">
        <w:t>NOTE</w:t>
      </w:r>
      <w:r w:rsidR="008743CF">
        <w:t> 2</w:t>
      </w:r>
      <w:r w:rsidRPr="003539F9">
        <w:t>:</w:t>
      </w:r>
      <w:r w:rsidRPr="003539F9">
        <w:tab/>
        <w:t>After transfer the transferee and the transfer target are in communication with each other.</w:t>
      </w:r>
    </w:p>
    <w:p w14:paraId="18AC038E" w14:textId="77777777" w:rsidR="00990ACB" w:rsidRPr="003539F9" w:rsidRDefault="00990ACB" w:rsidP="00990ACB">
      <w:pPr>
        <w:pStyle w:val="Heading2"/>
      </w:pPr>
      <w:bookmarkStart w:id="28" w:name="_Toc509938008"/>
      <w:bookmarkStart w:id="29" w:name="_Toc123627076"/>
      <w:r w:rsidRPr="003539F9">
        <w:t>3.2</w:t>
      </w:r>
      <w:r w:rsidRPr="003539F9">
        <w:tab/>
        <w:t>Abbreviations</w:t>
      </w:r>
      <w:bookmarkEnd w:id="28"/>
      <w:bookmarkEnd w:id="29"/>
    </w:p>
    <w:p w14:paraId="1A1114D6" w14:textId="77777777" w:rsidR="00990ACB" w:rsidRPr="003539F9" w:rsidRDefault="00990ACB" w:rsidP="00990ACB">
      <w:pPr>
        <w:keepNext/>
      </w:pPr>
      <w:r w:rsidRPr="003539F9">
        <w:t>For the purposes of the present document, the following abbreviations apply:</w:t>
      </w:r>
    </w:p>
    <w:p w14:paraId="1C591CB4" w14:textId="77777777" w:rsidR="00990ACB" w:rsidRPr="003539F9" w:rsidRDefault="00990ACB" w:rsidP="00990ACB">
      <w:pPr>
        <w:pStyle w:val="EW"/>
        <w:rPr>
          <w:bCs/>
        </w:rPr>
      </w:pPr>
      <w:r w:rsidRPr="00FF48A0">
        <w:t>ACR</w:t>
      </w:r>
      <w:r w:rsidRPr="003539F9">
        <w:tab/>
      </w:r>
      <w:r w:rsidRPr="003539F9">
        <w:rPr>
          <w:bCs/>
        </w:rPr>
        <w:t>Anonymous Communication Rejection</w:t>
      </w:r>
    </w:p>
    <w:p w14:paraId="21AED965" w14:textId="77777777" w:rsidR="00990ACB" w:rsidRPr="003539F9" w:rsidRDefault="00990ACB" w:rsidP="00990ACB">
      <w:pPr>
        <w:pStyle w:val="EW"/>
      </w:pPr>
      <w:r w:rsidRPr="00FF48A0">
        <w:rPr>
          <w:bCs/>
        </w:rPr>
        <w:t>AS</w:t>
      </w:r>
      <w:r w:rsidRPr="003539F9">
        <w:tab/>
      </w:r>
      <w:r w:rsidRPr="00FF48A0">
        <w:t>SIP</w:t>
      </w:r>
      <w:r w:rsidRPr="003539F9">
        <w:t xml:space="preserve"> Application Server</w:t>
      </w:r>
    </w:p>
    <w:p w14:paraId="4BD6AD6A" w14:textId="77777777" w:rsidR="00990ACB" w:rsidRPr="003539F9" w:rsidRDefault="00990ACB" w:rsidP="00990ACB">
      <w:pPr>
        <w:pStyle w:val="EW"/>
      </w:pPr>
      <w:r w:rsidRPr="00FF48A0">
        <w:rPr>
          <w:bCs/>
        </w:rPr>
        <w:t>CDIV</w:t>
      </w:r>
      <w:r w:rsidRPr="003539F9">
        <w:tab/>
        <w:t>Communication DIVersion</w:t>
      </w:r>
    </w:p>
    <w:p w14:paraId="05C79E6B" w14:textId="77777777" w:rsidR="00990ACB" w:rsidRPr="003539F9" w:rsidRDefault="00990ACB" w:rsidP="00990ACB">
      <w:pPr>
        <w:pStyle w:val="EW"/>
      </w:pPr>
      <w:r w:rsidRPr="00FF48A0">
        <w:rPr>
          <w:bCs/>
        </w:rPr>
        <w:t>CONF</w:t>
      </w:r>
      <w:r w:rsidRPr="003539F9">
        <w:rPr>
          <w:bCs/>
        </w:rPr>
        <w:tab/>
      </w:r>
      <w:r w:rsidRPr="003539F9">
        <w:t>CONFerence</w:t>
      </w:r>
    </w:p>
    <w:p w14:paraId="5615195B" w14:textId="77777777" w:rsidR="00990ACB" w:rsidRPr="003539F9" w:rsidRDefault="00990ACB" w:rsidP="00990ACB">
      <w:pPr>
        <w:pStyle w:val="EW"/>
      </w:pPr>
      <w:r w:rsidRPr="00FF48A0">
        <w:rPr>
          <w:bCs/>
        </w:rPr>
        <w:t>CSCF</w:t>
      </w:r>
      <w:r w:rsidRPr="003539F9">
        <w:rPr>
          <w:bCs/>
        </w:rPr>
        <w:tab/>
      </w:r>
      <w:r w:rsidRPr="003539F9">
        <w:t>Call Session Control Function</w:t>
      </w:r>
    </w:p>
    <w:p w14:paraId="027A9187" w14:textId="77777777" w:rsidR="00990ACB" w:rsidRPr="003539F9" w:rsidRDefault="00990ACB" w:rsidP="00990ACB">
      <w:pPr>
        <w:pStyle w:val="EW"/>
        <w:rPr>
          <w:bCs/>
        </w:rPr>
      </w:pPr>
      <w:r w:rsidRPr="00FF48A0">
        <w:t>ECT</w:t>
      </w:r>
      <w:r w:rsidRPr="003539F9">
        <w:tab/>
      </w:r>
      <w:r w:rsidRPr="003539F9">
        <w:rPr>
          <w:bCs/>
        </w:rPr>
        <w:t xml:space="preserve">Explicit Communication </w:t>
      </w:r>
      <w:r>
        <w:rPr>
          <w:bCs/>
        </w:rPr>
        <w:t>T</w:t>
      </w:r>
      <w:r w:rsidRPr="003539F9">
        <w:rPr>
          <w:bCs/>
        </w:rPr>
        <w:t>ransfer</w:t>
      </w:r>
    </w:p>
    <w:p w14:paraId="332D96E0" w14:textId="77777777" w:rsidR="00990ACB" w:rsidRPr="003539F9" w:rsidRDefault="00990ACB" w:rsidP="00990ACB">
      <w:pPr>
        <w:pStyle w:val="EW"/>
      </w:pPr>
      <w:r w:rsidRPr="00FF48A0">
        <w:t>GRUU</w:t>
      </w:r>
      <w:r w:rsidRPr="003539F9">
        <w:tab/>
        <w:t>Globally Routable User agent URI</w:t>
      </w:r>
    </w:p>
    <w:p w14:paraId="7701D701" w14:textId="77777777" w:rsidR="00990ACB" w:rsidRPr="003539F9" w:rsidRDefault="00990ACB" w:rsidP="00990ACB">
      <w:pPr>
        <w:pStyle w:val="EW"/>
      </w:pPr>
      <w:r w:rsidRPr="00FF48A0">
        <w:t>HOLD</w:t>
      </w:r>
      <w:r w:rsidRPr="003539F9">
        <w:tab/>
        <w:t xml:space="preserve">communication </w:t>
      </w:r>
      <w:r w:rsidRPr="00FF48A0">
        <w:t>HOLD</w:t>
      </w:r>
    </w:p>
    <w:p w14:paraId="1CA24B15" w14:textId="77777777" w:rsidR="00990ACB" w:rsidRPr="003539F9" w:rsidRDefault="00990ACB" w:rsidP="00990ACB">
      <w:pPr>
        <w:pStyle w:val="EW"/>
        <w:rPr>
          <w:bCs/>
        </w:rPr>
      </w:pPr>
      <w:r w:rsidRPr="00FF48A0">
        <w:rPr>
          <w:bCs/>
        </w:rPr>
        <w:t>IETF</w:t>
      </w:r>
      <w:r w:rsidRPr="003539F9">
        <w:rPr>
          <w:bCs/>
        </w:rPr>
        <w:tab/>
        <w:t xml:space="preserve">Internet Engineering Task Force </w:t>
      </w:r>
    </w:p>
    <w:p w14:paraId="19273913" w14:textId="77777777" w:rsidR="00990ACB" w:rsidRPr="003539F9" w:rsidRDefault="00990ACB" w:rsidP="00990ACB">
      <w:pPr>
        <w:pStyle w:val="EW"/>
      </w:pPr>
      <w:r w:rsidRPr="00FF48A0">
        <w:t>IFC</w:t>
      </w:r>
      <w:r w:rsidRPr="003539F9">
        <w:tab/>
      </w:r>
      <w:r w:rsidRPr="003539F9">
        <w:rPr>
          <w:bCs/>
        </w:rPr>
        <w:t>Initial Filter Criteria</w:t>
      </w:r>
    </w:p>
    <w:p w14:paraId="10C55C95" w14:textId="77777777" w:rsidR="00990ACB" w:rsidRPr="003539F9" w:rsidRDefault="00990ACB" w:rsidP="00990ACB">
      <w:pPr>
        <w:pStyle w:val="EW"/>
      </w:pPr>
      <w:r w:rsidRPr="00FF48A0">
        <w:rPr>
          <w:bCs/>
        </w:rPr>
        <w:t>ISDN</w:t>
      </w:r>
      <w:r w:rsidRPr="003539F9">
        <w:rPr>
          <w:bCs/>
        </w:rPr>
        <w:tab/>
      </w:r>
      <w:r w:rsidRPr="003539F9">
        <w:t>Integrated Services Digital Network</w:t>
      </w:r>
    </w:p>
    <w:p w14:paraId="7E7D68F6" w14:textId="77777777" w:rsidR="00990ACB" w:rsidRPr="003539F9" w:rsidRDefault="00990ACB" w:rsidP="00990ACB">
      <w:pPr>
        <w:pStyle w:val="EW"/>
      </w:pPr>
      <w:r w:rsidRPr="00FF48A0">
        <w:t>MCID</w:t>
      </w:r>
      <w:r w:rsidRPr="003539F9">
        <w:tab/>
        <w:t>Malicious Call IDentification</w:t>
      </w:r>
    </w:p>
    <w:p w14:paraId="2C30A559" w14:textId="77777777" w:rsidR="00990ACB" w:rsidRPr="003539F9" w:rsidRDefault="00990ACB" w:rsidP="00990ACB">
      <w:pPr>
        <w:pStyle w:val="EW"/>
      </w:pPr>
      <w:r w:rsidRPr="00FF48A0">
        <w:rPr>
          <w:bCs/>
        </w:rPr>
        <w:t>MGCF</w:t>
      </w:r>
      <w:r w:rsidRPr="003539F9">
        <w:rPr>
          <w:bCs/>
        </w:rPr>
        <w:tab/>
      </w:r>
      <w:r w:rsidRPr="003539F9">
        <w:t>Media Gateway Control Function</w:t>
      </w:r>
    </w:p>
    <w:p w14:paraId="61440419" w14:textId="77777777" w:rsidR="000236AA" w:rsidRPr="00BA6C68" w:rsidRDefault="000236AA" w:rsidP="000236AA">
      <w:pPr>
        <w:pStyle w:val="EW"/>
      </w:pPr>
      <w:r w:rsidRPr="00BA6C68">
        <w:t>MiD</w:t>
      </w:r>
      <w:r w:rsidRPr="00BA6C68">
        <w:tab/>
      </w:r>
      <w:r w:rsidRPr="00BA6C68">
        <w:rPr>
          <w:bCs/>
          <w:lang w:eastAsia="zh-CN"/>
        </w:rPr>
        <w:t>M</w:t>
      </w:r>
      <w:r w:rsidRPr="00BA6C68">
        <w:rPr>
          <w:bCs/>
        </w:rPr>
        <w:t>ulti-iDentity</w:t>
      </w:r>
    </w:p>
    <w:p w14:paraId="095E18D7" w14:textId="77777777" w:rsidR="000236AA" w:rsidRPr="00BA6C68" w:rsidRDefault="000236AA" w:rsidP="000236AA">
      <w:pPr>
        <w:pStyle w:val="EW"/>
      </w:pPr>
      <w:r w:rsidRPr="00BA6C68">
        <w:t>MuD</w:t>
      </w:r>
      <w:r w:rsidRPr="00BA6C68">
        <w:tab/>
      </w:r>
      <w:r w:rsidRPr="00BA6C68">
        <w:rPr>
          <w:bCs/>
          <w:lang w:eastAsia="zh-CN"/>
        </w:rPr>
        <w:t>M</w:t>
      </w:r>
      <w:r w:rsidRPr="00BA6C68">
        <w:rPr>
          <w:bCs/>
        </w:rPr>
        <w:t>ulti-Device</w:t>
      </w:r>
    </w:p>
    <w:p w14:paraId="79EB96D7" w14:textId="77777777" w:rsidR="00EF11FC" w:rsidRDefault="00990ACB" w:rsidP="00EF11FC">
      <w:pPr>
        <w:pStyle w:val="EW"/>
        <w:rPr>
          <w:bCs/>
        </w:rPr>
      </w:pPr>
      <w:r w:rsidRPr="00FF48A0">
        <w:t>OCB</w:t>
      </w:r>
      <w:r w:rsidRPr="003539F9">
        <w:tab/>
      </w:r>
      <w:r w:rsidRPr="003539F9">
        <w:rPr>
          <w:bCs/>
        </w:rPr>
        <w:t>Outgoing Communication Barring</w:t>
      </w:r>
    </w:p>
    <w:p w14:paraId="5E06B2C9" w14:textId="77777777" w:rsidR="00990ACB" w:rsidRPr="003539F9" w:rsidRDefault="00EF11FC" w:rsidP="00EF11FC">
      <w:pPr>
        <w:pStyle w:val="EW"/>
        <w:rPr>
          <w:bCs/>
        </w:rPr>
      </w:pPr>
      <w:r>
        <w:rPr>
          <w:bCs/>
        </w:rPr>
        <w:t>ODB</w:t>
      </w:r>
      <w:r>
        <w:rPr>
          <w:bCs/>
        </w:rPr>
        <w:tab/>
        <w:t>Operator Determined Barring</w:t>
      </w:r>
    </w:p>
    <w:p w14:paraId="4205AC73" w14:textId="77777777" w:rsidR="00990ACB" w:rsidRPr="003539F9" w:rsidRDefault="00990ACB" w:rsidP="00990ACB">
      <w:pPr>
        <w:pStyle w:val="EW"/>
      </w:pPr>
      <w:r w:rsidRPr="00FF48A0">
        <w:t>OIP</w:t>
      </w:r>
      <w:r w:rsidRPr="003539F9">
        <w:tab/>
        <w:t>Originating Identification Presentation</w:t>
      </w:r>
    </w:p>
    <w:p w14:paraId="6EB5930A" w14:textId="77777777" w:rsidR="00990ACB" w:rsidRPr="003539F9" w:rsidRDefault="00990ACB" w:rsidP="00990ACB">
      <w:pPr>
        <w:pStyle w:val="EW"/>
      </w:pPr>
      <w:r w:rsidRPr="00FF48A0">
        <w:t>OIR</w:t>
      </w:r>
      <w:r w:rsidRPr="003539F9">
        <w:tab/>
        <w:t>Originating Identification presentation Restriction</w:t>
      </w:r>
    </w:p>
    <w:p w14:paraId="46D6C99D" w14:textId="77777777" w:rsidR="00D968BD" w:rsidRDefault="00D968BD" w:rsidP="00D968BD">
      <w:pPr>
        <w:pStyle w:val="EW"/>
        <w:rPr>
          <w:bCs/>
        </w:rPr>
      </w:pPr>
      <w:r w:rsidRPr="00A77A30">
        <w:rPr>
          <w:bCs/>
        </w:rPr>
        <w:t>PSAP</w:t>
      </w:r>
      <w:r w:rsidRPr="00A77A30">
        <w:rPr>
          <w:bCs/>
        </w:rPr>
        <w:tab/>
        <w:t>Public Safety Answering Point</w:t>
      </w:r>
    </w:p>
    <w:p w14:paraId="390163ED" w14:textId="77777777" w:rsidR="00990ACB" w:rsidRPr="003539F9" w:rsidRDefault="00990ACB" w:rsidP="00990ACB">
      <w:pPr>
        <w:pStyle w:val="EW"/>
      </w:pPr>
      <w:r w:rsidRPr="00FF48A0">
        <w:rPr>
          <w:bCs/>
        </w:rPr>
        <w:t>PSTN</w:t>
      </w:r>
      <w:r w:rsidRPr="003539F9">
        <w:rPr>
          <w:bCs/>
        </w:rPr>
        <w:tab/>
      </w:r>
      <w:r w:rsidRPr="003539F9">
        <w:t>Public Switch Telephone Network</w:t>
      </w:r>
    </w:p>
    <w:p w14:paraId="0563576A" w14:textId="77777777" w:rsidR="00990ACB" w:rsidRPr="003539F9" w:rsidRDefault="00990ACB" w:rsidP="00990ACB">
      <w:pPr>
        <w:pStyle w:val="EW"/>
      </w:pPr>
      <w:r w:rsidRPr="00FF48A0">
        <w:rPr>
          <w:bCs/>
        </w:rPr>
        <w:t>S-CSCF</w:t>
      </w:r>
      <w:r w:rsidRPr="003539F9">
        <w:rPr>
          <w:bCs/>
        </w:rPr>
        <w:tab/>
      </w:r>
      <w:r w:rsidRPr="003539F9">
        <w:t>Serving-</w:t>
      </w:r>
      <w:r w:rsidRPr="00FF48A0">
        <w:t>CSCF</w:t>
      </w:r>
    </w:p>
    <w:p w14:paraId="4F1D2897" w14:textId="77777777" w:rsidR="00990ACB" w:rsidRPr="003539F9" w:rsidRDefault="00990ACB" w:rsidP="00990ACB">
      <w:pPr>
        <w:pStyle w:val="EW"/>
      </w:pPr>
      <w:r w:rsidRPr="00FF48A0">
        <w:rPr>
          <w:bCs/>
        </w:rPr>
        <w:t>SIP</w:t>
      </w:r>
      <w:r w:rsidRPr="003539F9">
        <w:rPr>
          <w:bCs/>
        </w:rPr>
        <w:tab/>
      </w:r>
      <w:r w:rsidRPr="003539F9">
        <w:t>Session Initiation Protocol</w:t>
      </w:r>
    </w:p>
    <w:p w14:paraId="2CAB13B4" w14:textId="77777777" w:rsidR="00990ACB" w:rsidRPr="003539F9" w:rsidRDefault="00990ACB" w:rsidP="00990ACB">
      <w:pPr>
        <w:pStyle w:val="EW"/>
      </w:pPr>
      <w:r w:rsidRPr="00FF48A0">
        <w:t>TIP</w:t>
      </w:r>
      <w:r w:rsidRPr="003539F9">
        <w:tab/>
        <w:t>Terminating Identification Presentation</w:t>
      </w:r>
    </w:p>
    <w:p w14:paraId="3A1FBAFB" w14:textId="77777777" w:rsidR="00990ACB" w:rsidRPr="003539F9" w:rsidRDefault="00990ACB" w:rsidP="00990ACB">
      <w:pPr>
        <w:pStyle w:val="EW"/>
      </w:pPr>
      <w:r w:rsidRPr="00FF48A0">
        <w:t>TIR</w:t>
      </w:r>
      <w:r w:rsidRPr="003539F9">
        <w:tab/>
        <w:t>Terminating Identification presentation Restriction</w:t>
      </w:r>
    </w:p>
    <w:p w14:paraId="6E54F9CF" w14:textId="77777777" w:rsidR="00990ACB" w:rsidRPr="003539F9" w:rsidRDefault="00990ACB" w:rsidP="00990ACB">
      <w:pPr>
        <w:pStyle w:val="EX"/>
      </w:pPr>
      <w:r w:rsidRPr="00FF48A0">
        <w:t>UE</w:t>
      </w:r>
      <w:r w:rsidRPr="003539F9">
        <w:tab/>
        <w:t>User Equipment</w:t>
      </w:r>
    </w:p>
    <w:p w14:paraId="4D00771B" w14:textId="77777777" w:rsidR="00990ACB" w:rsidRPr="003539F9" w:rsidRDefault="00990ACB" w:rsidP="00990ACB">
      <w:pPr>
        <w:pStyle w:val="Heading1"/>
      </w:pPr>
      <w:bookmarkStart w:id="30" w:name="_Toc509938009"/>
      <w:bookmarkStart w:id="31" w:name="_Toc123627077"/>
      <w:r w:rsidRPr="003539F9">
        <w:lastRenderedPageBreak/>
        <w:t>4</w:t>
      </w:r>
      <w:r w:rsidRPr="003539F9">
        <w:tab/>
        <w:t xml:space="preserve">Explicit Communication </w:t>
      </w:r>
      <w:r w:rsidRPr="003539F9">
        <w:rPr>
          <w:caps/>
        </w:rPr>
        <w:t>t</w:t>
      </w:r>
      <w:r w:rsidRPr="003539F9">
        <w:t>ransfer (</w:t>
      </w:r>
      <w:r w:rsidRPr="00FF48A0">
        <w:t>ECT</w:t>
      </w:r>
      <w:r w:rsidRPr="003539F9">
        <w:t>)</w:t>
      </w:r>
      <w:bookmarkEnd w:id="30"/>
      <w:bookmarkEnd w:id="31"/>
    </w:p>
    <w:p w14:paraId="25E618DB" w14:textId="77777777" w:rsidR="00990ACB" w:rsidRPr="003539F9" w:rsidRDefault="00990ACB" w:rsidP="00990ACB">
      <w:pPr>
        <w:pStyle w:val="Heading2"/>
      </w:pPr>
      <w:bookmarkStart w:id="32" w:name="_Toc509938010"/>
      <w:bookmarkStart w:id="33" w:name="_Toc123627078"/>
      <w:r w:rsidRPr="003539F9">
        <w:t>4.1</w:t>
      </w:r>
      <w:r w:rsidRPr="003539F9">
        <w:tab/>
        <w:t>Introduction</w:t>
      </w:r>
      <w:bookmarkEnd w:id="32"/>
      <w:bookmarkEnd w:id="33"/>
    </w:p>
    <w:p w14:paraId="07545F6E" w14:textId="77777777" w:rsidR="00990ACB" w:rsidRDefault="00990ACB" w:rsidP="00990ACB">
      <w:pPr>
        <w:keepNext/>
        <w:keepLines/>
      </w:pPr>
      <w:r w:rsidRPr="003539F9">
        <w:t>The service provides a party involved in a communication to transfer that communication to a third party.</w:t>
      </w:r>
    </w:p>
    <w:p w14:paraId="4ADDB895" w14:textId="77777777" w:rsidR="00EF11FC" w:rsidRPr="003539F9" w:rsidRDefault="00EF11FC" w:rsidP="00990ACB">
      <w:pPr>
        <w:keepNext/>
        <w:keepLines/>
      </w:pPr>
      <w:r>
        <w:t xml:space="preserve">Procedures for the ECT AS regarding </w:t>
      </w:r>
      <w:r w:rsidR="008743CF">
        <w:t xml:space="preserve">operator determined barring </w:t>
      </w:r>
      <w:r>
        <w:t>(ODB) are defined in 3GPP TS 24.315 [12].</w:t>
      </w:r>
    </w:p>
    <w:p w14:paraId="36FEF9C1" w14:textId="77777777" w:rsidR="00990ACB" w:rsidRPr="003539F9" w:rsidRDefault="00990ACB" w:rsidP="00990ACB">
      <w:pPr>
        <w:pStyle w:val="Heading2"/>
      </w:pPr>
      <w:bookmarkStart w:id="34" w:name="_Toc509938011"/>
      <w:bookmarkStart w:id="35" w:name="_Toc123627079"/>
      <w:r w:rsidRPr="003539F9">
        <w:t>4.2</w:t>
      </w:r>
      <w:r w:rsidRPr="003539F9">
        <w:tab/>
        <w:t>Description</w:t>
      </w:r>
      <w:bookmarkEnd w:id="34"/>
      <w:bookmarkEnd w:id="35"/>
    </w:p>
    <w:p w14:paraId="6EC041D8" w14:textId="77777777" w:rsidR="00990ACB" w:rsidRPr="003539F9" w:rsidRDefault="00990ACB" w:rsidP="00990ACB">
      <w:pPr>
        <w:pStyle w:val="Heading3"/>
      </w:pPr>
      <w:bookmarkStart w:id="36" w:name="_Toc509938012"/>
      <w:bookmarkStart w:id="37" w:name="_Toc123627080"/>
      <w:r w:rsidRPr="003539F9">
        <w:t>4.2.1</w:t>
      </w:r>
      <w:r w:rsidRPr="003539F9">
        <w:tab/>
        <w:t>General description</w:t>
      </w:r>
      <w:bookmarkEnd w:id="36"/>
      <w:bookmarkEnd w:id="37"/>
    </w:p>
    <w:p w14:paraId="60AAE86A" w14:textId="77777777" w:rsidR="00990ACB" w:rsidRPr="003539F9" w:rsidRDefault="00990ACB" w:rsidP="00990ACB">
      <w:r w:rsidRPr="003539F9">
        <w:t xml:space="preserve">The </w:t>
      </w:r>
      <w:r w:rsidR="008743CF">
        <w:t>e</w:t>
      </w:r>
      <w:r w:rsidR="008743CF" w:rsidRPr="003539F9">
        <w:t xml:space="preserve">xplicit </w:t>
      </w:r>
      <w:r w:rsidR="008743CF">
        <w:t>c</w:t>
      </w:r>
      <w:r w:rsidR="008743CF" w:rsidRPr="003539F9">
        <w:t xml:space="preserve">ommunication </w:t>
      </w:r>
      <w:r w:rsidRPr="003539F9">
        <w:t>transfer (</w:t>
      </w:r>
      <w:r w:rsidRPr="00FF48A0">
        <w:t>ECT</w:t>
      </w:r>
      <w:r w:rsidRPr="003539F9">
        <w:t>) service provides a party involved in a communication to transfer that communication to a third party.</w:t>
      </w:r>
    </w:p>
    <w:p w14:paraId="17A3088C" w14:textId="77777777" w:rsidR="00990ACB" w:rsidRDefault="00990ACB" w:rsidP="00990ACB">
      <w:pPr>
        <w:keepNext/>
        <w:keepLines/>
      </w:pPr>
      <w:r w:rsidRPr="003539F9">
        <w:t>There are three actors active in a transfer, they are acting in the following roles:</w:t>
      </w:r>
    </w:p>
    <w:p w14:paraId="648B94C2" w14:textId="77777777" w:rsidR="00990ACB" w:rsidRPr="00BE3A6F" w:rsidRDefault="00990ACB" w:rsidP="00BE3A6F">
      <w:pPr>
        <w:pStyle w:val="B10"/>
      </w:pPr>
      <w:r w:rsidRPr="00BE3A6F">
        <w:rPr>
          <w:b/>
          <w:bCs/>
        </w:rPr>
        <w:t>transferor:</w:t>
      </w:r>
      <w:r w:rsidR="00BE3A6F">
        <w:tab/>
      </w:r>
      <w:r w:rsidRPr="00BE3A6F">
        <w:t>the party that initiates the transfer of the active communication that it has with the transferee;</w:t>
      </w:r>
    </w:p>
    <w:p w14:paraId="59D6D5A1" w14:textId="77777777" w:rsidR="00990ACB" w:rsidRPr="00BE3A6F" w:rsidRDefault="00990ACB" w:rsidP="00BE3A6F">
      <w:pPr>
        <w:pStyle w:val="B10"/>
      </w:pPr>
      <w:r w:rsidRPr="00BE3A6F">
        <w:rPr>
          <w:b/>
          <w:bCs/>
        </w:rPr>
        <w:t>transferee:</w:t>
      </w:r>
      <w:r w:rsidR="00BE3A6F">
        <w:tab/>
      </w:r>
      <w:r w:rsidRPr="00BE3A6F">
        <w:t>the party which stays in the communication which is transferred;</w:t>
      </w:r>
    </w:p>
    <w:p w14:paraId="21CE64B2" w14:textId="77777777" w:rsidR="00990ACB" w:rsidRPr="00BE3A6F" w:rsidRDefault="00990ACB" w:rsidP="00BE3A6F">
      <w:pPr>
        <w:pStyle w:val="B10"/>
      </w:pPr>
      <w:r w:rsidRPr="00BE3A6F">
        <w:rPr>
          <w:b/>
          <w:bCs/>
        </w:rPr>
        <w:t>transfer target:</w:t>
      </w:r>
      <w:r w:rsidR="00BE3A6F">
        <w:tab/>
      </w:r>
      <w:r w:rsidRPr="00BE3A6F">
        <w:t>the party which the communication is transferred to and which replaces the transferor in the communication.</w:t>
      </w:r>
    </w:p>
    <w:p w14:paraId="05F9C707" w14:textId="77777777" w:rsidR="00990ACB" w:rsidRPr="003539F9" w:rsidRDefault="00990ACB" w:rsidP="00990ACB">
      <w:r w:rsidRPr="003539F9">
        <w:t>There are two initial situations in which transfer shall be possible:</w:t>
      </w:r>
    </w:p>
    <w:p w14:paraId="5A54FA29" w14:textId="77777777" w:rsidR="00990ACB" w:rsidRPr="003539F9" w:rsidRDefault="0039675E" w:rsidP="00BE3A6F">
      <w:pPr>
        <w:pStyle w:val="B10"/>
      </w:pPr>
      <w:r>
        <w:t>-</w:t>
      </w:r>
      <w:r>
        <w:tab/>
      </w:r>
      <w:r w:rsidR="004074CA">
        <w:t>t</w:t>
      </w:r>
      <w:r w:rsidR="004074CA" w:rsidRPr="003539F9">
        <w:t xml:space="preserve">he </w:t>
      </w:r>
      <w:r w:rsidR="00990ACB" w:rsidRPr="003539F9">
        <w:t xml:space="preserve">transferor has no ongoing consultation communication with the transfer </w:t>
      </w:r>
      <w:r w:rsidR="008743CF">
        <w:t>t</w:t>
      </w:r>
      <w:r w:rsidR="008743CF" w:rsidRPr="003539F9">
        <w:t xml:space="preserve">arget </w:t>
      </w:r>
      <w:r w:rsidR="00990ACB" w:rsidRPr="003539F9">
        <w:t>(</w:t>
      </w:r>
      <w:r w:rsidR="008743CF">
        <w:t>b</w:t>
      </w:r>
      <w:r w:rsidR="008743CF" w:rsidRPr="003539F9">
        <w:t>lind</w:t>
      </w:r>
      <w:r w:rsidR="00990ACB" w:rsidRPr="003539F9">
        <w:t>/</w:t>
      </w:r>
      <w:r w:rsidR="008743CF">
        <w:t>a</w:t>
      </w:r>
      <w:r w:rsidR="008743CF" w:rsidRPr="003539F9">
        <w:t xml:space="preserve">ssured </w:t>
      </w:r>
      <w:r w:rsidR="00990ACB" w:rsidRPr="003539F9">
        <w:t>transfer)</w:t>
      </w:r>
      <w:r w:rsidR="00760735">
        <w:t>, then</w:t>
      </w:r>
      <w:r w:rsidR="004074CA">
        <w:t xml:space="preserve"> either</w:t>
      </w:r>
      <w:r w:rsidR="00760735">
        <w:t>:</w:t>
      </w:r>
    </w:p>
    <w:p w14:paraId="090DCD97" w14:textId="77777777" w:rsidR="00760735" w:rsidRDefault="004074CA" w:rsidP="004074CA">
      <w:pPr>
        <w:pStyle w:val="B20"/>
      </w:pPr>
      <w:r>
        <w:t>a)</w:t>
      </w:r>
      <w:r w:rsidR="00760735">
        <w:tab/>
        <w:t xml:space="preserve">the transferor wants </w:t>
      </w:r>
      <w:r>
        <w:t xml:space="preserve">to </w:t>
      </w:r>
      <w:r w:rsidR="00760735">
        <w:t>perfo</w:t>
      </w:r>
      <w:r w:rsidR="008743CF">
        <w:t>r</w:t>
      </w:r>
      <w:r w:rsidR="00760735">
        <w:t xml:space="preserve">m the transfer without any </w:t>
      </w:r>
      <w:r>
        <w:t xml:space="preserve">further action </w:t>
      </w:r>
      <w:r w:rsidR="00760735">
        <w:t>on the transfer operation (</w:t>
      </w:r>
      <w:r w:rsidR="008743CF">
        <w:t xml:space="preserve">blind </w:t>
      </w:r>
      <w:r w:rsidR="00760735">
        <w:t>transfer);</w:t>
      </w:r>
      <w:r>
        <w:t xml:space="preserve"> or</w:t>
      </w:r>
    </w:p>
    <w:p w14:paraId="7194D366" w14:textId="77777777" w:rsidR="00760735" w:rsidRPr="003539F9" w:rsidRDefault="004074CA" w:rsidP="004074CA">
      <w:pPr>
        <w:pStyle w:val="B20"/>
      </w:pPr>
      <w:r>
        <w:t>b)</w:t>
      </w:r>
      <w:r w:rsidR="008743CF">
        <w:tab/>
      </w:r>
      <w:r w:rsidR="00760735">
        <w:t>the transferor wants to have a feedback on the transfer operation progress with the possibility to retrieve the communication with the transferee (</w:t>
      </w:r>
      <w:r w:rsidR="008743CF">
        <w:t xml:space="preserve">assured </w:t>
      </w:r>
      <w:r w:rsidR="00760735">
        <w:t>transfer)</w:t>
      </w:r>
      <w:r>
        <w:t>; or</w:t>
      </w:r>
    </w:p>
    <w:p w14:paraId="757EDD13" w14:textId="77777777" w:rsidR="00990ACB" w:rsidRPr="003539F9" w:rsidRDefault="0039675E" w:rsidP="004074CA">
      <w:pPr>
        <w:pStyle w:val="B10"/>
      </w:pPr>
      <w:r>
        <w:t>-</w:t>
      </w:r>
      <w:r>
        <w:tab/>
      </w:r>
      <w:r w:rsidR="004074CA">
        <w:t>t</w:t>
      </w:r>
      <w:r w:rsidR="00990ACB" w:rsidRPr="003539F9">
        <w:t xml:space="preserve">he transferor has a consultation communication with the transfer </w:t>
      </w:r>
      <w:r w:rsidR="008743CF">
        <w:t>t</w:t>
      </w:r>
      <w:r w:rsidR="008743CF" w:rsidRPr="003539F9">
        <w:t xml:space="preserve">arget </w:t>
      </w:r>
      <w:r w:rsidR="00990ACB" w:rsidRPr="003539F9">
        <w:t>(</w:t>
      </w:r>
      <w:r w:rsidR="008743CF">
        <w:t>c</w:t>
      </w:r>
      <w:r w:rsidR="008743CF" w:rsidRPr="003539F9">
        <w:t xml:space="preserve">onsultative </w:t>
      </w:r>
      <w:r w:rsidR="00990ACB" w:rsidRPr="003539F9">
        <w:t>transfer).</w:t>
      </w:r>
    </w:p>
    <w:p w14:paraId="1EF406D5" w14:textId="77777777" w:rsidR="00990ACB" w:rsidRPr="003539F9" w:rsidRDefault="00990ACB" w:rsidP="00990ACB">
      <w:r w:rsidRPr="003539F9">
        <w:t xml:space="preserve">The transferor </w:t>
      </w:r>
      <w:r w:rsidRPr="00FF48A0">
        <w:t>AS</w:t>
      </w:r>
      <w:r w:rsidRPr="003539F9">
        <w:t xml:space="preserve"> takes care that it remains in the signalling path even after the communication is transferred, this allows:</w:t>
      </w:r>
    </w:p>
    <w:p w14:paraId="12B6E6A2" w14:textId="77777777" w:rsidR="00990ACB" w:rsidRPr="003539F9" w:rsidRDefault="0039675E" w:rsidP="0039675E">
      <w:pPr>
        <w:pStyle w:val="B10"/>
      </w:pPr>
      <w:r>
        <w:t>-</w:t>
      </w:r>
      <w:r>
        <w:tab/>
      </w:r>
      <w:r w:rsidR="008743CF">
        <w:t>c</w:t>
      </w:r>
      <w:r w:rsidR="008743CF" w:rsidRPr="003539F9">
        <w:t xml:space="preserve">lassical </w:t>
      </w:r>
      <w:r w:rsidR="00990ACB" w:rsidRPr="003539F9">
        <w:t>charging models</w:t>
      </w:r>
      <w:r w:rsidR="008743CF">
        <w:t>;</w:t>
      </w:r>
    </w:p>
    <w:p w14:paraId="0DBA92BF" w14:textId="77777777" w:rsidR="00990ACB" w:rsidRPr="003539F9" w:rsidRDefault="0039675E" w:rsidP="0039675E">
      <w:pPr>
        <w:pStyle w:val="B10"/>
      </w:pPr>
      <w:r>
        <w:t>-</w:t>
      </w:r>
      <w:r>
        <w:tab/>
      </w:r>
      <w:r w:rsidR="008743CF">
        <w:t>a</w:t>
      </w:r>
      <w:r w:rsidR="00990ACB" w:rsidRPr="003539F9">
        <w:t xml:space="preserve">nonymization of the transfer </w:t>
      </w:r>
      <w:r w:rsidR="008743CF">
        <w:t>t</w:t>
      </w:r>
      <w:r w:rsidR="00990ACB" w:rsidRPr="003539F9">
        <w:t>arget.</w:t>
      </w:r>
    </w:p>
    <w:p w14:paraId="499C5E36" w14:textId="77777777" w:rsidR="00990ACB" w:rsidRPr="003539F9" w:rsidRDefault="00990ACB" w:rsidP="00990ACB">
      <w:pPr>
        <w:pStyle w:val="Heading2"/>
      </w:pPr>
      <w:bookmarkStart w:id="38" w:name="_Toc509938013"/>
      <w:bookmarkStart w:id="39" w:name="_Toc123627081"/>
      <w:r w:rsidRPr="003539F9">
        <w:t>4.3</w:t>
      </w:r>
      <w:r w:rsidRPr="003539F9">
        <w:tab/>
        <w:t>Operational requirements</w:t>
      </w:r>
      <w:bookmarkEnd w:id="38"/>
      <w:bookmarkEnd w:id="39"/>
    </w:p>
    <w:p w14:paraId="0ED719A2" w14:textId="77777777" w:rsidR="00990ACB" w:rsidRPr="003539F9" w:rsidRDefault="00990ACB" w:rsidP="00990ACB">
      <w:pPr>
        <w:pStyle w:val="Heading3"/>
      </w:pPr>
      <w:bookmarkStart w:id="40" w:name="_Toc509938014"/>
      <w:bookmarkStart w:id="41" w:name="_Toc123627082"/>
      <w:r w:rsidRPr="003539F9">
        <w:t>4.3.1</w:t>
      </w:r>
      <w:r w:rsidRPr="003539F9">
        <w:tab/>
        <w:t>Provision/withdrawal</w:t>
      </w:r>
      <w:bookmarkEnd w:id="40"/>
      <w:bookmarkEnd w:id="41"/>
    </w:p>
    <w:p w14:paraId="6CFF116C" w14:textId="77777777" w:rsidR="00990ACB" w:rsidRPr="003539F9" w:rsidRDefault="00990ACB" w:rsidP="00990ACB">
      <w:r w:rsidRPr="003539F9">
        <w:t xml:space="preserve">The </w:t>
      </w:r>
      <w:r w:rsidRPr="00FF48A0">
        <w:t>ECT</w:t>
      </w:r>
      <w:r w:rsidRPr="003539F9">
        <w:t xml:space="preserve"> service may be provided after prior arrangement with the service provider or be generally available.</w:t>
      </w:r>
    </w:p>
    <w:p w14:paraId="104C5792" w14:textId="77777777" w:rsidR="00990ACB" w:rsidRPr="003539F9" w:rsidRDefault="00990ACB" w:rsidP="00990ACB">
      <w:pPr>
        <w:pStyle w:val="Heading3"/>
      </w:pPr>
      <w:bookmarkStart w:id="42" w:name="_Toc509938015"/>
      <w:bookmarkStart w:id="43" w:name="_Toc123627083"/>
      <w:r w:rsidRPr="003539F9">
        <w:t>4.3.2</w:t>
      </w:r>
      <w:r w:rsidRPr="003539F9">
        <w:tab/>
        <w:t>Requirements on the transferor network side</w:t>
      </w:r>
      <w:bookmarkEnd w:id="42"/>
      <w:bookmarkEnd w:id="43"/>
    </w:p>
    <w:p w14:paraId="5BC82EEA" w14:textId="77777777" w:rsidR="00990ACB" w:rsidRPr="003539F9" w:rsidRDefault="00990ACB" w:rsidP="00990ACB">
      <w:r w:rsidRPr="003539F9">
        <w:t>No specific requirements are needed in the network.</w:t>
      </w:r>
    </w:p>
    <w:p w14:paraId="29BCADA9" w14:textId="77777777" w:rsidR="00990ACB" w:rsidRPr="003539F9" w:rsidRDefault="00990ACB" w:rsidP="00990ACB">
      <w:pPr>
        <w:pStyle w:val="Heading3"/>
      </w:pPr>
      <w:bookmarkStart w:id="44" w:name="_Toc509938016"/>
      <w:bookmarkStart w:id="45" w:name="_Toc123627084"/>
      <w:r w:rsidRPr="003539F9">
        <w:t>4.3.3</w:t>
      </w:r>
      <w:r w:rsidRPr="003539F9">
        <w:tab/>
        <w:t>Requirements on the transferee network side</w:t>
      </w:r>
      <w:bookmarkEnd w:id="44"/>
      <w:bookmarkEnd w:id="45"/>
    </w:p>
    <w:p w14:paraId="465F0064" w14:textId="77777777" w:rsidR="00990ACB" w:rsidRPr="003539F9" w:rsidRDefault="00990ACB" w:rsidP="00990ACB">
      <w:r w:rsidRPr="003539F9">
        <w:t>No specific requirements are needed in the network.</w:t>
      </w:r>
    </w:p>
    <w:p w14:paraId="459EC78E" w14:textId="77777777" w:rsidR="00990ACB" w:rsidRPr="003539F9" w:rsidRDefault="00990ACB" w:rsidP="00990ACB">
      <w:pPr>
        <w:pStyle w:val="Heading3"/>
      </w:pPr>
      <w:bookmarkStart w:id="46" w:name="_Toc509938017"/>
      <w:bookmarkStart w:id="47" w:name="_Toc123627085"/>
      <w:r w:rsidRPr="003539F9">
        <w:lastRenderedPageBreak/>
        <w:t>4.3.4</w:t>
      </w:r>
      <w:r w:rsidRPr="003539F9">
        <w:tab/>
        <w:t>Requirements on the transfer target network side</w:t>
      </w:r>
      <w:bookmarkEnd w:id="46"/>
      <w:bookmarkEnd w:id="47"/>
    </w:p>
    <w:p w14:paraId="775A7A82" w14:textId="77777777" w:rsidR="00990ACB" w:rsidRPr="003539F9" w:rsidRDefault="00990ACB" w:rsidP="00990ACB">
      <w:r w:rsidRPr="003539F9">
        <w:t>No specific requirements are needed in the network.</w:t>
      </w:r>
    </w:p>
    <w:p w14:paraId="651ACAF4" w14:textId="77777777" w:rsidR="00990ACB" w:rsidRPr="003539F9" w:rsidRDefault="00990ACB" w:rsidP="00990ACB">
      <w:pPr>
        <w:pStyle w:val="Heading2"/>
      </w:pPr>
      <w:bookmarkStart w:id="48" w:name="_Toc509938018"/>
      <w:bookmarkStart w:id="49" w:name="_Toc123627086"/>
      <w:r w:rsidRPr="003539F9">
        <w:t>4.4</w:t>
      </w:r>
      <w:r w:rsidRPr="003539F9">
        <w:tab/>
        <w:t>Coding requirements</w:t>
      </w:r>
      <w:bookmarkEnd w:id="48"/>
      <w:bookmarkEnd w:id="49"/>
    </w:p>
    <w:p w14:paraId="4FE8EB0D" w14:textId="77777777" w:rsidR="00990ACB" w:rsidRPr="003539F9" w:rsidRDefault="00990ACB" w:rsidP="00990ACB">
      <w:r w:rsidRPr="003539F9">
        <w:t xml:space="preserve">A user agent that wishes to use the </w:t>
      </w:r>
      <w:r w:rsidRPr="00FF48A0">
        <w:t>ECT</w:t>
      </w:r>
      <w:r w:rsidRPr="003539F9">
        <w:t xml:space="preserve"> service (to act </w:t>
      </w:r>
      <w:r w:rsidRPr="00FF48A0">
        <w:t>as</w:t>
      </w:r>
      <w:r w:rsidRPr="003539F9">
        <w:t xml:space="preserve"> a transferor):</w:t>
      </w:r>
    </w:p>
    <w:p w14:paraId="358E2797" w14:textId="77777777" w:rsidR="00990ACB" w:rsidRPr="003539F9" w:rsidRDefault="0039675E" w:rsidP="0039675E">
      <w:pPr>
        <w:pStyle w:val="B10"/>
      </w:pPr>
      <w:r>
        <w:t>-</w:t>
      </w:r>
      <w:r>
        <w:tab/>
      </w:r>
      <w:r w:rsidR="00990ACB" w:rsidRPr="003539F9">
        <w:t xml:space="preserve">Shall support the REFER method </w:t>
      </w:r>
      <w:r w:rsidR="00990ACB" w:rsidRPr="00FF48A0">
        <w:t>as</w:t>
      </w:r>
      <w:r w:rsidR="00990ACB" w:rsidRPr="003539F9">
        <w:t xml:space="preserve"> a client </w:t>
      </w:r>
      <w:r w:rsidR="00990ACB" w:rsidRPr="00FF48A0">
        <w:t>as</w:t>
      </w:r>
      <w:r w:rsidR="00990ACB" w:rsidRPr="003539F9">
        <w:t xml:space="preserve"> specified in </w:t>
      </w:r>
      <w:r w:rsidR="00990ACB" w:rsidRPr="00FF48A0">
        <w:t>RFC</w:t>
      </w:r>
      <w:r w:rsidR="00DF6C42">
        <w:t> </w:t>
      </w:r>
      <w:r w:rsidR="00990ACB" w:rsidRPr="00FF48A0">
        <w:t>3515</w:t>
      </w:r>
      <w:r w:rsidR="00DF6C42">
        <w:t> </w:t>
      </w:r>
      <w:r w:rsidR="00990ACB" w:rsidRPr="00FF48A0">
        <w:t>[</w:t>
      </w:r>
      <w:r w:rsidR="00BA3775">
        <w:rPr>
          <w:noProof/>
        </w:rPr>
        <w:t>2</w:t>
      </w:r>
      <w:r w:rsidR="00990ACB" w:rsidRPr="00FF48A0">
        <w:t>]</w:t>
      </w:r>
      <w:r w:rsidR="002D088B">
        <w:t xml:space="preserve"> </w:t>
      </w:r>
      <w:r w:rsidR="002D088B" w:rsidRPr="00F6303A">
        <w:t>as updated by IETF RFC 6665 [</w:t>
      </w:r>
      <w:r w:rsidR="002D088B">
        <w:t>14</w:t>
      </w:r>
      <w:r w:rsidR="002D088B" w:rsidRPr="00F6303A">
        <w:t xml:space="preserve">] </w:t>
      </w:r>
      <w:r w:rsidR="002D088B">
        <w:t>and</w:t>
      </w:r>
      <w:r w:rsidR="002A7D1E">
        <w:t> </w:t>
      </w:r>
      <w:r w:rsidR="00893098">
        <w:t>IETF RFC 7647</w:t>
      </w:r>
      <w:r w:rsidR="002D088B" w:rsidRPr="00F6303A">
        <w:t> [</w:t>
      </w:r>
      <w:r w:rsidR="002D088B">
        <w:t>16].</w:t>
      </w:r>
    </w:p>
    <w:p w14:paraId="2991ABD7" w14:textId="77777777" w:rsidR="00990ACB" w:rsidRPr="003539F9" w:rsidRDefault="0039675E" w:rsidP="0039675E">
      <w:pPr>
        <w:pStyle w:val="B10"/>
      </w:pPr>
      <w:r>
        <w:t>-</w:t>
      </w:r>
      <w:r>
        <w:tab/>
      </w:r>
      <w:r w:rsidR="00990ACB" w:rsidRPr="003539F9">
        <w:t>Shall support the Referred-By header</w:t>
      </w:r>
      <w:r w:rsidR="008743CF">
        <w:t xml:space="preserve"> field</w:t>
      </w:r>
      <w:r w:rsidR="00990ACB" w:rsidRPr="003539F9">
        <w:t xml:space="preserve"> </w:t>
      </w:r>
      <w:r w:rsidR="00990ACB" w:rsidRPr="00FF48A0">
        <w:t>as</w:t>
      </w:r>
      <w:r w:rsidR="00990ACB" w:rsidRPr="003539F9">
        <w:t xml:space="preserve"> specified in </w:t>
      </w:r>
      <w:r w:rsidR="00990ACB" w:rsidRPr="00FF48A0">
        <w:t>RFC</w:t>
      </w:r>
      <w:r w:rsidR="00DF6C42">
        <w:t> </w:t>
      </w:r>
      <w:r w:rsidR="00990ACB" w:rsidRPr="00FF48A0">
        <w:t>3892</w:t>
      </w:r>
      <w:r w:rsidR="00DF6C42">
        <w:t> </w:t>
      </w:r>
      <w:r w:rsidR="00990ACB" w:rsidRPr="00FF48A0">
        <w:t>[</w:t>
      </w:r>
      <w:r w:rsidR="00BA3775">
        <w:rPr>
          <w:noProof/>
        </w:rPr>
        <w:t>3</w:t>
      </w:r>
      <w:r w:rsidR="00990ACB" w:rsidRPr="00FF48A0">
        <w:t>]</w:t>
      </w:r>
      <w:r w:rsidR="00990ACB" w:rsidRPr="003539F9">
        <w:t>.</w:t>
      </w:r>
    </w:p>
    <w:p w14:paraId="547A24BB" w14:textId="77777777" w:rsidR="002508CE" w:rsidRPr="003539F9" w:rsidRDefault="002508CE" w:rsidP="002508CE">
      <w:pPr>
        <w:pStyle w:val="B10"/>
      </w:pPr>
      <w:r>
        <w:t>-</w:t>
      </w:r>
      <w:r>
        <w:tab/>
        <w:t>Shall support the Target-Dialog header field as specified in RFC 4538 [15].</w:t>
      </w:r>
    </w:p>
    <w:p w14:paraId="6CDFFAAA" w14:textId="77777777" w:rsidR="00990ACB" w:rsidRPr="003539F9" w:rsidRDefault="00990ACB" w:rsidP="00990ACB">
      <w:pPr>
        <w:keepNext/>
      </w:pPr>
      <w:r w:rsidRPr="003539F9">
        <w:t xml:space="preserve">A user agent that is the transferred party in a communication transfer (acts </w:t>
      </w:r>
      <w:r w:rsidRPr="00FF48A0">
        <w:t>as</w:t>
      </w:r>
      <w:r w:rsidRPr="003539F9">
        <w:t xml:space="preserve"> the transferee):</w:t>
      </w:r>
    </w:p>
    <w:p w14:paraId="67A038B4" w14:textId="77777777" w:rsidR="00990ACB" w:rsidRPr="003539F9" w:rsidRDefault="0039675E" w:rsidP="0039675E">
      <w:pPr>
        <w:pStyle w:val="B10"/>
      </w:pPr>
      <w:r>
        <w:t>-</w:t>
      </w:r>
      <w:r>
        <w:tab/>
      </w:r>
      <w:r w:rsidR="00990ACB" w:rsidRPr="003539F9">
        <w:t xml:space="preserve">Shall support the REFER method </w:t>
      </w:r>
      <w:r w:rsidR="00990ACB" w:rsidRPr="00FF48A0">
        <w:t>as</w:t>
      </w:r>
      <w:r w:rsidR="00990ACB" w:rsidRPr="003539F9">
        <w:t xml:space="preserve"> a server </w:t>
      </w:r>
      <w:r w:rsidR="00990ACB" w:rsidRPr="00FF48A0">
        <w:t>as</w:t>
      </w:r>
      <w:r w:rsidR="00990ACB" w:rsidRPr="003539F9">
        <w:t xml:space="preserve"> specified in </w:t>
      </w:r>
      <w:r w:rsidR="00990ACB" w:rsidRPr="00FF48A0">
        <w:t>RFC</w:t>
      </w:r>
      <w:r w:rsidR="00DF6C42">
        <w:t> </w:t>
      </w:r>
      <w:r w:rsidR="00990ACB" w:rsidRPr="00FF48A0">
        <w:t>3515</w:t>
      </w:r>
      <w:r w:rsidR="00DF6C42">
        <w:t> </w:t>
      </w:r>
      <w:r w:rsidR="00990ACB" w:rsidRPr="00FF48A0">
        <w:t>[</w:t>
      </w:r>
      <w:r w:rsidR="00BA3775">
        <w:rPr>
          <w:noProof/>
        </w:rPr>
        <w:t>2</w:t>
      </w:r>
      <w:r w:rsidR="00990ACB" w:rsidRPr="00FF48A0">
        <w:t>]</w:t>
      </w:r>
      <w:r w:rsidR="002508CE" w:rsidRPr="00082F0E">
        <w:t xml:space="preserve"> </w:t>
      </w:r>
      <w:r w:rsidR="002508CE">
        <w:t>and updated by RFC 6665 [14]</w:t>
      </w:r>
      <w:r w:rsidR="00990ACB" w:rsidRPr="003539F9">
        <w:t>.</w:t>
      </w:r>
    </w:p>
    <w:p w14:paraId="08AC2F6E" w14:textId="77777777" w:rsidR="00990ACB" w:rsidRPr="003539F9" w:rsidRDefault="0039675E" w:rsidP="0039675E">
      <w:pPr>
        <w:pStyle w:val="B10"/>
      </w:pPr>
      <w:r>
        <w:t>-</w:t>
      </w:r>
      <w:r>
        <w:tab/>
      </w:r>
      <w:r w:rsidR="00990ACB" w:rsidRPr="003539F9">
        <w:t xml:space="preserve">Shall support the Referred-By header </w:t>
      </w:r>
      <w:r w:rsidR="008743CF">
        <w:t xml:space="preserve">field </w:t>
      </w:r>
      <w:r w:rsidR="00990ACB" w:rsidRPr="00FF48A0">
        <w:t>as</w:t>
      </w:r>
      <w:r w:rsidR="00990ACB" w:rsidRPr="003539F9">
        <w:t xml:space="preserve"> specified in </w:t>
      </w:r>
      <w:r w:rsidR="00990ACB" w:rsidRPr="00FF48A0">
        <w:t>RFC</w:t>
      </w:r>
      <w:r w:rsidR="00DF6C42">
        <w:t> </w:t>
      </w:r>
      <w:r w:rsidR="00990ACB" w:rsidRPr="00FF48A0">
        <w:t>3892</w:t>
      </w:r>
      <w:r w:rsidR="00DF6C42">
        <w:t> </w:t>
      </w:r>
      <w:r w:rsidR="00990ACB" w:rsidRPr="00FF48A0">
        <w:t>[</w:t>
      </w:r>
      <w:r w:rsidR="00BA3775">
        <w:rPr>
          <w:noProof/>
        </w:rPr>
        <w:t>3</w:t>
      </w:r>
      <w:r w:rsidR="00990ACB" w:rsidRPr="00FF48A0">
        <w:t>]</w:t>
      </w:r>
      <w:r w:rsidR="00990ACB" w:rsidRPr="003539F9">
        <w:t>.</w:t>
      </w:r>
    </w:p>
    <w:p w14:paraId="50A440DD" w14:textId="77777777" w:rsidR="00990ACB" w:rsidRPr="003539F9" w:rsidRDefault="0039675E" w:rsidP="0039675E">
      <w:pPr>
        <w:pStyle w:val="B10"/>
      </w:pPr>
      <w:r>
        <w:t>-</w:t>
      </w:r>
      <w:r>
        <w:tab/>
      </w:r>
      <w:r w:rsidR="00990ACB" w:rsidRPr="003539F9">
        <w:t xml:space="preserve">Shall support Replaces header field </w:t>
      </w:r>
      <w:r w:rsidR="00990ACB" w:rsidRPr="00FF48A0">
        <w:t>as</w:t>
      </w:r>
      <w:r w:rsidR="00990ACB" w:rsidRPr="003539F9">
        <w:t xml:space="preserve"> a client </w:t>
      </w:r>
      <w:r w:rsidR="00990ACB" w:rsidRPr="00FF48A0">
        <w:t>as</w:t>
      </w:r>
      <w:r w:rsidR="00990ACB" w:rsidRPr="003539F9">
        <w:t xml:space="preserve"> specified in </w:t>
      </w:r>
      <w:r w:rsidR="00990ACB" w:rsidRPr="00FF48A0">
        <w:t>RFC</w:t>
      </w:r>
      <w:r w:rsidR="00DF6C42">
        <w:t> </w:t>
      </w:r>
      <w:r w:rsidR="00990ACB" w:rsidRPr="00FF48A0">
        <w:t>3891</w:t>
      </w:r>
      <w:r w:rsidR="00DF6C42">
        <w:t> </w:t>
      </w:r>
      <w:r w:rsidR="00990ACB" w:rsidRPr="00FF48A0">
        <w:t>[</w:t>
      </w:r>
      <w:r w:rsidR="00BA3775">
        <w:rPr>
          <w:noProof/>
        </w:rPr>
        <w:t>4</w:t>
      </w:r>
      <w:r w:rsidR="00990ACB" w:rsidRPr="00FF48A0">
        <w:t>]</w:t>
      </w:r>
      <w:r w:rsidR="00990ACB" w:rsidRPr="003539F9">
        <w:t>.</w:t>
      </w:r>
    </w:p>
    <w:p w14:paraId="48593713" w14:textId="77777777" w:rsidR="002508CE" w:rsidRDefault="002508CE" w:rsidP="002508CE">
      <w:pPr>
        <w:pStyle w:val="B10"/>
      </w:pPr>
      <w:r>
        <w:t>-</w:t>
      </w:r>
      <w:r>
        <w:tab/>
        <w:t>Shall support the Target-Dialog header field as specified in RFC 4538 [15].</w:t>
      </w:r>
    </w:p>
    <w:p w14:paraId="21A2B71C" w14:textId="77777777" w:rsidR="00990ACB" w:rsidRPr="003539F9" w:rsidRDefault="00990ACB" w:rsidP="00990ACB">
      <w:pPr>
        <w:keepNext/>
      </w:pPr>
      <w:r w:rsidRPr="003539F9">
        <w:t>A user agent that is the transfer target in a communication transfer:</w:t>
      </w:r>
    </w:p>
    <w:p w14:paraId="7A577387" w14:textId="77777777" w:rsidR="00990ACB" w:rsidRPr="003539F9" w:rsidRDefault="0039675E" w:rsidP="0039675E">
      <w:pPr>
        <w:pStyle w:val="B10"/>
      </w:pPr>
      <w:r>
        <w:t>-</w:t>
      </w:r>
      <w:r>
        <w:tab/>
      </w:r>
      <w:r w:rsidR="00990ACB" w:rsidRPr="003539F9">
        <w:t xml:space="preserve">May support the Referred-By header </w:t>
      </w:r>
      <w:r w:rsidR="008743CF">
        <w:t xml:space="preserve">field </w:t>
      </w:r>
      <w:r w:rsidR="00990ACB" w:rsidRPr="00FF48A0">
        <w:t>as</w:t>
      </w:r>
      <w:r w:rsidR="00990ACB" w:rsidRPr="003539F9">
        <w:t xml:space="preserve"> a server </w:t>
      </w:r>
      <w:r w:rsidR="00990ACB" w:rsidRPr="00FF48A0">
        <w:t>as</w:t>
      </w:r>
      <w:r w:rsidR="00990ACB" w:rsidRPr="003539F9">
        <w:t xml:space="preserve"> specified in </w:t>
      </w:r>
      <w:r w:rsidR="00990ACB" w:rsidRPr="00FF48A0">
        <w:t>RFC</w:t>
      </w:r>
      <w:r w:rsidR="00DF6C42">
        <w:t> </w:t>
      </w:r>
      <w:r w:rsidR="00990ACB" w:rsidRPr="00FF48A0">
        <w:t>3892</w:t>
      </w:r>
      <w:r w:rsidR="00DF6C42">
        <w:t> </w:t>
      </w:r>
      <w:r w:rsidR="00990ACB" w:rsidRPr="00FF48A0">
        <w:t>[</w:t>
      </w:r>
      <w:r w:rsidR="00BA3775">
        <w:rPr>
          <w:noProof/>
        </w:rPr>
        <w:t>3</w:t>
      </w:r>
      <w:r w:rsidR="00990ACB" w:rsidRPr="00FF48A0">
        <w:t>]</w:t>
      </w:r>
      <w:r w:rsidR="00990ACB" w:rsidRPr="003539F9">
        <w:t>.</w:t>
      </w:r>
    </w:p>
    <w:p w14:paraId="07F7F164" w14:textId="77777777" w:rsidR="00990ACB" w:rsidRPr="003539F9" w:rsidRDefault="0039675E" w:rsidP="0039675E">
      <w:pPr>
        <w:pStyle w:val="B10"/>
      </w:pPr>
      <w:r>
        <w:t>-</w:t>
      </w:r>
      <w:r>
        <w:tab/>
      </w:r>
      <w:r w:rsidR="00990ACB" w:rsidRPr="003539F9">
        <w:t>May support the Replaces header</w:t>
      </w:r>
      <w:r w:rsidR="008743CF">
        <w:t xml:space="preserve"> field</w:t>
      </w:r>
      <w:r w:rsidR="00990ACB" w:rsidRPr="003539F9">
        <w:t xml:space="preserve"> </w:t>
      </w:r>
      <w:r w:rsidR="00990ACB" w:rsidRPr="00FF48A0">
        <w:t>as</w:t>
      </w:r>
      <w:r w:rsidR="00990ACB" w:rsidRPr="003539F9">
        <w:t xml:space="preserve"> a server </w:t>
      </w:r>
      <w:r w:rsidR="00990ACB" w:rsidRPr="00FF48A0">
        <w:t>as</w:t>
      </w:r>
      <w:r w:rsidR="00990ACB" w:rsidRPr="003539F9">
        <w:t xml:space="preserve"> specified in </w:t>
      </w:r>
      <w:r w:rsidR="00990ACB" w:rsidRPr="00FF48A0">
        <w:t>RFC</w:t>
      </w:r>
      <w:r w:rsidR="00DF6C42">
        <w:t> </w:t>
      </w:r>
      <w:r w:rsidR="00990ACB" w:rsidRPr="00FF48A0">
        <w:t>3891</w:t>
      </w:r>
      <w:r w:rsidR="00DF6C42">
        <w:t> </w:t>
      </w:r>
      <w:r w:rsidR="00990ACB" w:rsidRPr="00FF48A0">
        <w:t>[</w:t>
      </w:r>
      <w:r w:rsidR="00BA3775">
        <w:rPr>
          <w:noProof/>
        </w:rPr>
        <w:t>4</w:t>
      </w:r>
      <w:r w:rsidR="00990ACB" w:rsidRPr="00FF48A0">
        <w:t>]</w:t>
      </w:r>
      <w:r w:rsidR="00990ACB" w:rsidRPr="003539F9">
        <w:t>.</w:t>
      </w:r>
    </w:p>
    <w:p w14:paraId="4DF439CE" w14:textId="77777777" w:rsidR="00990ACB" w:rsidRPr="003539F9" w:rsidRDefault="00990ACB" w:rsidP="00990ACB">
      <w:pPr>
        <w:pStyle w:val="Heading2"/>
      </w:pPr>
      <w:bookmarkStart w:id="50" w:name="_Toc509938019"/>
      <w:bookmarkStart w:id="51" w:name="_Toc123627087"/>
      <w:r w:rsidRPr="003539F9">
        <w:t>4.5</w:t>
      </w:r>
      <w:r w:rsidRPr="003539F9">
        <w:tab/>
        <w:t>Signalling requirements</w:t>
      </w:r>
      <w:bookmarkEnd w:id="50"/>
      <w:bookmarkEnd w:id="51"/>
    </w:p>
    <w:p w14:paraId="2D5A81AF" w14:textId="77777777" w:rsidR="00990ACB" w:rsidRPr="003539F9" w:rsidRDefault="00990ACB" w:rsidP="00990ACB">
      <w:pPr>
        <w:pStyle w:val="Heading3"/>
      </w:pPr>
      <w:bookmarkStart w:id="52" w:name="_Toc509938020"/>
      <w:bookmarkStart w:id="53" w:name="_Toc123627088"/>
      <w:r w:rsidRPr="003539F9">
        <w:t>4.5.1</w:t>
      </w:r>
      <w:r w:rsidRPr="003539F9">
        <w:tab/>
        <w:t>Activation/deactivation</w:t>
      </w:r>
      <w:bookmarkEnd w:id="52"/>
      <w:bookmarkEnd w:id="53"/>
    </w:p>
    <w:p w14:paraId="042DD4FE" w14:textId="77777777" w:rsidR="00990ACB" w:rsidRPr="003539F9" w:rsidRDefault="00990ACB" w:rsidP="00990ACB">
      <w:r w:rsidRPr="003539F9">
        <w:t xml:space="preserve">The </w:t>
      </w:r>
      <w:r w:rsidRPr="00FF48A0">
        <w:t>ECT</w:t>
      </w:r>
      <w:r w:rsidRPr="003539F9">
        <w:t xml:space="preserve"> service is activated at provisioning and deactivated at withdrawal.</w:t>
      </w:r>
    </w:p>
    <w:p w14:paraId="6D50D383" w14:textId="77777777" w:rsidR="00990ACB" w:rsidRPr="003539F9" w:rsidRDefault="00990ACB" w:rsidP="00990ACB">
      <w:pPr>
        <w:pStyle w:val="Heading3"/>
      </w:pPr>
      <w:bookmarkStart w:id="54" w:name="_Toc509938021"/>
      <w:bookmarkStart w:id="55" w:name="_Toc123627089"/>
      <w:r w:rsidRPr="003539F9">
        <w:t>4.5.1A</w:t>
      </w:r>
      <w:r w:rsidRPr="003539F9">
        <w:tab/>
        <w:t>Registration/erasure</w:t>
      </w:r>
      <w:bookmarkEnd w:id="54"/>
      <w:bookmarkEnd w:id="55"/>
    </w:p>
    <w:p w14:paraId="50CF2E1E" w14:textId="77777777" w:rsidR="00990ACB" w:rsidRPr="003539F9" w:rsidRDefault="00990ACB" w:rsidP="00990ACB">
      <w:r w:rsidRPr="003539F9">
        <w:t xml:space="preserve">The </w:t>
      </w:r>
      <w:r w:rsidRPr="00FF48A0">
        <w:t>ECT</w:t>
      </w:r>
      <w:r w:rsidRPr="003539F9">
        <w:t xml:space="preserve"> service requires no registration. Erasure is not applicable.</w:t>
      </w:r>
    </w:p>
    <w:p w14:paraId="37291389" w14:textId="77777777" w:rsidR="00990ACB" w:rsidRPr="003539F9" w:rsidRDefault="00990ACB" w:rsidP="00990ACB">
      <w:pPr>
        <w:pStyle w:val="Heading3"/>
      </w:pPr>
      <w:bookmarkStart w:id="56" w:name="_Toc509938022"/>
      <w:bookmarkStart w:id="57" w:name="_Toc123627090"/>
      <w:r w:rsidRPr="003539F9">
        <w:t>4.5.1B</w:t>
      </w:r>
      <w:r w:rsidRPr="003539F9">
        <w:tab/>
        <w:t>Interrogation</w:t>
      </w:r>
      <w:bookmarkEnd w:id="56"/>
      <w:bookmarkEnd w:id="57"/>
    </w:p>
    <w:p w14:paraId="3DDF320E" w14:textId="77777777" w:rsidR="00990ACB" w:rsidRPr="003539F9" w:rsidRDefault="00990ACB" w:rsidP="00990ACB">
      <w:r w:rsidRPr="003539F9">
        <w:t xml:space="preserve">Interrogation of </w:t>
      </w:r>
      <w:r w:rsidRPr="00FF48A0">
        <w:t>ECT</w:t>
      </w:r>
      <w:r w:rsidRPr="003539F9">
        <w:t xml:space="preserve"> is not applicable.</w:t>
      </w:r>
    </w:p>
    <w:p w14:paraId="36902146" w14:textId="77777777" w:rsidR="00990ACB" w:rsidRPr="003539F9" w:rsidRDefault="00990ACB" w:rsidP="00990ACB">
      <w:pPr>
        <w:pStyle w:val="Heading3"/>
      </w:pPr>
      <w:bookmarkStart w:id="58" w:name="_Toc509938023"/>
      <w:bookmarkStart w:id="59" w:name="_Toc123627091"/>
      <w:r w:rsidRPr="003539F9">
        <w:t>4.5.2</w:t>
      </w:r>
      <w:r w:rsidRPr="003539F9">
        <w:tab/>
        <w:t>Invocation and operation</w:t>
      </w:r>
      <w:bookmarkEnd w:id="58"/>
      <w:bookmarkEnd w:id="59"/>
    </w:p>
    <w:p w14:paraId="52593A45" w14:textId="77777777" w:rsidR="00990ACB" w:rsidRPr="003539F9" w:rsidRDefault="00990ACB" w:rsidP="00990ACB">
      <w:pPr>
        <w:pStyle w:val="Heading4"/>
      </w:pPr>
      <w:bookmarkStart w:id="60" w:name="_Toc509938024"/>
      <w:bookmarkStart w:id="61" w:name="_Toc123627092"/>
      <w:r w:rsidRPr="003539F9">
        <w:t>4.5.2.1</w:t>
      </w:r>
      <w:r w:rsidRPr="003539F9">
        <w:tab/>
        <w:t xml:space="preserve">Actions at the transferor </w:t>
      </w:r>
      <w:r w:rsidRPr="00FF48A0">
        <w:t>UE</w:t>
      </w:r>
      <w:bookmarkEnd w:id="60"/>
      <w:bookmarkEnd w:id="61"/>
    </w:p>
    <w:p w14:paraId="441D399D" w14:textId="77777777" w:rsidR="002D1948" w:rsidRDefault="002D1948" w:rsidP="002D1948">
      <w:r>
        <w:t>A UE that has initiated an emergency call, shall not perform any transfer operation involving the dialog associated with the emergency call.</w:t>
      </w:r>
    </w:p>
    <w:p w14:paraId="30381FFE" w14:textId="77777777" w:rsidR="002508CE" w:rsidRPr="00D07741" w:rsidRDefault="00990ACB" w:rsidP="002508CE">
      <w:r w:rsidRPr="003539F9">
        <w:t xml:space="preserve">A </w:t>
      </w:r>
      <w:r w:rsidRPr="00FF48A0">
        <w:t>UE</w:t>
      </w:r>
      <w:r w:rsidRPr="003539F9">
        <w:t xml:space="preserve"> that initiates a transfer operation shall</w:t>
      </w:r>
      <w:r w:rsidR="002508CE">
        <w:t xml:space="preserve"> if the Contact address of the transferee is a GRUU</w:t>
      </w:r>
      <w:r w:rsidRPr="003539F9">
        <w:t>:</w:t>
      </w:r>
    </w:p>
    <w:p w14:paraId="74301296" w14:textId="77777777" w:rsidR="002508CE" w:rsidRPr="00D07741" w:rsidRDefault="002508CE" w:rsidP="002508CE">
      <w:pPr>
        <w:pStyle w:val="B10"/>
      </w:pPr>
      <w:r w:rsidRPr="00D07741">
        <w:t>-</w:t>
      </w:r>
      <w:r w:rsidRPr="00D07741">
        <w:tab/>
      </w:r>
      <w:r>
        <w:t>i</w:t>
      </w:r>
      <w:r w:rsidRPr="00D07741">
        <w:t>ssue a REFER outside an existing dialog</w:t>
      </w:r>
      <w:r w:rsidR="002D088B">
        <w:t xml:space="preserve"> </w:t>
      </w:r>
      <w:r w:rsidR="002D088B" w:rsidRPr="00FF48A0">
        <w:t>as</w:t>
      </w:r>
      <w:r w:rsidR="002D088B" w:rsidRPr="003539F9">
        <w:t xml:space="preserve"> specified in </w:t>
      </w:r>
      <w:r w:rsidR="002D088B" w:rsidRPr="00FF48A0">
        <w:t>RFC</w:t>
      </w:r>
      <w:r w:rsidR="002D088B">
        <w:t> </w:t>
      </w:r>
      <w:r w:rsidR="002D088B" w:rsidRPr="00FF48A0">
        <w:t>3515</w:t>
      </w:r>
      <w:r w:rsidR="002D088B">
        <w:t> </w:t>
      </w:r>
      <w:r w:rsidR="002D088B" w:rsidRPr="00FF48A0">
        <w:t>[</w:t>
      </w:r>
      <w:r w:rsidR="002D088B">
        <w:rPr>
          <w:noProof/>
        </w:rPr>
        <w:t>2</w:t>
      </w:r>
      <w:r w:rsidR="002D088B" w:rsidRPr="00FF48A0">
        <w:t>]</w:t>
      </w:r>
      <w:r w:rsidR="002D088B">
        <w:t xml:space="preserve"> </w:t>
      </w:r>
      <w:r w:rsidR="002D088B" w:rsidRPr="00F6303A">
        <w:t>as updated by IETF RFC 6665 [</w:t>
      </w:r>
      <w:r w:rsidR="002D088B">
        <w:t>14</w:t>
      </w:r>
      <w:r w:rsidR="002D088B" w:rsidRPr="00F6303A">
        <w:t xml:space="preserve">] </w:t>
      </w:r>
      <w:r w:rsidR="002D088B">
        <w:t>and</w:t>
      </w:r>
      <w:r w:rsidR="00893098" w:rsidRPr="007D310F">
        <w:t xml:space="preserve"> </w:t>
      </w:r>
      <w:r w:rsidR="00893098">
        <w:t>IETF RFC 7647</w:t>
      </w:r>
      <w:r w:rsidR="002D088B" w:rsidRPr="00F6303A">
        <w:t> [</w:t>
      </w:r>
      <w:r w:rsidR="002D088B">
        <w:t>16]</w:t>
      </w:r>
      <w:r w:rsidRPr="00D07741">
        <w:t>, where:</w:t>
      </w:r>
    </w:p>
    <w:p w14:paraId="7345F0FC" w14:textId="77777777" w:rsidR="002508CE" w:rsidRPr="00D07741" w:rsidRDefault="002508CE" w:rsidP="002508CE">
      <w:pPr>
        <w:pStyle w:val="B20"/>
      </w:pPr>
      <w:r w:rsidRPr="00D07741">
        <w:t>a)</w:t>
      </w:r>
      <w:r w:rsidRPr="00D07741">
        <w:tab/>
      </w:r>
      <w:r>
        <w:t>t</w:t>
      </w:r>
      <w:r w:rsidRPr="00D07741">
        <w:t>he request URI shall contain the SIP URI of the transferee as recei</w:t>
      </w:r>
      <w:r>
        <w:t>ved in the Contact header field:</w:t>
      </w:r>
    </w:p>
    <w:p w14:paraId="5D3AF459" w14:textId="77777777" w:rsidR="002508CE" w:rsidRPr="00D07741" w:rsidRDefault="002508CE" w:rsidP="002508CE">
      <w:pPr>
        <w:pStyle w:val="B20"/>
      </w:pPr>
      <w:r w:rsidRPr="00D07741">
        <w:t>b)</w:t>
      </w:r>
      <w:r w:rsidRPr="00D07741">
        <w:tab/>
      </w:r>
      <w:r>
        <w:t>t</w:t>
      </w:r>
      <w:r w:rsidRPr="00D07741">
        <w:t xml:space="preserve">he Refer-To header field shall indicate the public address </w:t>
      </w:r>
      <w:r>
        <w:t>of the transfer target;</w:t>
      </w:r>
    </w:p>
    <w:p w14:paraId="39BCDD76" w14:textId="77777777" w:rsidR="002508CE" w:rsidRPr="00D07741" w:rsidRDefault="002508CE" w:rsidP="002508CE">
      <w:pPr>
        <w:pStyle w:val="B20"/>
      </w:pPr>
      <w:r w:rsidRPr="00D07741">
        <w:lastRenderedPageBreak/>
        <w:t>c)</w:t>
      </w:r>
      <w:r w:rsidRPr="00D07741">
        <w:tab/>
      </w:r>
      <w:r>
        <w:t>i</w:t>
      </w:r>
      <w:r w:rsidRPr="00D07741">
        <w:t xml:space="preserve">n case of Consultative transfer, the transferor UE has a consultation communication with the transfer </w:t>
      </w:r>
      <w:r>
        <w:t>t</w:t>
      </w:r>
      <w:r w:rsidRPr="00D07741">
        <w:t>arget, a Replaces header field parameter shall be added to the Refer-To URI together with a Require=replaces header field pa</w:t>
      </w:r>
      <w:r>
        <w:t>rameter;</w:t>
      </w:r>
    </w:p>
    <w:p w14:paraId="1D88DD9F" w14:textId="77777777" w:rsidR="002508CE" w:rsidRPr="00D07741" w:rsidRDefault="002508CE" w:rsidP="002508CE">
      <w:pPr>
        <w:pStyle w:val="B20"/>
      </w:pPr>
      <w:r w:rsidRPr="00D07741">
        <w:t>d)</w:t>
      </w:r>
      <w:r w:rsidRPr="00D07741">
        <w:tab/>
      </w:r>
      <w:r>
        <w:t>t</w:t>
      </w:r>
      <w:r w:rsidRPr="00D07741">
        <w:t xml:space="preserve">he Referred-By header field can be used to indicate the identity of the transferor. When privacy was required in the original communications dialog and a Referred-By header field is included, the UE shall include a Privacy header field set to </w:t>
      </w:r>
      <w:r>
        <w:t>"user"; and</w:t>
      </w:r>
    </w:p>
    <w:p w14:paraId="26AAE9DD" w14:textId="77777777" w:rsidR="002508CE" w:rsidRPr="00D07741" w:rsidRDefault="002508CE" w:rsidP="002508CE">
      <w:pPr>
        <w:pStyle w:val="B20"/>
      </w:pPr>
      <w:r w:rsidRPr="00D07741">
        <w:t>e)</w:t>
      </w:r>
      <w:r w:rsidRPr="00D07741">
        <w:tab/>
      </w:r>
      <w:r>
        <w:t>t</w:t>
      </w:r>
      <w:r w:rsidRPr="00D07741">
        <w:t>he Target-Dialog header field identifies the dialog to be transf</w:t>
      </w:r>
      <w:r>
        <w:t>erred;</w:t>
      </w:r>
    </w:p>
    <w:p w14:paraId="05DA999B" w14:textId="77777777" w:rsidR="00990ACB" w:rsidRPr="003539F9" w:rsidRDefault="002508CE" w:rsidP="002508CE">
      <w:r>
        <w:t>otherwise the UE shall:</w:t>
      </w:r>
    </w:p>
    <w:p w14:paraId="2E438C60" w14:textId="77777777" w:rsidR="00990ACB" w:rsidRPr="003539F9" w:rsidRDefault="0039675E" w:rsidP="0039675E">
      <w:pPr>
        <w:pStyle w:val="B10"/>
      </w:pPr>
      <w:r>
        <w:t>-</w:t>
      </w:r>
      <w:r>
        <w:tab/>
      </w:r>
      <w:r w:rsidR="004074CA">
        <w:t>i</w:t>
      </w:r>
      <w:r w:rsidR="004074CA" w:rsidRPr="003539F9">
        <w:t xml:space="preserve">ssue </w:t>
      </w:r>
      <w:r w:rsidR="00990ACB" w:rsidRPr="003539F9">
        <w:t>a REFER request in the original communications dialog</w:t>
      </w:r>
      <w:r w:rsidR="002D088B">
        <w:t xml:space="preserve"> </w:t>
      </w:r>
      <w:r w:rsidR="002D088B" w:rsidRPr="00FF48A0">
        <w:t>as</w:t>
      </w:r>
      <w:r w:rsidR="002D088B" w:rsidRPr="003539F9">
        <w:t xml:space="preserve"> specified in </w:t>
      </w:r>
      <w:r w:rsidR="002D088B" w:rsidRPr="00FF48A0">
        <w:t>RFC</w:t>
      </w:r>
      <w:r w:rsidR="002D088B">
        <w:t> </w:t>
      </w:r>
      <w:r w:rsidR="002D088B" w:rsidRPr="00FF48A0">
        <w:t>3515</w:t>
      </w:r>
      <w:r w:rsidR="002D088B">
        <w:t> </w:t>
      </w:r>
      <w:r w:rsidR="002D088B" w:rsidRPr="00FF48A0">
        <w:t>[</w:t>
      </w:r>
      <w:r w:rsidR="002D088B">
        <w:rPr>
          <w:noProof/>
        </w:rPr>
        <w:t>2</w:t>
      </w:r>
      <w:r w:rsidR="002D088B" w:rsidRPr="00FF48A0">
        <w:t>]</w:t>
      </w:r>
      <w:r w:rsidR="00990ACB" w:rsidRPr="003539F9">
        <w:t>, where:</w:t>
      </w:r>
    </w:p>
    <w:p w14:paraId="706D1A23" w14:textId="77777777" w:rsidR="00990ACB" w:rsidRPr="003539F9" w:rsidRDefault="004074CA" w:rsidP="0039675E">
      <w:pPr>
        <w:pStyle w:val="B20"/>
      </w:pPr>
      <w:r>
        <w:t>a)</w:t>
      </w:r>
      <w:r w:rsidR="0039675E">
        <w:tab/>
      </w:r>
      <w:r>
        <w:t>t</w:t>
      </w:r>
      <w:r w:rsidRPr="003539F9">
        <w:t xml:space="preserve">he </w:t>
      </w:r>
      <w:r w:rsidR="00990ACB" w:rsidRPr="003539F9">
        <w:t xml:space="preserve">request URI shall contain the </w:t>
      </w:r>
      <w:r w:rsidR="00990ACB" w:rsidRPr="00FF48A0">
        <w:t>SIP</w:t>
      </w:r>
      <w:r w:rsidR="00990ACB" w:rsidRPr="003539F9">
        <w:t xml:space="preserve"> URI of the transferee </w:t>
      </w:r>
      <w:r w:rsidR="00990ACB" w:rsidRPr="00FF48A0">
        <w:t>as</w:t>
      </w:r>
      <w:r w:rsidR="00990ACB" w:rsidRPr="003539F9">
        <w:t xml:space="preserve"> received in the Contact header field</w:t>
      </w:r>
      <w:r>
        <w:t>;</w:t>
      </w:r>
    </w:p>
    <w:p w14:paraId="249093B2" w14:textId="77777777" w:rsidR="00990ACB" w:rsidRPr="003539F9" w:rsidRDefault="004074CA" w:rsidP="0039675E">
      <w:pPr>
        <w:pStyle w:val="B20"/>
      </w:pPr>
      <w:r>
        <w:t>b)</w:t>
      </w:r>
      <w:r w:rsidR="0039675E">
        <w:tab/>
      </w:r>
      <w:r>
        <w:t>t</w:t>
      </w:r>
      <w:r w:rsidRPr="003539F9">
        <w:t xml:space="preserve">he </w:t>
      </w:r>
      <w:r w:rsidR="00990ACB" w:rsidRPr="003539F9">
        <w:t xml:space="preserve">Refer-To header field shall indicate the public address of the transfer </w:t>
      </w:r>
      <w:r w:rsidR="008743CF">
        <w:t>t</w:t>
      </w:r>
      <w:r w:rsidR="00990ACB" w:rsidRPr="003539F9">
        <w:t>arget</w:t>
      </w:r>
      <w:r>
        <w:t>;</w:t>
      </w:r>
    </w:p>
    <w:p w14:paraId="597EEB8E" w14:textId="77777777" w:rsidR="00990ACB" w:rsidRPr="003539F9" w:rsidRDefault="004074CA" w:rsidP="0039675E">
      <w:pPr>
        <w:pStyle w:val="B20"/>
      </w:pPr>
      <w:r>
        <w:t>c)</w:t>
      </w:r>
      <w:r w:rsidR="0039675E">
        <w:tab/>
      </w:r>
      <w:r>
        <w:t>i</w:t>
      </w:r>
      <w:r w:rsidR="00760735">
        <w:t xml:space="preserve">n case of </w:t>
      </w:r>
      <w:r w:rsidR="008743CF">
        <w:t xml:space="preserve">consultative </w:t>
      </w:r>
      <w:r w:rsidR="00760735">
        <w:t>transfer,</w:t>
      </w:r>
      <w:r w:rsidR="00990ACB" w:rsidRPr="003539F9">
        <w:t xml:space="preserve"> the transferor </w:t>
      </w:r>
      <w:r w:rsidR="00990ACB" w:rsidRPr="00FF48A0">
        <w:t>UE</w:t>
      </w:r>
      <w:r w:rsidR="00990ACB" w:rsidRPr="003539F9">
        <w:t xml:space="preserve"> has a consultation communication with the transfer </w:t>
      </w:r>
      <w:r w:rsidR="008743CF">
        <w:t>t</w:t>
      </w:r>
      <w:r w:rsidR="008743CF" w:rsidRPr="003539F9">
        <w:t>arget</w:t>
      </w:r>
      <w:r w:rsidR="00990ACB" w:rsidRPr="003539F9">
        <w:t>, a Replaces header field parameter shall be added to the Refer-To URI together with a Require=replaces header field parameter</w:t>
      </w:r>
      <w:r>
        <w:t>; and</w:t>
      </w:r>
    </w:p>
    <w:p w14:paraId="751F82E5" w14:textId="77777777" w:rsidR="00990ACB" w:rsidRPr="003539F9" w:rsidRDefault="004074CA" w:rsidP="0039675E">
      <w:pPr>
        <w:pStyle w:val="B20"/>
      </w:pPr>
      <w:r>
        <w:t>d)</w:t>
      </w:r>
      <w:r w:rsidR="0039675E">
        <w:tab/>
      </w:r>
      <w:r>
        <w:t>t</w:t>
      </w:r>
      <w:r w:rsidRPr="003539F9">
        <w:t xml:space="preserve">he </w:t>
      </w:r>
      <w:r w:rsidR="00990ACB" w:rsidRPr="003539F9">
        <w:t xml:space="preserve">Referred-By header field </w:t>
      </w:r>
      <w:r w:rsidR="00DA07CB">
        <w:t>can be used to</w:t>
      </w:r>
      <w:r w:rsidR="00DA07CB" w:rsidRPr="003539F9">
        <w:t xml:space="preserve"> </w:t>
      </w:r>
      <w:r w:rsidR="00990ACB" w:rsidRPr="003539F9">
        <w:t xml:space="preserve">indicate the identity of the transferor. </w:t>
      </w:r>
      <w:r w:rsidR="00DA07CB">
        <w:t>When privacy was required in the original communications dialog and a Referred-By header field is included, the UE shall include a Privacy header field set to "user".</w:t>
      </w:r>
    </w:p>
    <w:p w14:paraId="54ED8300" w14:textId="77777777" w:rsidR="00760735" w:rsidRDefault="004074CA" w:rsidP="00760735">
      <w:r>
        <w:t>If</w:t>
      </w:r>
      <w:r w:rsidR="00760735">
        <w:t xml:space="preserve"> </w:t>
      </w:r>
      <w:r w:rsidR="008743CF">
        <w:t xml:space="preserve">assured </w:t>
      </w:r>
      <w:r w:rsidR="00760735">
        <w:t>transfer</w:t>
      </w:r>
      <w:r>
        <w:t xml:space="preserve"> is requested</w:t>
      </w:r>
      <w:r w:rsidR="00760735">
        <w:t xml:space="preserve">, the UE may include an Expires header field in the Refer-To URI of the REFER </w:t>
      </w:r>
      <w:r>
        <w:t>r</w:t>
      </w:r>
      <w:r w:rsidR="00760735">
        <w:t>equest.</w:t>
      </w:r>
    </w:p>
    <w:p w14:paraId="36C781EC" w14:textId="77777777" w:rsidR="00760735" w:rsidRDefault="00760735" w:rsidP="00760735">
      <w:pPr>
        <w:pStyle w:val="NO"/>
      </w:pPr>
      <w:r>
        <w:t>NOTE 1</w:t>
      </w:r>
      <w:r w:rsidRPr="00B81036">
        <w:t>:</w:t>
      </w:r>
      <w:r w:rsidRPr="00B81036">
        <w:tab/>
      </w:r>
      <w:r>
        <w:t>The value of the Expires header field indicates the maximum duration of the transfer attempt</w:t>
      </w:r>
      <w:r w:rsidRPr="00B81036">
        <w:t>.</w:t>
      </w:r>
      <w:r>
        <w:t xml:space="preserve"> If the transfer does not succeed within this duration, the UE will receive a NOTIFY request indicating the transfer failure.</w:t>
      </w:r>
    </w:p>
    <w:p w14:paraId="1ED01C4B" w14:textId="77777777" w:rsidR="00990ACB" w:rsidRPr="003539F9" w:rsidRDefault="004074CA" w:rsidP="00990ACB">
      <w:r>
        <w:t>A</w:t>
      </w:r>
      <w:r w:rsidR="00990ACB" w:rsidRPr="003539F9">
        <w:t xml:space="preserve">fter the REFER request is accepted by the other end with a </w:t>
      </w:r>
      <w:r w:rsidR="002D088B">
        <w:t>2xx</w:t>
      </w:r>
      <w:r w:rsidR="00990ACB" w:rsidRPr="003539F9">
        <w:t xml:space="preserve"> response, the transferor </w:t>
      </w:r>
      <w:r w:rsidR="00990ACB" w:rsidRPr="00FF48A0">
        <w:t>UE</w:t>
      </w:r>
      <w:r w:rsidR="00990ACB" w:rsidRPr="003539F9">
        <w:t xml:space="preserve"> get</w:t>
      </w:r>
      <w:r>
        <w:t>s</w:t>
      </w:r>
      <w:r w:rsidR="00990ACB" w:rsidRPr="003539F9">
        <w:t xml:space="preserve"> notifications of how the transferee's communication setup towards the transfer Target is progressing.</w:t>
      </w:r>
    </w:p>
    <w:p w14:paraId="30DA2FC1" w14:textId="77777777" w:rsidR="00990ACB" w:rsidRDefault="00990ACB" w:rsidP="00990ACB">
      <w:r w:rsidRPr="003539F9">
        <w:t xml:space="preserve">When a NOTIFY request is received on the REFER dialog that indicates that the transferee and the transfer Target have successfully setup a communication, the transferor </w:t>
      </w:r>
      <w:r w:rsidRPr="00FF48A0">
        <w:t>UE</w:t>
      </w:r>
      <w:r w:rsidRPr="003539F9">
        <w:t xml:space="preserve"> may terminate the original communication with the transferee </w:t>
      </w:r>
      <w:r w:rsidRPr="00FF48A0">
        <w:t>UE</w:t>
      </w:r>
      <w:r w:rsidRPr="003539F9">
        <w:t xml:space="preserve">, by sending a BYE </w:t>
      </w:r>
      <w:r w:rsidR="008743CF">
        <w:t>request</w:t>
      </w:r>
      <w:r w:rsidR="008743CF" w:rsidRPr="003539F9">
        <w:t xml:space="preserve"> </w:t>
      </w:r>
      <w:r w:rsidRPr="003539F9">
        <w:t>on the original dialog.</w:t>
      </w:r>
    </w:p>
    <w:p w14:paraId="3D66D608" w14:textId="77777777" w:rsidR="002D088B" w:rsidRDefault="004074CA" w:rsidP="00990ACB">
      <w:r>
        <w:t>If an</w:t>
      </w:r>
      <w:r w:rsidR="00760735" w:rsidRPr="005C6AEF">
        <w:t xml:space="preserve"> </w:t>
      </w:r>
      <w:r w:rsidR="008743CF">
        <w:t>a</w:t>
      </w:r>
      <w:r w:rsidR="008743CF" w:rsidRPr="005C6AEF">
        <w:t xml:space="preserve">ssured </w:t>
      </w:r>
      <w:r w:rsidR="00760735" w:rsidRPr="005C6AEF">
        <w:t>transfer</w:t>
      </w:r>
      <w:r w:rsidR="00760735">
        <w:t xml:space="preserve"> attempt is not completed (i.e. the UE </w:t>
      </w:r>
      <w:r>
        <w:t>has</w:t>
      </w:r>
      <w:r w:rsidR="00760735">
        <w:t xml:space="preserve"> not receive</w:t>
      </w:r>
      <w:r>
        <w:t>d</w:t>
      </w:r>
      <w:r w:rsidR="00760735">
        <w:t xml:space="preserve"> a NOTIFY request</w:t>
      </w:r>
      <w:r w:rsidR="002508CE" w:rsidRPr="002F11C6">
        <w:t xml:space="preserve"> </w:t>
      </w:r>
      <w:r w:rsidR="002508CE">
        <w:t xml:space="preserve">with a </w:t>
      </w:r>
      <w:r w:rsidR="002508CE" w:rsidRPr="002F11C6">
        <w:t xml:space="preserve">"message/sipfrag" </w:t>
      </w:r>
      <w:r w:rsidR="002508CE">
        <w:t xml:space="preserve">body’s </w:t>
      </w:r>
      <w:r w:rsidR="002508CE" w:rsidRPr="002F11C6">
        <w:t>status line</w:t>
      </w:r>
      <w:r w:rsidR="002508CE">
        <w:t xml:space="preserve"> </w:t>
      </w:r>
      <w:r w:rsidR="002508CE" w:rsidRPr="002F11C6">
        <w:t>containing a final response code</w:t>
      </w:r>
      <w:r w:rsidR="00760735">
        <w:t xml:space="preserve"> indicating the end of the transfer operation), the UE may request to terminate the transfer attempt by</w:t>
      </w:r>
      <w:r w:rsidR="002D088B">
        <w:t>:</w:t>
      </w:r>
    </w:p>
    <w:p w14:paraId="2D2DBF5C" w14:textId="77777777" w:rsidR="00760735" w:rsidRDefault="002D088B" w:rsidP="002D088B">
      <w:pPr>
        <w:pStyle w:val="B10"/>
      </w:pPr>
      <w:r>
        <w:t>-</w:t>
      </w:r>
      <w:r>
        <w:tab/>
      </w:r>
      <w:r w:rsidR="00760735">
        <w:t xml:space="preserve">sending a REFER request </w:t>
      </w:r>
      <w:r w:rsidR="00760735" w:rsidRPr="003539F9">
        <w:t xml:space="preserve">in the </w:t>
      </w:r>
      <w:r w:rsidR="002508CE">
        <w:t>same</w:t>
      </w:r>
      <w:r w:rsidR="002508CE" w:rsidRPr="003539F9">
        <w:t xml:space="preserve"> </w:t>
      </w:r>
      <w:r w:rsidR="00760735" w:rsidRPr="003539F9">
        <w:t>communications dialog</w:t>
      </w:r>
      <w:r w:rsidR="002508CE">
        <w:t xml:space="preserve"> as the previous REFER request</w:t>
      </w:r>
      <w:r>
        <w:t xml:space="preserve"> </w:t>
      </w:r>
      <w:r w:rsidRPr="00FF48A0">
        <w:t>as</w:t>
      </w:r>
      <w:r w:rsidRPr="003539F9">
        <w:t xml:space="preserve"> specified in </w:t>
      </w:r>
      <w:r w:rsidRPr="00FF48A0">
        <w:t>RFC</w:t>
      </w:r>
      <w:r>
        <w:t> </w:t>
      </w:r>
      <w:r w:rsidRPr="00FF48A0">
        <w:t>3515</w:t>
      </w:r>
      <w:r>
        <w:t> </w:t>
      </w:r>
      <w:r w:rsidRPr="00FF48A0">
        <w:t>[</w:t>
      </w:r>
      <w:r>
        <w:rPr>
          <w:noProof/>
        </w:rPr>
        <w:t>2</w:t>
      </w:r>
      <w:r w:rsidRPr="00FF48A0">
        <w:t>]</w:t>
      </w:r>
      <w:r>
        <w:t xml:space="preserve"> </w:t>
      </w:r>
      <w:r w:rsidRPr="00F6303A">
        <w:t>as updated by IETF RFC 6665 [</w:t>
      </w:r>
      <w:r>
        <w:t>14</w:t>
      </w:r>
      <w:r w:rsidRPr="00F6303A">
        <w:t xml:space="preserve">] </w:t>
      </w:r>
      <w:r>
        <w:t>and</w:t>
      </w:r>
      <w:r w:rsidR="00893098" w:rsidRPr="007D310F">
        <w:t xml:space="preserve"> </w:t>
      </w:r>
      <w:r w:rsidR="00893098">
        <w:t>IETF RFC 7647</w:t>
      </w:r>
      <w:r w:rsidRPr="00F6303A">
        <w:t> [</w:t>
      </w:r>
      <w:r>
        <w:t>16]</w:t>
      </w:r>
      <w:r w:rsidR="00760735">
        <w:t>, where:</w:t>
      </w:r>
    </w:p>
    <w:p w14:paraId="4F12E6B7" w14:textId="77777777" w:rsidR="00760735" w:rsidRPr="003539F9" w:rsidRDefault="002D088B" w:rsidP="002D088B">
      <w:pPr>
        <w:pStyle w:val="B20"/>
      </w:pPr>
      <w:r>
        <w:t>a)</w:t>
      </w:r>
      <w:r w:rsidR="00760735">
        <w:tab/>
      </w:r>
      <w:r w:rsidR="004074CA">
        <w:t>t</w:t>
      </w:r>
      <w:r w:rsidR="00760735" w:rsidRPr="003539F9">
        <w:t xml:space="preserve">he request URI shall contain the </w:t>
      </w:r>
      <w:r w:rsidR="00760735" w:rsidRPr="00FF48A0">
        <w:t>SIP</w:t>
      </w:r>
      <w:r w:rsidR="00760735" w:rsidRPr="003539F9">
        <w:t xml:space="preserve"> URI of the transferee </w:t>
      </w:r>
      <w:r w:rsidR="00760735" w:rsidRPr="00FF48A0">
        <w:t>as</w:t>
      </w:r>
      <w:r w:rsidR="00760735" w:rsidRPr="003539F9">
        <w:t xml:space="preserve"> received in the Contact he</w:t>
      </w:r>
      <w:r w:rsidR="00760735">
        <w:t>ader field;</w:t>
      </w:r>
      <w:r>
        <w:t xml:space="preserve"> and</w:t>
      </w:r>
    </w:p>
    <w:p w14:paraId="2329E076" w14:textId="77777777" w:rsidR="002508CE" w:rsidRDefault="002D088B" w:rsidP="002D088B">
      <w:pPr>
        <w:pStyle w:val="B20"/>
      </w:pPr>
      <w:r>
        <w:t>b)</w:t>
      </w:r>
      <w:r w:rsidR="00760735">
        <w:tab/>
      </w:r>
      <w:r w:rsidR="004074CA">
        <w:t>t</w:t>
      </w:r>
      <w:r w:rsidR="00760735" w:rsidRPr="003539F9">
        <w:t xml:space="preserve">he Refer-To header field shall indicate the public </w:t>
      </w:r>
      <w:r w:rsidR="00760735">
        <w:t xml:space="preserve">address of the transfer </w:t>
      </w:r>
      <w:r w:rsidR="008743CF">
        <w:t>t</w:t>
      </w:r>
      <w:r w:rsidR="00760735">
        <w:t>arget and shall contain the method parameter set to "CANCEL"</w:t>
      </w:r>
      <w:r w:rsidR="002508CE">
        <w:t>; and</w:t>
      </w:r>
    </w:p>
    <w:p w14:paraId="1894CA83" w14:textId="77777777" w:rsidR="00760735" w:rsidRPr="003539F9" w:rsidRDefault="002D088B" w:rsidP="002D088B">
      <w:pPr>
        <w:pStyle w:val="B20"/>
      </w:pPr>
      <w:r>
        <w:t>c)</w:t>
      </w:r>
      <w:r w:rsidR="002508CE">
        <w:tab/>
        <w:t>if applicable include a Target-Dialog header field that identifies the dialog under transfer</w:t>
      </w:r>
      <w:r w:rsidR="00760735">
        <w:t>.</w:t>
      </w:r>
    </w:p>
    <w:p w14:paraId="1F29CD8C" w14:textId="77777777" w:rsidR="00760735" w:rsidDel="00C015C0" w:rsidRDefault="004074CA" w:rsidP="00760735">
      <w:r>
        <w:t>If</w:t>
      </w:r>
      <w:r w:rsidR="00760735">
        <w:t xml:space="preserve"> the UE receives a NOTIFY request indicating that the</w:t>
      </w:r>
      <w:r>
        <w:t xml:space="preserve"> </w:t>
      </w:r>
      <w:r w:rsidR="008743CF">
        <w:t xml:space="preserve">assured </w:t>
      </w:r>
      <w:r w:rsidR="00760735">
        <w:t>transfer attempt failed</w:t>
      </w:r>
      <w:r w:rsidR="002508CE">
        <w:t xml:space="preserve">,followed by a re-INVITE or an UPDATE request taking the UE off HOLD </w:t>
      </w:r>
      <w:r w:rsidR="00760735">
        <w:t xml:space="preserve">the UE may decide to retrieve the original communication </w:t>
      </w:r>
      <w:r w:rsidR="00760735" w:rsidRPr="00941490">
        <w:t xml:space="preserve">by sending a re-INVITE </w:t>
      </w:r>
      <w:r w:rsidR="008743CF">
        <w:t>request</w:t>
      </w:r>
      <w:r w:rsidR="008743CF" w:rsidRPr="00941490">
        <w:t xml:space="preserve"> </w:t>
      </w:r>
      <w:r w:rsidR="00760735">
        <w:t xml:space="preserve">in </w:t>
      </w:r>
      <w:r w:rsidR="00760735" w:rsidRPr="00941490">
        <w:t xml:space="preserve">the original </w:t>
      </w:r>
      <w:r w:rsidR="00760735">
        <w:t xml:space="preserve">SIP </w:t>
      </w:r>
      <w:r w:rsidR="00760735" w:rsidRPr="00941490">
        <w:t>dialog.</w:t>
      </w:r>
    </w:p>
    <w:p w14:paraId="21BF320D" w14:textId="77777777" w:rsidR="00760735" w:rsidRPr="003539F9" w:rsidRDefault="00760735" w:rsidP="00760735">
      <w:pPr>
        <w:pStyle w:val="NO"/>
      </w:pPr>
      <w:r>
        <w:t>NOTE 2</w:t>
      </w:r>
      <w:r w:rsidRPr="00B81036">
        <w:t>:</w:t>
      </w:r>
      <w:r w:rsidRPr="00B81036">
        <w:tab/>
      </w:r>
      <w:r w:rsidR="004074CA">
        <w:t>I</w:t>
      </w:r>
      <w:r>
        <w:t xml:space="preserve">f the user requests the retrieval of the original communication while the transfer attempt has not been completed, the UE needs </w:t>
      </w:r>
      <w:r w:rsidR="004074CA" w:rsidRPr="003D510F">
        <w:t xml:space="preserve">to </w:t>
      </w:r>
      <w:r>
        <w:t>first request the termination of the transfer attempt before retrieving the original communication via</w:t>
      </w:r>
      <w:r w:rsidR="008743CF">
        <w:t xml:space="preserve"> a</w:t>
      </w:r>
      <w:r>
        <w:t xml:space="preserve"> re-INVITE</w:t>
      </w:r>
      <w:r w:rsidR="008743CF">
        <w:t xml:space="preserve"> request</w:t>
      </w:r>
      <w:r>
        <w:t>.</w:t>
      </w:r>
    </w:p>
    <w:p w14:paraId="3EEFED6C" w14:textId="77777777" w:rsidR="00990ACB" w:rsidRPr="003539F9" w:rsidRDefault="00990ACB" w:rsidP="00AD42D9">
      <w:pPr>
        <w:pStyle w:val="Heading4"/>
      </w:pPr>
      <w:bookmarkStart w:id="62" w:name="_Toc509938025"/>
      <w:bookmarkStart w:id="63" w:name="_Toc123627093"/>
      <w:r w:rsidRPr="003539F9">
        <w:lastRenderedPageBreak/>
        <w:t>4.5.2.2</w:t>
      </w:r>
      <w:r w:rsidRPr="003539F9">
        <w:tab/>
      </w:r>
      <w:r w:rsidR="00AD42D9">
        <w:t>Void</w:t>
      </w:r>
      <w:bookmarkEnd w:id="62"/>
      <w:bookmarkEnd w:id="63"/>
    </w:p>
    <w:p w14:paraId="157413C4" w14:textId="77777777" w:rsidR="00990ACB" w:rsidRPr="003539F9" w:rsidRDefault="00990ACB" w:rsidP="00AD42D9">
      <w:pPr>
        <w:pStyle w:val="Heading4"/>
      </w:pPr>
      <w:bookmarkStart w:id="64" w:name="_Toc509938026"/>
      <w:bookmarkStart w:id="65" w:name="_Toc123627094"/>
      <w:r w:rsidRPr="003539F9">
        <w:t>4.5.2.3</w:t>
      </w:r>
      <w:r w:rsidRPr="003539F9">
        <w:tab/>
      </w:r>
      <w:r w:rsidR="00AD42D9">
        <w:t>Void</w:t>
      </w:r>
      <w:bookmarkEnd w:id="64"/>
      <w:bookmarkEnd w:id="65"/>
    </w:p>
    <w:p w14:paraId="2126FD47" w14:textId="77777777" w:rsidR="00990ACB" w:rsidRPr="003539F9" w:rsidRDefault="00990ACB" w:rsidP="00990ACB">
      <w:pPr>
        <w:pStyle w:val="Heading4"/>
      </w:pPr>
      <w:bookmarkStart w:id="66" w:name="_Toc509938027"/>
      <w:bookmarkStart w:id="67" w:name="_Toc123627095"/>
      <w:r w:rsidRPr="003539F9">
        <w:t>4.5.2.4</w:t>
      </w:r>
      <w:r w:rsidRPr="003539F9">
        <w:tab/>
        <w:t xml:space="preserve">Actions at the transferor </w:t>
      </w:r>
      <w:r w:rsidRPr="00FF48A0">
        <w:t>AS</w:t>
      </w:r>
      <w:bookmarkEnd w:id="66"/>
      <w:bookmarkEnd w:id="67"/>
    </w:p>
    <w:p w14:paraId="6FCF53AC" w14:textId="77777777" w:rsidR="00990ACB" w:rsidRPr="003539F9" w:rsidRDefault="00990ACB" w:rsidP="00990ACB">
      <w:pPr>
        <w:pStyle w:val="Heading5"/>
      </w:pPr>
      <w:bookmarkStart w:id="68" w:name="_Toc509938028"/>
      <w:bookmarkStart w:id="69" w:name="_Toc123627096"/>
      <w:r w:rsidRPr="003539F9">
        <w:t>4.5.2.4.1</w:t>
      </w:r>
      <w:r w:rsidRPr="003539F9">
        <w:tab/>
        <w:t xml:space="preserve">Invocation of </w:t>
      </w:r>
      <w:r w:rsidRPr="00FF48A0">
        <w:t>ECT</w:t>
      </w:r>
      <w:r w:rsidRPr="003539F9">
        <w:t xml:space="preserve"> service</w:t>
      </w:r>
      <w:bookmarkEnd w:id="68"/>
      <w:bookmarkEnd w:id="69"/>
    </w:p>
    <w:p w14:paraId="7FC9E73D" w14:textId="77777777" w:rsidR="00990ACB" w:rsidRPr="003539F9" w:rsidRDefault="00990ACB" w:rsidP="00D157DA">
      <w:pPr>
        <w:pStyle w:val="Heading6"/>
      </w:pPr>
      <w:bookmarkStart w:id="70" w:name="_Toc509938029"/>
      <w:bookmarkStart w:id="71" w:name="_Toc123627097"/>
      <w:r w:rsidRPr="003539F9">
        <w:t>4.5.2.4.1.1</w:t>
      </w:r>
      <w:r w:rsidRPr="003539F9">
        <w:tab/>
        <w:t xml:space="preserve">Prerequisite for invocation of the </w:t>
      </w:r>
      <w:r w:rsidRPr="00FF48A0">
        <w:t>ECT</w:t>
      </w:r>
      <w:r w:rsidRPr="003539F9">
        <w:t xml:space="preserve"> service</w:t>
      </w:r>
      <w:bookmarkEnd w:id="70"/>
      <w:bookmarkEnd w:id="71"/>
    </w:p>
    <w:p w14:paraId="7FB915CE" w14:textId="77777777" w:rsidR="00990ACB" w:rsidRPr="003539F9" w:rsidRDefault="00990ACB" w:rsidP="00990ACB">
      <w:r w:rsidRPr="003539F9">
        <w:t xml:space="preserve">For </w:t>
      </w:r>
      <w:r w:rsidRPr="00FF48A0">
        <w:t>ECT</w:t>
      </w:r>
      <w:r w:rsidRPr="003539F9">
        <w:t xml:space="preserve"> to be provided to end users acting </w:t>
      </w:r>
      <w:r w:rsidRPr="00FF48A0">
        <w:t>as</w:t>
      </w:r>
      <w:r w:rsidRPr="003539F9">
        <w:t xml:space="preserve"> transferor</w:t>
      </w:r>
      <w:r w:rsidR="008743CF">
        <w:t>s</w:t>
      </w:r>
      <w:r w:rsidRPr="003539F9">
        <w:t xml:space="preserve">, the end user's </w:t>
      </w:r>
      <w:r w:rsidRPr="00FF48A0">
        <w:t>AS</w:t>
      </w:r>
      <w:r w:rsidRPr="003539F9">
        <w:t xml:space="preserve"> providing </w:t>
      </w:r>
      <w:r w:rsidRPr="00FF48A0">
        <w:t>ECT</w:t>
      </w:r>
      <w:r w:rsidRPr="003539F9">
        <w:t xml:space="preserve"> shall be in the signalling path for all communications.</w:t>
      </w:r>
    </w:p>
    <w:p w14:paraId="3988A390" w14:textId="77777777" w:rsidR="00501A64" w:rsidRDefault="00501A64" w:rsidP="00501A64">
      <w:pPr>
        <w:rPr>
          <w:noProof/>
        </w:rPr>
      </w:pPr>
      <w:bookmarkStart w:id="72" w:name="_Hlk114061021"/>
      <w:bookmarkStart w:id="73" w:name="_Toc509938030"/>
      <w:r>
        <w:rPr>
          <w:noProof/>
        </w:rPr>
        <w:t>I</w:t>
      </w:r>
      <w:r w:rsidRPr="00B311C2">
        <w:rPr>
          <w:noProof/>
        </w:rPr>
        <w:t>f priority is supported,</w:t>
      </w:r>
      <w:r>
        <w:rPr>
          <w:noProof/>
        </w:rPr>
        <w:t xml:space="preserve"> </w:t>
      </w:r>
      <w:r w:rsidRPr="00D1120A">
        <w:rPr>
          <w:noProof/>
        </w:rPr>
        <w:t xml:space="preserve">to </w:t>
      </w:r>
      <w:r>
        <w:rPr>
          <w:noProof/>
        </w:rPr>
        <w:t>apply appropriate</w:t>
      </w:r>
      <w:r w:rsidRPr="00D1120A">
        <w:rPr>
          <w:noProof/>
        </w:rPr>
        <w:t xml:space="preserve"> </w:t>
      </w:r>
      <w:r>
        <w:rPr>
          <w:noProof/>
        </w:rPr>
        <w:t>priority processing of</w:t>
      </w:r>
      <w:r w:rsidRPr="00D1120A">
        <w:rPr>
          <w:noProof/>
        </w:rPr>
        <w:t xml:space="preserve"> ECT </w:t>
      </w:r>
      <w:r>
        <w:rPr>
          <w:noProof/>
        </w:rPr>
        <w:t xml:space="preserve">invocation requests </w:t>
      </w:r>
      <w:r w:rsidRPr="00D1120A">
        <w:t>(see subclause 4.5.2.4.</w:t>
      </w:r>
      <w:r>
        <w:t xml:space="preserve">1.2.2A and </w:t>
      </w:r>
      <w:bookmarkStart w:id="74" w:name="_Hlk113918099"/>
      <w:r w:rsidRPr="00D1120A">
        <w:t>subclause 4.5.2.4.</w:t>
      </w:r>
      <w:r>
        <w:t>1.2.3</w:t>
      </w:r>
      <w:r w:rsidRPr="00D1120A">
        <w:t>)</w:t>
      </w:r>
      <w:r>
        <w:rPr>
          <w:noProof/>
        </w:rPr>
        <w:t xml:space="preserve">, </w:t>
      </w:r>
      <w:bookmarkEnd w:id="74"/>
      <w:r>
        <w:rPr>
          <w:noProof/>
        </w:rPr>
        <w:t>the AS shall store call</w:t>
      </w:r>
      <w:r w:rsidRPr="00B311C2">
        <w:rPr>
          <w:noProof/>
        </w:rPr>
        <w:t xml:space="preserve"> detail</w:t>
      </w:r>
      <w:r>
        <w:rPr>
          <w:noProof/>
        </w:rPr>
        <w:t>s</w:t>
      </w:r>
      <w:r w:rsidRPr="00B311C2">
        <w:rPr>
          <w:noProof/>
        </w:rPr>
        <w:t xml:space="preserve"> </w:t>
      </w:r>
      <w:r>
        <w:rPr>
          <w:noProof/>
        </w:rPr>
        <w:t>for</w:t>
      </w:r>
      <w:r w:rsidRPr="00B311C2">
        <w:rPr>
          <w:noProof/>
        </w:rPr>
        <w:t xml:space="preserve"> all </w:t>
      </w:r>
      <w:r>
        <w:rPr>
          <w:noProof/>
        </w:rPr>
        <w:t>existing dialog</w:t>
      </w:r>
      <w:r w:rsidRPr="00B311C2">
        <w:rPr>
          <w:noProof/>
        </w:rPr>
        <w:t>s that contain a Resource-Priority header field</w:t>
      </w:r>
      <w:r>
        <w:rPr>
          <w:noProof/>
        </w:rPr>
        <w:t xml:space="preserve">, </w:t>
      </w:r>
      <w:r w:rsidRPr="00B311C2">
        <w:rPr>
          <w:noProof/>
        </w:rPr>
        <w:t xml:space="preserve">including </w:t>
      </w:r>
      <w:r>
        <w:rPr>
          <w:noProof/>
        </w:rPr>
        <w:t xml:space="preserve">identification of the originating and terminating parties </w:t>
      </w:r>
      <w:r w:rsidRPr="00B311C2">
        <w:rPr>
          <w:noProof/>
        </w:rPr>
        <w:t>(</w:t>
      </w:r>
      <w:r>
        <w:rPr>
          <w:noProof/>
        </w:rPr>
        <w:t>e.g., based on</w:t>
      </w:r>
      <w:r w:rsidRPr="00B311C2">
        <w:rPr>
          <w:noProof/>
        </w:rPr>
        <w:t xml:space="preserve"> the P-Asserted Identity header field value and the Request-URI value) </w:t>
      </w:r>
      <w:r>
        <w:rPr>
          <w:noProof/>
        </w:rPr>
        <w:t>and</w:t>
      </w:r>
      <w:r w:rsidRPr="00B311C2">
        <w:rPr>
          <w:noProof/>
        </w:rPr>
        <w:t xml:space="preserve"> the Resource-Priority header field value </w:t>
      </w:r>
      <w:r>
        <w:rPr>
          <w:noProof/>
        </w:rPr>
        <w:t>most recently received within each dialog.</w:t>
      </w:r>
    </w:p>
    <w:p w14:paraId="7A866968" w14:textId="77777777" w:rsidR="00990ACB" w:rsidRPr="003539F9" w:rsidRDefault="00990ACB" w:rsidP="00D157DA">
      <w:pPr>
        <w:pStyle w:val="Heading6"/>
      </w:pPr>
      <w:bookmarkStart w:id="75" w:name="_Toc123627098"/>
      <w:bookmarkEnd w:id="72"/>
      <w:r w:rsidRPr="003539F9">
        <w:t>4.5.2.4.1.2</w:t>
      </w:r>
      <w:r w:rsidRPr="003539F9">
        <w:tab/>
        <w:t xml:space="preserve">Determine whether the </w:t>
      </w:r>
      <w:r w:rsidRPr="00FF48A0">
        <w:t>ECT</w:t>
      </w:r>
      <w:r w:rsidRPr="003539F9">
        <w:t xml:space="preserve"> applies</w:t>
      </w:r>
      <w:bookmarkEnd w:id="73"/>
      <w:bookmarkEnd w:id="75"/>
    </w:p>
    <w:p w14:paraId="1186B870" w14:textId="77777777" w:rsidR="00990ACB" w:rsidRPr="003539F9" w:rsidRDefault="00990ACB" w:rsidP="00990ACB">
      <w:r w:rsidRPr="003539F9">
        <w:t xml:space="preserve">The transferor </w:t>
      </w:r>
      <w:r w:rsidRPr="00FF48A0">
        <w:t>AS</w:t>
      </w:r>
      <w:r w:rsidRPr="003539F9">
        <w:t xml:space="preserve"> is the one executing the </w:t>
      </w:r>
      <w:r w:rsidRPr="00FF48A0">
        <w:t>ECT</w:t>
      </w:r>
      <w:r w:rsidRPr="003539F9">
        <w:t xml:space="preserve"> service logic, which is invoked by the transferor sending a special REFER request. </w:t>
      </w:r>
    </w:p>
    <w:p w14:paraId="785E6BB0" w14:textId="77777777" w:rsidR="00990ACB" w:rsidRPr="003539F9" w:rsidRDefault="00990ACB" w:rsidP="00D157DA">
      <w:pPr>
        <w:pStyle w:val="Heading7"/>
      </w:pPr>
      <w:bookmarkStart w:id="76" w:name="_Toc509938031"/>
      <w:bookmarkStart w:id="77" w:name="_Toc123627099"/>
      <w:r w:rsidRPr="003539F9">
        <w:t>4.5.2.4.1.2.1</w:t>
      </w:r>
      <w:r w:rsidRPr="003539F9">
        <w:tab/>
        <w:t>REFER request received on a separate dialog</w:t>
      </w:r>
      <w:bookmarkEnd w:id="76"/>
      <w:bookmarkEnd w:id="77"/>
    </w:p>
    <w:p w14:paraId="59563852" w14:textId="77777777" w:rsidR="002508CE" w:rsidRPr="003539F9" w:rsidRDefault="002508CE" w:rsidP="002508CE">
      <w:r>
        <w:t>In order to know whether ECT service applies on a REFER request sent by the served user, the following criteria shall apply before the ECT logic is executed:</w:t>
      </w:r>
    </w:p>
    <w:p w14:paraId="5BBB8584" w14:textId="77777777" w:rsidR="002508CE" w:rsidRPr="003539F9" w:rsidRDefault="002508CE" w:rsidP="002508CE">
      <w:pPr>
        <w:pStyle w:val="B10"/>
      </w:pPr>
      <w:r>
        <w:t>-</w:t>
      </w:r>
      <w:r>
        <w:tab/>
        <w:t>the Target-Dialog header field identifies an existing dialog towards the transferee identified by the Request-URI</w:t>
      </w:r>
      <w:r w:rsidR="008743CF">
        <w:t>;</w:t>
      </w:r>
    </w:p>
    <w:p w14:paraId="43FE1017" w14:textId="77777777" w:rsidR="002508CE" w:rsidRPr="003539F9" w:rsidRDefault="002508CE" w:rsidP="002508CE">
      <w:pPr>
        <w:pStyle w:val="B10"/>
      </w:pPr>
      <w:r>
        <w:t>-</w:t>
      </w:r>
      <w:r>
        <w:tab/>
        <w:t>the REFER request's R</w:t>
      </w:r>
      <w:r w:rsidRPr="003539F9">
        <w:t>equest-URI (transferee) is</w:t>
      </w:r>
      <w:r>
        <w:t xml:space="preserve"> a GRUU</w:t>
      </w:r>
      <w:r w:rsidRPr="003539F9">
        <w:t xml:space="preserve"> targeted at the same </w:t>
      </w:r>
      <w:r w:rsidRPr="00FF48A0">
        <w:t>UE</w:t>
      </w:r>
      <w:r w:rsidRPr="003539F9">
        <w:t xml:space="preserve"> instance that is involved in the dialog</w:t>
      </w:r>
      <w:r>
        <w:t xml:space="preserve"> identified by the Target-Dialog header field; and</w:t>
      </w:r>
    </w:p>
    <w:p w14:paraId="04BC14DB" w14:textId="77777777" w:rsidR="00990ACB" w:rsidRPr="003539F9" w:rsidRDefault="002508CE" w:rsidP="002508CE">
      <w:pPr>
        <w:pStyle w:val="B10"/>
      </w:pPr>
      <w:r>
        <w:t>-</w:t>
      </w:r>
      <w:r>
        <w:tab/>
        <w:t>t</w:t>
      </w:r>
      <w:r w:rsidRPr="003539F9">
        <w:t xml:space="preserve">he REFER request's Refer-To header </w:t>
      </w:r>
      <w:r>
        <w:t xml:space="preserve">field </w:t>
      </w:r>
      <w:r w:rsidRPr="003539F9">
        <w:t xml:space="preserve">contains a URI so that the method constructed from the URI according to </w:t>
      </w:r>
      <w:r w:rsidRPr="00FF48A0">
        <w:t>RFC</w:t>
      </w:r>
      <w:r>
        <w:t> </w:t>
      </w:r>
      <w:r w:rsidRPr="00FF48A0">
        <w:t>3261</w:t>
      </w:r>
      <w:r>
        <w:t> </w:t>
      </w:r>
      <w:r w:rsidRPr="00FF48A0">
        <w:t>[</w:t>
      </w:r>
      <w:r>
        <w:rPr>
          <w:noProof/>
        </w:rPr>
        <w:t>6</w:t>
      </w:r>
      <w:r w:rsidRPr="00FF48A0">
        <w:t>]</w:t>
      </w:r>
      <w:r>
        <w:t xml:space="preserve"> is equal to INVITE;</w:t>
      </w:r>
    </w:p>
    <w:p w14:paraId="3E78C883" w14:textId="77777777" w:rsidR="00990ACB" w:rsidRPr="003539F9" w:rsidRDefault="00990ACB" w:rsidP="00D157DA">
      <w:pPr>
        <w:pStyle w:val="Heading7"/>
      </w:pPr>
      <w:bookmarkStart w:id="78" w:name="_Toc509938032"/>
      <w:bookmarkStart w:id="79" w:name="_Toc123627100"/>
      <w:r w:rsidRPr="003539F9">
        <w:t>4.5.2.4.1.2.2</w:t>
      </w:r>
      <w:r w:rsidRPr="003539F9">
        <w:tab/>
        <w:t>REFER request received in the to be transferred dialog</w:t>
      </w:r>
      <w:bookmarkEnd w:id="78"/>
      <w:bookmarkEnd w:id="79"/>
    </w:p>
    <w:p w14:paraId="3AB110D9" w14:textId="77777777" w:rsidR="00990ACB" w:rsidRPr="003539F9" w:rsidRDefault="00990ACB" w:rsidP="00990ACB">
      <w:r w:rsidRPr="003539F9">
        <w:t xml:space="preserve">In order to know whether </w:t>
      </w:r>
      <w:r w:rsidRPr="00FF48A0">
        <w:t>ECT</w:t>
      </w:r>
      <w:r w:rsidRPr="003539F9">
        <w:t xml:space="preserve"> service applies on a REFER request </w:t>
      </w:r>
      <w:r w:rsidR="008743CF" w:rsidRPr="003539F9">
        <w:t>sen</w:t>
      </w:r>
      <w:r w:rsidR="008743CF">
        <w:t>t</w:t>
      </w:r>
      <w:r w:rsidR="008743CF" w:rsidRPr="003539F9">
        <w:t xml:space="preserve"> </w:t>
      </w:r>
      <w:r w:rsidRPr="003539F9">
        <w:t xml:space="preserve">by the served user, the following criteria shall apply before the </w:t>
      </w:r>
      <w:r w:rsidRPr="00FF48A0">
        <w:t>ECT</w:t>
      </w:r>
      <w:r w:rsidRPr="003539F9">
        <w:t xml:space="preserve"> logic is executed:</w:t>
      </w:r>
    </w:p>
    <w:p w14:paraId="35E024B5" w14:textId="77777777" w:rsidR="00990ACB" w:rsidRPr="003539F9" w:rsidRDefault="0039675E" w:rsidP="0039675E">
      <w:pPr>
        <w:pStyle w:val="B10"/>
      </w:pPr>
      <w:r>
        <w:t>-</w:t>
      </w:r>
      <w:r>
        <w:tab/>
      </w:r>
      <w:r w:rsidR="00D968BD">
        <w:t>t</w:t>
      </w:r>
      <w:r w:rsidR="00990ACB" w:rsidRPr="003539F9">
        <w:t xml:space="preserve">he REFER request's request-URI (transferee) is targeted at the same </w:t>
      </w:r>
      <w:r w:rsidR="00990ACB" w:rsidRPr="00FF48A0">
        <w:t>UE</w:t>
      </w:r>
      <w:r w:rsidR="00990ACB" w:rsidRPr="003539F9">
        <w:t xml:space="preserve"> instance that is involved in the dialog</w:t>
      </w:r>
      <w:r w:rsidR="00D968BD">
        <w:t>; and</w:t>
      </w:r>
    </w:p>
    <w:p w14:paraId="72ECFF5B" w14:textId="77777777" w:rsidR="00990ACB" w:rsidRPr="003539F9" w:rsidRDefault="0039675E" w:rsidP="0039675E">
      <w:pPr>
        <w:pStyle w:val="B10"/>
      </w:pPr>
      <w:r>
        <w:t>-</w:t>
      </w:r>
      <w:r>
        <w:tab/>
      </w:r>
      <w:r w:rsidR="00D968BD">
        <w:t>t</w:t>
      </w:r>
      <w:r w:rsidR="00990ACB" w:rsidRPr="003539F9">
        <w:t xml:space="preserve">he REFER request's Refer-To header </w:t>
      </w:r>
      <w:r w:rsidR="008743CF">
        <w:t xml:space="preserve">field </w:t>
      </w:r>
      <w:r w:rsidR="00990ACB" w:rsidRPr="003539F9">
        <w:t xml:space="preserve">contains a URI so that the method constructed from the URI according to </w:t>
      </w:r>
      <w:r w:rsidR="00990ACB" w:rsidRPr="00FF48A0">
        <w:t>RFC</w:t>
      </w:r>
      <w:r w:rsidR="0023270A">
        <w:t> </w:t>
      </w:r>
      <w:r w:rsidR="00990ACB" w:rsidRPr="00FF48A0">
        <w:t>3261</w:t>
      </w:r>
      <w:r w:rsidR="0023270A">
        <w:t> </w:t>
      </w:r>
      <w:r w:rsidR="00990ACB" w:rsidRPr="00FF48A0">
        <w:t>[</w:t>
      </w:r>
      <w:r w:rsidR="00BA3775">
        <w:rPr>
          <w:noProof/>
        </w:rPr>
        <w:t>6</w:t>
      </w:r>
      <w:r w:rsidR="00990ACB" w:rsidRPr="00FF48A0">
        <w:t>]</w:t>
      </w:r>
      <w:r w:rsidR="00990ACB" w:rsidRPr="003539F9">
        <w:t xml:space="preserve"> is equal to INVITE. </w:t>
      </w:r>
    </w:p>
    <w:p w14:paraId="090D2A77" w14:textId="77777777" w:rsidR="00990ACB" w:rsidRPr="003539F9" w:rsidRDefault="00990ACB" w:rsidP="00990ACB">
      <w:r w:rsidRPr="003539F9">
        <w:t xml:space="preserve">Any REFER request that does not comply with these criteria shall not invoke the </w:t>
      </w:r>
      <w:r w:rsidRPr="00FF48A0">
        <w:t>ECT</w:t>
      </w:r>
      <w:r w:rsidRPr="003539F9">
        <w:t xml:space="preserve"> service and is depending on operator policy:</w:t>
      </w:r>
    </w:p>
    <w:p w14:paraId="5922D9FE" w14:textId="77777777" w:rsidR="00990ACB" w:rsidRPr="003539F9" w:rsidRDefault="0039675E" w:rsidP="0039675E">
      <w:pPr>
        <w:pStyle w:val="B10"/>
      </w:pPr>
      <w:r>
        <w:t>-</w:t>
      </w:r>
      <w:r>
        <w:tab/>
      </w:r>
      <w:r w:rsidR="00D968BD">
        <w:t>r</w:t>
      </w:r>
      <w:r w:rsidR="00990ACB" w:rsidRPr="003539F9">
        <w:t>ejected</w:t>
      </w:r>
      <w:r w:rsidR="00D968BD">
        <w:t>;</w:t>
      </w:r>
    </w:p>
    <w:p w14:paraId="2911B90C" w14:textId="77777777" w:rsidR="00990ACB" w:rsidRPr="003539F9" w:rsidRDefault="0039675E" w:rsidP="0039675E">
      <w:pPr>
        <w:pStyle w:val="B10"/>
      </w:pPr>
      <w:r>
        <w:t>-</w:t>
      </w:r>
      <w:r>
        <w:tab/>
      </w:r>
      <w:r w:rsidR="00D968BD">
        <w:t>h</w:t>
      </w:r>
      <w:r w:rsidR="00990ACB" w:rsidRPr="003539F9">
        <w:t>andled by another service</w:t>
      </w:r>
      <w:r w:rsidR="00D968BD">
        <w:t>; or</w:t>
      </w:r>
    </w:p>
    <w:p w14:paraId="27F4B7AF" w14:textId="77777777" w:rsidR="00990ACB" w:rsidRDefault="0039675E" w:rsidP="0048793F">
      <w:pPr>
        <w:pStyle w:val="B10"/>
      </w:pPr>
      <w:r>
        <w:t>-</w:t>
      </w:r>
      <w:r>
        <w:tab/>
      </w:r>
      <w:r w:rsidR="00D968BD">
        <w:t>p</w:t>
      </w:r>
      <w:r w:rsidR="00990ACB" w:rsidRPr="003539F9">
        <w:t>roxied on.</w:t>
      </w:r>
    </w:p>
    <w:p w14:paraId="7237827F" w14:textId="77777777" w:rsidR="0048793F" w:rsidRDefault="0048793F" w:rsidP="0048793F">
      <w:r>
        <w:t>If any of the following is true:</w:t>
      </w:r>
    </w:p>
    <w:p w14:paraId="56963EBE" w14:textId="77777777" w:rsidR="0048793F" w:rsidRDefault="0048793F" w:rsidP="0048793F">
      <w:pPr>
        <w:pStyle w:val="B10"/>
      </w:pPr>
      <w:r>
        <w:t>-</w:t>
      </w:r>
      <w:r>
        <w:tab/>
        <w:t>the initial INVITE request on the dialog on which the REFER request is received was identified as a PSAP callback request; or</w:t>
      </w:r>
    </w:p>
    <w:p w14:paraId="5CF1DB8F" w14:textId="77777777" w:rsidR="0048793F" w:rsidRDefault="0048793F" w:rsidP="0048793F">
      <w:pPr>
        <w:pStyle w:val="B10"/>
      </w:pPr>
      <w:r>
        <w:lastRenderedPageBreak/>
        <w:t>-</w:t>
      </w:r>
      <w:r>
        <w:tab/>
        <w:t xml:space="preserve">the Refer-To header field in the REFER request contains a URI with which the referor is </w:t>
      </w:r>
      <w:r w:rsidRPr="002A7664">
        <w:t>involved</w:t>
      </w:r>
      <w:r>
        <w:t xml:space="preserve"> in a dialog where the in</w:t>
      </w:r>
      <w:r w:rsidR="008743CF">
        <w:t>i</w:t>
      </w:r>
      <w:r>
        <w:t>tial INVITE request was identified as a PSAP callback request.</w:t>
      </w:r>
    </w:p>
    <w:p w14:paraId="4580E34D" w14:textId="77777777" w:rsidR="0048793F" w:rsidRDefault="0048793F" w:rsidP="0048793F">
      <w:r>
        <w:t>the AS shall based on local policy on how to handle PSAP callbacks reject the REFER request.</w:t>
      </w:r>
    </w:p>
    <w:p w14:paraId="7C9CDF74" w14:textId="77777777" w:rsidR="0048793F" w:rsidRDefault="0048793F" w:rsidP="0048793F">
      <w:r>
        <w:t xml:space="preserve">The mechanism to identify an INVITE request as a PSAP callback depends on local policy and can be based on the PSAP callback indicator specified in </w:t>
      </w:r>
      <w:r w:rsidR="00AB1FCA">
        <w:t>IETF RFC 7090</w:t>
      </w:r>
      <w:r>
        <w:t> [13].</w:t>
      </w:r>
    </w:p>
    <w:p w14:paraId="29356738" w14:textId="77777777" w:rsidR="00DE7F0A" w:rsidRPr="00242820" w:rsidRDefault="00DE7F0A" w:rsidP="00D157DA">
      <w:pPr>
        <w:pStyle w:val="Heading7"/>
      </w:pPr>
      <w:bookmarkStart w:id="80" w:name="_Toc509938033"/>
      <w:bookmarkStart w:id="81" w:name="_Toc123627101"/>
      <w:r w:rsidRPr="00242820">
        <w:t>4.5.2.4.1.2.2A</w:t>
      </w:r>
      <w:r w:rsidRPr="00242820">
        <w:tab/>
        <w:t xml:space="preserve">Procedures for </w:t>
      </w:r>
      <w:r>
        <w:t>call transfer</w:t>
      </w:r>
      <w:r w:rsidRPr="00242820">
        <w:t xml:space="preserve"> with 3PCC</w:t>
      </w:r>
      <w:bookmarkEnd w:id="80"/>
      <w:bookmarkEnd w:id="81"/>
    </w:p>
    <w:p w14:paraId="00C58F69" w14:textId="77777777" w:rsidR="001643AC" w:rsidRDefault="00DE7F0A" w:rsidP="001643AC">
      <w:r>
        <w:t xml:space="preserve">When a REFER request is received that invokes the call transfer service (see </w:t>
      </w:r>
      <w:r w:rsidR="00DF6C42">
        <w:t>sub</w:t>
      </w:r>
      <w:r>
        <w:t>c</w:t>
      </w:r>
      <w:r w:rsidR="00DF6C42">
        <w:t>l</w:t>
      </w:r>
      <w:r>
        <w:t>ause</w:t>
      </w:r>
      <w:r w:rsidR="00DF6C42">
        <w:t> </w:t>
      </w:r>
      <w:r>
        <w:t xml:space="preserve">4.5.2.4.1), the AS shall follow procedures specified in </w:t>
      </w:r>
      <w:r w:rsidR="0039675E">
        <w:t>3GPP</w:t>
      </w:r>
      <w:r w:rsidR="0023270A">
        <w:t> </w:t>
      </w:r>
      <w:r w:rsidR="0039675E">
        <w:t>TS</w:t>
      </w:r>
      <w:r w:rsidR="0023270A">
        <w:t> </w:t>
      </w:r>
      <w:r w:rsidR="0039675E">
        <w:t>24.</w:t>
      </w:r>
      <w:r w:rsidR="001643AC">
        <w:t>628 </w:t>
      </w:r>
      <w:r>
        <w:t>[1</w:t>
      </w:r>
      <w:r w:rsidR="001643AC">
        <w:t>0</w:t>
      </w:r>
      <w:r>
        <w:t xml:space="preserve">] for </w:t>
      </w:r>
      <w:r w:rsidR="001643AC">
        <w:t>special REFER request handling using 3PCC procedures.</w:t>
      </w:r>
      <w:r w:rsidR="002508CE">
        <w:t xml:space="preserve"> An AS supporting the </w:t>
      </w:r>
      <w:r w:rsidR="008743CF">
        <w:t xml:space="preserve">assured </w:t>
      </w:r>
      <w:r w:rsidR="002508CE">
        <w:t>transfer, shall put the INVITE dialog towards the transferor on HOLD, following procedures in 3GPP TS 24.610 [8].</w:t>
      </w:r>
    </w:p>
    <w:p w14:paraId="361B6E3C" w14:textId="77777777" w:rsidR="00760735" w:rsidRDefault="00760735" w:rsidP="004074CA">
      <w:r w:rsidRPr="004074CA">
        <w:t>If the received REFER request contain</w:t>
      </w:r>
      <w:r w:rsidR="004074CA">
        <w:t>ed</w:t>
      </w:r>
      <w:r w:rsidRPr="004074CA">
        <w:t xml:space="preserve"> </w:t>
      </w:r>
      <w:r>
        <w:t xml:space="preserve">an </w:t>
      </w:r>
      <w:r w:rsidRPr="00941490">
        <w:t>Expires header field</w:t>
      </w:r>
      <w:r w:rsidR="004074CA">
        <w:t xml:space="preserve"> in the Refer-To URI</w:t>
      </w:r>
      <w:r>
        <w:t>, the AS</w:t>
      </w:r>
      <w:r w:rsidRPr="004074CA">
        <w:t xml:space="preserve"> shall start a timer set to the value received in the Expires header field when the </w:t>
      </w:r>
      <w:r w:rsidR="004074CA">
        <w:t>INVITE request is sent towards the transfer target, as requested by the received REFER request</w:t>
      </w:r>
      <w:r w:rsidRPr="004074CA">
        <w:t>.</w:t>
      </w:r>
      <w:r>
        <w:t xml:space="preserve"> If this timer expires before the transfer attempt is completed, the AS shall </w:t>
      </w:r>
      <w:r w:rsidR="004074CA">
        <w:t>send a CANCEL request towards</w:t>
      </w:r>
      <w:r>
        <w:t xml:space="preserve"> the transfer target according to RFC 3261 [4].</w:t>
      </w:r>
    </w:p>
    <w:p w14:paraId="5560CB63" w14:textId="77777777" w:rsidR="00760735" w:rsidRDefault="001643AC" w:rsidP="00760735">
      <w:r>
        <w:t xml:space="preserve">For </w:t>
      </w:r>
      <w:r w:rsidR="008743CF">
        <w:t xml:space="preserve">blind </w:t>
      </w:r>
      <w:r>
        <w:t xml:space="preserve">communication transfer, </w:t>
      </w:r>
      <w:r w:rsidR="009D2406">
        <w:t xml:space="preserve">if required by local policy to do so, the AS shall connect </w:t>
      </w:r>
      <w:r>
        <w:t>a media server to the transferee UE in order to provide in-band announcement about the progress of the communication establishment with the transfer target.</w:t>
      </w:r>
    </w:p>
    <w:p w14:paraId="609EE365" w14:textId="77777777" w:rsidR="00501A64" w:rsidRDefault="00501A64" w:rsidP="00501A64">
      <w:bookmarkStart w:id="82" w:name="_Hlk113832842"/>
      <w:bookmarkStart w:id="83" w:name="_Hlk113386464"/>
      <w:r w:rsidRPr="008015BC">
        <w:t xml:space="preserve">If the received REFER request pertains to an existing </w:t>
      </w:r>
      <w:r>
        <w:t xml:space="preserve">priority </w:t>
      </w:r>
      <w:r w:rsidRPr="008015BC">
        <w:t xml:space="preserve">dialog that </w:t>
      </w:r>
      <w:r>
        <w:t>was originated by</w:t>
      </w:r>
      <w:r w:rsidRPr="008015BC">
        <w:t xml:space="preserve"> the transferee UE, the AS shall </w:t>
      </w:r>
      <w:r>
        <w:t>copy</w:t>
      </w:r>
      <w:r w:rsidRPr="008015BC">
        <w:t xml:space="preserve"> the stored Resource</w:t>
      </w:r>
      <w:r>
        <w:t>-</w:t>
      </w:r>
      <w:r w:rsidRPr="008015BC">
        <w:t xml:space="preserve">Priority header field value from the existing dialog </w:t>
      </w:r>
      <w:r w:rsidRPr="00560981">
        <w:t>(see subclause </w:t>
      </w:r>
      <w:r w:rsidRPr="00ED4755">
        <w:t>4.5.2.4.1.</w:t>
      </w:r>
      <w:r>
        <w:t>1) to</w:t>
      </w:r>
      <w:r w:rsidRPr="008015BC">
        <w:t xml:space="preserve"> the </w:t>
      </w:r>
      <w:bookmarkStart w:id="84" w:name="_Hlk114082543"/>
      <w:r w:rsidRPr="008015BC">
        <w:t>INVITE request that is sent towards the transfer target</w:t>
      </w:r>
      <w:bookmarkEnd w:id="84"/>
      <w:r w:rsidRPr="00F37E59">
        <w:t>.</w:t>
      </w:r>
    </w:p>
    <w:p w14:paraId="4A8674E1" w14:textId="77777777" w:rsidR="00501A64" w:rsidRDefault="00501A64" w:rsidP="00501A64">
      <w:pPr>
        <w:pStyle w:val="NO"/>
      </w:pPr>
      <w:r>
        <w:t>NOTE 1:</w:t>
      </w:r>
      <w:r>
        <w:tab/>
        <w:t xml:space="preserve">The existing dialog is identified using the </w:t>
      </w:r>
      <w:r w:rsidRPr="00ED4755">
        <w:t xml:space="preserve">Target-Dialog header field </w:t>
      </w:r>
      <w:r>
        <w:t>included in</w:t>
      </w:r>
      <w:r w:rsidRPr="003A4835">
        <w:t xml:space="preserve"> the REFER request</w:t>
      </w:r>
      <w:r>
        <w:t xml:space="preserve"> for a </w:t>
      </w:r>
      <w:r w:rsidRPr="003A4835">
        <w:t>REFER request received on a separate dialog</w:t>
      </w:r>
      <w:r w:rsidRPr="00560981">
        <w:t xml:space="preserve"> (see subclause </w:t>
      </w:r>
      <w:r w:rsidRPr="00ED4755">
        <w:t>4.5.2.4.1.2.1</w:t>
      </w:r>
      <w:r>
        <w:t>) or</w:t>
      </w:r>
      <w:r w:rsidRPr="00381D89">
        <w:t xml:space="preserve"> </w:t>
      </w:r>
      <w:r>
        <w:t>using the dialog of a</w:t>
      </w:r>
      <w:r w:rsidRPr="003A4835">
        <w:t xml:space="preserve"> REFER request received in </w:t>
      </w:r>
      <w:r>
        <w:t>a</w:t>
      </w:r>
      <w:r w:rsidRPr="003A4835">
        <w:t xml:space="preserve"> to</w:t>
      </w:r>
      <w:r>
        <w:t>-</w:t>
      </w:r>
      <w:r w:rsidRPr="003A4835">
        <w:t>be</w:t>
      </w:r>
      <w:r>
        <w:t>-</w:t>
      </w:r>
      <w:r w:rsidRPr="003A4835">
        <w:t>transferred dialog</w:t>
      </w:r>
      <w:r>
        <w:t xml:space="preserve"> </w:t>
      </w:r>
      <w:bookmarkStart w:id="85" w:name="_Hlk113918807"/>
      <w:r w:rsidRPr="00560981">
        <w:t>(see subclause </w:t>
      </w:r>
      <w:r w:rsidRPr="00ED4755">
        <w:t>4.5.2.4.1.2.</w:t>
      </w:r>
      <w:r>
        <w:t>2)</w:t>
      </w:r>
      <w:bookmarkEnd w:id="85"/>
      <w:r>
        <w:t>.</w:t>
      </w:r>
    </w:p>
    <w:p w14:paraId="233EB7C1" w14:textId="77777777" w:rsidR="00501A64" w:rsidRDefault="00501A64" w:rsidP="00501A64">
      <w:pPr>
        <w:pStyle w:val="NO"/>
      </w:pPr>
      <w:r>
        <w:t>NOTE 2:</w:t>
      </w:r>
      <w:r>
        <w:tab/>
        <w:t>This case only applies when the transferee UE has been authorized for priority for the original call.</w:t>
      </w:r>
    </w:p>
    <w:bookmarkEnd w:id="82"/>
    <w:bookmarkEnd w:id="83"/>
    <w:p w14:paraId="7D67873A" w14:textId="4DABA740" w:rsidR="001643AC" w:rsidRDefault="00760735" w:rsidP="002508CE">
      <w:r>
        <w:t>If the</w:t>
      </w:r>
      <w:r w:rsidR="004074CA">
        <w:t xml:space="preserve"> </w:t>
      </w:r>
      <w:r w:rsidR="008743CF">
        <w:t xml:space="preserve">assured </w:t>
      </w:r>
      <w:r>
        <w:t>transfer attempt fails</w:t>
      </w:r>
      <w:r w:rsidR="00120FD1">
        <w:t xml:space="preserve">, </w:t>
      </w:r>
      <w:r>
        <w:t xml:space="preserve">the AS shall </w:t>
      </w:r>
      <w:r w:rsidR="002508CE">
        <w:t xml:space="preserve">resume </w:t>
      </w:r>
      <w:r>
        <w:t xml:space="preserve">the </w:t>
      </w:r>
      <w:r w:rsidR="002508CE">
        <w:t xml:space="preserve">INVITE </w:t>
      </w:r>
      <w:r>
        <w:t>dialog with the transferor</w:t>
      </w:r>
      <w:r w:rsidR="002508CE">
        <w:t>, following procedures in 3GPP TS 24.610 [8].</w:t>
      </w:r>
    </w:p>
    <w:p w14:paraId="07BBBC5A" w14:textId="77777777" w:rsidR="00990ACB" w:rsidRPr="003539F9" w:rsidRDefault="00990ACB" w:rsidP="00D157DA">
      <w:pPr>
        <w:pStyle w:val="Heading6"/>
      </w:pPr>
      <w:bookmarkStart w:id="86" w:name="_Toc509938034"/>
      <w:bookmarkStart w:id="87" w:name="_Toc123627102"/>
      <w:r w:rsidRPr="003539F9">
        <w:t>4.5.2.4.1.2.3</w:t>
      </w:r>
      <w:r w:rsidRPr="003539F9">
        <w:tab/>
        <w:t xml:space="preserve">Actions of </w:t>
      </w:r>
      <w:r w:rsidRPr="00FF48A0">
        <w:t>ECT</w:t>
      </w:r>
      <w:r w:rsidRPr="003539F9">
        <w:t xml:space="preserve"> when invoked with a transfer request</w:t>
      </w:r>
      <w:bookmarkEnd w:id="86"/>
      <w:bookmarkEnd w:id="87"/>
    </w:p>
    <w:p w14:paraId="48357AF9" w14:textId="77777777" w:rsidR="00990ACB" w:rsidRPr="003539F9" w:rsidRDefault="00990ACB" w:rsidP="00990ACB">
      <w:r w:rsidRPr="003539F9">
        <w:t xml:space="preserve">When a REFER request is received that invokes the </w:t>
      </w:r>
      <w:r w:rsidRPr="00FF48A0">
        <w:t>ECT</w:t>
      </w:r>
      <w:r w:rsidRPr="003539F9">
        <w:t xml:space="preserve"> service (see </w:t>
      </w:r>
      <w:r w:rsidR="00DF6C42">
        <w:t>sub</w:t>
      </w:r>
      <w:r w:rsidRPr="003539F9">
        <w:t>clause</w:t>
      </w:r>
      <w:r w:rsidR="00DF6C42">
        <w:t> </w:t>
      </w:r>
      <w:r w:rsidRPr="003539F9">
        <w:t xml:space="preserve">4.5.2.4.1), </w:t>
      </w:r>
      <w:r w:rsidR="008743CF">
        <w:t xml:space="preserve">the </w:t>
      </w:r>
      <w:r w:rsidRPr="00FF48A0">
        <w:t>ECT</w:t>
      </w:r>
      <w:r w:rsidRPr="003539F9">
        <w:t xml:space="preserve"> service shall perform the following actions:</w:t>
      </w:r>
    </w:p>
    <w:p w14:paraId="46BB77BA" w14:textId="77777777" w:rsidR="00990ACB" w:rsidRPr="003539F9" w:rsidRDefault="008743CF" w:rsidP="008743CF">
      <w:pPr>
        <w:pStyle w:val="B10"/>
      </w:pPr>
      <w:r>
        <w:t>1)</w:t>
      </w:r>
      <w:r>
        <w:tab/>
      </w:r>
      <w:r w:rsidR="00990ACB" w:rsidRPr="003539F9">
        <w:t xml:space="preserve">Create a new </w:t>
      </w:r>
      <w:r w:rsidR="00990ACB" w:rsidRPr="00FF48A0">
        <w:t>ECT</w:t>
      </w:r>
      <w:r w:rsidR="00990ACB" w:rsidRPr="003539F9">
        <w:t xml:space="preserve"> </w:t>
      </w:r>
      <w:r>
        <w:t>s</w:t>
      </w:r>
      <w:r w:rsidR="00990ACB" w:rsidRPr="003539F9">
        <w:t xml:space="preserve">ession </w:t>
      </w:r>
      <w:r>
        <w:t>i</w:t>
      </w:r>
      <w:r w:rsidR="00990ACB" w:rsidRPr="003539F9">
        <w:t xml:space="preserve">dentifier URI addressed to this </w:t>
      </w:r>
      <w:r w:rsidR="00990ACB" w:rsidRPr="00FF48A0">
        <w:t>AS</w:t>
      </w:r>
      <w:r w:rsidR="00990ACB" w:rsidRPr="003539F9">
        <w:t>. The URI shall be created in such a way that a new dialog set up towards this URI can be easily correlated with the current REFER dialog.</w:t>
      </w:r>
    </w:p>
    <w:p w14:paraId="20ECE92C" w14:textId="77777777" w:rsidR="00990ACB" w:rsidRPr="003539F9" w:rsidRDefault="008743CF" w:rsidP="008743CF">
      <w:pPr>
        <w:pStyle w:val="B10"/>
      </w:pPr>
      <w:r>
        <w:t>2)</w:t>
      </w:r>
      <w:r>
        <w:tab/>
      </w:r>
      <w:r w:rsidR="00990ACB" w:rsidRPr="003539F9">
        <w:t xml:space="preserve">The </w:t>
      </w:r>
      <w:r w:rsidR="00990ACB" w:rsidRPr="00FF48A0">
        <w:t>AS</w:t>
      </w:r>
      <w:r w:rsidR="00990ACB" w:rsidRPr="003539F9">
        <w:t xml:space="preserve"> stores the value of the Refer-To header field (transfer </w:t>
      </w:r>
      <w:r>
        <w:t>t</w:t>
      </w:r>
      <w:r w:rsidR="00990ACB" w:rsidRPr="003539F9">
        <w:t xml:space="preserve">arget URI) from the REFER request and links it to the </w:t>
      </w:r>
      <w:r w:rsidR="00990ACB" w:rsidRPr="00FF48A0">
        <w:t>ECT</w:t>
      </w:r>
      <w:r w:rsidR="00990ACB" w:rsidRPr="003539F9">
        <w:t xml:space="preserve"> Session Identifier URI.</w:t>
      </w:r>
    </w:p>
    <w:p w14:paraId="3BBA0537" w14:textId="77777777" w:rsidR="00990ACB" w:rsidRPr="003539F9" w:rsidRDefault="008743CF" w:rsidP="008743CF">
      <w:pPr>
        <w:pStyle w:val="B10"/>
      </w:pPr>
      <w:r>
        <w:t>3)</w:t>
      </w:r>
      <w:r>
        <w:tab/>
      </w:r>
      <w:r w:rsidR="00990ACB" w:rsidRPr="003539F9">
        <w:t xml:space="preserve">The </w:t>
      </w:r>
      <w:r w:rsidR="00990ACB" w:rsidRPr="00FF48A0">
        <w:t>AS</w:t>
      </w:r>
      <w:r w:rsidR="00990ACB" w:rsidRPr="003539F9">
        <w:t xml:space="preserve"> replaces the Refer-To header field with the </w:t>
      </w:r>
      <w:r w:rsidR="00990ACB" w:rsidRPr="00FF48A0">
        <w:t>ECT</w:t>
      </w:r>
      <w:r w:rsidR="00990ACB" w:rsidRPr="003539F9">
        <w:t xml:space="preserve"> Session Identifier URI (this ensures that the transferor </w:t>
      </w:r>
      <w:r w:rsidR="00990ACB" w:rsidRPr="00FF48A0">
        <w:t>AS</w:t>
      </w:r>
      <w:r w:rsidR="00990ACB" w:rsidRPr="003539F9">
        <w:t xml:space="preserve"> remains in the loop when the transferee sets up the communication with the transfer </w:t>
      </w:r>
      <w:r>
        <w:t>t</w:t>
      </w:r>
      <w:r w:rsidR="00990ACB" w:rsidRPr="003539F9">
        <w:t>arget).</w:t>
      </w:r>
    </w:p>
    <w:p w14:paraId="6A66ECB7" w14:textId="54C56D60" w:rsidR="00990ACB" w:rsidRPr="003539F9" w:rsidRDefault="00990ACB" w:rsidP="00990ACB">
      <w:pPr>
        <w:pStyle w:val="NO"/>
      </w:pPr>
      <w:r w:rsidRPr="003539F9">
        <w:rPr>
          <w:lang w:eastAsia="zh-CN"/>
        </w:rPr>
        <w:t>NOTE</w:t>
      </w:r>
      <w:r w:rsidR="00501A64">
        <w:rPr>
          <w:lang w:eastAsia="zh-CN"/>
        </w:rPr>
        <w:t> 1</w:t>
      </w:r>
      <w:r w:rsidRPr="003539F9">
        <w:rPr>
          <w:lang w:eastAsia="zh-CN"/>
        </w:rPr>
        <w:t>:</w:t>
      </w:r>
      <w:r w:rsidRPr="003539F9">
        <w:rPr>
          <w:lang w:eastAsia="zh-CN"/>
        </w:rPr>
        <w:tab/>
        <w:t>If a Replaces header field parameter and/or a Require=replaces</w:t>
      </w:r>
      <w:r>
        <w:rPr>
          <w:lang w:eastAsia="zh-CN"/>
        </w:rPr>
        <w:t xml:space="preserve"> </w:t>
      </w:r>
      <w:r w:rsidRPr="003539F9">
        <w:rPr>
          <w:lang w:eastAsia="zh-CN"/>
        </w:rPr>
        <w:t>header field parameter are available in the URI contained in the Refer-To header field, the above step implies that they are not forwarded to the transferee.</w:t>
      </w:r>
    </w:p>
    <w:p w14:paraId="09940B3D" w14:textId="77777777" w:rsidR="00990ACB" w:rsidRPr="003539F9" w:rsidRDefault="008743CF" w:rsidP="008743CF">
      <w:pPr>
        <w:pStyle w:val="B10"/>
      </w:pPr>
      <w:r>
        <w:t>4)</w:t>
      </w:r>
      <w:r>
        <w:tab/>
      </w:r>
      <w:r w:rsidR="00990ACB" w:rsidRPr="003539F9">
        <w:t xml:space="preserve">If a Referred-By header </w:t>
      </w:r>
      <w:r>
        <w:t xml:space="preserve">field </w:t>
      </w:r>
      <w:r w:rsidR="00990ACB" w:rsidRPr="003539F9">
        <w:t xml:space="preserve">is available in the request, the </w:t>
      </w:r>
      <w:r w:rsidR="00990ACB" w:rsidRPr="00FF48A0">
        <w:t>AS</w:t>
      </w:r>
      <w:r w:rsidR="00990ACB" w:rsidRPr="003539F9">
        <w:t xml:space="preserve"> verifies if the provided Referred-By header </w:t>
      </w:r>
      <w:r>
        <w:t xml:space="preserve">field </w:t>
      </w:r>
      <w:r w:rsidR="00990ACB" w:rsidRPr="003539F9">
        <w:t xml:space="preserve">contains a valid </w:t>
      </w:r>
      <w:r w:rsidR="00B052FF">
        <w:t xml:space="preserve">public </w:t>
      </w:r>
      <w:r w:rsidR="00990ACB" w:rsidRPr="003539F9">
        <w:t xml:space="preserve">identity of the served user. If not it will replace the Referred-By header </w:t>
      </w:r>
      <w:r>
        <w:t xml:space="preserve">filed </w:t>
      </w:r>
      <w:r w:rsidR="00990ACB" w:rsidRPr="003539F9">
        <w:t>with a valid value matching the REFER request's P-Asserted-Identity</w:t>
      </w:r>
      <w:r w:rsidR="00DA07CB" w:rsidRPr="00DA07CB">
        <w:t xml:space="preserve"> </w:t>
      </w:r>
      <w:r w:rsidR="00DA07CB">
        <w:t>and if "id" privacy was requested, include a Privacy header field set to "user".</w:t>
      </w:r>
      <w:r w:rsidR="00990ACB" w:rsidRPr="003539F9">
        <w:t xml:space="preserve"> </w:t>
      </w:r>
      <w:r w:rsidR="00B052FF">
        <w:t xml:space="preserve">If the Referred-By header field does not contain a valid public identity of the served user and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w:t>
      </w:r>
      <w:r w:rsidR="00B052FF" w:rsidRPr="00157A3E">
        <w:rPr>
          <w:noProof/>
        </w:rPr>
        <w:t xml:space="preserve"> select</w:t>
      </w:r>
      <w:r w:rsidR="00B052FF">
        <w:rPr>
          <w:noProof/>
        </w:rPr>
        <w:t xml:space="preserve"> the first one on the list. </w:t>
      </w:r>
      <w:r w:rsidR="00990ACB" w:rsidRPr="003539F9">
        <w:t xml:space="preserve">The </w:t>
      </w:r>
      <w:r w:rsidR="00990ACB" w:rsidRPr="00FF48A0">
        <w:t>AS</w:t>
      </w:r>
      <w:r w:rsidR="00990ACB" w:rsidRPr="003539F9">
        <w:t xml:space="preserve"> then stores the Referred-by header</w:t>
      </w:r>
      <w:r>
        <w:t xml:space="preserve"> field</w:t>
      </w:r>
      <w:r w:rsidR="00990ACB" w:rsidRPr="003539F9">
        <w:t>.</w:t>
      </w:r>
    </w:p>
    <w:p w14:paraId="0F7FE613" w14:textId="77777777" w:rsidR="00990ACB" w:rsidRDefault="008743CF" w:rsidP="008743CF">
      <w:pPr>
        <w:pStyle w:val="B10"/>
      </w:pPr>
      <w:r>
        <w:t>5)</w:t>
      </w:r>
      <w:r>
        <w:tab/>
      </w:r>
      <w:r w:rsidR="00990ACB" w:rsidRPr="004C67A7">
        <w:t xml:space="preserve">If no Referred-By header </w:t>
      </w:r>
      <w:r>
        <w:t xml:space="preserve">field </w:t>
      </w:r>
      <w:r w:rsidR="00990ACB" w:rsidRPr="004C67A7">
        <w:t xml:space="preserve">is available in the request a Referred-By header </w:t>
      </w:r>
      <w:r>
        <w:t xml:space="preserve">field </w:t>
      </w:r>
      <w:r w:rsidR="00990ACB" w:rsidRPr="004C67A7">
        <w:t>is added that matches the REFER request's P-Asserted-Identity</w:t>
      </w:r>
      <w:r w:rsidR="00DA07CB" w:rsidRPr="0027780C">
        <w:t xml:space="preserve"> </w:t>
      </w:r>
      <w:r w:rsidR="00DA07CB">
        <w:t xml:space="preserve">and if "id" privacy was requested, include a Privacy header field set to </w:t>
      </w:r>
      <w:r w:rsidR="00DA07CB">
        <w:lastRenderedPageBreak/>
        <w:t>"user"</w:t>
      </w:r>
      <w:r w:rsidR="00990ACB" w:rsidRPr="004C67A7">
        <w:t>.</w:t>
      </w:r>
      <w:r w:rsidR="00B052FF">
        <w:t xml:space="preserve"> If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 </w:t>
      </w:r>
      <w:r w:rsidR="00B052FF" w:rsidRPr="00157A3E">
        <w:rPr>
          <w:noProof/>
        </w:rPr>
        <w:t>select</w:t>
      </w:r>
      <w:r w:rsidR="00B052FF">
        <w:rPr>
          <w:noProof/>
        </w:rPr>
        <w:t xml:space="preserve"> the first one on the list.</w:t>
      </w:r>
    </w:p>
    <w:p w14:paraId="3D2AEAD9" w14:textId="77777777" w:rsidR="00501A64" w:rsidRDefault="00501A64" w:rsidP="00C649D7">
      <w:pPr>
        <w:pStyle w:val="B10"/>
        <w:rPr>
          <w:noProof/>
        </w:rPr>
      </w:pPr>
      <w:r w:rsidRPr="0098660E">
        <w:t>6</w:t>
      </w:r>
      <w:r w:rsidRPr="00B133D2">
        <w:t>)</w:t>
      </w:r>
      <w:r w:rsidRPr="00B133D2">
        <w:tab/>
      </w:r>
      <w:bookmarkStart w:id="88" w:name="_Hlk114062445"/>
      <w:r w:rsidRPr="005F34C6">
        <w:rPr>
          <w:noProof/>
        </w:rPr>
        <w:t xml:space="preserve">If the </w:t>
      </w:r>
      <w:r w:rsidRPr="008015BC">
        <w:t xml:space="preserve">received REFER request pertains to an existing </w:t>
      </w:r>
      <w:r>
        <w:t xml:space="preserve">priority </w:t>
      </w:r>
      <w:r w:rsidRPr="008015BC">
        <w:t xml:space="preserve">dialog that </w:t>
      </w:r>
      <w:r>
        <w:t>was originated by</w:t>
      </w:r>
      <w:r w:rsidRPr="008015BC">
        <w:t xml:space="preserve"> the transferee UE, the AS shall </w:t>
      </w:r>
      <w:r>
        <w:t>copy</w:t>
      </w:r>
      <w:r w:rsidRPr="008015BC">
        <w:t xml:space="preserve"> the stored Resource</w:t>
      </w:r>
      <w:r>
        <w:t>-</w:t>
      </w:r>
      <w:r w:rsidRPr="008015BC">
        <w:t xml:space="preserve">Priority header field value from the existing dialog </w:t>
      </w:r>
      <w:r w:rsidRPr="00560981">
        <w:t>(see subclause </w:t>
      </w:r>
      <w:r w:rsidRPr="00ED4755">
        <w:t>4.5.2.4.1.</w:t>
      </w:r>
      <w:r>
        <w:t>1) to</w:t>
      </w:r>
      <w:r w:rsidRPr="008015BC">
        <w:t xml:space="preserve"> the</w:t>
      </w:r>
      <w:r w:rsidRPr="00A57630">
        <w:rPr>
          <w:noProof/>
        </w:rPr>
        <w:t xml:space="preserve"> </w:t>
      </w:r>
      <w:r w:rsidRPr="00A57630">
        <w:rPr>
          <w:lang w:val="en-US"/>
        </w:rPr>
        <w:t xml:space="preserve">Resource-Priority header field of the </w:t>
      </w:r>
      <w:r>
        <w:rPr>
          <w:noProof/>
        </w:rPr>
        <w:t>REFER</w:t>
      </w:r>
      <w:r w:rsidRPr="005F34C6">
        <w:rPr>
          <w:noProof/>
        </w:rPr>
        <w:t xml:space="preserve"> request that is sent towards the </w:t>
      </w:r>
      <w:r w:rsidRPr="003305BB">
        <w:rPr>
          <w:noProof/>
        </w:rPr>
        <w:t>transferee UE</w:t>
      </w:r>
      <w:r w:rsidRPr="005F34C6">
        <w:rPr>
          <w:noProof/>
        </w:rPr>
        <w:t>.</w:t>
      </w:r>
    </w:p>
    <w:p w14:paraId="32806B89" w14:textId="77777777" w:rsidR="00501A64" w:rsidRDefault="00501A64" w:rsidP="00501A64">
      <w:pPr>
        <w:pStyle w:val="NO"/>
      </w:pPr>
      <w:bookmarkStart w:id="89" w:name="_Hlk115097187"/>
      <w:r>
        <w:t>NOTE </w:t>
      </w:r>
      <w:bookmarkEnd w:id="89"/>
      <w:r>
        <w:t>2:</w:t>
      </w:r>
      <w:r>
        <w:tab/>
        <w:t xml:space="preserve">The existing dialog is identified using the </w:t>
      </w:r>
      <w:r w:rsidRPr="00ED4755">
        <w:t xml:space="preserve">Target-Dialog header field </w:t>
      </w:r>
      <w:r>
        <w:t>included in</w:t>
      </w:r>
      <w:r w:rsidRPr="003A4835">
        <w:t xml:space="preserve"> the REFER request</w:t>
      </w:r>
      <w:r>
        <w:t xml:space="preserve"> for a </w:t>
      </w:r>
      <w:r w:rsidRPr="003A4835">
        <w:t>REFER request received on a separate dialog</w:t>
      </w:r>
      <w:r w:rsidRPr="00560981">
        <w:t xml:space="preserve"> (see subclause </w:t>
      </w:r>
      <w:r w:rsidRPr="00ED4755">
        <w:t>4.5.2.4.1.2.1</w:t>
      </w:r>
      <w:r>
        <w:t>) or</w:t>
      </w:r>
      <w:r w:rsidRPr="00381D89">
        <w:t xml:space="preserve"> </w:t>
      </w:r>
      <w:r>
        <w:t>using the dialog of a</w:t>
      </w:r>
      <w:r w:rsidRPr="003A4835">
        <w:t xml:space="preserve"> REFER request received in </w:t>
      </w:r>
      <w:r>
        <w:t>a</w:t>
      </w:r>
      <w:r w:rsidRPr="003A4835">
        <w:t xml:space="preserve"> to</w:t>
      </w:r>
      <w:r>
        <w:t>-</w:t>
      </w:r>
      <w:r w:rsidRPr="003A4835">
        <w:t>be</w:t>
      </w:r>
      <w:r>
        <w:t>-</w:t>
      </w:r>
      <w:r w:rsidRPr="003A4835">
        <w:t>transferred dialog</w:t>
      </w:r>
      <w:r>
        <w:t xml:space="preserve"> </w:t>
      </w:r>
      <w:r w:rsidRPr="00560981">
        <w:t>(see subclause </w:t>
      </w:r>
      <w:r w:rsidRPr="00ED4755">
        <w:t>4.5.2.4.1.2.</w:t>
      </w:r>
      <w:r>
        <w:t>2).</w:t>
      </w:r>
    </w:p>
    <w:p w14:paraId="03AA4568" w14:textId="77777777" w:rsidR="00501A64" w:rsidRDefault="00501A64" w:rsidP="00501A64">
      <w:pPr>
        <w:pStyle w:val="NO"/>
      </w:pPr>
      <w:r>
        <w:t>NOTE 3:</w:t>
      </w:r>
      <w:r>
        <w:tab/>
        <w:t>This case only applies when the transferee UE has been authorized for priority for the original call.</w:t>
      </w:r>
    </w:p>
    <w:bookmarkEnd w:id="88"/>
    <w:p w14:paraId="38AA223F" w14:textId="43449838" w:rsidR="00990ACB" w:rsidRPr="003539F9" w:rsidRDefault="00501A64" w:rsidP="008743CF">
      <w:pPr>
        <w:pStyle w:val="B10"/>
        <w:spacing w:line="360" w:lineRule="auto"/>
      </w:pPr>
      <w:r>
        <w:t>7</w:t>
      </w:r>
      <w:r w:rsidR="008743CF">
        <w:t>)</w:t>
      </w:r>
      <w:r w:rsidR="008743CF">
        <w:tab/>
      </w:r>
      <w:r w:rsidR="00990ACB" w:rsidRPr="004C67A7">
        <w:t>The AS sends</w:t>
      </w:r>
      <w:r w:rsidR="00990ACB" w:rsidRPr="003539F9">
        <w:t xml:space="preserve"> the REFER request on to the transferee using basic communication procedures </w:t>
      </w:r>
      <w:r>
        <w:t xml:space="preserve">according to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71F09F54" w14:textId="77777777" w:rsidR="00990ACB" w:rsidRPr="003539F9" w:rsidRDefault="00990ACB" w:rsidP="003C63CA">
      <w:pPr>
        <w:spacing w:before="60" w:after="60"/>
      </w:pPr>
      <w:r w:rsidRPr="003539F9">
        <w:t xml:space="preserve">If the </w:t>
      </w:r>
      <w:r w:rsidRPr="00FF48A0">
        <w:t>AS</w:t>
      </w:r>
      <w:r w:rsidRPr="003539F9">
        <w:t xml:space="preserve"> receives a 403 </w:t>
      </w:r>
      <w:r w:rsidR="008743CF">
        <w:t>(</w:t>
      </w:r>
      <w:r w:rsidRPr="003539F9">
        <w:t>Forbidden</w:t>
      </w:r>
      <w:r w:rsidR="008743CF">
        <w:t>)</w:t>
      </w:r>
      <w:r w:rsidRPr="003539F9">
        <w:t xml:space="preserve"> or 501 </w:t>
      </w:r>
      <w:r w:rsidR="008743CF">
        <w:t>(</w:t>
      </w:r>
      <w:r w:rsidRPr="003539F9">
        <w:t>Not implemented</w:t>
      </w:r>
      <w:r w:rsidR="008743CF">
        <w:t>)</w:t>
      </w:r>
      <w:r w:rsidRPr="003539F9">
        <w:t xml:space="preserve"> response to a REFER request, the </w:t>
      </w:r>
      <w:r w:rsidRPr="00FF48A0">
        <w:t>AS</w:t>
      </w:r>
      <w:r w:rsidRPr="003539F9">
        <w:t xml:space="preserve"> of the initiator of the REFER request may initiate the special REFER handling procedures</w:t>
      </w:r>
      <w:r w:rsidRPr="003539F9">
        <w:rPr>
          <w:rFonts w:eastAsia="MS Mincho"/>
          <w:color w:val="000000"/>
          <w:lang w:eastAsia="ja-JP"/>
        </w:rPr>
        <w:t xml:space="preserve">, according to </w:t>
      </w:r>
      <w:r w:rsidR="003C63CA" w:rsidRPr="005A4241">
        <w:t>3GPP</w:t>
      </w:r>
      <w:r w:rsidR="00CC29EF">
        <w:t> </w:t>
      </w:r>
      <w:r w:rsidR="003C63CA" w:rsidRPr="005A4241">
        <w:t>TS</w:t>
      </w:r>
      <w:r w:rsidR="00CC29EF">
        <w:t> </w:t>
      </w:r>
      <w:r w:rsidR="003C63CA" w:rsidRPr="005A4241">
        <w:t>24.628</w:t>
      </w:r>
      <w:r w:rsidR="00CC29EF">
        <w:rPr>
          <w:rFonts w:eastAsia="MS Mincho"/>
          <w:color w:val="000000"/>
          <w:lang w:eastAsia="ja-JP"/>
        </w:rPr>
        <w:t> </w:t>
      </w:r>
      <w:r w:rsidRPr="00FF48A0">
        <w:rPr>
          <w:rFonts w:eastAsia="MS Mincho"/>
          <w:lang w:eastAsia="ja-JP"/>
        </w:rPr>
        <w:t>[</w:t>
      </w:r>
      <w:r w:rsidR="00BA3775">
        <w:rPr>
          <w:noProof/>
        </w:rPr>
        <w:t>10</w:t>
      </w:r>
      <w:r w:rsidRPr="00FF48A0">
        <w:rPr>
          <w:rFonts w:eastAsia="MS Mincho"/>
          <w:lang w:eastAsia="ja-JP"/>
        </w:rPr>
        <w:t>]</w:t>
      </w:r>
      <w:r w:rsidRPr="003539F9">
        <w:t>.</w:t>
      </w:r>
    </w:p>
    <w:p w14:paraId="371D4E8E" w14:textId="77777777" w:rsidR="00CC29EF" w:rsidRPr="003539F9" w:rsidRDefault="00CC29EF" w:rsidP="00CC29EF">
      <w:pPr>
        <w:spacing w:before="60" w:after="60"/>
      </w:pPr>
      <w:r>
        <w:t xml:space="preserve">If the AS receives a NOTIFY request with a sipfrag message body indicating a 420 </w:t>
      </w:r>
      <w:r w:rsidR="008743CF">
        <w:t>(</w:t>
      </w:r>
      <w:r>
        <w:t>Bad Extension</w:t>
      </w:r>
      <w:r w:rsidR="008743CF">
        <w:t>)</w:t>
      </w:r>
      <w:r>
        <w:t xml:space="preserve"> as defined in </w:t>
      </w:r>
      <w:r w:rsidRPr="00FF48A0">
        <w:t>RFC</w:t>
      </w:r>
      <w:r w:rsidRPr="00A32990">
        <w:t> </w:t>
      </w:r>
      <w:r w:rsidRPr="00FF48A0">
        <w:t>3892</w:t>
      </w:r>
      <w:r w:rsidRPr="00A32990">
        <w:t> </w:t>
      </w:r>
      <w:r w:rsidRPr="00FF48A0">
        <w:t>[</w:t>
      </w:r>
      <w:r>
        <w:rPr>
          <w:noProof/>
        </w:rPr>
        <w:t>3</w:t>
      </w:r>
      <w:r w:rsidRPr="00FF48A0">
        <w:t>]</w:t>
      </w:r>
      <w:r>
        <w:t xml:space="preserve">, the AS of the initiator of the REFER request may </w:t>
      </w:r>
      <w:r w:rsidRPr="003539F9">
        <w:t>initiate the special REFER handling procedures</w:t>
      </w:r>
      <w:r w:rsidRPr="003539F9">
        <w:rPr>
          <w:rFonts w:eastAsia="MS Mincho"/>
          <w:color w:val="000000"/>
          <w:lang w:eastAsia="ja-JP"/>
        </w:rPr>
        <w:t xml:space="preserve"> according to </w:t>
      </w:r>
      <w:r w:rsidRPr="005A4241">
        <w:t>3GPP</w:t>
      </w:r>
      <w:r w:rsidRPr="00A32990">
        <w:t> </w:t>
      </w:r>
      <w:r w:rsidRPr="005A4241">
        <w:t>TS</w:t>
      </w:r>
      <w:r w:rsidRPr="00A32990">
        <w:t> </w:t>
      </w:r>
      <w:r w:rsidRPr="005A4241">
        <w:t>24.628</w:t>
      </w:r>
      <w:r w:rsidRPr="00A32990">
        <w:t> </w:t>
      </w:r>
      <w:r w:rsidRPr="00FF48A0">
        <w:rPr>
          <w:rFonts w:eastAsia="MS Mincho"/>
          <w:lang w:eastAsia="ja-JP"/>
        </w:rPr>
        <w:t>[</w:t>
      </w:r>
      <w:r>
        <w:rPr>
          <w:noProof/>
        </w:rPr>
        <w:t>10</w:t>
      </w:r>
      <w:r w:rsidRPr="00FF48A0">
        <w:rPr>
          <w:rFonts w:eastAsia="MS Mincho"/>
          <w:lang w:eastAsia="ja-JP"/>
        </w:rPr>
        <w:t>]</w:t>
      </w:r>
      <w:r w:rsidRPr="003539F9">
        <w:t>.</w:t>
      </w:r>
    </w:p>
    <w:p w14:paraId="7A5B6CEF" w14:textId="77777777" w:rsidR="00990ACB" w:rsidRPr="003539F9" w:rsidRDefault="00990ACB" w:rsidP="003C63CA">
      <w:pPr>
        <w:spacing w:before="60" w:after="60"/>
      </w:pPr>
      <w:r w:rsidRPr="00FF48A0">
        <w:t>As</w:t>
      </w:r>
      <w:r w:rsidRPr="003539F9">
        <w:t xml:space="preserve"> a network option, the </w:t>
      </w:r>
      <w:r w:rsidRPr="00FF48A0">
        <w:t>AS</w:t>
      </w:r>
      <w:r w:rsidRPr="003539F9">
        <w:t xml:space="preserve"> of the initiator of the REFER request that has prior knowledge that the remote party </w:t>
      </w:r>
      <w:r w:rsidRPr="003539F9">
        <w:rPr>
          <w:rFonts w:hint="eastAsia"/>
          <w:lang w:eastAsia="zh-CN"/>
        </w:rPr>
        <w:t xml:space="preserve">is not allowed to receive or </w:t>
      </w:r>
      <w:r w:rsidRPr="003539F9">
        <w:t xml:space="preserve">does </w:t>
      </w:r>
      <w:r w:rsidRPr="003539F9">
        <w:rPr>
          <w:rFonts w:hint="eastAsia"/>
          <w:lang w:eastAsia="zh-CN"/>
        </w:rPr>
        <w:t xml:space="preserve">not </w:t>
      </w:r>
      <w:r w:rsidRPr="003539F9">
        <w:t>support the REFER method, may initiate the special REFER handling procedures directly</w:t>
      </w:r>
      <w:r w:rsidRPr="003539F9">
        <w:rPr>
          <w:rFonts w:eastAsia="MS Mincho"/>
          <w:color w:val="000000"/>
          <w:lang w:eastAsia="ja-JP"/>
        </w:rPr>
        <w:t xml:space="preserve">, according to </w:t>
      </w:r>
      <w:r w:rsidR="003C63CA" w:rsidRPr="005A4241">
        <w:t>3GPP</w:t>
      </w:r>
      <w:r w:rsidR="00CC29EF">
        <w:t> </w:t>
      </w:r>
      <w:r w:rsidR="003C63CA" w:rsidRPr="005A4241">
        <w:t>TS</w:t>
      </w:r>
      <w:r w:rsidR="00CC29EF">
        <w:t> </w:t>
      </w:r>
      <w:r w:rsidR="003C63CA" w:rsidRPr="005A4241">
        <w:t>24.628</w:t>
      </w:r>
      <w:r w:rsidR="00CC29EF">
        <w:rPr>
          <w:rFonts w:eastAsia="MS Mincho"/>
          <w:color w:val="000000"/>
          <w:lang w:eastAsia="ja-JP"/>
        </w:rPr>
        <w:t> </w:t>
      </w:r>
      <w:r w:rsidRPr="00FF48A0">
        <w:rPr>
          <w:rFonts w:eastAsia="MS Mincho"/>
          <w:lang w:eastAsia="ja-JP"/>
        </w:rPr>
        <w:t>[</w:t>
      </w:r>
      <w:r w:rsidR="00BA3775">
        <w:rPr>
          <w:noProof/>
        </w:rPr>
        <w:t>10</w:t>
      </w:r>
      <w:r w:rsidRPr="00FF48A0">
        <w:rPr>
          <w:rFonts w:eastAsia="MS Mincho"/>
          <w:lang w:eastAsia="ja-JP"/>
        </w:rPr>
        <w:t>]</w:t>
      </w:r>
      <w:r w:rsidRPr="003539F9">
        <w:t>.</w:t>
      </w:r>
    </w:p>
    <w:p w14:paraId="206EF461" w14:textId="77777777" w:rsidR="00990ACB" w:rsidRPr="003539F9" w:rsidRDefault="00990ACB" w:rsidP="00990ACB">
      <w:pPr>
        <w:pStyle w:val="Heading5"/>
      </w:pPr>
      <w:bookmarkStart w:id="90" w:name="_Toc509938035"/>
      <w:bookmarkStart w:id="91" w:name="_Toc123627103"/>
      <w:r w:rsidRPr="003539F9">
        <w:t>4.5.2.4.2</w:t>
      </w:r>
      <w:r w:rsidRPr="003539F9">
        <w:tab/>
        <w:t>Subsequent procedures</w:t>
      </w:r>
      <w:bookmarkEnd w:id="90"/>
      <w:bookmarkEnd w:id="91"/>
    </w:p>
    <w:p w14:paraId="5BA1E1E9" w14:textId="77777777" w:rsidR="00990ACB" w:rsidRPr="003539F9" w:rsidRDefault="00990ACB" w:rsidP="008743CF">
      <w:pPr>
        <w:pStyle w:val="Heading6"/>
      </w:pPr>
      <w:bookmarkStart w:id="92" w:name="_Toc509938036"/>
      <w:bookmarkStart w:id="93" w:name="_Toc123627104"/>
      <w:r w:rsidRPr="003539F9">
        <w:t>4.5.2.4.2.1</w:t>
      </w:r>
      <w:r w:rsidRPr="003539F9">
        <w:tab/>
        <w:t xml:space="preserve">Actions of </w:t>
      </w:r>
      <w:r w:rsidRPr="00FF48A0">
        <w:t>ECT</w:t>
      </w:r>
      <w:r w:rsidRPr="003539F9">
        <w:t xml:space="preserve"> when invoked again by the transferred communication</w:t>
      </w:r>
      <w:bookmarkEnd w:id="92"/>
      <w:bookmarkEnd w:id="93"/>
    </w:p>
    <w:p w14:paraId="6C649C15" w14:textId="77777777" w:rsidR="00990ACB" w:rsidRPr="003539F9" w:rsidRDefault="00990ACB" w:rsidP="00990ACB">
      <w:r w:rsidRPr="003539F9">
        <w:t xml:space="preserve">When an INVITE is received targeted at the </w:t>
      </w:r>
      <w:r w:rsidRPr="00FF48A0">
        <w:t>ECT</w:t>
      </w:r>
      <w:r w:rsidRPr="003539F9">
        <w:t xml:space="preserve"> </w:t>
      </w:r>
      <w:r w:rsidR="008743CF">
        <w:t>s</w:t>
      </w:r>
      <w:r w:rsidR="008743CF" w:rsidRPr="003539F9">
        <w:t xml:space="preserve">ession </w:t>
      </w:r>
      <w:r w:rsidR="008743CF">
        <w:t>i</w:t>
      </w:r>
      <w:r w:rsidR="008743CF" w:rsidRPr="003539F9">
        <w:t xml:space="preserve">dentifier </w:t>
      </w:r>
      <w:r w:rsidRPr="003539F9">
        <w:t xml:space="preserve">URI created earlier when the served user requested transfer of an ongoing communication, </w:t>
      </w:r>
      <w:r w:rsidRPr="00FF48A0">
        <w:t>ECT</w:t>
      </w:r>
      <w:r w:rsidRPr="003539F9">
        <w:t xml:space="preserve"> shall perform the following actions:</w:t>
      </w:r>
    </w:p>
    <w:p w14:paraId="6AC4B5CE" w14:textId="77777777" w:rsidR="00990ACB" w:rsidRPr="003539F9" w:rsidRDefault="00990ACB" w:rsidP="008743CF">
      <w:pPr>
        <w:pStyle w:val="B10"/>
        <w:rPr>
          <w:lang w:eastAsia="zh-CN"/>
        </w:rPr>
      </w:pPr>
      <w:r w:rsidRPr="003539F9">
        <w:rPr>
          <w:lang w:eastAsia="zh-CN"/>
        </w:rPr>
        <w:t>0)</w:t>
      </w:r>
      <w:r w:rsidRPr="003539F9">
        <w:rPr>
          <w:lang w:eastAsia="zh-CN"/>
        </w:rPr>
        <w:tab/>
        <w:t xml:space="preserve">If the stored transfer target URI linked to the </w:t>
      </w:r>
      <w:r w:rsidRPr="00FF48A0">
        <w:rPr>
          <w:lang w:eastAsia="zh-CN"/>
        </w:rPr>
        <w:t>ECT</w:t>
      </w:r>
      <w:r w:rsidRPr="003539F9">
        <w:rPr>
          <w:lang w:eastAsia="zh-CN"/>
        </w:rPr>
        <w:t xml:space="preserve"> </w:t>
      </w:r>
      <w:r w:rsidR="008743CF">
        <w:rPr>
          <w:lang w:eastAsia="zh-CN"/>
        </w:rPr>
        <w:t>s</w:t>
      </w:r>
      <w:r w:rsidRPr="003539F9">
        <w:rPr>
          <w:lang w:eastAsia="zh-CN"/>
        </w:rPr>
        <w:t xml:space="preserve">ession </w:t>
      </w:r>
      <w:r w:rsidR="008743CF">
        <w:rPr>
          <w:lang w:eastAsia="zh-CN"/>
        </w:rPr>
        <w:t>i</w:t>
      </w:r>
      <w:r w:rsidRPr="003539F9">
        <w:rPr>
          <w:lang w:eastAsia="zh-CN"/>
        </w:rPr>
        <w:t xml:space="preserve">dentifier contains a Replaces header field parameter, then the </w:t>
      </w:r>
      <w:r w:rsidRPr="00FF48A0">
        <w:rPr>
          <w:lang w:eastAsia="zh-CN"/>
        </w:rPr>
        <w:t>AS</w:t>
      </w:r>
      <w:r w:rsidRPr="003539F9">
        <w:rPr>
          <w:lang w:eastAsia="zh-CN"/>
        </w:rPr>
        <w:t xml:space="preserve"> inserts the Replaces</w:t>
      </w:r>
      <w:r>
        <w:rPr>
          <w:lang w:eastAsia="zh-CN"/>
        </w:rPr>
        <w:t xml:space="preserve"> </w:t>
      </w:r>
      <w:r w:rsidRPr="003539F9">
        <w:rPr>
          <w:lang w:eastAsia="zh-CN"/>
        </w:rPr>
        <w:t>header field in the INVITE request</w:t>
      </w:r>
      <w:r w:rsidRPr="003539F9">
        <w:rPr>
          <w:rFonts w:hint="eastAsia"/>
          <w:lang w:eastAsia="zh-CN"/>
        </w:rPr>
        <w:t xml:space="preserve"> </w:t>
      </w:r>
      <w:r w:rsidRPr="003539F9">
        <w:rPr>
          <w:lang w:eastAsia="zh-CN"/>
        </w:rPr>
        <w:t>and:</w:t>
      </w:r>
    </w:p>
    <w:p w14:paraId="177F9A7F" w14:textId="77777777" w:rsidR="00990ACB" w:rsidRPr="003539F9" w:rsidRDefault="00990ACB" w:rsidP="008743CF">
      <w:pPr>
        <w:pStyle w:val="B20"/>
        <w:rPr>
          <w:lang w:eastAsia="zh-CN"/>
        </w:rPr>
      </w:pPr>
      <w:r w:rsidRPr="003539F9">
        <w:rPr>
          <w:lang w:eastAsia="zh-CN"/>
        </w:rPr>
        <w:t>a)</w:t>
      </w:r>
      <w:r w:rsidRPr="003539F9">
        <w:rPr>
          <w:lang w:eastAsia="zh-CN"/>
        </w:rPr>
        <w:tab/>
      </w:r>
      <w:r w:rsidRPr="003539F9">
        <w:rPr>
          <w:rFonts w:hint="eastAsia"/>
          <w:lang w:eastAsia="zh-CN"/>
        </w:rPr>
        <w:t>I</w:t>
      </w:r>
      <w:r w:rsidRPr="003539F9">
        <w:rPr>
          <w:lang w:eastAsia="zh-CN"/>
        </w:rPr>
        <w:t xml:space="preserve">f the INVITE request does not contain a Requires header field, then the </w:t>
      </w:r>
      <w:r w:rsidRPr="00FF48A0">
        <w:rPr>
          <w:lang w:eastAsia="zh-CN"/>
        </w:rPr>
        <w:t>AS</w:t>
      </w:r>
      <w:r w:rsidRPr="003539F9">
        <w:rPr>
          <w:lang w:eastAsia="zh-CN"/>
        </w:rPr>
        <w:t xml:space="preserve"> inserts a Requires header field in the INVITE request including a "replaces" token</w:t>
      </w:r>
      <w:r w:rsidR="008743CF">
        <w:rPr>
          <w:lang w:eastAsia="zh-CN"/>
        </w:rPr>
        <w:t>; and</w:t>
      </w:r>
    </w:p>
    <w:p w14:paraId="1556BAF4" w14:textId="77777777" w:rsidR="00990ACB" w:rsidRPr="003539F9" w:rsidRDefault="00990ACB" w:rsidP="008743CF">
      <w:pPr>
        <w:pStyle w:val="B20"/>
        <w:rPr>
          <w:lang w:eastAsia="zh-CN"/>
        </w:rPr>
      </w:pPr>
      <w:r w:rsidRPr="003539F9">
        <w:rPr>
          <w:lang w:eastAsia="zh-CN"/>
        </w:rPr>
        <w:t>b)</w:t>
      </w:r>
      <w:r w:rsidRPr="003539F9">
        <w:rPr>
          <w:lang w:eastAsia="zh-CN"/>
        </w:rPr>
        <w:tab/>
      </w:r>
      <w:r w:rsidRPr="003539F9">
        <w:rPr>
          <w:rFonts w:hint="eastAsia"/>
          <w:lang w:eastAsia="zh-CN"/>
        </w:rPr>
        <w:t>I</w:t>
      </w:r>
      <w:r w:rsidRPr="003539F9">
        <w:rPr>
          <w:lang w:eastAsia="zh-CN"/>
        </w:rPr>
        <w:t xml:space="preserve">f the INVITE request does contain a Requires header field without a "replaces" token, then the </w:t>
      </w:r>
      <w:r w:rsidRPr="00FF48A0">
        <w:rPr>
          <w:lang w:eastAsia="zh-CN"/>
        </w:rPr>
        <w:t>AS</w:t>
      </w:r>
      <w:r w:rsidRPr="003539F9">
        <w:rPr>
          <w:lang w:eastAsia="zh-CN"/>
        </w:rPr>
        <w:t xml:space="preserve"> inserts a Requires header field in the INVITE request including a "replaces" token.</w:t>
      </w:r>
    </w:p>
    <w:p w14:paraId="3B4EDAB0" w14:textId="77777777" w:rsidR="00990ACB" w:rsidRPr="003539F9" w:rsidRDefault="008743CF" w:rsidP="008743CF">
      <w:pPr>
        <w:pStyle w:val="B10"/>
      </w:pPr>
      <w:r>
        <w:t>1)</w:t>
      </w:r>
      <w:r>
        <w:tab/>
        <w:t>s</w:t>
      </w:r>
      <w:r w:rsidR="00990ACB" w:rsidRPr="003539F9">
        <w:t xml:space="preserve">trip all header field parameters and method parameter from the stored transfer </w:t>
      </w:r>
      <w:r>
        <w:t>t</w:t>
      </w:r>
      <w:r w:rsidR="00990ACB" w:rsidRPr="003539F9">
        <w:t>arget URI and</w:t>
      </w:r>
      <w:r w:rsidR="00990ACB" w:rsidRPr="003539F9" w:rsidDel="00EA0042">
        <w:t xml:space="preserve"> </w:t>
      </w:r>
      <w:r w:rsidR="00990ACB" w:rsidRPr="003539F9">
        <w:t xml:space="preserve">replace the request URI with the stripped version of the stored transfer </w:t>
      </w:r>
      <w:r>
        <w:t>t</w:t>
      </w:r>
      <w:r w:rsidR="00990ACB" w:rsidRPr="003539F9">
        <w:t xml:space="preserve">arget URI linked to the specific </w:t>
      </w:r>
      <w:r w:rsidR="00990ACB" w:rsidRPr="00FF48A0">
        <w:t>ECT</w:t>
      </w:r>
      <w:r w:rsidR="00990ACB" w:rsidRPr="003539F9">
        <w:t xml:space="preserve"> </w:t>
      </w:r>
      <w:r>
        <w:t>s</w:t>
      </w:r>
      <w:r w:rsidR="00990ACB" w:rsidRPr="003539F9">
        <w:t xml:space="preserve">ession </w:t>
      </w:r>
      <w:r>
        <w:t>i</w:t>
      </w:r>
      <w:r w:rsidR="00990ACB" w:rsidRPr="003539F9">
        <w:t>dentifier URI</w:t>
      </w:r>
      <w:r>
        <w:t>;</w:t>
      </w:r>
    </w:p>
    <w:p w14:paraId="5B2866AE" w14:textId="77777777" w:rsidR="00990ACB" w:rsidRPr="003539F9" w:rsidRDefault="008743CF" w:rsidP="008743CF">
      <w:pPr>
        <w:pStyle w:val="B10"/>
      </w:pPr>
      <w:r>
        <w:t>2)</w:t>
      </w:r>
      <w:r>
        <w:tab/>
        <w:t>i</w:t>
      </w:r>
      <w:r w:rsidR="00990ACB" w:rsidRPr="003539F9">
        <w:t xml:space="preserve">f a Referred-By header </w:t>
      </w:r>
      <w:r>
        <w:t xml:space="preserve">field </w:t>
      </w:r>
      <w:r w:rsidR="00990ACB" w:rsidRPr="003539F9">
        <w:t xml:space="preserve">is available in the request, the </w:t>
      </w:r>
      <w:r w:rsidR="00990ACB" w:rsidRPr="00FF48A0">
        <w:t>AS</w:t>
      </w:r>
      <w:r w:rsidR="00990ACB" w:rsidRPr="003539F9">
        <w:t xml:space="preserve"> verifies if the provided Referred-By header </w:t>
      </w:r>
      <w:r>
        <w:t xml:space="preserve">field </w:t>
      </w:r>
      <w:r w:rsidR="00990ACB" w:rsidRPr="003539F9">
        <w:t xml:space="preserve">contains a valid identity of the served user. If not it will replace the Referred-By header </w:t>
      </w:r>
      <w:r>
        <w:t xml:space="preserve">field </w:t>
      </w:r>
      <w:r w:rsidR="00990ACB" w:rsidRPr="003539F9">
        <w:t>with a valid value matching the REFER request's P-Asserted-Identity</w:t>
      </w:r>
      <w:r w:rsidR="00DA07CB">
        <w:t xml:space="preserve"> and if "id" privacy was requested, include a Privacy header field set to "user"</w:t>
      </w:r>
      <w:r w:rsidR="00990ACB" w:rsidRPr="003539F9">
        <w:t>.</w:t>
      </w:r>
      <w:r w:rsidR="00B052FF">
        <w:t xml:space="preserve"> If the Referred-By header field does not contain a valid public identity of the served user and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 </w:t>
      </w:r>
      <w:r w:rsidR="00B052FF" w:rsidRPr="00157A3E">
        <w:rPr>
          <w:noProof/>
        </w:rPr>
        <w:t>select</w:t>
      </w:r>
      <w:r w:rsidR="00B052FF">
        <w:rPr>
          <w:noProof/>
        </w:rPr>
        <w:t xml:space="preserve"> the first one on the list</w:t>
      </w:r>
      <w:r>
        <w:rPr>
          <w:noProof/>
        </w:rPr>
        <w:t>;</w:t>
      </w:r>
    </w:p>
    <w:p w14:paraId="37F80BC3" w14:textId="77777777" w:rsidR="00990ACB" w:rsidRDefault="008743CF" w:rsidP="008743CF">
      <w:pPr>
        <w:pStyle w:val="B10"/>
      </w:pPr>
      <w:r>
        <w:t>3)</w:t>
      </w:r>
      <w:r>
        <w:tab/>
        <w:t>i</w:t>
      </w:r>
      <w:r w:rsidR="00990ACB" w:rsidRPr="003539F9">
        <w:t xml:space="preserve">f no Referred-By header </w:t>
      </w:r>
      <w:r>
        <w:t xml:space="preserve">field </w:t>
      </w:r>
      <w:r w:rsidR="00990ACB" w:rsidRPr="003539F9">
        <w:t xml:space="preserve">is available in the request a Referred-By header </w:t>
      </w:r>
      <w:r w:rsidR="00221F0F">
        <w:t xml:space="preserve">field </w:t>
      </w:r>
      <w:r w:rsidR="00990ACB" w:rsidRPr="003539F9">
        <w:t>is added that matches the REFER request's P-Asserted-Identity</w:t>
      </w:r>
      <w:r w:rsidR="00DA07CB" w:rsidRPr="00DA07CB">
        <w:t xml:space="preserve"> </w:t>
      </w:r>
      <w:r w:rsidR="00DA07CB">
        <w:t>, and if "id" privacy was requested, include a Privacy header field set to "user"</w:t>
      </w:r>
      <w:r w:rsidR="00DA07CB" w:rsidRPr="003539F9">
        <w:t>.</w:t>
      </w:r>
      <w:r w:rsidR="00B052FF">
        <w:t xml:space="preserve"> If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 </w:t>
      </w:r>
      <w:r w:rsidR="00B052FF" w:rsidRPr="00157A3E">
        <w:rPr>
          <w:noProof/>
        </w:rPr>
        <w:t>select</w:t>
      </w:r>
      <w:r w:rsidR="00B052FF">
        <w:rPr>
          <w:noProof/>
        </w:rPr>
        <w:t xml:space="preserve"> the first one on the list</w:t>
      </w:r>
      <w:r w:rsidR="00221F0F">
        <w:rPr>
          <w:noProof/>
        </w:rPr>
        <w:t>; and</w:t>
      </w:r>
    </w:p>
    <w:p w14:paraId="41E7F68E" w14:textId="77777777" w:rsidR="00990ACB" w:rsidRPr="003539F9" w:rsidRDefault="00990ACB" w:rsidP="00990ACB">
      <w:pPr>
        <w:pStyle w:val="NO"/>
      </w:pPr>
      <w:r w:rsidRPr="003539F9">
        <w:t>NOTE:</w:t>
      </w:r>
      <w:r w:rsidRPr="003539F9">
        <w:tab/>
        <w:t xml:space="preserve">If needed the </w:t>
      </w:r>
      <w:r w:rsidRPr="00FF48A0">
        <w:t>AS</w:t>
      </w:r>
      <w:r w:rsidRPr="003539F9">
        <w:t xml:space="preserve"> </w:t>
      </w:r>
      <w:r w:rsidR="00FF27E3">
        <w:t>can</w:t>
      </w:r>
      <w:r w:rsidR="00FF27E3" w:rsidRPr="003539F9">
        <w:t xml:space="preserve"> </w:t>
      </w:r>
      <w:r w:rsidRPr="003539F9">
        <w:t>generate charging events to charge for the extra leg.</w:t>
      </w:r>
    </w:p>
    <w:p w14:paraId="7AEA80B2" w14:textId="77777777" w:rsidR="00990ACB" w:rsidRPr="003539F9" w:rsidRDefault="008743CF" w:rsidP="008743CF">
      <w:pPr>
        <w:pStyle w:val="B10"/>
      </w:pPr>
      <w:r>
        <w:t>4)</w:t>
      </w:r>
      <w:r>
        <w:tab/>
      </w:r>
      <w:r w:rsidR="00221F0F">
        <w:t>t</w:t>
      </w:r>
      <w:r w:rsidR="00990ACB" w:rsidRPr="003539F9">
        <w:t xml:space="preserve">he INVITE request is forwarded towards the transfer </w:t>
      </w:r>
      <w:r w:rsidR="00221F0F">
        <w:t>t</w:t>
      </w:r>
      <w:r w:rsidR="00990ACB" w:rsidRPr="003539F9">
        <w:t xml:space="preserve">arget using basic communication procedures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11582813" w14:textId="77777777" w:rsidR="00990ACB" w:rsidRPr="003539F9" w:rsidRDefault="00990ACB" w:rsidP="00990ACB">
      <w:pPr>
        <w:pStyle w:val="H6"/>
      </w:pPr>
      <w:r w:rsidRPr="003539F9">
        <w:lastRenderedPageBreak/>
        <w:t>4.5.2.4.2.2</w:t>
      </w:r>
      <w:r w:rsidRPr="003539F9">
        <w:tab/>
        <w:t xml:space="preserve">Actions of </w:t>
      </w:r>
      <w:r w:rsidRPr="00FF48A0">
        <w:t>ECT</w:t>
      </w:r>
      <w:r w:rsidRPr="003539F9">
        <w:t xml:space="preserve"> on failed REFER request</w:t>
      </w:r>
    </w:p>
    <w:p w14:paraId="7E061AAB" w14:textId="77777777" w:rsidR="00990ACB" w:rsidRDefault="00990ACB" w:rsidP="00990ACB">
      <w:pPr>
        <w:pStyle w:val="Heading4"/>
      </w:pPr>
      <w:bookmarkStart w:id="94" w:name="_Toc509938037"/>
      <w:bookmarkStart w:id="95" w:name="_Toc123627105"/>
      <w:r w:rsidRPr="003539F9">
        <w:t>4.5.2.5</w:t>
      </w:r>
      <w:r w:rsidRPr="003539F9">
        <w:tab/>
        <w:t xml:space="preserve">Actions at the transferee </w:t>
      </w:r>
      <w:r w:rsidRPr="00FF48A0">
        <w:t>UE</w:t>
      </w:r>
      <w:bookmarkEnd w:id="94"/>
      <w:bookmarkEnd w:id="95"/>
    </w:p>
    <w:p w14:paraId="4B3A140C" w14:textId="77777777" w:rsidR="00DE7F0A" w:rsidRPr="00DE7F0A" w:rsidRDefault="00DE7F0A" w:rsidP="00DE7F0A">
      <w:pPr>
        <w:pStyle w:val="Heading5"/>
      </w:pPr>
      <w:bookmarkStart w:id="96" w:name="_Toc509938038"/>
      <w:bookmarkStart w:id="97" w:name="_Toc123627106"/>
      <w:r>
        <w:t>4.5.2.5.1</w:t>
      </w:r>
      <w:r>
        <w:tab/>
      </w:r>
      <w:r w:rsidRPr="001A32B9">
        <w:t>Actions at the transferee UE</w:t>
      </w:r>
      <w:r>
        <w:t xml:space="preserve"> (without 3PCC)</w:t>
      </w:r>
      <w:bookmarkEnd w:id="96"/>
      <w:bookmarkEnd w:id="97"/>
    </w:p>
    <w:p w14:paraId="0E1FE901" w14:textId="77777777" w:rsidR="00990ACB" w:rsidRPr="003539F9" w:rsidRDefault="00990ACB" w:rsidP="00990ACB">
      <w:pPr>
        <w:keepNext/>
      </w:pPr>
      <w:r w:rsidRPr="003539F9">
        <w:t xml:space="preserve">When a REFER request is received in the context of a call transfer scenario (see </w:t>
      </w:r>
      <w:r w:rsidR="0023270A">
        <w:t>sub</w:t>
      </w:r>
      <w:r w:rsidRPr="003539F9">
        <w:t>clause</w:t>
      </w:r>
      <w:r w:rsidR="0023270A">
        <w:t> </w:t>
      </w:r>
      <w:r w:rsidRPr="003539F9">
        <w:t xml:space="preserve">4.5.2.4.1), the transferee </w:t>
      </w:r>
      <w:r w:rsidRPr="00FF48A0">
        <w:t>UE</w:t>
      </w:r>
      <w:r w:rsidRPr="003539F9">
        <w:t xml:space="preserve"> shall perform the following steps: </w:t>
      </w:r>
    </w:p>
    <w:p w14:paraId="793A7A44" w14:textId="77777777" w:rsidR="00990ACB" w:rsidRPr="003539F9" w:rsidRDefault="00990ACB" w:rsidP="003C63CA">
      <w:pPr>
        <w:pStyle w:val="B10"/>
        <w:keepNext/>
      </w:pPr>
      <w:r w:rsidRPr="003539F9">
        <w:t>1)</w:t>
      </w:r>
      <w:r w:rsidRPr="003539F9">
        <w:tab/>
        <w:t xml:space="preserve">apply the procedure for holding the active communication with the transferor </w:t>
      </w:r>
      <w:r w:rsidRPr="00FF48A0">
        <w:t>as</w:t>
      </w:r>
      <w:r w:rsidRPr="003539F9">
        <w:t xml:space="preserve"> described in </w:t>
      </w:r>
      <w:r w:rsidR="003C63CA">
        <w:t>3GPP</w:t>
      </w:r>
      <w:r w:rsidR="0023270A">
        <w:t> </w:t>
      </w:r>
      <w:r w:rsidR="003C63CA">
        <w:t>TS</w:t>
      </w:r>
      <w:r w:rsidR="0023270A">
        <w:t> </w:t>
      </w:r>
      <w:r w:rsidR="003C63CA">
        <w:t>24.610</w:t>
      </w:r>
      <w:r w:rsidR="0023270A">
        <w:t> </w:t>
      </w:r>
      <w:r w:rsidRPr="00FF48A0">
        <w:t>[</w:t>
      </w:r>
      <w:r w:rsidR="00BA3775">
        <w:rPr>
          <w:noProof/>
        </w:rPr>
        <w:t>8</w:t>
      </w:r>
      <w:r w:rsidRPr="00FF48A0">
        <w:t>]</w:t>
      </w:r>
      <w:r w:rsidRPr="003539F9">
        <w:t xml:space="preserve"> </w:t>
      </w:r>
      <w:r w:rsidR="0023270A">
        <w:t>sub</w:t>
      </w:r>
      <w:r w:rsidRPr="003539F9">
        <w:t>clause</w:t>
      </w:r>
      <w:r w:rsidR="0023270A">
        <w:t> </w:t>
      </w:r>
      <w:r w:rsidRPr="003539F9">
        <w:t>4.5.2.1;</w:t>
      </w:r>
    </w:p>
    <w:p w14:paraId="537177AA" w14:textId="77602BBE" w:rsidR="002508CE" w:rsidRDefault="00990ACB" w:rsidP="002508CE">
      <w:pPr>
        <w:pStyle w:val="B10"/>
        <w:keepNext/>
      </w:pPr>
      <w:r w:rsidRPr="003539F9">
        <w:t>2)</w:t>
      </w:r>
      <w:r w:rsidRPr="003539F9">
        <w:tab/>
      </w:r>
      <w:r w:rsidR="002508CE">
        <w:t xml:space="preserve">form a request </w:t>
      </w:r>
      <w:r w:rsidR="00501A64">
        <w:t xml:space="preserve">from the </w:t>
      </w:r>
      <w:r w:rsidR="002508CE">
        <w:t>URI in the Refer-To header field</w:t>
      </w:r>
      <w:r w:rsidR="00501A64" w:rsidRPr="00B052F4">
        <w:t xml:space="preserve"> in accordance with RFC 3261 [6]</w:t>
      </w:r>
      <w:r w:rsidR="00501A64">
        <w:t>, section 19.1.5</w:t>
      </w:r>
      <w:r w:rsidRPr="003539F9">
        <w:t>.</w:t>
      </w:r>
      <w:r w:rsidR="002508CE">
        <w:t xml:space="preserve"> If no "method" URI parameter is included an INVITE request shall be formed in accordance with RFC 3261 [6];</w:t>
      </w:r>
    </w:p>
    <w:p w14:paraId="4308A36D" w14:textId="77777777" w:rsidR="002508CE" w:rsidRDefault="002508CE" w:rsidP="002508CE">
      <w:pPr>
        <w:pStyle w:val="B10"/>
        <w:keepNext/>
      </w:pPr>
      <w:r>
        <w:t>3)</w:t>
      </w:r>
      <w:r>
        <w:tab/>
        <w:t xml:space="preserve">send the request to the transfer target; </w:t>
      </w:r>
    </w:p>
    <w:p w14:paraId="3D72714D" w14:textId="77777777" w:rsidR="002508CE" w:rsidRDefault="002508CE" w:rsidP="002508CE">
      <w:pPr>
        <w:pStyle w:val="B10"/>
        <w:keepNext/>
      </w:pPr>
      <w:r>
        <w:t>4)</w:t>
      </w:r>
      <w:r>
        <w:tab/>
        <w:t>if the UE does not support the Assured transfer service, send a BYE request on the INVITE dialog towards the transferor; and</w:t>
      </w:r>
    </w:p>
    <w:p w14:paraId="6A71759B" w14:textId="77777777" w:rsidR="002508CE" w:rsidRDefault="002508CE" w:rsidP="002508CE">
      <w:pPr>
        <w:pStyle w:val="B10"/>
        <w:keepNext/>
      </w:pPr>
      <w:r>
        <w:t>5)</w:t>
      </w:r>
      <w:r>
        <w:tab/>
        <w:t>act as a notifier in accordance with RFC 3515[2] as updated by RFC 6665 [14].</w:t>
      </w:r>
    </w:p>
    <w:p w14:paraId="1DB9A4F6" w14:textId="77777777" w:rsidR="00990ACB" w:rsidRDefault="002508CE" w:rsidP="002508CE">
      <w:r>
        <w:t xml:space="preserve">A UE supporting the </w:t>
      </w:r>
      <w:r w:rsidR="00221F0F">
        <w:t xml:space="preserve">assured </w:t>
      </w:r>
      <w:r>
        <w:t xml:space="preserve">transfer service shall keep the INVITE dialog towards the transferor. If the request towards the transfer target fails, the UE supporting the </w:t>
      </w:r>
      <w:r w:rsidR="00221F0F">
        <w:t xml:space="preserve">assured </w:t>
      </w:r>
      <w:r>
        <w:t xml:space="preserve">transfer service shall resume the session towards the transferor </w:t>
      </w:r>
      <w:r w:rsidRPr="00FF48A0">
        <w:t>as</w:t>
      </w:r>
      <w:r w:rsidRPr="003539F9">
        <w:t xml:space="preserve"> described in </w:t>
      </w:r>
      <w:r>
        <w:t>3GPP TS 24.610 </w:t>
      </w:r>
      <w:r w:rsidRPr="00FF48A0">
        <w:t>[</w:t>
      </w:r>
      <w:r>
        <w:rPr>
          <w:noProof/>
        </w:rPr>
        <w:t>8</w:t>
      </w:r>
      <w:r w:rsidRPr="00FF48A0">
        <w:t>]</w:t>
      </w:r>
      <w:r w:rsidRPr="003539F9">
        <w:t xml:space="preserve"> </w:t>
      </w:r>
      <w:r>
        <w:t>sub</w:t>
      </w:r>
      <w:r w:rsidRPr="003539F9">
        <w:t>clause</w:t>
      </w:r>
      <w:r>
        <w:t> </w:t>
      </w:r>
      <w:r w:rsidRPr="003539F9">
        <w:t>4.5.2.1</w:t>
      </w:r>
      <w:r>
        <w:t>.</w:t>
      </w:r>
    </w:p>
    <w:p w14:paraId="75FA2930" w14:textId="77777777" w:rsidR="00DE7F0A" w:rsidRPr="00DE7F0A" w:rsidRDefault="00DE7F0A" w:rsidP="00DE7F0A">
      <w:pPr>
        <w:pStyle w:val="Heading5"/>
      </w:pPr>
      <w:bookmarkStart w:id="98" w:name="_Toc509938039"/>
      <w:bookmarkStart w:id="99" w:name="_Toc123627107"/>
      <w:r w:rsidRPr="00DE7F0A">
        <w:t>4.5.2.5.2</w:t>
      </w:r>
      <w:r w:rsidRPr="00DE7F0A">
        <w:tab/>
        <w:t>Actions at the transferee UE (with 3PCC)</w:t>
      </w:r>
      <w:bookmarkEnd w:id="98"/>
      <w:bookmarkEnd w:id="99"/>
    </w:p>
    <w:p w14:paraId="190AFCA4" w14:textId="77777777" w:rsidR="00DE7F0A" w:rsidRPr="003539F9" w:rsidRDefault="00E15350" w:rsidP="00DE7F0A">
      <w:r>
        <w:t>Apply normal re-INVITE</w:t>
      </w:r>
      <w:r w:rsidRPr="003539F9">
        <w:t xml:space="preserve"> procedures according to </w:t>
      </w:r>
      <w:r>
        <w:t>3GPP TS 24.229 </w:t>
      </w:r>
      <w:r w:rsidRPr="00FF48A0">
        <w:t>[</w:t>
      </w:r>
      <w:r>
        <w:rPr>
          <w:noProof/>
        </w:rPr>
        <w:t>1</w:t>
      </w:r>
      <w:r w:rsidRPr="00FF48A0">
        <w:t>]</w:t>
      </w:r>
      <w:r w:rsidRPr="003539F9">
        <w:t>.</w:t>
      </w:r>
    </w:p>
    <w:p w14:paraId="558AF020" w14:textId="77777777" w:rsidR="00990ACB" w:rsidRPr="003539F9" w:rsidRDefault="00990ACB" w:rsidP="00AD42D9">
      <w:pPr>
        <w:pStyle w:val="Heading4"/>
      </w:pPr>
      <w:bookmarkStart w:id="100" w:name="_Toc509938040"/>
      <w:bookmarkStart w:id="101" w:name="_Toc123627108"/>
      <w:r w:rsidRPr="003539F9">
        <w:t>4.5.2.6</w:t>
      </w:r>
      <w:r w:rsidRPr="003539F9">
        <w:tab/>
      </w:r>
      <w:r w:rsidR="00AD42D9">
        <w:t>Void</w:t>
      </w:r>
      <w:bookmarkEnd w:id="100"/>
      <w:bookmarkEnd w:id="101"/>
    </w:p>
    <w:p w14:paraId="4E2ADF94" w14:textId="77777777" w:rsidR="00990ACB" w:rsidRPr="003539F9" w:rsidRDefault="00990ACB" w:rsidP="00990ACB">
      <w:pPr>
        <w:pStyle w:val="Heading4"/>
      </w:pPr>
      <w:bookmarkStart w:id="102" w:name="_Toc509938041"/>
      <w:bookmarkStart w:id="103" w:name="_Toc123627109"/>
      <w:r w:rsidRPr="003539F9">
        <w:t>4.5.2.7</w:t>
      </w:r>
      <w:r w:rsidRPr="003539F9">
        <w:tab/>
        <w:t xml:space="preserve">Actions at the transferee </w:t>
      </w:r>
      <w:r w:rsidRPr="00FF48A0">
        <w:t>AS</w:t>
      </w:r>
      <w:bookmarkEnd w:id="102"/>
      <w:bookmarkEnd w:id="103"/>
    </w:p>
    <w:p w14:paraId="5DD01671" w14:textId="77777777" w:rsidR="00990ACB" w:rsidRPr="003539F9" w:rsidRDefault="00990ACB" w:rsidP="00990ACB">
      <w:pPr>
        <w:pStyle w:val="Heading5"/>
      </w:pPr>
      <w:bookmarkStart w:id="104" w:name="_Toc509938042"/>
      <w:bookmarkStart w:id="105" w:name="_Toc123627110"/>
      <w:smartTag w:uri="urn:schemas-microsoft-com:office:smarttags" w:element="chsdate">
        <w:smartTagPr>
          <w:attr w:name="IsROCDate" w:val="False"/>
          <w:attr w:name="IsLunarDate" w:val="False"/>
          <w:attr w:name="Day" w:val="30"/>
          <w:attr w:name="Month" w:val="12"/>
          <w:attr w:name="Year" w:val="1899"/>
        </w:smartTagPr>
        <w:r w:rsidRPr="003539F9">
          <w:t>4.5.2</w:t>
        </w:r>
      </w:smartTag>
      <w:r w:rsidRPr="003539F9">
        <w:t>.</w:t>
      </w:r>
      <w:r w:rsidRPr="003539F9">
        <w:rPr>
          <w:rFonts w:hint="eastAsia"/>
          <w:lang w:eastAsia="zh-CN"/>
        </w:rPr>
        <w:t>7</w:t>
      </w:r>
      <w:r w:rsidRPr="003539F9">
        <w:t>.</w:t>
      </w:r>
      <w:r w:rsidRPr="003539F9">
        <w:rPr>
          <w:rFonts w:hint="eastAsia"/>
          <w:lang w:eastAsia="zh-CN"/>
        </w:rPr>
        <w:t>0</w:t>
      </w:r>
      <w:r w:rsidRPr="003539F9">
        <w:tab/>
        <w:t xml:space="preserve">Prerequisite for invocation of the </w:t>
      </w:r>
      <w:r w:rsidRPr="00FF48A0">
        <w:t>ECT</w:t>
      </w:r>
      <w:r w:rsidRPr="003539F9">
        <w:t xml:space="preserve"> service</w:t>
      </w:r>
      <w:bookmarkEnd w:id="104"/>
      <w:bookmarkEnd w:id="105"/>
    </w:p>
    <w:p w14:paraId="12F9D98D" w14:textId="77777777" w:rsidR="00990ACB" w:rsidRPr="003539F9" w:rsidRDefault="00990ACB" w:rsidP="00990ACB">
      <w:pPr>
        <w:rPr>
          <w:lang w:eastAsia="zh-CN"/>
        </w:rPr>
      </w:pPr>
      <w:r w:rsidRPr="003539F9">
        <w:t xml:space="preserve">For </w:t>
      </w:r>
      <w:r w:rsidRPr="00FF48A0">
        <w:t>ECT</w:t>
      </w:r>
      <w:r w:rsidRPr="003539F9">
        <w:t xml:space="preserve"> to be provided to end users acting </w:t>
      </w:r>
      <w:r w:rsidRPr="00FF48A0">
        <w:t>as</w:t>
      </w:r>
      <w:r w:rsidRPr="003539F9">
        <w:t xml:space="preserve"> transfer</w:t>
      </w:r>
      <w:r w:rsidRPr="003539F9">
        <w:rPr>
          <w:rFonts w:hint="eastAsia"/>
          <w:lang w:eastAsia="zh-CN"/>
        </w:rPr>
        <w:t>ee</w:t>
      </w:r>
      <w:r w:rsidRPr="003539F9">
        <w:t xml:space="preserve">, the end user's </w:t>
      </w:r>
      <w:r w:rsidRPr="00FF48A0">
        <w:t>AS</w:t>
      </w:r>
      <w:r w:rsidRPr="003539F9">
        <w:t xml:space="preserve"> providing </w:t>
      </w:r>
      <w:r w:rsidRPr="00FF48A0">
        <w:t>ECT</w:t>
      </w:r>
      <w:r w:rsidRPr="003539F9">
        <w:t xml:space="preserve"> shall be in the signalling path for all communications</w:t>
      </w:r>
      <w:r w:rsidRPr="003539F9">
        <w:rPr>
          <w:rFonts w:hint="eastAsia"/>
          <w:lang w:eastAsia="zh-CN"/>
        </w:rPr>
        <w:t xml:space="preserve"> </w:t>
      </w:r>
      <w:r w:rsidRPr="003539F9">
        <w:t>of the served user.</w:t>
      </w:r>
    </w:p>
    <w:p w14:paraId="161BAA4D" w14:textId="77777777" w:rsidR="00990ACB" w:rsidRPr="003539F9" w:rsidRDefault="00990ACB" w:rsidP="00990ACB">
      <w:pPr>
        <w:pStyle w:val="Heading5"/>
      </w:pPr>
      <w:bookmarkStart w:id="106" w:name="_Toc509938043"/>
      <w:bookmarkStart w:id="107" w:name="_Toc123627111"/>
      <w:r w:rsidRPr="003539F9">
        <w:t>4.5.2.7.1</w:t>
      </w:r>
      <w:r w:rsidRPr="003539F9">
        <w:tab/>
        <w:t xml:space="preserve">Determine whether </w:t>
      </w:r>
      <w:r w:rsidRPr="00FF48A0">
        <w:t>ECT</w:t>
      </w:r>
      <w:r w:rsidRPr="003539F9">
        <w:t xml:space="preserve"> applies</w:t>
      </w:r>
      <w:bookmarkEnd w:id="106"/>
      <w:bookmarkEnd w:id="107"/>
    </w:p>
    <w:p w14:paraId="3E6108AA" w14:textId="77777777" w:rsidR="00990ACB" w:rsidRPr="003539F9" w:rsidRDefault="00990ACB" w:rsidP="00990ACB">
      <w:r w:rsidRPr="003539F9">
        <w:t xml:space="preserve">See </w:t>
      </w:r>
      <w:r w:rsidR="0023270A">
        <w:t>sub</w:t>
      </w:r>
      <w:r w:rsidRPr="003539F9">
        <w:t>clause</w:t>
      </w:r>
      <w:r w:rsidR="0023270A">
        <w:t> </w:t>
      </w:r>
      <w:r w:rsidRPr="003539F9">
        <w:t xml:space="preserve">4.5.2.4.1 on the criteria that determine that a REFER request is to be treated </w:t>
      </w:r>
      <w:r w:rsidRPr="00FF48A0">
        <w:t>as</w:t>
      </w:r>
      <w:r w:rsidRPr="003539F9">
        <w:t xml:space="preserve"> a request for transfer of an existing communication.</w:t>
      </w:r>
    </w:p>
    <w:p w14:paraId="2B96408B" w14:textId="77777777" w:rsidR="00990ACB" w:rsidRPr="003539F9" w:rsidRDefault="00990ACB" w:rsidP="00990ACB">
      <w:pPr>
        <w:pStyle w:val="Heading5"/>
      </w:pPr>
      <w:bookmarkStart w:id="108" w:name="_Toc509938044"/>
      <w:bookmarkStart w:id="109" w:name="_Toc123627112"/>
      <w:r w:rsidRPr="003539F9">
        <w:t>4.5.2.7.2</w:t>
      </w:r>
      <w:r w:rsidRPr="003539F9">
        <w:tab/>
        <w:t xml:space="preserve">Actions of </w:t>
      </w:r>
      <w:r w:rsidR="00221F0F">
        <w:t xml:space="preserve">the </w:t>
      </w:r>
      <w:r w:rsidRPr="00FF48A0">
        <w:t>ECT</w:t>
      </w:r>
      <w:r w:rsidRPr="003539F9">
        <w:t xml:space="preserve"> </w:t>
      </w:r>
      <w:r w:rsidR="00221F0F">
        <w:t xml:space="preserve">AS </w:t>
      </w:r>
      <w:r w:rsidRPr="003539F9">
        <w:t>when invoked with a transfer request</w:t>
      </w:r>
      <w:bookmarkEnd w:id="108"/>
      <w:bookmarkEnd w:id="109"/>
    </w:p>
    <w:p w14:paraId="3E36E5B8" w14:textId="77777777" w:rsidR="00990ACB" w:rsidRPr="003539F9" w:rsidRDefault="00990ACB" w:rsidP="00990ACB">
      <w:r w:rsidRPr="003539F9">
        <w:t xml:space="preserve">When a REFER request is received in the context of a call transfer scenario (see </w:t>
      </w:r>
      <w:r w:rsidR="0023270A">
        <w:t>sub</w:t>
      </w:r>
      <w:r w:rsidRPr="003539F9">
        <w:t>clause</w:t>
      </w:r>
      <w:r w:rsidR="0023270A">
        <w:t> </w:t>
      </w:r>
      <w:r w:rsidRPr="003539F9">
        <w:t xml:space="preserve">4.5.2.4.1), </w:t>
      </w:r>
      <w:r w:rsidR="00221F0F">
        <w:t>the ECT AS</w:t>
      </w:r>
      <w:r w:rsidR="00221F0F" w:rsidRPr="003539F9">
        <w:t xml:space="preserve"> </w:t>
      </w:r>
      <w:r w:rsidRPr="003539F9">
        <w:t>shall perform the following steps:</w:t>
      </w:r>
    </w:p>
    <w:p w14:paraId="5B1799C9" w14:textId="77777777" w:rsidR="00990ACB" w:rsidRPr="009755D4" w:rsidRDefault="00221F0F" w:rsidP="00221F0F">
      <w:pPr>
        <w:pStyle w:val="B10"/>
      </w:pPr>
      <w:r>
        <w:t>1)</w:t>
      </w:r>
      <w:r>
        <w:tab/>
      </w:r>
      <w:r w:rsidR="00990ACB" w:rsidRPr="009755D4">
        <w:t>Store the value of the Refer-To header field (used later to correlate the new communication with this REFER dialog).</w:t>
      </w:r>
    </w:p>
    <w:p w14:paraId="33739AF9" w14:textId="77777777" w:rsidR="00990ACB" w:rsidRPr="009755D4" w:rsidRDefault="00221F0F" w:rsidP="00221F0F">
      <w:pPr>
        <w:pStyle w:val="B10"/>
      </w:pPr>
      <w:r>
        <w:t>2</w:t>
      </w:r>
      <w:r w:rsidR="00990ACB" w:rsidRPr="009755D4">
        <w:rPr>
          <w:rFonts w:hint="eastAsia"/>
        </w:rPr>
        <w:t>)</w:t>
      </w:r>
      <w:r w:rsidR="00990ACB" w:rsidRPr="009755D4">
        <w:rPr>
          <w:rFonts w:hint="eastAsia"/>
        </w:rPr>
        <w:tab/>
      </w:r>
      <w:r w:rsidR="00990ACB" w:rsidRPr="009755D4">
        <w:t>Optionally it may store the value of the Referred-By header field, if it wants to ensure that the Referred-By is correct on the resulting INVITE request.</w:t>
      </w:r>
    </w:p>
    <w:p w14:paraId="0E30C02F" w14:textId="77777777" w:rsidR="00501A64" w:rsidRPr="009755D4" w:rsidRDefault="00501A64" w:rsidP="00501A64">
      <w:pPr>
        <w:pStyle w:val="B10"/>
      </w:pPr>
      <w:bookmarkStart w:id="110" w:name="_Hlk112759010"/>
      <w:r>
        <w:t>3)</w:t>
      </w:r>
      <w:r>
        <w:tab/>
      </w:r>
      <w:bookmarkStart w:id="111" w:name="_Hlk114064372"/>
      <w:r>
        <w:t xml:space="preserve">If priority is supported and if the REFER request pertains to an existing priority dialog that contains a Resource-Priority header field, the ECT AS shall store </w:t>
      </w:r>
      <w:r w:rsidRPr="00BD70EF">
        <w:t>the Resource-Priority header value along with dialog details</w:t>
      </w:r>
      <w:r>
        <w:t>, and</w:t>
      </w:r>
      <w:r w:rsidRPr="009568FD">
        <w:t xml:space="preserve"> based on operator policy</w:t>
      </w:r>
      <w:r>
        <w:t xml:space="preserve"> shall copy the Resource-Priority header field value to the Resource-Priority header parameter of the SIP URI in the Refer-To header field of the REFER request</w:t>
      </w:r>
      <w:bookmarkEnd w:id="110"/>
      <w:r>
        <w:t>.</w:t>
      </w:r>
    </w:p>
    <w:bookmarkEnd w:id="111"/>
    <w:p w14:paraId="750D0BF5" w14:textId="3F7B0618" w:rsidR="00990ACB" w:rsidRPr="009755D4" w:rsidRDefault="00501A64" w:rsidP="00221F0F">
      <w:pPr>
        <w:pStyle w:val="B10"/>
      </w:pPr>
      <w:r>
        <w:t>4</w:t>
      </w:r>
      <w:r w:rsidR="00221F0F">
        <w:t>)</w:t>
      </w:r>
      <w:r w:rsidR="00221F0F">
        <w:tab/>
      </w:r>
      <w:r w:rsidR="00990ACB" w:rsidRPr="009755D4">
        <w:t xml:space="preserve">Forward the request to the transferee according to basic communication procedures </w:t>
      </w:r>
      <w:r w:rsidR="003C63CA">
        <w:t>3GPP</w:t>
      </w:r>
      <w:r w:rsidR="00DF6C42">
        <w:t> </w:t>
      </w:r>
      <w:r w:rsidR="003C63CA">
        <w:t>TS</w:t>
      </w:r>
      <w:r w:rsidR="00DF6C42">
        <w:t> </w:t>
      </w:r>
      <w:r w:rsidR="003C63CA">
        <w:t>24.229</w:t>
      </w:r>
      <w:r w:rsidR="00DF6C42">
        <w:t> </w:t>
      </w:r>
      <w:r w:rsidR="00990ACB" w:rsidRPr="00FF48A0">
        <w:t>[</w:t>
      </w:r>
      <w:r w:rsidR="00BA3775">
        <w:rPr>
          <w:noProof/>
        </w:rPr>
        <w:t>1</w:t>
      </w:r>
      <w:r w:rsidR="00990ACB" w:rsidRPr="00FF48A0">
        <w:t>]</w:t>
      </w:r>
      <w:r w:rsidR="00990ACB" w:rsidRPr="009755D4">
        <w:t>.</w:t>
      </w:r>
    </w:p>
    <w:p w14:paraId="1090BD7A" w14:textId="77777777" w:rsidR="00990ACB" w:rsidRPr="003539F9" w:rsidRDefault="00990ACB" w:rsidP="00990ACB">
      <w:pPr>
        <w:pStyle w:val="Heading5"/>
      </w:pPr>
      <w:bookmarkStart w:id="112" w:name="_Toc509938045"/>
      <w:bookmarkStart w:id="113" w:name="_Toc123627113"/>
      <w:r w:rsidRPr="003539F9">
        <w:lastRenderedPageBreak/>
        <w:t>4.5.2.7.3</w:t>
      </w:r>
      <w:r w:rsidRPr="003539F9">
        <w:tab/>
        <w:t xml:space="preserve">Actions of </w:t>
      </w:r>
      <w:r w:rsidR="00221F0F">
        <w:t xml:space="preserve">the </w:t>
      </w:r>
      <w:r w:rsidRPr="00FF48A0">
        <w:t>ECT</w:t>
      </w:r>
      <w:r w:rsidRPr="003539F9">
        <w:t xml:space="preserve"> </w:t>
      </w:r>
      <w:r w:rsidR="00221F0F">
        <w:t xml:space="preserve">AS </w:t>
      </w:r>
      <w:r w:rsidRPr="003539F9">
        <w:t>when invoked again by the transferred communication</w:t>
      </w:r>
      <w:bookmarkEnd w:id="112"/>
      <w:bookmarkEnd w:id="113"/>
    </w:p>
    <w:p w14:paraId="1BC1B462" w14:textId="77777777" w:rsidR="00990ACB" w:rsidRPr="003539F9" w:rsidRDefault="00990ACB" w:rsidP="00990ACB">
      <w:pPr>
        <w:keepNext/>
      </w:pPr>
      <w:r w:rsidRPr="003539F9">
        <w:t>When an INVITE</w:t>
      </w:r>
      <w:r w:rsidR="00221F0F">
        <w:t xml:space="preserve"> request</w:t>
      </w:r>
      <w:r w:rsidRPr="003539F9">
        <w:t xml:space="preserve"> is received targeted at the </w:t>
      </w:r>
      <w:r w:rsidRPr="00FF48A0">
        <w:t>SIP</w:t>
      </w:r>
      <w:r w:rsidRPr="003539F9">
        <w:t xml:space="preserve"> URI stored earlier when a transfer request was received targeted at the served user (transferee), </w:t>
      </w:r>
      <w:r w:rsidR="00221F0F">
        <w:t>the AS</w:t>
      </w:r>
      <w:r w:rsidR="00221F0F" w:rsidRPr="003539F9">
        <w:t xml:space="preserve"> </w:t>
      </w:r>
      <w:r w:rsidRPr="003539F9">
        <w:t>shall perform the following actions:</w:t>
      </w:r>
    </w:p>
    <w:p w14:paraId="7131DCE1" w14:textId="77777777" w:rsidR="00990ACB" w:rsidRPr="003539F9" w:rsidRDefault="00990ACB" w:rsidP="00221F0F">
      <w:pPr>
        <w:pStyle w:val="B10"/>
      </w:pPr>
      <w:r w:rsidRPr="003539F9">
        <w:rPr>
          <w:rFonts w:hint="eastAsia"/>
          <w:lang w:eastAsia="zh-CN"/>
        </w:rPr>
        <w:t>0)</w:t>
      </w:r>
      <w:r w:rsidRPr="003539F9">
        <w:rPr>
          <w:rFonts w:hint="eastAsia"/>
          <w:lang w:eastAsia="zh-CN"/>
        </w:rPr>
        <w:tab/>
      </w:r>
      <w:r w:rsidRPr="003539F9">
        <w:rPr>
          <w:rFonts w:hint="eastAsia"/>
        </w:rPr>
        <w:t xml:space="preserve">Optionally check the </w:t>
      </w:r>
      <w:r w:rsidRPr="003539F9">
        <w:t xml:space="preserve">following header fields </w:t>
      </w:r>
      <w:r w:rsidRPr="003539F9">
        <w:rPr>
          <w:rFonts w:hint="eastAsia"/>
        </w:rPr>
        <w:t xml:space="preserve">in the </w:t>
      </w:r>
      <w:r w:rsidRPr="003539F9">
        <w:t xml:space="preserve">received </w:t>
      </w:r>
      <w:r w:rsidRPr="003539F9">
        <w:rPr>
          <w:rFonts w:hint="eastAsia"/>
        </w:rPr>
        <w:t>INVITE request:</w:t>
      </w:r>
    </w:p>
    <w:p w14:paraId="20F3964E" w14:textId="6DA59A1D" w:rsidR="00221F0F" w:rsidRDefault="00990ACB" w:rsidP="00DF6C42">
      <w:pPr>
        <w:pStyle w:val="B20"/>
      </w:pPr>
      <w:r w:rsidRPr="003539F9">
        <w:t>a)</w:t>
      </w:r>
      <w:r w:rsidRPr="003539F9">
        <w:tab/>
      </w:r>
      <w:r w:rsidR="00221F0F">
        <w:t>i</w:t>
      </w:r>
      <w:r w:rsidRPr="003539F9">
        <w:rPr>
          <w:rFonts w:hint="eastAsia"/>
        </w:rPr>
        <w:t>f a Referred-By header field is present in the INVITE</w:t>
      </w:r>
      <w:r w:rsidR="00221F0F">
        <w:t xml:space="preserve"> request</w:t>
      </w:r>
      <w:r w:rsidRPr="003539F9">
        <w:rPr>
          <w:rFonts w:hint="eastAsia"/>
        </w:rPr>
        <w:t xml:space="preserve">, the </w:t>
      </w:r>
      <w:r w:rsidRPr="00FF48A0">
        <w:rPr>
          <w:rFonts w:hint="eastAsia"/>
        </w:rPr>
        <w:t>AS</w:t>
      </w:r>
      <w:r w:rsidRPr="003539F9">
        <w:rPr>
          <w:rFonts w:hint="eastAsia"/>
        </w:rPr>
        <w:t xml:space="preserve"> may check if it matches the Referred-By header</w:t>
      </w:r>
      <w:r w:rsidR="00221F0F">
        <w:t xml:space="preserve"> field</w:t>
      </w:r>
      <w:r w:rsidRPr="003539F9">
        <w:rPr>
          <w:rFonts w:hint="eastAsia"/>
        </w:rPr>
        <w:t xml:space="preserve"> of the REFER </w:t>
      </w:r>
      <w:r w:rsidR="00221F0F">
        <w:t xml:space="preserve">request </w:t>
      </w:r>
      <w:r w:rsidRPr="003539F9">
        <w:rPr>
          <w:rFonts w:hint="eastAsia"/>
        </w:rPr>
        <w:t>stored earlier. If it does</w:t>
      </w:r>
      <w:r>
        <w:rPr>
          <w:rFonts w:hint="eastAsia"/>
        </w:rPr>
        <w:t xml:space="preserve"> not</w:t>
      </w:r>
      <w:r w:rsidRPr="003539F9">
        <w:rPr>
          <w:rFonts w:hint="eastAsia"/>
        </w:rPr>
        <w:t xml:space="preserve"> match, depending on the policy of the service provider, the </w:t>
      </w:r>
      <w:r w:rsidRPr="00FF48A0">
        <w:rPr>
          <w:rFonts w:hint="eastAsia"/>
        </w:rPr>
        <w:t>AS</w:t>
      </w:r>
      <w:r w:rsidRPr="003539F9">
        <w:rPr>
          <w:rFonts w:hint="eastAsia"/>
        </w:rPr>
        <w:t xml:space="preserve"> shall reject the INVITE request or replace the Referred-By header </w:t>
      </w:r>
      <w:r w:rsidR="00221F0F">
        <w:t xml:space="preserve">field </w:t>
      </w:r>
      <w:r w:rsidRPr="003539F9">
        <w:rPr>
          <w:rFonts w:hint="eastAsia"/>
        </w:rPr>
        <w:t>in the INVITE request with the value stored earlier</w:t>
      </w:r>
      <w:r w:rsidR="00221F0F">
        <w:t>;</w:t>
      </w:r>
    </w:p>
    <w:p w14:paraId="3BD9FDD6" w14:textId="05162ABF" w:rsidR="00990ACB" w:rsidRPr="003539F9" w:rsidRDefault="00501A64" w:rsidP="00DF6C42">
      <w:pPr>
        <w:pStyle w:val="B20"/>
      </w:pPr>
      <w:r>
        <w:t>b)</w:t>
      </w:r>
      <w:r>
        <w:tab/>
      </w:r>
      <w:r w:rsidR="00221F0F">
        <w:t>i</w:t>
      </w:r>
      <w:r w:rsidR="00990ACB" w:rsidRPr="003539F9">
        <w:rPr>
          <w:rFonts w:hint="eastAsia"/>
        </w:rPr>
        <w:t xml:space="preserve">f a Referred-By header is absent in the INVITE, the </w:t>
      </w:r>
      <w:r w:rsidR="00990ACB" w:rsidRPr="00FF48A0">
        <w:rPr>
          <w:rFonts w:hint="eastAsia"/>
        </w:rPr>
        <w:t>AS</w:t>
      </w:r>
      <w:r w:rsidR="00990ACB" w:rsidRPr="003539F9">
        <w:rPr>
          <w:rFonts w:hint="eastAsia"/>
        </w:rPr>
        <w:t xml:space="preserve"> shall insert a Referred-By header with the value stored earlier</w:t>
      </w:r>
      <w:r>
        <w:t>; and</w:t>
      </w:r>
    </w:p>
    <w:p w14:paraId="64B72107" w14:textId="77777777" w:rsidR="00501A64" w:rsidRPr="003539F9" w:rsidRDefault="00501A64" w:rsidP="00501A64">
      <w:pPr>
        <w:pStyle w:val="B20"/>
      </w:pPr>
      <w:r>
        <w:t>c)</w:t>
      </w:r>
      <w:r>
        <w:tab/>
        <w:t xml:space="preserve">if priority is supported and if </w:t>
      </w:r>
      <w:r w:rsidRPr="00423352">
        <w:t xml:space="preserve">a Resource-Priority header field </w:t>
      </w:r>
      <w:r w:rsidRPr="003539F9">
        <w:rPr>
          <w:rFonts w:hint="eastAsia"/>
        </w:rPr>
        <w:t>is absent in the INVITE</w:t>
      </w:r>
      <w:r>
        <w:t xml:space="preserve"> request</w:t>
      </w:r>
      <w:r w:rsidRPr="003539F9">
        <w:rPr>
          <w:rFonts w:hint="eastAsia"/>
        </w:rPr>
        <w:t xml:space="preserve">, </w:t>
      </w:r>
      <w:r>
        <w:t xml:space="preserve">but was included in the REFER request </w:t>
      </w:r>
      <w:r w:rsidRPr="00423352">
        <w:t xml:space="preserve">as described in </w:t>
      </w:r>
      <w:r>
        <w:t>sub</w:t>
      </w:r>
      <w:r w:rsidRPr="00423352">
        <w:t>clause</w:t>
      </w:r>
      <w:r w:rsidRPr="00FA2CF3">
        <w:t> </w:t>
      </w:r>
      <w:r w:rsidRPr="00423352">
        <w:t xml:space="preserve">4.5.2.7.2, </w:t>
      </w:r>
      <w:r w:rsidRPr="00BD70EF">
        <w:t>and the INVITE request is associated with the dialog details stored in subclause 4.5.2.7.2</w:t>
      </w:r>
      <w:r>
        <w:t xml:space="preserve">, </w:t>
      </w:r>
      <w:r w:rsidRPr="003539F9">
        <w:rPr>
          <w:rFonts w:hint="eastAsia"/>
        </w:rPr>
        <w:t xml:space="preserve">the </w:t>
      </w:r>
      <w:r w:rsidRPr="00FF48A0">
        <w:rPr>
          <w:rFonts w:hint="eastAsia"/>
        </w:rPr>
        <w:t>AS</w:t>
      </w:r>
      <w:r w:rsidRPr="003539F9">
        <w:rPr>
          <w:rFonts w:hint="eastAsia"/>
        </w:rPr>
        <w:t xml:space="preserve"> shall insert </w:t>
      </w:r>
      <w:r w:rsidRPr="00423352">
        <w:t>a Resource-Priority header field with the stored</w:t>
      </w:r>
      <w:r>
        <w:t xml:space="preserve"> </w:t>
      </w:r>
      <w:r w:rsidRPr="00423352">
        <w:t>value</w:t>
      </w:r>
      <w:r>
        <w:t>;</w:t>
      </w:r>
    </w:p>
    <w:p w14:paraId="34EBC9DE" w14:textId="77777777" w:rsidR="00990ACB" w:rsidRPr="003539F9" w:rsidRDefault="00221F0F" w:rsidP="00221F0F">
      <w:pPr>
        <w:pStyle w:val="B10"/>
      </w:pPr>
      <w:r>
        <w:t>1)</w:t>
      </w:r>
      <w:r>
        <w:tab/>
        <w:t>o</w:t>
      </w:r>
      <w:r w:rsidR="00990ACB" w:rsidRPr="003539F9">
        <w:t>ptionally generate charging events:</w:t>
      </w:r>
    </w:p>
    <w:p w14:paraId="54AC1C4B" w14:textId="77777777" w:rsidR="00990ACB" w:rsidRPr="003539F9" w:rsidRDefault="00990ACB" w:rsidP="00990ACB">
      <w:pPr>
        <w:pStyle w:val="B20"/>
        <w:keepNext/>
      </w:pPr>
      <w:r w:rsidRPr="003539F9">
        <w:t>a)</w:t>
      </w:r>
      <w:r w:rsidRPr="003539F9">
        <w:tab/>
      </w:r>
      <w:r w:rsidR="00221F0F">
        <w:t>t</w:t>
      </w:r>
      <w:r w:rsidRPr="003539F9">
        <w:t>o charge for the original communication between the transferee and the transferor, in case the transferee was the originating party in the original communication</w:t>
      </w:r>
      <w:r w:rsidR="00221F0F">
        <w:t>; and</w:t>
      </w:r>
    </w:p>
    <w:p w14:paraId="69C6507F" w14:textId="77777777" w:rsidR="00990ACB" w:rsidRPr="003539F9" w:rsidRDefault="00990ACB" w:rsidP="00990ACB">
      <w:pPr>
        <w:pStyle w:val="B20"/>
        <w:keepNext/>
      </w:pPr>
      <w:r w:rsidRPr="003539F9">
        <w:t>b)</w:t>
      </w:r>
      <w:r w:rsidRPr="003539F9">
        <w:tab/>
      </w:r>
      <w:r w:rsidR="00221F0F">
        <w:t>t</w:t>
      </w:r>
      <w:r w:rsidRPr="003539F9">
        <w:t>o switch of</w:t>
      </w:r>
      <w:r w:rsidR="00221F0F">
        <w:t>f</w:t>
      </w:r>
      <w:r w:rsidRPr="003539F9">
        <w:t xml:space="preserve"> charging in case the transferee was the terminating party in the original communication</w:t>
      </w:r>
      <w:r w:rsidR="00221F0F">
        <w:t>; and</w:t>
      </w:r>
    </w:p>
    <w:p w14:paraId="780AFD83" w14:textId="7E8C19A3" w:rsidR="00990ACB" w:rsidRPr="003539F9" w:rsidRDefault="00221F0F" w:rsidP="00221F0F">
      <w:pPr>
        <w:pStyle w:val="B10"/>
      </w:pPr>
      <w:r>
        <w:t>2)</w:t>
      </w:r>
      <w:r>
        <w:tab/>
        <w:t>t</w:t>
      </w:r>
      <w:r w:rsidR="00990ACB" w:rsidRPr="003539F9">
        <w:t>he INVITE</w:t>
      </w:r>
      <w:r w:rsidR="00501A64">
        <w:t xml:space="preserve"> request</w:t>
      </w:r>
      <w:r w:rsidR="00990ACB" w:rsidRPr="003539F9">
        <w:t xml:space="preserve"> is forwarded towards the transfer Target using basic communication procedures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58AC8193" w14:textId="77777777" w:rsidR="00990ACB" w:rsidRPr="003539F9" w:rsidRDefault="00990ACB" w:rsidP="00990ACB">
      <w:pPr>
        <w:pStyle w:val="Heading4"/>
        <w:rPr>
          <w:lang w:val="nl-NL"/>
        </w:rPr>
      </w:pPr>
      <w:bookmarkStart w:id="114" w:name="_Toc509938046"/>
      <w:bookmarkStart w:id="115" w:name="_Toc123627114"/>
      <w:r w:rsidRPr="003539F9">
        <w:rPr>
          <w:lang w:val="nl-NL"/>
        </w:rPr>
        <w:t>4.5.2.8</w:t>
      </w:r>
      <w:r w:rsidRPr="003539F9">
        <w:rPr>
          <w:lang w:val="nl-NL"/>
        </w:rPr>
        <w:tab/>
        <w:t>Void</w:t>
      </w:r>
      <w:bookmarkEnd w:id="114"/>
      <w:bookmarkEnd w:id="115"/>
    </w:p>
    <w:p w14:paraId="6CF3CF53" w14:textId="77777777" w:rsidR="00990ACB" w:rsidRPr="003539F9" w:rsidRDefault="00990ACB" w:rsidP="00AD42D9">
      <w:pPr>
        <w:pStyle w:val="Heading4"/>
        <w:rPr>
          <w:lang w:val="nl-NL"/>
        </w:rPr>
      </w:pPr>
      <w:bookmarkStart w:id="116" w:name="_Toc509938047"/>
      <w:bookmarkStart w:id="117" w:name="_Toc123627115"/>
      <w:r w:rsidRPr="003539F9">
        <w:rPr>
          <w:lang w:val="nl-NL"/>
        </w:rPr>
        <w:t>4.5.2.9</w:t>
      </w:r>
      <w:r w:rsidRPr="003539F9">
        <w:rPr>
          <w:lang w:val="nl-NL"/>
        </w:rPr>
        <w:tab/>
      </w:r>
      <w:r w:rsidR="00AD42D9">
        <w:rPr>
          <w:lang w:val="nl-NL"/>
        </w:rPr>
        <w:t>Void</w:t>
      </w:r>
      <w:bookmarkEnd w:id="116"/>
      <w:bookmarkEnd w:id="117"/>
    </w:p>
    <w:p w14:paraId="606584B5" w14:textId="77777777" w:rsidR="00990ACB" w:rsidRPr="003539F9" w:rsidRDefault="00990ACB" w:rsidP="00AD42D9">
      <w:pPr>
        <w:pStyle w:val="Heading4"/>
        <w:rPr>
          <w:lang w:val="nl-NL"/>
        </w:rPr>
      </w:pPr>
      <w:bookmarkStart w:id="118" w:name="_Toc509938048"/>
      <w:bookmarkStart w:id="119" w:name="_Toc123627116"/>
      <w:r w:rsidRPr="003539F9">
        <w:rPr>
          <w:lang w:val="nl-NL"/>
        </w:rPr>
        <w:t>4.5.2.10</w:t>
      </w:r>
      <w:r w:rsidRPr="003539F9">
        <w:rPr>
          <w:lang w:val="nl-NL"/>
        </w:rPr>
        <w:tab/>
      </w:r>
      <w:r w:rsidR="00AD42D9">
        <w:rPr>
          <w:lang w:val="nl-NL"/>
        </w:rPr>
        <w:t>Void</w:t>
      </w:r>
      <w:bookmarkEnd w:id="118"/>
      <w:bookmarkEnd w:id="119"/>
    </w:p>
    <w:p w14:paraId="31A100C7" w14:textId="77777777" w:rsidR="00990ACB" w:rsidRPr="003539F9" w:rsidRDefault="00990ACB" w:rsidP="00AD42D9">
      <w:pPr>
        <w:pStyle w:val="Heading4"/>
        <w:rPr>
          <w:lang w:val="nl-NL"/>
        </w:rPr>
      </w:pPr>
      <w:bookmarkStart w:id="120" w:name="_Toc509938049"/>
      <w:bookmarkStart w:id="121" w:name="_Toc123627117"/>
      <w:r w:rsidRPr="003539F9">
        <w:rPr>
          <w:lang w:val="nl-NL"/>
        </w:rPr>
        <w:t>4.5.2.11</w:t>
      </w:r>
      <w:r w:rsidRPr="003539F9">
        <w:rPr>
          <w:lang w:val="nl-NL"/>
        </w:rPr>
        <w:tab/>
      </w:r>
      <w:r w:rsidR="00AD42D9">
        <w:rPr>
          <w:lang w:val="nl-NL"/>
        </w:rPr>
        <w:t>Void</w:t>
      </w:r>
      <w:bookmarkEnd w:id="120"/>
      <w:bookmarkEnd w:id="121"/>
    </w:p>
    <w:p w14:paraId="08A790C9" w14:textId="77777777" w:rsidR="00990ACB" w:rsidRPr="003539F9" w:rsidRDefault="00990ACB" w:rsidP="00AD42D9">
      <w:pPr>
        <w:pStyle w:val="Heading4"/>
        <w:rPr>
          <w:lang w:val="nl-NL"/>
        </w:rPr>
      </w:pPr>
      <w:bookmarkStart w:id="122" w:name="_Toc509938050"/>
      <w:bookmarkStart w:id="123" w:name="_Toc123627118"/>
      <w:r w:rsidRPr="003539F9">
        <w:rPr>
          <w:lang w:val="nl-NL"/>
        </w:rPr>
        <w:t>4.5.2.12</w:t>
      </w:r>
      <w:r w:rsidRPr="003539F9">
        <w:rPr>
          <w:lang w:val="nl-NL"/>
        </w:rPr>
        <w:tab/>
      </w:r>
      <w:r w:rsidR="00AD42D9">
        <w:rPr>
          <w:lang w:val="nl-NL"/>
        </w:rPr>
        <w:t>Void</w:t>
      </w:r>
      <w:bookmarkEnd w:id="122"/>
      <w:bookmarkEnd w:id="123"/>
    </w:p>
    <w:p w14:paraId="1F6A353B" w14:textId="77777777" w:rsidR="00990ACB" w:rsidRPr="003539F9" w:rsidRDefault="00990ACB" w:rsidP="0023270A">
      <w:pPr>
        <w:pStyle w:val="Heading4"/>
        <w:rPr>
          <w:lang w:val="nl-NL"/>
        </w:rPr>
      </w:pPr>
      <w:bookmarkStart w:id="124" w:name="_Toc509938051"/>
      <w:bookmarkStart w:id="125" w:name="_Toc123627119"/>
      <w:r w:rsidRPr="003539F9">
        <w:rPr>
          <w:lang w:val="nl-NL"/>
        </w:rPr>
        <w:t>4.5.2.13</w:t>
      </w:r>
      <w:r w:rsidRPr="003539F9">
        <w:rPr>
          <w:lang w:val="nl-NL"/>
        </w:rPr>
        <w:tab/>
      </w:r>
      <w:r w:rsidR="00AD42D9">
        <w:rPr>
          <w:lang w:val="nl-NL"/>
        </w:rPr>
        <w:t>Void</w:t>
      </w:r>
      <w:bookmarkEnd w:id="124"/>
      <w:bookmarkEnd w:id="125"/>
    </w:p>
    <w:p w14:paraId="4888D37A" w14:textId="77777777" w:rsidR="00990ACB" w:rsidRPr="003539F9" w:rsidRDefault="00990ACB" w:rsidP="00AD42D9">
      <w:pPr>
        <w:pStyle w:val="Heading4"/>
      </w:pPr>
      <w:bookmarkStart w:id="126" w:name="_Toc509938052"/>
      <w:bookmarkStart w:id="127" w:name="_Toc123627120"/>
      <w:r w:rsidRPr="003539F9">
        <w:t>4.5.2.14</w:t>
      </w:r>
      <w:r w:rsidRPr="003539F9">
        <w:tab/>
      </w:r>
      <w:r w:rsidR="00AD42D9">
        <w:t>Void</w:t>
      </w:r>
      <w:bookmarkEnd w:id="126"/>
      <w:bookmarkEnd w:id="127"/>
    </w:p>
    <w:p w14:paraId="4425CE41" w14:textId="77777777" w:rsidR="00990ACB" w:rsidRPr="003539F9" w:rsidRDefault="00990ACB" w:rsidP="00990ACB">
      <w:pPr>
        <w:pStyle w:val="Heading4"/>
      </w:pPr>
      <w:bookmarkStart w:id="128" w:name="_Toc509938053"/>
      <w:bookmarkStart w:id="129" w:name="_Toc123627121"/>
      <w:r w:rsidRPr="003539F9">
        <w:t>4.5.2.15</w:t>
      </w:r>
      <w:r w:rsidRPr="003539F9">
        <w:tab/>
        <w:t xml:space="preserve">Actions at the transfer target's </w:t>
      </w:r>
      <w:r w:rsidRPr="00FF48A0">
        <w:t>AS</w:t>
      </w:r>
      <w:bookmarkEnd w:id="128"/>
      <w:bookmarkEnd w:id="129"/>
    </w:p>
    <w:p w14:paraId="796672C5" w14:textId="77777777" w:rsidR="00990ACB" w:rsidRPr="003539F9" w:rsidRDefault="00990ACB" w:rsidP="003C63CA">
      <w:r w:rsidRPr="003539F9">
        <w:t xml:space="preserve">Basic communication procedures according to </w:t>
      </w:r>
      <w:r w:rsidR="003C63CA">
        <w:t>3GPP</w:t>
      </w:r>
      <w:r w:rsidR="0023270A">
        <w:t> </w:t>
      </w:r>
      <w:r w:rsidR="003C63CA">
        <w:t>TS</w:t>
      </w:r>
      <w:r w:rsidR="0023270A">
        <w:t> </w:t>
      </w:r>
      <w:r w:rsidR="003C63CA">
        <w:t>24.229</w:t>
      </w:r>
      <w:r w:rsidR="0023270A">
        <w:t> </w:t>
      </w:r>
      <w:r w:rsidRPr="00FF48A0">
        <w:t>[</w:t>
      </w:r>
      <w:r w:rsidR="00BA3775">
        <w:rPr>
          <w:noProof/>
        </w:rPr>
        <w:t>1</w:t>
      </w:r>
      <w:r w:rsidRPr="00FF48A0">
        <w:t>]</w:t>
      </w:r>
      <w:r w:rsidRPr="003539F9">
        <w:t xml:space="preserve"> shall apply.</w:t>
      </w:r>
    </w:p>
    <w:p w14:paraId="6A4DE3A1" w14:textId="77777777" w:rsidR="00990ACB" w:rsidRPr="003539F9" w:rsidRDefault="00990ACB" w:rsidP="00AD42D9">
      <w:pPr>
        <w:pStyle w:val="Heading4"/>
      </w:pPr>
      <w:bookmarkStart w:id="130" w:name="_Toc509938054"/>
      <w:bookmarkStart w:id="131" w:name="_Toc123627122"/>
      <w:r w:rsidRPr="003539F9">
        <w:t>4.5.2.16</w:t>
      </w:r>
      <w:r w:rsidRPr="003539F9">
        <w:tab/>
      </w:r>
      <w:r w:rsidR="00AD42D9">
        <w:t>Void</w:t>
      </w:r>
      <w:bookmarkEnd w:id="130"/>
      <w:bookmarkEnd w:id="131"/>
    </w:p>
    <w:p w14:paraId="49227F44" w14:textId="77777777" w:rsidR="00990ACB" w:rsidRPr="003539F9" w:rsidRDefault="00990ACB" w:rsidP="00990ACB">
      <w:pPr>
        <w:pStyle w:val="Heading4"/>
      </w:pPr>
      <w:bookmarkStart w:id="132" w:name="_Toc509938055"/>
      <w:bookmarkStart w:id="133" w:name="_Toc123627123"/>
      <w:r w:rsidRPr="003539F9">
        <w:t>4.5.2.17</w:t>
      </w:r>
      <w:r w:rsidRPr="003539F9">
        <w:tab/>
        <w:t xml:space="preserve">Actions at the transfer target's </w:t>
      </w:r>
      <w:r w:rsidRPr="00FF48A0">
        <w:t>UE</w:t>
      </w:r>
      <w:bookmarkEnd w:id="132"/>
      <w:bookmarkEnd w:id="133"/>
    </w:p>
    <w:p w14:paraId="4B791D22" w14:textId="77777777" w:rsidR="00990ACB" w:rsidRPr="003539F9" w:rsidRDefault="00990ACB" w:rsidP="003C63CA">
      <w:r w:rsidRPr="003539F9">
        <w:t xml:space="preserve">Basic communication procedures according to </w:t>
      </w:r>
      <w:r w:rsidR="003C63CA">
        <w:t>3GPP</w:t>
      </w:r>
      <w:r w:rsidR="0023270A">
        <w:t> </w:t>
      </w:r>
      <w:r w:rsidR="003C63CA">
        <w:t>TS</w:t>
      </w:r>
      <w:r w:rsidR="0023270A">
        <w:t> </w:t>
      </w:r>
      <w:r w:rsidR="003C63CA">
        <w:t>24.229</w:t>
      </w:r>
      <w:r w:rsidR="0023270A">
        <w:t> </w:t>
      </w:r>
      <w:r w:rsidRPr="00FF48A0">
        <w:t>[</w:t>
      </w:r>
      <w:r w:rsidR="00BA3775">
        <w:rPr>
          <w:noProof/>
        </w:rPr>
        <w:t>1</w:t>
      </w:r>
      <w:r w:rsidRPr="00FF48A0">
        <w:t>]</w:t>
      </w:r>
      <w:r w:rsidRPr="003539F9">
        <w:t xml:space="preserve"> shall apply.</w:t>
      </w:r>
    </w:p>
    <w:p w14:paraId="005F7B7F" w14:textId="77777777" w:rsidR="00990ACB" w:rsidRPr="003539F9" w:rsidRDefault="00990ACB" w:rsidP="00990ACB">
      <w:pPr>
        <w:pStyle w:val="Heading2"/>
      </w:pPr>
      <w:bookmarkStart w:id="134" w:name="_Toc509938056"/>
      <w:bookmarkStart w:id="135" w:name="_Toc123627124"/>
      <w:r w:rsidRPr="003539F9">
        <w:lastRenderedPageBreak/>
        <w:t>4.6</w:t>
      </w:r>
      <w:r w:rsidRPr="003539F9">
        <w:tab/>
        <w:t>Interaction with other services</w:t>
      </w:r>
      <w:bookmarkEnd w:id="134"/>
      <w:bookmarkEnd w:id="135"/>
    </w:p>
    <w:p w14:paraId="6A1157F4" w14:textId="77777777" w:rsidR="00990ACB" w:rsidRPr="003539F9" w:rsidRDefault="00990ACB" w:rsidP="00990ACB">
      <w:pPr>
        <w:pStyle w:val="Heading3"/>
      </w:pPr>
      <w:bookmarkStart w:id="136" w:name="_Toc509938057"/>
      <w:bookmarkStart w:id="137" w:name="_Toc123627125"/>
      <w:r w:rsidRPr="003539F9">
        <w:t>4.6.1</w:t>
      </w:r>
      <w:r w:rsidRPr="003539F9">
        <w:tab/>
        <w:t xml:space="preserve">Communication </w:t>
      </w:r>
      <w:r w:rsidRPr="00FF48A0">
        <w:t>HOLD</w:t>
      </w:r>
      <w:r w:rsidRPr="003539F9">
        <w:t xml:space="preserve"> (</w:t>
      </w:r>
      <w:r w:rsidRPr="00FF48A0">
        <w:t>HOLD</w:t>
      </w:r>
      <w:r w:rsidRPr="003539F9">
        <w:t>)</w:t>
      </w:r>
      <w:bookmarkEnd w:id="136"/>
      <w:bookmarkEnd w:id="137"/>
    </w:p>
    <w:p w14:paraId="36681AE9" w14:textId="77777777" w:rsidR="00990ACB" w:rsidRPr="003539F9" w:rsidRDefault="00990ACB" w:rsidP="00990ACB">
      <w:pPr>
        <w:keepNext/>
      </w:pPr>
      <w:r w:rsidRPr="003539F9">
        <w:t>No impact.</w:t>
      </w:r>
    </w:p>
    <w:p w14:paraId="52DD3AC1" w14:textId="77777777" w:rsidR="00990ACB" w:rsidRPr="003539F9" w:rsidRDefault="00990ACB" w:rsidP="00990ACB">
      <w:pPr>
        <w:pStyle w:val="Heading3"/>
      </w:pPr>
      <w:bookmarkStart w:id="138" w:name="_Toc509938058"/>
      <w:bookmarkStart w:id="139" w:name="_Toc123627126"/>
      <w:r w:rsidRPr="003539F9">
        <w:t>4.6.2</w:t>
      </w:r>
      <w:r w:rsidRPr="003539F9">
        <w:tab/>
        <w:t>Terminating Identification Presentation (</w:t>
      </w:r>
      <w:r w:rsidRPr="00FF48A0">
        <w:t>TIP</w:t>
      </w:r>
      <w:r w:rsidRPr="003539F9">
        <w:t>)</w:t>
      </w:r>
      <w:bookmarkEnd w:id="138"/>
      <w:bookmarkEnd w:id="139"/>
    </w:p>
    <w:p w14:paraId="0C23DD5A" w14:textId="77777777" w:rsidR="00990ACB" w:rsidRPr="003539F9" w:rsidRDefault="00990ACB" w:rsidP="00990ACB">
      <w:r w:rsidRPr="003539F9">
        <w:t>No impact.</w:t>
      </w:r>
    </w:p>
    <w:p w14:paraId="56EF7400" w14:textId="77777777" w:rsidR="00990ACB" w:rsidRPr="003539F9" w:rsidRDefault="00990ACB" w:rsidP="00990ACB">
      <w:pPr>
        <w:pStyle w:val="Heading3"/>
      </w:pPr>
      <w:bookmarkStart w:id="140" w:name="_Toc509938059"/>
      <w:bookmarkStart w:id="141" w:name="_Toc123627127"/>
      <w:r w:rsidRPr="003539F9">
        <w:t>4.6.3</w:t>
      </w:r>
      <w:r w:rsidRPr="003539F9">
        <w:tab/>
        <w:t>Terminating Identification Restriction (</w:t>
      </w:r>
      <w:r w:rsidRPr="00FF48A0">
        <w:t>TIR</w:t>
      </w:r>
      <w:r w:rsidRPr="003539F9">
        <w:t>)</w:t>
      </w:r>
      <w:bookmarkEnd w:id="140"/>
      <w:bookmarkEnd w:id="141"/>
    </w:p>
    <w:p w14:paraId="3B420795" w14:textId="77777777" w:rsidR="00990ACB" w:rsidRPr="003539F9" w:rsidRDefault="00990ACB" w:rsidP="00990ACB">
      <w:r w:rsidRPr="003539F9">
        <w:t>No impact.</w:t>
      </w:r>
    </w:p>
    <w:p w14:paraId="6F29A1F6" w14:textId="77777777" w:rsidR="00990ACB" w:rsidRPr="003539F9" w:rsidRDefault="00990ACB" w:rsidP="00990ACB">
      <w:pPr>
        <w:pStyle w:val="Heading3"/>
      </w:pPr>
      <w:bookmarkStart w:id="142" w:name="_Toc509938060"/>
      <w:bookmarkStart w:id="143" w:name="_Toc123627128"/>
      <w:r w:rsidRPr="003539F9">
        <w:t>4.6.4</w:t>
      </w:r>
      <w:r w:rsidRPr="003539F9">
        <w:tab/>
        <w:t>Originating Identification Presentation (</w:t>
      </w:r>
      <w:r w:rsidRPr="00FF48A0">
        <w:t>OIP</w:t>
      </w:r>
      <w:r w:rsidRPr="003539F9">
        <w:t>)</w:t>
      </w:r>
      <w:bookmarkEnd w:id="142"/>
      <w:bookmarkEnd w:id="143"/>
    </w:p>
    <w:p w14:paraId="2B375B78" w14:textId="77777777" w:rsidR="00990ACB" w:rsidRPr="003539F9" w:rsidRDefault="00990ACB" w:rsidP="00990ACB">
      <w:r w:rsidRPr="003539F9">
        <w:t>No impact.</w:t>
      </w:r>
    </w:p>
    <w:p w14:paraId="05BCE33D" w14:textId="77777777" w:rsidR="00990ACB" w:rsidRPr="003539F9" w:rsidRDefault="00990ACB" w:rsidP="00990ACB">
      <w:pPr>
        <w:pStyle w:val="Heading3"/>
      </w:pPr>
      <w:bookmarkStart w:id="144" w:name="_Toc509938061"/>
      <w:bookmarkStart w:id="145" w:name="_Toc123627129"/>
      <w:r w:rsidRPr="003539F9">
        <w:t>4.6.5</w:t>
      </w:r>
      <w:r w:rsidRPr="003539F9">
        <w:tab/>
        <w:t>Originating Identification Restriction (</w:t>
      </w:r>
      <w:r w:rsidRPr="00FF48A0">
        <w:t>OIR</w:t>
      </w:r>
      <w:r w:rsidRPr="003539F9">
        <w:t>)</w:t>
      </w:r>
      <w:bookmarkEnd w:id="144"/>
      <w:bookmarkEnd w:id="145"/>
    </w:p>
    <w:p w14:paraId="3A664A11" w14:textId="77777777" w:rsidR="00990ACB" w:rsidRPr="003539F9" w:rsidRDefault="00DA07CB" w:rsidP="00990ACB">
      <w:r>
        <w:t>Requirements relating to the Referred-By header field are described in subclauses </w:t>
      </w:r>
      <w:r w:rsidRPr="001D6389">
        <w:t>4.5.2.4.1.2.3</w:t>
      </w:r>
      <w:r>
        <w:t xml:space="preserve"> and </w:t>
      </w:r>
      <w:r w:rsidRPr="003539F9">
        <w:t>4.5.2.4.2.1</w:t>
      </w:r>
      <w:r>
        <w:t xml:space="preserve">. </w:t>
      </w:r>
    </w:p>
    <w:p w14:paraId="01343CC8" w14:textId="77777777" w:rsidR="00DA07CB" w:rsidRDefault="00DA07CB" w:rsidP="00DA07CB">
      <w:r>
        <w:t>On the reception of an INVITE request from the transferee, the transferor AS shall deduce the "id" related privacy requirement that the transferee has indicated in the initial call between the transferee and the transferor; and shall include a Privacy header field containing the according value in the outgoing INVITE request.</w:t>
      </w:r>
    </w:p>
    <w:p w14:paraId="4C0C6686" w14:textId="77777777" w:rsidR="00990ACB" w:rsidRPr="003539F9" w:rsidRDefault="00990ACB" w:rsidP="00DA07CB">
      <w:r w:rsidRPr="003539F9">
        <w:t xml:space="preserve">For the transferee </w:t>
      </w:r>
      <w:r w:rsidRPr="00FF48A0">
        <w:t>AS</w:t>
      </w:r>
      <w:r w:rsidRPr="003539F9">
        <w:t xml:space="preserve"> and the transfer </w:t>
      </w:r>
      <w:smartTag w:uri="urn:schemas-microsoft-com:office:smarttags" w:element="place">
        <w:smartTag w:uri="urn:schemas-microsoft-com:office:smarttags" w:element="City">
          <w:r w:rsidRPr="003539F9">
            <w:t>Target</w:t>
          </w:r>
        </w:smartTag>
        <w:r w:rsidRPr="003539F9">
          <w:t xml:space="preserve"> </w:t>
        </w:r>
        <w:smartTag w:uri="urn:schemas-microsoft-com:office:smarttags" w:element="State">
          <w:r w:rsidRPr="00FF48A0">
            <w:t>AS</w:t>
          </w:r>
        </w:smartTag>
      </w:smartTag>
      <w:r w:rsidRPr="003539F9">
        <w:t xml:space="preserve"> there is no impact.</w:t>
      </w:r>
    </w:p>
    <w:p w14:paraId="12C6006B" w14:textId="77777777" w:rsidR="00990ACB" w:rsidRPr="003539F9" w:rsidRDefault="00990ACB" w:rsidP="00990ACB">
      <w:pPr>
        <w:pStyle w:val="Heading3"/>
      </w:pPr>
      <w:bookmarkStart w:id="146" w:name="_Toc509938062"/>
      <w:bookmarkStart w:id="147" w:name="_Toc123627130"/>
      <w:r w:rsidRPr="003539F9">
        <w:t>4.6.6</w:t>
      </w:r>
      <w:r w:rsidRPr="003539F9">
        <w:tab/>
        <w:t>CONFerence Calling (</w:t>
      </w:r>
      <w:r w:rsidRPr="00FF48A0">
        <w:t>CONF</w:t>
      </w:r>
      <w:r w:rsidRPr="003539F9">
        <w:t>)</w:t>
      </w:r>
      <w:bookmarkEnd w:id="146"/>
      <w:bookmarkEnd w:id="147"/>
    </w:p>
    <w:p w14:paraId="510AD0BA" w14:textId="77777777" w:rsidR="00990ACB" w:rsidRPr="003539F9" w:rsidRDefault="00990ACB" w:rsidP="00990ACB">
      <w:r w:rsidRPr="00FF48A0">
        <w:t>ECT</w:t>
      </w:r>
      <w:r w:rsidRPr="003539F9">
        <w:t xml:space="preserve"> shall not apply when the following criteria apply:</w:t>
      </w:r>
    </w:p>
    <w:p w14:paraId="26F650D4" w14:textId="77777777" w:rsidR="00990ACB" w:rsidRPr="003539F9" w:rsidRDefault="003C63CA" w:rsidP="003C63CA">
      <w:pPr>
        <w:pStyle w:val="B10"/>
      </w:pPr>
      <w:r>
        <w:t>-</w:t>
      </w:r>
      <w:r>
        <w:tab/>
      </w:r>
      <w:r w:rsidR="00221F0F">
        <w:t xml:space="preserve">a </w:t>
      </w:r>
      <w:r w:rsidR="00990ACB" w:rsidRPr="003539F9">
        <w:t>REFER request is received in an INVITE dialog with a conference focus</w:t>
      </w:r>
      <w:r w:rsidR="00990ACB" w:rsidRPr="003539F9">
        <w:rPr>
          <w:rFonts w:hint="eastAsia"/>
          <w:lang w:eastAsia="zh-CN"/>
        </w:rPr>
        <w:t>, or</w:t>
      </w:r>
      <w:r w:rsidR="00990ACB" w:rsidRPr="003539F9">
        <w:t xml:space="preserve"> a REFER request is received in an INVITE dialog and</w:t>
      </w:r>
      <w:r w:rsidR="00990ACB" w:rsidRPr="003539F9">
        <w:rPr>
          <w:rFonts w:hint="eastAsia"/>
          <w:lang w:eastAsia="zh-CN"/>
        </w:rPr>
        <w:t xml:space="preserve"> the Refer-to header field of the REFER request indicates the public address of </w:t>
      </w:r>
      <w:r w:rsidR="00CC29EF">
        <w:rPr>
          <w:lang w:eastAsia="zh-CN"/>
        </w:rPr>
        <w:t xml:space="preserve">active dialog to </w:t>
      </w:r>
      <w:r w:rsidR="00990ACB" w:rsidRPr="003539F9">
        <w:rPr>
          <w:rFonts w:hint="eastAsia"/>
          <w:lang w:eastAsia="zh-CN"/>
        </w:rPr>
        <w:t>conference focus</w:t>
      </w:r>
      <w:r w:rsidR="00CC29EF">
        <w:rPr>
          <w:lang w:eastAsia="zh-CN"/>
        </w:rPr>
        <w:t xml:space="preserve"> which is known by the AS providing ECT</w:t>
      </w:r>
      <w:r w:rsidR="00990ACB" w:rsidRPr="003539F9">
        <w:t>; and</w:t>
      </w:r>
    </w:p>
    <w:p w14:paraId="5287A603" w14:textId="77777777" w:rsidR="00990ACB" w:rsidRPr="003539F9" w:rsidRDefault="003C63CA" w:rsidP="003C63CA">
      <w:pPr>
        <w:pStyle w:val="B10"/>
      </w:pPr>
      <w:r>
        <w:t>-</w:t>
      </w:r>
      <w:r>
        <w:tab/>
      </w:r>
      <w:r w:rsidR="00221F0F">
        <w:t>t</w:t>
      </w:r>
      <w:r w:rsidR="00221F0F" w:rsidRPr="003539F9">
        <w:t xml:space="preserve">he </w:t>
      </w:r>
      <w:r w:rsidR="00990ACB" w:rsidRPr="003539F9">
        <w:t>REFER</w:t>
      </w:r>
      <w:r w:rsidR="00221F0F">
        <w:t xml:space="preserve"> request</w:t>
      </w:r>
      <w:r w:rsidR="00990ACB" w:rsidRPr="003539F9">
        <w:t xml:space="preserve"> is originated by the conference controller, the conference controller is the user that created and owns the conference.</w:t>
      </w:r>
    </w:p>
    <w:p w14:paraId="38F8A87E" w14:textId="77777777" w:rsidR="00990ACB" w:rsidRPr="003539F9" w:rsidRDefault="00990ACB" w:rsidP="003C63CA">
      <w:r w:rsidRPr="003539F9">
        <w:t xml:space="preserve">An </w:t>
      </w:r>
      <w:r w:rsidRPr="00FF48A0">
        <w:t>AS</w:t>
      </w:r>
      <w:r w:rsidRPr="003539F9">
        <w:t xml:space="preserve"> can determine that an established INVITE dialog is terminated at a conference focus because according to </w:t>
      </w:r>
      <w:r w:rsidR="003C63CA">
        <w:t>3GPP</w:t>
      </w:r>
      <w:r w:rsidR="0023270A">
        <w:t> </w:t>
      </w:r>
      <w:r w:rsidR="003C63CA">
        <w:t>TS</w:t>
      </w:r>
      <w:r w:rsidR="0023270A">
        <w:t> </w:t>
      </w:r>
      <w:r w:rsidR="003C63CA">
        <w:t>24.605</w:t>
      </w:r>
      <w:r w:rsidR="0023270A">
        <w:t> </w:t>
      </w:r>
      <w:r w:rsidRPr="00FF48A0">
        <w:t>[</w:t>
      </w:r>
      <w:r w:rsidR="00BA3775">
        <w:rPr>
          <w:noProof/>
        </w:rPr>
        <w:t>9</w:t>
      </w:r>
      <w:r w:rsidRPr="00FF48A0">
        <w:t>]</w:t>
      </w:r>
      <w:r w:rsidRPr="003539F9">
        <w:t xml:space="preserve"> it either:</w:t>
      </w:r>
    </w:p>
    <w:p w14:paraId="3664B6BA" w14:textId="77777777" w:rsidR="00990ACB" w:rsidRPr="003539F9" w:rsidRDefault="003C63CA" w:rsidP="003C63CA">
      <w:pPr>
        <w:pStyle w:val="B10"/>
      </w:pPr>
      <w:r>
        <w:t>-</w:t>
      </w:r>
      <w:r>
        <w:tab/>
      </w:r>
      <w:r w:rsidR="00990ACB" w:rsidRPr="003539F9">
        <w:t xml:space="preserve">has received a 1xx or 2xx response to the INVITE request with an </w:t>
      </w:r>
      <w:r w:rsidR="00990ACB">
        <w:t>"</w:t>
      </w:r>
      <w:r w:rsidR="00990ACB" w:rsidRPr="003539F9">
        <w:t>isfocus</w:t>
      </w:r>
      <w:r w:rsidR="00990ACB">
        <w:t>"</w:t>
      </w:r>
      <w:r w:rsidR="00990ACB" w:rsidRPr="003539F9">
        <w:t xml:space="preserve"> feature parameter in the Contact header field; or</w:t>
      </w:r>
    </w:p>
    <w:p w14:paraId="50C2C5F3" w14:textId="77777777" w:rsidR="00990ACB" w:rsidRPr="003539F9" w:rsidRDefault="003C63CA" w:rsidP="003C63CA">
      <w:pPr>
        <w:pStyle w:val="B10"/>
      </w:pPr>
      <w:r>
        <w:t>-</w:t>
      </w:r>
      <w:r>
        <w:tab/>
      </w:r>
      <w:r w:rsidR="00990ACB" w:rsidRPr="003539F9">
        <w:t xml:space="preserve">has received an INVITE with an </w:t>
      </w:r>
      <w:r w:rsidR="00990ACB">
        <w:t>"</w:t>
      </w:r>
      <w:r w:rsidR="00990ACB" w:rsidRPr="003539F9">
        <w:t>isfocus</w:t>
      </w:r>
      <w:r w:rsidR="00990ACB">
        <w:t>"</w:t>
      </w:r>
      <w:r w:rsidR="00990ACB" w:rsidRPr="003539F9">
        <w:t xml:space="preserve"> feature parameter in the Contact header field.</w:t>
      </w:r>
    </w:p>
    <w:p w14:paraId="5B30E6F3" w14:textId="77777777" w:rsidR="00990ACB" w:rsidRPr="002D1948" w:rsidRDefault="00990ACB" w:rsidP="00990ACB">
      <w:pPr>
        <w:pStyle w:val="Heading3"/>
      </w:pPr>
      <w:bookmarkStart w:id="148" w:name="_Toc509938063"/>
      <w:bookmarkStart w:id="149" w:name="_Toc123627131"/>
      <w:r w:rsidRPr="002D1948">
        <w:t>4.6.7</w:t>
      </w:r>
      <w:r w:rsidRPr="002D1948">
        <w:tab/>
        <w:t>Communication DIVersion Services (CDIV)</w:t>
      </w:r>
      <w:bookmarkEnd w:id="148"/>
      <w:bookmarkEnd w:id="149"/>
    </w:p>
    <w:p w14:paraId="7E18D2CA" w14:textId="77777777" w:rsidR="00990ACB" w:rsidRPr="002D1948" w:rsidRDefault="00990ACB" w:rsidP="00990ACB">
      <w:r w:rsidRPr="002D1948">
        <w:t>No impact.</w:t>
      </w:r>
    </w:p>
    <w:p w14:paraId="195B7969" w14:textId="77777777" w:rsidR="00990ACB" w:rsidRPr="003539F9" w:rsidRDefault="00990ACB" w:rsidP="00990ACB">
      <w:pPr>
        <w:pStyle w:val="Heading3"/>
      </w:pPr>
      <w:bookmarkStart w:id="150" w:name="_Toc509938064"/>
      <w:bookmarkStart w:id="151" w:name="_Toc123627132"/>
      <w:r w:rsidRPr="003539F9">
        <w:t>4.6.8</w:t>
      </w:r>
      <w:r w:rsidRPr="003539F9">
        <w:tab/>
        <w:t>Malicious Communication IDentification (</w:t>
      </w:r>
      <w:r w:rsidRPr="00FF48A0">
        <w:t>MCID</w:t>
      </w:r>
      <w:r w:rsidRPr="003539F9">
        <w:t>)</w:t>
      </w:r>
      <w:bookmarkEnd w:id="150"/>
      <w:bookmarkEnd w:id="151"/>
      <w:r w:rsidRPr="003539F9">
        <w:tab/>
      </w:r>
    </w:p>
    <w:p w14:paraId="654D6584" w14:textId="77777777" w:rsidR="00990ACB" w:rsidRPr="003539F9" w:rsidRDefault="00990ACB" w:rsidP="00990ACB">
      <w:r w:rsidRPr="003539F9">
        <w:t>No impact.</w:t>
      </w:r>
    </w:p>
    <w:p w14:paraId="653C77E1" w14:textId="77777777" w:rsidR="00990ACB" w:rsidRPr="003539F9" w:rsidRDefault="00990ACB" w:rsidP="00990ACB">
      <w:pPr>
        <w:pStyle w:val="Heading3"/>
      </w:pPr>
      <w:bookmarkStart w:id="152" w:name="_Toc509938065"/>
      <w:bookmarkStart w:id="153" w:name="_Toc123627133"/>
      <w:r w:rsidRPr="003539F9">
        <w:lastRenderedPageBreak/>
        <w:t>4.6.9</w:t>
      </w:r>
      <w:r w:rsidRPr="003539F9">
        <w:tab/>
        <w:t>Anonymous Communication Rejection and Communication Barring (</w:t>
      </w:r>
      <w:r w:rsidRPr="00FF48A0">
        <w:t>ACR</w:t>
      </w:r>
      <w:r w:rsidRPr="003539F9">
        <w:t>/CB)</w:t>
      </w:r>
      <w:bookmarkEnd w:id="152"/>
      <w:bookmarkEnd w:id="153"/>
    </w:p>
    <w:p w14:paraId="5BCFE766" w14:textId="77777777" w:rsidR="00990ACB" w:rsidRPr="003539F9" w:rsidRDefault="00990ACB" w:rsidP="00990ACB">
      <w:r w:rsidRPr="003539F9">
        <w:t xml:space="preserve">For the transferor </w:t>
      </w:r>
      <w:r w:rsidRPr="00FF48A0">
        <w:t>AS</w:t>
      </w:r>
      <w:r w:rsidRPr="003539F9">
        <w:t xml:space="preserve"> the following applies:</w:t>
      </w:r>
    </w:p>
    <w:p w14:paraId="51ED2D23" w14:textId="77777777" w:rsidR="00990ACB" w:rsidRPr="003539F9" w:rsidRDefault="003C63CA" w:rsidP="003C63CA">
      <w:pPr>
        <w:pStyle w:val="B10"/>
      </w:pPr>
      <w:r>
        <w:t>-</w:t>
      </w:r>
      <w:r>
        <w:tab/>
      </w:r>
      <w:r w:rsidR="00221F0F">
        <w:t>The transferor AS s</w:t>
      </w:r>
      <w:r w:rsidR="00990ACB" w:rsidRPr="003539F9">
        <w:t xml:space="preserve">hall not accept transfer requests with a transfer </w:t>
      </w:r>
      <w:r w:rsidR="00221F0F">
        <w:t>t</w:t>
      </w:r>
      <w:r w:rsidR="00221F0F" w:rsidRPr="003539F9">
        <w:t xml:space="preserve">arget </w:t>
      </w:r>
      <w:r w:rsidR="00990ACB" w:rsidRPr="003539F9">
        <w:t>that is barred by the served users Outgoing Communication Barring (</w:t>
      </w:r>
      <w:r w:rsidR="00990ACB" w:rsidRPr="00FF48A0">
        <w:t>OCB</w:t>
      </w:r>
      <w:r w:rsidR="00990ACB" w:rsidRPr="003539F9">
        <w:t>) rules.</w:t>
      </w:r>
    </w:p>
    <w:p w14:paraId="12E985F0" w14:textId="77777777" w:rsidR="00990ACB" w:rsidRPr="003539F9" w:rsidRDefault="003C63CA" w:rsidP="003C63CA">
      <w:pPr>
        <w:pStyle w:val="B10"/>
      </w:pPr>
      <w:r>
        <w:t>-</w:t>
      </w:r>
      <w:r>
        <w:tab/>
      </w:r>
      <w:r w:rsidR="00990ACB" w:rsidRPr="003539F9">
        <w:t xml:space="preserve">For the transferee </w:t>
      </w:r>
      <w:r w:rsidR="00990ACB" w:rsidRPr="00FF48A0">
        <w:t>AS</w:t>
      </w:r>
      <w:r w:rsidR="00990ACB" w:rsidRPr="003539F9">
        <w:t xml:space="preserve"> and the transfer </w:t>
      </w:r>
      <w:r w:rsidR="00221F0F">
        <w:t>t</w:t>
      </w:r>
      <w:r w:rsidR="00221F0F" w:rsidRPr="003539F9">
        <w:t xml:space="preserve">arget </w:t>
      </w:r>
      <w:r w:rsidR="00990ACB" w:rsidRPr="00FF48A0">
        <w:t>AS</w:t>
      </w:r>
      <w:r w:rsidR="00990ACB" w:rsidRPr="003539F9">
        <w:t xml:space="preserve"> there is no impact.</w:t>
      </w:r>
    </w:p>
    <w:p w14:paraId="23C40315" w14:textId="77777777" w:rsidR="00990ACB" w:rsidRPr="003539F9" w:rsidRDefault="00990ACB" w:rsidP="00990ACB">
      <w:pPr>
        <w:pStyle w:val="Heading3"/>
      </w:pPr>
      <w:bookmarkStart w:id="154" w:name="_Toc509938066"/>
      <w:bookmarkStart w:id="155" w:name="_Toc123627134"/>
      <w:r>
        <w:t>4.6.10</w:t>
      </w:r>
      <w:r>
        <w:tab/>
      </w:r>
      <w:r w:rsidRPr="003539F9">
        <w:t>Explicit Communication Transfer (</w:t>
      </w:r>
      <w:r w:rsidRPr="00FF48A0">
        <w:t>ECT</w:t>
      </w:r>
      <w:r w:rsidRPr="003539F9">
        <w:t>)</w:t>
      </w:r>
      <w:bookmarkEnd w:id="154"/>
      <w:bookmarkEnd w:id="155"/>
    </w:p>
    <w:p w14:paraId="31B70DA1" w14:textId="77777777" w:rsidR="00990ACB" w:rsidRPr="003539F9" w:rsidRDefault="00990ACB" w:rsidP="00990ACB">
      <w:pPr>
        <w:pStyle w:val="Heading4"/>
      </w:pPr>
      <w:bookmarkStart w:id="156" w:name="_Toc509938067"/>
      <w:bookmarkStart w:id="157" w:name="_Toc123627135"/>
      <w:r w:rsidRPr="003539F9">
        <w:t>4.6.10.1</w:t>
      </w:r>
      <w:r w:rsidRPr="003539F9">
        <w:tab/>
        <w:t>Determine whether a previously transferred communication is transferred again</w:t>
      </w:r>
      <w:bookmarkEnd w:id="156"/>
      <w:bookmarkEnd w:id="157"/>
    </w:p>
    <w:p w14:paraId="56929A86" w14:textId="77777777" w:rsidR="00990ACB" w:rsidRPr="003539F9" w:rsidRDefault="00990ACB" w:rsidP="00990ACB">
      <w:r w:rsidRPr="003539F9">
        <w:t xml:space="preserve">See </w:t>
      </w:r>
      <w:r w:rsidR="0023270A">
        <w:t>sub</w:t>
      </w:r>
      <w:r w:rsidRPr="003539F9">
        <w:t>clause</w:t>
      </w:r>
      <w:r w:rsidR="0023270A">
        <w:t> </w:t>
      </w:r>
      <w:r w:rsidRPr="003539F9">
        <w:t xml:space="preserve">4.5.2.4.1 on the criteria that determine that a REFER request is to be treated </w:t>
      </w:r>
      <w:r w:rsidRPr="00FF48A0">
        <w:t>as</w:t>
      </w:r>
      <w:r w:rsidRPr="003539F9">
        <w:t xml:space="preserve"> a request for transfer of an existing communication.</w:t>
      </w:r>
    </w:p>
    <w:p w14:paraId="513EF9FE" w14:textId="77777777" w:rsidR="00990ACB" w:rsidRPr="003539F9" w:rsidRDefault="00990ACB" w:rsidP="00990ACB">
      <w:r w:rsidRPr="003539F9">
        <w:t>Additionally the following criteria should apply for this interaction case to apply:</w:t>
      </w:r>
    </w:p>
    <w:p w14:paraId="78097404" w14:textId="77777777" w:rsidR="00990ACB" w:rsidRPr="003539F9" w:rsidRDefault="003C63CA" w:rsidP="003C63CA">
      <w:pPr>
        <w:pStyle w:val="B10"/>
      </w:pPr>
      <w:r>
        <w:t>-</w:t>
      </w:r>
      <w:r>
        <w:tab/>
      </w:r>
      <w:r w:rsidR="00990ACB" w:rsidRPr="003539F9">
        <w:t>The INVITE dialog on which the REFER</w:t>
      </w:r>
      <w:r w:rsidR="00221F0F">
        <w:t xml:space="preserve"> request</w:t>
      </w:r>
      <w:r w:rsidR="00990ACB" w:rsidRPr="003539F9">
        <w:t xml:space="preserve"> is received is a previously transferred communication, for which the current </w:t>
      </w:r>
      <w:r w:rsidR="00990ACB" w:rsidRPr="00FF48A0">
        <w:t>ECT</w:t>
      </w:r>
      <w:r w:rsidR="00990ACB" w:rsidRPr="003539F9">
        <w:t xml:space="preserve"> instance had the </w:t>
      </w:r>
      <w:r w:rsidR="00221F0F">
        <w:t>t</w:t>
      </w:r>
      <w:r w:rsidR="00221F0F" w:rsidRPr="003539F9">
        <w:t xml:space="preserve">ransferor </w:t>
      </w:r>
      <w:r w:rsidR="00990ACB" w:rsidRPr="003539F9">
        <w:t>role.</w:t>
      </w:r>
    </w:p>
    <w:p w14:paraId="1DB4A921" w14:textId="77777777" w:rsidR="00990ACB" w:rsidRPr="003539F9" w:rsidRDefault="00990ACB" w:rsidP="00990ACB">
      <w:pPr>
        <w:pStyle w:val="Heading4"/>
      </w:pPr>
      <w:bookmarkStart w:id="158" w:name="_Toc509938068"/>
      <w:bookmarkStart w:id="159" w:name="_Toc123627136"/>
      <w:r w:rsidRPr="003539F9">
        <w:t>4.6.10.2</w:t>
      </w:r>
      <w:r w:rsidRPr="003539F9">
        <w:tab/>
        <w:t>Handling of transfer requests</w:t>
      </w:r>
      <w:bookmarkEnd w:id="158"/>
      <w:bookmarkEnd w:id="159"/>
    </w:p>
    <w:p w14:paraId="36C90B37" w14:textId="77777777" w:rsidR="00990ACB" w:rsidRPr="003539F9" w:rsidRDefault="00990ACB" w:rsidP="00990ACB">
      <w:r w:rsidRPr="003539F9">
        <w:t xml:space="preserve">When a REFER request is received and the criteria of </w:t>
      </w:r>
      <w:r w:rsidR="0023270A">
        <w:t>sub</w:t>
      </w:r>
      <w:r w:rsidRPr="003539F9">
        <w:t>clause</w:t>
      </w:r>
      <w:r w:rsidR="0023270A">
        <w:t> </w:t>
      </w:r>
      <w:r w:rsidRPr="003539F9">
        <w:t xml:space="preserve">4.6.10.1 apply, then the </w:t>
      </w:r>
      <w:r w:rsidRPr="00FF48A0">
        <w:t>AS</w:t>
      </w:r>
      <w:r w:rsidRPr="003539F9">
        <w:t xml:space="preserve"> shall perform the following steps:</w:t>
      </w:r>
    </w:p>
    <w:p w14:paraId="59C0079C" w14:textId="77777777" w:rsidR="00990ACB" w:rsidRPr="003539F9" w:rsidRDefault="00221F0F" w:rsidP="00221F0F">
      <w:pPr>
        <w:pStyle w:val="B10"/>
      </w:pPr>
      <w:r>
        <w:t>1)</w:t>
      </w:r>
      <w:r>
        <w:tab/>
      </w:r>
      <w:r w:rsidR="00990ACB" w:rsidRPr="003539F9">
        <w:t xml:space="preserve">Create a new </w:t>
      </w:r>
      <w:r w:rsidR="00990ACB" w:rsidRPr="00AC77E3">
        <w:t>ECT</w:t>
      </w:r>
      <w:r w:rsidR="00990ACB" w:rsidRPr="003539F9">
        <w:t xml:space="preserve"> </w:t>
      </w:r>
      <w:r>
        <w:t>s</w:t>
      </w:r>
      <w:r w:rsidR="00990ACB" w:rsidRPr="003539F9">
        <w:t xml:space="preserve">ession </w:t>
      </w:r>
      <w:r>
        <w:t>i</w:t>
      </w:r>
      <w:r w:rsidR="00990ACB" w:rsidRPr="003539F9">
        <w:t xml:space="preserve">dentifier URI addressed to this </w:t>
      </w:r>
      <w:r w:rsidR="00990ACB" w:rsidRPr="00AC77E3">
        <w:t>AS</w:t>
      </w:r>
      <w:r w:rsidR="00990ACB" w:rsidRPr="003539F9">
        <w:t>. The URI shall be created in such a way that a new dialog set up towards this URI can be easily correlated with the current REFER dialog.</w:t>
      </w:r>
    </w:p>
    <w:p w14:paraId="36F0C237" w14:textId="77777777" w:rsidR="00990ACB" w:rsidRPr="003539F9" w:rsidRDefault="00221F0F" w:rsidP="00221F0F">
      <w:pPr>
        <w:pStyle w:val="B10"/>
      </w:pPr>
      <w:r>
        <w:t>2)</w:t>
      </w:r>
      <w:r>
        <w:tab/>
      </w:r>
      <w:r w:rsidR="00990ACB" w:rsidRPr="003539F9">
        <w:t xml:space="preserve">The </w:t>
      </w:r>
      <w:r w:rsidR="00990ACB" w:rsidRPr="00FF48A0">
        <w:t>AS</w:t>
      </w:r>
      <w:r w:rsidR="00990ACB" w:rsidRPr="003539F9">
        <w:t xml:space="preserve"> stores the value of the Refer-To header field (transfer target) from the REFER request and links it to the </w:t>
      </w:r>
      <w:r w:rsidR="00990ACB" w:rsidRPr="00FF48A0">
        <w:t>ECT</w:t>
      </w:r>
      <w:r w:rsidR="00990ACB" w:rsidRPr="003539F9">
        <w:t xml:space="preserve"> </w:t>
      </w:r>
      <w:r>
        <w:t>s</w:t>
      </w:r>
      <w:r w:rsidR="00990ACB" w:rsidRPr="003539F9">
        <w:t xml:space="preserve">ession </w:t>
      </w:r>
      <w:r>
        <w:t>i</w:t>
      </w:r>
      <w:r w:rsidR="00990ACB" w:rsidRPr="003539F9">
        <w:t>dentifier URI.</w:t>
      </w:r>
    </w:p>
    <w:p w14:paraId="4D5789F4" w14:textId="77777777" w:rsidR="00990ACB" w:rsidRPr="003539F9" w:rsidRDefault="00221F0F" w:rsidP="00221F0F">
      <w:pPr>
        <w:pStyle w:val="B10"/>
      </w:pPr>
      <w:r>
        <w:t>3)</w:t>
      </w:r>
      <w:r>
        <w:tab/>
      </w:r>
      <w:r w:rsidR="00990ACB" w:rsidRPr="003539F9">
        <w:t xml:space="preserve">The </w:t>
      </w:r>
      <w:r w:rsidR="00990ACB" w:rsidRPr="00FF48A0">
        <w:t>AS</w:t>
      </w:r>
      <w:r w:rsidR="00990ACB" w:rsidRPr="003539F9">
        <w:t xml:space="preserve"> replaces the Refer-To header field with the </w:t>
      </w:r>
      <w:r w:rsidR="00990ACB" w:rsidRPr="00FF48A0">
        <w:t>ECT</w:t>
      </w:r>
      <w:r w:rsidR="00990ACB" w:rsidRPr="003539F9">
        <w:t xml:space="preserve"> </w:t>
      </w:r>
      <w:r>
        <w:t>s</w:t>
      </w:r>
      <w:r w:rsidR="00990ACB" w:rsidRPr="003539F9">
        <w:t xml:space="preserve">ession </w:t>
      </w:r>
      <w:r>
        <w:t>i</w:t>
      </w:r>
      <w:r w:rsidR="00990ACB" w:rsidRPr="003539F9">
        <w:t xml:space="preserve">dentifier URI from step 1). (This ensures that this </w:t>
      </w:r>
      <w:r w:rsidR="00990ACB" w:rsidRPr="00FF48A0">
        <w:t>AS</w:t>
      </w:r>
      <w:r w:rsidR="00990ACB" w:rsidRPr="003539F9">
        <w:t xml:space="preserve"> remains in the loop when the transferee sets up the communication with the transfer target.).</w:t>
      </w:r>
    </w:p>
    <w:p w14:paraId="3254248B" w14:textId="77777777" w:rsidR="00990ACB" w:rsidRPr="003539F9" w:rsidRDefault="00221F0F" w:rsidP="00221F0F">
      <w:pPr>
        <w:pStyle w:val="B10"/>
      </w:pPr>
      <w:r>
        <w:t>4)</w:t>
      </w:r>
      <w:r>
        <w:tab/>
      </w:r>
      <w:r w:rsidR="00990ACB" w:rsidRPr="003539F9">
        <w:t xml:space="preserve">The </w:t>
      </w:r>
      <w:r w:rsidR="00990ACB" w:rsidRPr="00FF48A0">
        <w:t>AS</w:t>
      </w:r>
      <w:r w:rsidR="00990ACB" w:rsidRPr="003539F9">
        <w:t xml:space="preserve"> forwards the REFER request to the transferee using basic communication procedures </w:t>
      </w:r>
      <w:r>
        <w:t xml:space="preserve">in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610AA63C" w14:textId="77777777" w:rsidR="00990ACB" w:rsidRPr="003539F9" w:rsidRDefault="00990ACB" w:rsidP="00990ACB">
      <w:pPr>
        <w:pStyle w:val="Heading4"/>
      </w:pPr>
      <w:bookmarkStart w:id="160" w:name="_Toc509938069"/>
      <w:bookmarkStart w:id="161" w:name="_Toc123627137"/>
      <w:r w:rsidRPr="003539F9">
        <w:t>4.6.10.3</w:t>
      </w:r>
      <w:r w:rsidRPr="003539F9">
        <w:tab/>
        <w:t xml:space="preserve">Actions when this </w:t>
      </w:r>
      <w:r w:rsidRPr="00FF48A0">
        <w:t>ECT</w:t>
      </w:r>
      <w:r w:rsidRPr="003539F9">
        <w:t xml:space="preserve"> instance is invoked again by the transferred communication</w:t>
      </w:r>
      <w:bookmarkEnd w:id="160"/>
      <w:bookmarkEnd w:id="161"/>
    </w:p>
    <w:p w14:paraId="70983F69" w14:textId="77777777" w:rsidR="00990ACB" w:rsidRPr="003539F9" w:rsidRDefault="00990ACB" w:rsidP="00990ACB">
      <w:r w:rsidRPr="003539F9">
        <w:t xml:space="preserve">When an INVITE is received targeted at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created earlier in </w:t>
      </w:r>
      <w:r w:rsidR="0023270A">
        <w:t>sub</w:t>
      </w:r>
      <w:r w:rsidRPr="003539F9">
        <w:t>clause</w:t>
      </w:r>
      <w:r w:rsidR="0023270A">
        <w:t> </w:t>
      </w:r>
      <w:r w:rsidRPr="003539F9">
        <w:t xml:space="preserve">4.6.10.2, the </w:t>
      </w:r>
      <w:r w:rsidRPr="00FF48A0">
        <w:t>AS</w:t>
      </w:r>
      <w:r w:rsidRPr="003539F9">
        <w:t xml:space="preserve"> shall perform the following actions:</w:t>
      </w:r>
    </w:p>
    <w:p w14:paraId="1BC58367" w14:textId="77777777" w:rsidR="00990ACB" w:rsidRPr="003539F9" w:rsidRDefault="00221F0F" w:rsidP="00221F0F">
      <w:pPr>
        <w:pStyle w:val="B10"/>
      </w:pPr>
      <w:r>
        <w:t>1)</w:t>
      </w:r>
      <w:r>
        <w:tab/>
      </w:r>
      <w:r w:rsidR="00990ACB" w:rsidRPr="003539F9">
        <w:t xml:space="preserve">The </w:t>
      </w:r>
      <w:r w:rsidR="00990ACB" w:rsidRPr="00FF48A0">
        <w:t>AS</w:t>
      </w:r>
      <w:r w:rsidR="00990ACB" w:rsidRPr="003539F9">
        <w:t xml:space="preserve"> replaces the request URI with the stored Refer-To header field value linked to the specific </w:t>
      </w:r>
      <w:r w:rsidR="00990ACB" w:rsidRPr="00FF48A0">
        <w:t>ECT</w:t>
      </w:r>
      <w:r w:rsidR="00990ACB" w:rsidRPr="003539F9">
        <w:t xml:space="preserve"> </w:t>
      </w:r>
      <w:r>
        <w:t>s</w:t>
      </w:r>
      <w:r w:rsidR="00990ACB" w:rsidRPr="003539F9">
        <w:t xml:space="preserve">ession </w:t>
      </w:r>
      <w:r>
        <w:t>i</w:t>
      </w:r>
      <w:r w:rsidR="00990ACB" w:rsidRPr="003539F9">
        <w:t>dentifier URI.</w:t>
      </w:r>
    </w:p>
    <w:p w14:paraId="034EBB65" w14:textId="77777777" w:rsidR="00990ACB" w:rsidRPr="003539F9" w:rsidRDefault="00990ACB" w:rsidP="00990ACB">
      <w:pPr>
        <w:pStyle w:val="NO"/>
      </w:pPr>
      <w:r w:rsidRPr="003539F9">
        <w:t>NOTE:</w:t>
      </w:r>
      <w:r w:rsidRPr="003539F9">
        <w:tab/>
        <w:t xml:space="preserve">If needed the </w:t>
      </w:r>
      <w:r w:rsidRPr="00FF48A0">
        <w:t>AS</w:t>
      </w:r>
      <w:r w:rsidRPr="003539F9">
        <w:t xml:space="preserve"> may generate charging events to charge for the extra leg.</w:t>
      </w:r>
    </w:p>
    <w:p w14:paraId="7E77D546" w14:textId="77777777" w:rsidR="00990ACB" w:rsidRPr="003539F9" w:rsidRDefault="00221F0F" w:rsidP="00221F0F">
      <w:pPr>
        <w:pStyle w:val="B10"/>
      </w:pPr>
      <w:r>
        <w:t>2)</w:t>
      </w:r>
      <w:r>
        <w:tab/>
      </w:r>
      <w:r w:rsidR="00990ACB" w:rsidRPr="003539F9">
        <w:t xml:space="preserve">The </w:t>
      </w:r>
      <w:r w:rsidR="00990ACB" w:rsidRPr="00FF48A0">
        <w:t>AS</w:t>
      </w:r>
      <w:r w:rsidR="00990ACB" w:rsidRPr="003539F9">
        <w:t xml:space="preserve"> forwards the INVITE request towards the transfer target using basic communication procedures </w:t>
      </w:r>
      <w:r>
        <w:t xml:space="preserve">in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563DD87D" w14:textId="77777777" w:rsidR="006B2C44" w:rsidRPr="00F41051" w:rsidRDefault="006B2C44" w:rsidP="006B2C44">
      <w:pPr>
        <w:pStyle w:val="Heading3"/>
      </w:pPr>
      <w:bookmarkStart w:id="162" w:name="_Toc509938070"/>
      <w:bookmarkStart w:id="163" w:name="_Toc123627138"/>
      <w:r>
        <w:t>4.6.11</w:t>
      </w:r>
      <w:r w:rsidRPr="00F41051">
        <w:tab/>
      </w:r>
      <w:r>
        <w:t>Enhanced Calling Name (eCNAM</w:t>
      </w:r>
      <w:r w:rsidRPr="00F41051">
        <w:t>)</w:t>
      </w:r>
      <w:bookmarkEnd w:id="162"/>
      <w:bookmarkEnd w:id="163"/>
    </w:p>
    <w:p w14:paraId="1DA72022" w14:textId="77777777" w:rsidR="006B2C44" w:rsidRDefault="006B2C44" w:rsidP="006B2C44">
      <w:r>
        <w:t>On an established session with an eCNAM subscriber, if a blind transfer takes place, the AS sends a new INVITE request to the transferee without eCNAM information about the transferor.</w:t>
      </w:r>
    </w:p>
    <w:p w14:paraId="2F888155" w14:textId="77777777" w:rsidR="000236AA" w:rsidRDefault="000236AA" w:rsidP="000236AA">
      <w:pPr>
        <w:pStyle w:val="Heading3"/>
      </w:pPr>
      <w:bookmarkStart w:id="164" w:name="_Toc510015736"/>
      <w:bookmarkStart w:id="165" w:name="_Toc509938071"/>
      <w:bookmarkStart w:id="166" w:name="_Toc123627139"/>
      <w:r>
        <w:lastRenderedPageBreak/>
        <w:t>4.6.1</w:t>
      </w:r>
      <w:r w:rsidRPr="00EB3A7F">
        <w:rPr>
          <w:lang w:val="en-GB"/>
        </w:rPr>
        <w:t>2</w:t>
      </w:r>
      <w:r w:rsidRPr="00A57C6B">
        <w:tab/>
      </w:r>
      <w:bookmarkEnd w:id="164"/>
      <w:r w:rsidRPr="00B82BC9">
        <w:t>Multi-</w:t>
      </w:r>
      <w:r>
        <w:t>Device (MuD)</w:t>
      </w:r>
      <w:bookmarkEnd w:id="166"/>
    </w:p>
    <w:p w14:paraId="22D67093" w14:textId="77777777" w:rsidR="000236AA" w:rsidRDefault="000236AA" w:rsidP="000236AA">
      <w:r>
        <w:t>No impact.</w:t>
      </w:r>
    </w:p>
    <w:p w14:paraId="17A970F3" w14:textId="77777777" w:rsidR="000236AA" w:rsidRDefault="000236AA" w:rsidP="000236AA">
      <w:pPr>
        <w:pStyle w:val="Heading3"/>
      </w:pPr>
      <w:bookmarkStart w:id="167" w:name="_Toc123627140"/>
      <w:r>
        <w:t>4.6.</w:t>
      </w:r>
      <w:r w:rsidRPr="00EB3A7F">
        <w:rPr>
          <w:lang w:val="en-GB"/>
        </w:rPr>
        <w:t>13</w:t>
      </w:r>
      <w:r w:rsidRPr="00A57C6B">
        <w:tab/>
      </w:r>
      <w:r>
        <w:t>M</w:t>
      </w:r>
      <w:r w:rsidRPr="00B82BC9">
        <w:t>ulti-Identity</w:t>
      </w:r>
      <w:r>
        <w:t xml:space="preserve"> (MiD)</w:t>
      </w:r>
      <w:bookmarkEnd w:id="167"/>
    </w:p>
    <w:p w14:paraId="5A5EE0EF" w14:textId="77777777" w:rsidR="000236AA" w:rsidRDefault="000236AA" w:rsidP="000236AA">
      <w:r>
        <w:t>No impact.</w:t>
      </w:r>
    </w:p>
    <w:p w14:paraId="04E815AE" w14:textId="77777777" w:rsidR="00990ACB" w:rsidRPr="003539F9" w:rsidRDefault="00990ACB" w:rsidP="00990ACB">
      <w:pPr>
        <w:pStyle w:val="Heading2"/>
      </w:pPr>
      <w:bookmarkStart w:id="168" w:name="_Toc123627141"/>
      <w:r w:rsidRPr="003539F9">
        <w:t>4.7</w:t>
      </w:r>
      <w:r w:rsidRPr="003539F9">
        <w:tab/>
        <w:t>Interworking with other networks</w:t>
      </w:r>
      <w:bookmarkEnd w:id="165"/>
      <w:bookmarkEnd w:id="168"/>
    </w:p>
    <w:p w14:paraId="56947A6B" w14:textId="77777777" w:rsidR="00990ACB" w:rsidRPr="003539F9" w:rsidRDefault="00990ACB" w:rsidP="00AD42D9">
      <w:pPr>
        <w:pStyle w:val="Heading3"/>
      </w:pPr>
      <w:bookmarkStart w:id="169" w:name="_Toc509938072"/>
      <w:bookmarkStart w:id="170" w:name="_Toc123627142"/>
      <w:r w:rsidRPr="003539F9">
        <w:t>4.7.1</w:t>
      </w:r>
      <w:r w:rsidRPr="003539F9">
        <w:tab/>
      </w:r>
      <w:r w:rsidR="00AD42D9">
        <w:t>Void</w:t>
      </w:r>
      <w:bookmarkEnd w:id="169"/>
      <w:bookmarkEnd w:id="170"/>
    </w:p>
    <w:p w14:paraId="19293C48" w14:textId="77777777" w:rsidR="00990ACB" w:rsidRPr="003539F9" w:rsidRDefault="00990ACB" w:rsidP="0023270A">
      <w:pPr>
        <w:pStyle w:val="Heading3"/>
      </w:pPr>
      <w:bookmarkStart w:id="171" w:name="_Toc509938073"/>
      <w:bookmarkStart w:id="172" w:name="_Toc123627143"/>
      <w:r w:rsidRPr="003539F9">
        <w:t>4.7.2</w:t>
      </w:r>
      <w:r w:rsidRPr="003539F9">
        <w:tab/>
      </w:r>
      <w:r w:rsidR="00AD42D9">
        <w:t>Void</w:t>
      </w:r>
      <w:bookmarkEnd w:id="171"/>
      <w:bookmarkEnd w:id="172"/>
    </w:p>
    <w:p w14:paraId="5DFA4EBA" w14:textId="77777777" w:rsidR="00990ACB" w:rsidRPr="003539F9" w:rsidRDefault="00990ACB" w:rsidP="00AD42D9">
      <w:pPr>
        <w:pStyle w:val="Heading3"/>
      </w:pPr>
      <w:bookmarkStart w:id="173" w:name="_Toc509938074"/>
      <w:bookmarkStart w:id="174" w:name="_Toc123627144"/>
      <w:r w:rsidRPr="003539F9">
        <w:t>4.7.3</w:t>
      </w:r>
      <w:r w:rsidRPr="003539F9">
        <w:tab/>
      </w:r>
      <w:r w:rsidR="00AD42D9">
        <w:t>Void</w:t>
      </w:r>
      <w:bookmarkEnd w:id="173"/>
      <w:bookmarkEnd w:id="174"/>
    </w:p>
    <w:p w14:paraId="66AB14BA" w14:textId="77777777" w:rsidR="00990ACB" w:rsidRPr="003539F9" w:rsidRDefault="00990ACB" w:rsidP="00990ACB">
      <w:pPr>
        <w:pStyle w:val="Heading2"/>
      </w:pPr>
      <w:bookmarkStart w:id="175" w:name="_Toc509938075"/>
      <w:bookmarkStart w:id="176" w:name="_Toc123627145"/>
      <w:r w:rsidRPr="003539F9">
        <w:t>4.8</w:t>
      </w:r>
      <w:r w:rsidRPr="003539F9">
        <w:tab/>
        <w:t>Parameter values (timers)</w:t>
      </w:r>
      <w:bookmarkEnd w:id="175"/>
      <w:bookmarkEnd w:id="176"/>
    </w:p>
    <w:p w14:paraId="4C4717A2" w14:textId="77777777" w:rsidR="00990ACB" w:rsidRPr="003539F9" w:rsidRDefault="00990ACB" w:rsidP="00990ACB">
      <w:r w:rsidRPr="003539F9">
        <w:t>No specific timers are required.</w:t>
      </w:r>
    </w:p>
    <w:p w14:paraId="5E62898D" w14:textId="77777777" w:rsidR="00990ACB" w:rsidRPr="003539F9" w:rsidRDefault="00990ACB" w:rsidP="00990ACB">
      <w:pPr>
        <w:pStyle w:val="Heading2"/>
      </w:pPr>
      <w:bookmarkStart w:id="177" w:name="_Toc509938076"/>
      <w:bookmarkStart w:id="178" w:name="_Toc123627146"/>
      <w:r w:rsidRPr="003539F9">
        <w:t>4.9</w:t>
      </w:r>
      <w:r w:rsidRPr="003539F9">
        <w:tab/>
        <w:t>Service configuration</w:t>
      </w:r>
      <w:bookmarkEnd w:id="177"/>
      <w:bookmarkEnd w:id="178"/>
    </w:p>
    <w:p w14:paraId="0543CF0D" w14:textId="77777777" w:rsidR="00990ACB" w:rsidRPr="003539F9" w:rsidRDefault="00990ACB" w:rsidP="00990ACB">
      <w:r w:rsidRPr="003539F9">
        <w:t>Not applicable.</w:t>
      </w:r>
    </w:p>
    <w:p w14:paraId="156ADD9F" w14:textId="77777777" w:rsidR="00990ACB" w:rsidRPr="003539F9" w:rsidRDefault="00990ACB" w:rsidP="00990ACB">
      <w:pPr>
        <w:pStyle w:val="Heading8"/>
      </w:pPr>
      <w:r w:rsidRPr="003539F9">
        <w:br w:type="page"/>
      </w:r>
      <w:bookmarkStart w:id="179" w:name="_Toc509938077"/>
      <w:bookmarkStart w:id="180" w:name="_Toc123627147"/>
      <w:r w:rsidRPr="003539F9">
        <w:lastRenderedPageBreak/>
        <w:t>Annex A (informative</w:t>
      </w:r>
      <w:r>
        <w:t>):</w:t>
      </w:r>
      <w:r>
        <w:br/>
      </w:r>
      <w:r w:rsidRPr="003539F9">
        <w:t>Signalling flows</w:t>
      </w:r>
      <w:bookmarkEnd w:id="179"/>
      <w:bookmarkEnd w:id="180"/>
    </w:p>
    <w:p w14:paraId="3FC4E392" w14:textId="77777777" w:rsidR="00990ACB" w:rsidRPr="003539F9" w:rsidRDefault="00990ACB" w:rsidP="00990ACB">
      <w:pPr>
        <w:pStyle w:val="Heading1"/>
      </w:pPr>
      <w:bookmarkStart w:id="181" w:name="_Toc509938078"/>
      <w:bookmarkStart w:id="182" w:name="_Toc123627148"/>
      <w:r w:rsidRPr="003539F9">
        <w:t>A.1</w:t>
      </w:r>
      <w:r w:rsidRPr="003539F9">
        <w:tab/>
        <w:t>Blind transfer</w:t>
      </w:r>
      <w:bookmarkEnd w:id="181"/>
      <w:bookmarkEnd w:id="182"/>
    </w:p>
    <w:p w14:paraId="7F5B2476" w14:textId="77777777" w:rsidR="00990ACB" w:rsidRPr="003539F9" w:rsidRDefault="00990ACB" w:rsidP="00990ACB">
      <w:pPr>
        <w:keepNext/>
        <w:keepLines/>
      </w:pPr>
      <w:r w:rsidRPr="003539F9">
        <w:t>Figure</w:t>
      </w:r>
      <w:r w:rsidR="0023270A">
        <w:t> </w:t>
      </w:r>
      <w:r w:rsidRPr="003539F9">
        <w:t xml:space="preserve">A.1 signalling flow shows a blind transfer scenario, whereby the REFER request is </w:t>
      </w:r>
      <w:r w:rsidR="00221F0F">
        <w:t>forwarded</w:t>
      </w:r>
      <w:r w:rsidRPr="003539F9">
        <w:t xml:space="preserve"> the existing INVITE dialog between A and B.</w:t>
      </w:r>
    </w:p>
    <w:p w14:paraId="6692CD8F" w14:textId="77777777" w:rsidR="00990ACB" w:rsidRPr="003539F9" w:rsidRDefault="00893098" w:rsidP="001F250E">
      <w:pPr>
        <w:pStyle w:val="TH"/>
      </w:pPr>
      <w:r>
        <w:object w:dxaOrig="9063" w:dyaOrig="11925" w14:anchorId="204A07A2">
          <v:shape id="_x0000_i1027" type="#_x0000_t75" style="width:453pt;height:596.25pt" o:ole="">
            <v:imagedata r:id="rId13" o:title=""/>
          </v:shape>
          <o:OLEObject Type="Embed" ProgID="Word.Document.12" ShapeID="_x0000_i1027" DrawAspect="Content" ObjectID="_1734240306" r:id="rId14">
            <o:FieldCodes>\s</o:FieldCodes>
          </o:OLEObject>
        </w:object>
      </w:r>
    </w:p>
    <w:p w14:paraId="28E4C92F" w14:textId="77777777" w:rsidR="00990ACB" w:rsidRPr="003539F9" w:rsidRDefault="00990ACB" w:rsidP="00990ACB">
      <w:pPr>
        <w:pStyle w:val="TF"/>
      </w:pPr>
      <w:r w:rsidRPr="003539F9">
        <w:t>Figure A.1: Blind transfer</w:t>
      </w:r>
    </w:p>
    <w:p w14:paraId="6C06C891" w14:textId="77777777" w:rsidR="00990ACB" w:rsidRPr="003539F9" w:rsidRDefault="00990ACB" w:rsidP="003C63CA">
      <w:r w:rsidRPr="003539F9">
        <w:t>1.</w:t>
      </w:r>
      <w:r w:rsidRPr="003539F9">
        <w:tab/>
        <w:t xml:space="preserve">A multimedia session exists between A-B. B initiates transfer A to C, by sending </w:t>
      </w:r>
      <w:r w:rsidR="00221F0F">
        <w:t xml:space="preserve">a </w:t>
      </w:r>
      <w:r w:rsidRPr="003539F9">
        <w:t xml:space="preserve">REFER request </w:t>
      </w:r>
      <w:r w:rsidR="00221F0F">
        <w:t xml:space="preserve">with a </w:t>
      </w:r>
      <w:r w:rsidRPr="003539F9">
        <w:t>To</w:t>
      </w:r>
      <w:r w:rsidR="00221F0F" w:rsidRPr="00BC5DA9">
        <w:t>header field set to</w:t>
      </w:r>
      <w:r w:rsidR="00221F0F" w:rsidRPr="003539F9">
        <w:t xml:space="preserve"> </w:t>
      </w:r>
      <w:r w:rsidRPr="00FF48A0">
        <w:t>UE</w:t>
      </w:r>
      <w:r w:rsidRPr="003539F9">
        <w:t>-A</w:t>
      </w:r>
      <w:r w:rsidR="00221F0F">
        <w:t>,</w:t>
      </w:r>
      <w:r w:rsidRPr="003539F9">
        <w:t xml:space="preserve"> </w:t>
      </w:r>
      <w:r w:rsidR="00221F0F">
        <w:t>a</w:t>
      </w:r>
      <w:r w:rsidR="00221F0F" w:rsidRPr="003539F9">
        <w:t xml:space="preserve"> </w:t>
      </w:r>
      <w:r w:rsidRPr="003539F9">
        <w:t>Referred-To</w:t>
      </w:r>
      <w:r w:rsidR="00221F0F" w:rsidRPr="000529A0">
        <w:t xml:space="preserve"> </w:t>
      </w:r>
      <w:r w:rsidR="00221F0F" w:rsidRPr="00BC5DA9">
        <w:t>header field set to</w:t>
      </w:r>
      <w:r w:rsidRPr="003539F9">
        <w:t xml:space="preserve"> </w:t>
      </w:r>
      <w:r w:rsidRPr="00FF48A0">
        <w:t>UE</w:t>
      </w:r>
      <w:r w:rsidRPr="003539F9">
        <w:t xml:space="preserve">-C, </w:t>
      </w:r>
      <w:r w:rsidR="00221F0F">
        <w:t xml:space="preserve">a </w:t>
      </w:r>
      <w:r w:rsidRPr="003539F9">
        <w:t>Referred-By</w:t>
      </w:r>
      <w:r w:rsidR="00221F0F" w:rsidRPr="000529A0">
        <w:t xml:space="preserve"> </w:t>
      </w:r>
      <w:r w:rsidR="00221F0F" w:rsidRPr="00BC5DA9">
        <w:t>header field set to</w:t>
      </w:r>
      <w:r w:rsidRPr="003539F9">
        <w:t xml:space="preserve"> </w:t>
      </w:r>
      <w:r w:rsidRPr="00FF48A0">
        <w:t>UE</w:t>
      </w:r>
      <w:r w:rsidRPr="003539F9">
        <w:t xml:space="preserve">-B. The REFER request is </w:t>
      </w:r>
      <w:r w:rsidR="00221F0F" w:rsidRPr="003539F9">
        <w:t>sen</w:t>
      </w:r>
      <w:r w:rsidR="00221F0F">
        <w:t>t</w:t>
      </w:r>
      <w:r w:rsidR="00221F0F" w:rsidRPr="003539F9">
        <w:t xml:space="preserve"> </w:t>
      </w:r>
      <w:r w:rsidRPr="003539F9">
        <w:t xml:space="preserve">in the existing dialog between A and B. </w:t>
      </w:r>
    </w:p>
    <w:p w14:paraId="5B49613A" w14:textId="77777777" w:rsidR="00990ACB" w:rsidRPr="003539F9" w:rsidRDefault="00990ACB" w:rsidP="003C63CA">
      <w:r w:rsidRPr="003539F9">
        <w:t>1.1</w:t>
      </w:r>
      <w:r w:rsidRPr="003539F9">
        <w:tab/>
        <w:t xml:space="preserve">Upon reception of the REFER request, </w:t>
      </w:r>
      <w:r w:rsidRPr="00FF48A0">
        <w:t>AS</w:t>
      </w:r>
      <w:r w:rsidRPr="003539F9">
        <w:t xml:space="preserve">-B must check whether there is no outgoing call barring active from B to C. Because B is charged for the call from B-C when A is referred to C, when outgoing call barring is active from B-C the REFER request is rejected. </w:t>
      </w:r>
      <w:r w:rsidRPr="003539F9">
        <w:br/>
      </w:r>
      <w:r w:rsidRPr="003539F9">
        <w:lastRenderedPageBreak/>
        <w:br/>
      </w:r>
      <w:r w:rsidRPr="00FF48A0">
        <w:t>AS</w:t>
      </w:r>
      <w:r w:rsidRPr="003539F9">
        <w:t xml:space="preserve">-B checks whether B is allowed to transfer calls, if </w:t>
      </w:r>
      <w:r w:rsidR="00221F0F">
        <w:t>B</w:t>
      </w:r>
      <w:r w:rsidR="00221F0F" w:rsidRPr="003539F9">
        <w:t xml:space="preserve"> </w:t>
      </w:r>
      <w:r w:rsidRPr="003539F9">
        <w:t xml:space="preserve">is allowed to transfer the call then </w:t>
      </w:r>
      <w:r w:rsidRPr="00FF48A0">
        <w:t>AS</w:t>
      </w:r>
      <w:r w:rsidRPr="003539F9">
        <w:t xml:space="preserve">-B generates an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addressed to itself, with the new destination information and billing information that will be needed for the new session. It replaces the Refer-To </w:t>
      </w:r>
      <w:r w:rsidR="00221F0F">
        <w:t xml:space="preserve">header field </w:t>
      </w:r>
      <w:r w:rsidRPr="003539F9">
        <w:t xml:space="preserve">value with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URI. This ensures that:</w:t>
      </w:r>
      <w:r w:rsidRPr="003539F9">
        <w:br/>
      </w:r>
      <w:r w:rsidRPr="003539F9">
        <w:br/>
      </w:r>
      <w:r w:rsidRPr="00FF48A0">
        <w:t>AS</w:t>
      </w:r>
      <w:r w:rsidRPr="003539F9">
        <w:t>-B will remain in the loop.</w:t>
      </w:r>
    </w:p>
    <w:p w14:paraId="2923E655" w14:textId="77777777" w:rsidR="00990ACB" w:rsidRPr="003539F9" w:rsidRDefault="00990ACB" w:rsidP="003C63CA">
      <w:r w:rsidRPr="003539F9">
        <w:t xml:space="preserve">2. </w:t>
      </w:r>
      <w:r w:rsidRPr="003539F9">
        <w:tab/>
        <w:t xml:space="preserve">The REFER request is </w:t>
      </w:r>
      <w:r w:rsidR="00221F0F">
        <w:t>forwarded</w:t>
      </w:r>
      <w:r w:rsidRPr="003539F9">
        <w:t xml:space="preserve"> to </w:t>
      </w:r>
      <w:r w:rsidRPr="00FF48A0">
        <w:t>AS</w:t>
      </w:r>
      <w:r w:rsidRPr="003539F9">
        <w:t>-A.</w:t>
      </w:r>
    </w:p>
    <w:p w14:paraId="614812CF" w14:textId="77777777" w:rsidR="00990ACB" w:rsidRPr="003539F9" w:rsidRDefault="00990ACB" w:rsidP="003C63CA">
      <w:r w:rsidRPr="003539F9">
        <w:t xml:space="preserve">2.1 </w:t>
      </w:r>
      <w:r w:rsidRPr="003539F9">
        <w:tab/>
      </w:r>
      <w:r w:rsidRPr="00FF48A0">
        <w:t>AS</w:t>
      </w:r>
      <w:r w:rsidRPr="003539F9">
        <w:t>-A checks whether it is allowed to transfer A.</w:t>
      </w:r>
    </w:p>
    <w:p w14:paraId="2506776D" w14:textId="77777777" w:rsidR="00990ACB" w:rsidRPr="003539F9" w:rsidRDefault="00990ACB" w:rsidP="003C63CA">
      <w:r w:rsidRPr="003539F9">
        <w:t xml:space="preserve">3. </w:t>
      </w:r>
      <w:r w:rsidRPr="003539F9">
        <w:tab/>
        <w:t xml:space="preserve">The REFER request is </w:t>
      </w:r>
      <w:r w:rsidR="00221F0F">
        <w:t>forwarded</w:t>
      </w:r>
      <w:r w:rsidRPr="003539F9">
        <w:t xml:space="preserve"> to A by </w:t>
      </w:r>
      <w:r w:rsidRPr="00FF48A0">
        <w:t>AS</w:t>
      </w:r>
      <w:r w:rsidRPr="003539F9">
        <w:t>-A.</w:t>
      </w:r>
    </w:p>
    <w:p w14:paraId="04205D7A" w14:textId="77777777" w:rsidR="00990ACB" w:rsidRPr="003539F9" w:rsidRDefault="00990ACB" w:rsidP="003C63CA">
      <w:r w:rsidRPr="003539F9">
        <w:t>4.</w:t>
      </w:r>
      <w:r w:rsidRPr="003539F9">
        <w:tab/>
        <w:t xml:space="preserve"> The REFER request is accepted by A's </w:t>
      </w:r>
      <w:r w:rsidRPr="00FF48A0">
        <w:t>UE</w:t>
      </w:r>
      <w:r w:rsidRPr="003539F9">
        <w:t>.</w:t>
      </w:r>
    </w:p>
    <w:p w14:paraId="68AED2BB" w14:textId="77777777" w:rsidR="00990ACB" w:rsidRPr="003539F9" w:rsidRDefault="00990ACB" w:rsidP="003C63CA">
      <w:r w:rsidRPr="003539F9">
        <w:t>4.1, 13.1, 31.1</w:t>
      </w:r>
      <w:r w:rsidRPr="003539F9">
        <w:tab/>
      </w:r>
      <w:r w:rsidRPr="00FF48A0">
        <w:t>AS</w:t>
      </w:r>
      <w:r w:rsidRPr="003539F9">
        <w:t xml:space="preserve">-A can use result messages and notifications caused by the REFER request to track success of </w:t>
      </w:r>
      <w:r w:rsidR="00221F0F">
        <w:t>the REFER request</w:t>
      </w:r>
      <w:r w:rsidR="00221F0F" w:rsidRPr="003539F9">
        <w:t xml:space="preserve"> </w:t>
      </w:r>
      <w:r w:rsidRPr="003539F9">
        <w:t xml:space="preserve">and take appropriate actions. The </w:t>
      </w:r>
      <w:r w:rsidRPr="00FF48A0">
        <w:t>AS</w:t>
      </w:r>
      <w:r w:rsidRPr="003539F9">
        <w:t>-A can ensure that header fields that were replaced with other content are recreated with the original content on the way back.</w:t>
      </w:r>
    </w:p>
    <w:p w14:paraId="15D73FBB" w14:textId="77777777" w:rsidR="00990ACB" w:rsidRPr="003539F9" w:rsidRDefault="00990ACB" w:rsidP="003C63CA">
      <w:r w:rsidRPr="003539F9">
        <w:t>5.1, 8.1, 32.1</w:t>
      </w:r>
      <w:r w:rsidRPr="003539F9">
        <w:tab/>
      </w:r>
      <w:r w:rsidRPr="00FF48A0">
        <w:t>AS</w:t>
      </w:r>
      <w:r w:rsidRPr="003539F9">
        <w:t xml:space="preserve">-B can use this to track success of the REFER request and take appropriate actions. The </w:t>
      </w:r>
      <w:r w:rsidRPr="00FF48A0">
        <w:t>AS</w:t>
      </w:r>
      <w:r w:rsidRPr="003539F9">
        <w:t>-B can ensure that header fields that were replaced with other content are recreated with the original content on the way back.</w:t>
      </w:r>
    </w:p>
    <w:p w14:paraId="7DB49CB5" w14:textId="77777777" w:rsidR="00990ACB" w:rsidRPr="003539F9" w:rsidRDefault="00990ACB" w:rsidP="003C63CA">
      <w:r w:rsidRPr="003539F9">
        <w:t>7.</w:t>
      </w:r>
      <w:r w:rsidRPr="003539F9">
        <w:tab/>
        <w:t xml:space="preserve">Since the REFER request was accepted in 6. </w:t>
      </w:r>
      <w:r w:rsidRPr="00FF48A0">
        <w:t>UE</w:t>
      </w:r>
      <w:r w:rsidRPr="003539F9">
        <w:t>-B terminates the existing INVITE dialog by sending a BYE</w:t>
      </w:r>
      <w:r w:rsidR="00221F0F">
        <w:t xml:space="preserve"> request</w:t>
      </w:r>
      <w:r w:rsidRPr="003539F9">
        <w:t xml:space="preserve"> to </w:t>
      </w:r>
      <w:r w:rsidRPr="00FF48A0">
        <w:t>UE</w:t>
      </w:r>
      <w:r w:rsidRPr="003539F9">
        <w:t>-A.</w:t>
      </w:r>
    </w:p>
    <w:p w14:paraId="14ECB94D" w14:textId="77777777" w:rsidR="00990ACB" w:rsidRPr="003539F9" w:rsidRDefault="00990ACB" w:rsidP="003C63CA">
      <w:r w:rsidRPr="003539F9">
        <w:t>19.</w:t>
      </w:r>
      <w:r w:rsidRPr="003539F9">
        <w:tab/>
      </w:r>
      <w:r w:rsidRPr="00FF48A0">
        <w:t>UE</w:t>
      </w:r>
      <w:r w:rsidRPr="003539F9">
        <w:t xml:space="preserve">-A initiates a new session by sending an INVITE request to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(which represents </w:t>
      </w:r>
      <w:r w:rsidRPr="00FF48A0">
        <w:t>UE</w:t>
      </w:r>
      <w:r w:rsidRPr="003539F9">
        <w:t xml:space="preserve">-C). </w:t>
      </w:r>
    </w:p>
    <w:p w14:paraId="588D8807" w14:textId="77777777" w:rsidR="00990ACB" w:rsidRPr="003539F9" w:rsidRDefault="00990ACB" w:rsidP="003C63CA">
      <w:r w:rsidRPr="003539F9">
        <w:t>19.1</w:t>
      </w:r>
      <w:r w:rsidRPr="003539F9">
        <w:tab/>
      </w:r>
      <w:r w:rsidRPr="00FF48A0">
        <w:t>AS</w:t>
      </w:r>
      <w:r w:rsidRPr="003539F9">
        <w:t xml:space="preserve">-A routes the INVITE request to </w:t>
      </w:r>
      <w:r w:rsidRPr="00FF48A0">
        <w:t>AS</w:t>
      </w:r>
      <w:r w:rsidRPr="003539F9">
        <w:t xml:space="preserve">-B using the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using normal </w:t>
      </w:r>
      <w:r w:rsidRPr="00FF48A0">
        <w:t>SIP</w:t>
      </w:r>
      <w:r w:rsidRPr="003539F9">
        <w:t xml:space="preserve"> routing procedures. Normal charging from A to B applies.</w:t>
      </w:r>
    </w:p>
    <w:p w14:paraId="48A85234" w14:textId="77777777" w:rsidR="00990ACB" w:rsidRPr="003539F9" w:rsidRDefault="00990ACB" w:rsidP="003C63CA">
      <w:r w:rsidRPr="003539F9">
        <w:t>20.1</w:t>
      </w:r>
      <w:r w:rsidRPr="003539F9">
        <w:tab/>
        <w:t xml:space="preserve">Upon receiving the INVITE request to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that was inserted by the </w:t>
      </w:r>
      <w:r w:rsidRPr="00FF48A0">
        <w:t>AS</w:t>
      </w:r>
      <w:r w:rsidRPr="003539F9">
        <w:t xml:space="preserve">-B, the </w:t>
      </w:r>
      <w:r w:rsidRPr="00FF48A0">
        <w:t>AS</w:t>
      </w:r>
      <w:r w:rsidRPr="003539F9">
        <w:t xml:space="preserve">-B replaces it with the Request URI of C and creates an INVITE </w:t>
      </w:r>
      <w:r w:rsidR="00221F0F">
        <w:t xml:space="preserve">request </w:t>
      </w:r>
      <w:r w:rsidRPr="003539F9">
        <w:t xml:space="preserve">targeted towards </w:t>
      </w:r>
      <w:r w:rsidRPr="00FF48A0">
        <w:t>UE</w:t>
      </w:r>
      <w:r w:rsidRPr="003539F9">
        <w:t xml:space="preserve">-C. </w:t>
      </w:r>
      <w:r w:rsidRPr="003539F9">
        <w:br/>
      </w:r>
      <w:r w:rsidRPr="003539F9">
        <w:br/>
        <w:t xml:space="preserve">In this scenario it can be assumed that there is no active outgoing call barring towards </w:t>
      </w:r>
      <w:r w:rsidRPr="00FF48A0">
        <w:t>UE</w:t>
      </w:r>
      <w:r w:rsidRPr="003539F9">
        <w:t xml:space="preserve">-C, because the REFER was accepted by </w:t>
      </w:r>
      <w:r w:rsidRPr="00FF48A0">
        <w:t>AS</w:t>
      </w:r>
      <w:r w:rsidRPr="003539F9">
        <w:t xml:space="preserve">-B. The </w:t>
      </w:r>
      <w:r w:rsidRPr="00FF48A0">
        <w:t>ECT</w:t>
      </w:r>
      <w:r w:rsidRPr="003539F9">
        <w:t xml:space="preserve"> Session Identifier URI has a limited validity time to ensure that no future barring is violated. </w:t>
      </w:r>
      <w:r w:rsidRPr="003539F9">
        <w:br/>
      </w:r>
      <w:r w:rsidRPr="003539F9">
        <w:br/>
        <w:t xml:space="preserve">Also the Referred-By: header field is verified or filled in with the original </w:t>
      </w:r>
      <w:r w:rsidR="00221F0F" w:rsidRPr="003539F9">
        <w:t>un</w:t>
      </w:r>
      <w:r w:rsidR="00221F0F">
        <w:t>m</w:t>
      </w:r>
      <w:r w:rsidR="00221F0F" w:rsidRPr="003539F9">
        <w:t xml:space="preserve">odified </w:t>
      </w:r>
      <w:r w:rsidRPr="003539F9">
        <w:t xml:space="preserve">values. Then the INVITE request is forwarded to </w:t>
      </w:r>
      <w:r w:rsidRPr="00FF48A0">
        <w:t>UE</w:t>
      </w:r>
      <w:r w:rsidRPr="003539F9">
        <w:t>-C using normal routing procedures.</w:t>
      </w:r>
    </w:p>
    <w:p w14:paraId="7C6670AD" w14:textId="77777777" w:rsidR="00990ACB" w:rsidRPr="003539F9" w:rsidRDefault="00990ACB" w:rsidP="003C63CA">
      <w:r w:rsidRPr="003539F9">
        <w:t>21.1, 23.1</w:t>
      </w:r>
      <w:r w:rsidRPr="003539F9">
        <w:tab/>
      </w:r>
      <w:smartTag w:uri="urn:schemas-microsoft-com:office:smarttags" w:element="place">
        <w:r w:rsidRPr="003539F9">
          <w:t>Normal</w:t>
        </w:r>
      </w:smartTag>
      <w:r w:rsidRPr="003539F9">
        <w:t xml:space="preserve"> terminating services apply for </w:t>
      </w:r>
      <w:r w:rsidRPr="00FF48A0">
        <w:t>UE</w:t>
      </w:r>
      <w:r w:rsidRPr="003539F9">
        <w:t xml:space="preserve">-C. The call will be treated </w:t>
      </w:r>
      <w:r w:rsidRPr="00FF48A0">
        <w:t>as</w:t>
      </w:r>
      <w:r w:rsidRPr="003539F9">
        <w:t xml:space="preserve"> a call from A-C regarding call policies.</w:t>
      </w:r>
    </w:p>
    <w:p w14:paraId="00FD8A3F" w14:textId="77777777" w:rsidR="00990ACB" w:rsidRPr="003539F9" w:rsidRDefault="00990ACB" w:rsidP="003C63CA">
      <w:r w:rsidRPr="003539F9">
        <w:t>25.1</w:t>
      </w:r>
      <w:r w:rsidRPr="003539F9">
        <w:tab/>
      </w:r>
      <w:r w:rsidRPr="00FF48A0">
        <w:t>AS</w:t>
      </w:r>
      <w:r w:rsidRPr="003539F9">
        <w:t>-A. Normal response handling applies.</w:t>
      </w:r>
    </w:p>
    <w:p w14:paraId="19AD4DDC" w14:textId="77777777" w:rsidR="00990ACB" w:rsidRPr="003539F9" w:rsidRDefault="00990ACB" w:rsidP="003C63CA">
      <w:r w:rsidRPr="003539F9">
        <w:t>27.1</w:t>
      </w:r>
      <w:r w:rsidRPr="003539F9">
        <w:tab/>
      </w:r>
      <w:r w:rsidRPr="00FF48A0">
        <w:t>AS</w:t>
      </w:r>
      <w:r w:rsidRPr="003539F9">
        <w:t xml:space="preserve">-A. Normal ACK handling applies. </w:t>
      </w:r>
    </w:p>
    <w:p w14:paraId="2890A287" w14:textId="77777777" w:rsidR="00990ACB" w:rsidRPr="003539F9" w:rsidRDefault="00990ACB" w:rsidP="003C63CA">
      <w:r w:rsidRPr="003539F9">
        <w:t>28.1</w:t>
      </w:r>
      <w:r w:rsidRPr="003539F9">
        <w:tab/>
      </w:r>
      <w:r w:rsidRPr="00FF48A0">
        <w:t>AS</w:t>
      </w:r>
      <w:r w:rsidRPr="003539F9">
        <w:t xml:space="preserve">-B replaces all </w:t>
      </w:r>
      <w:r w:rsidR="00221F0F">
        <w:t>m</w:t>
      </w:r>
      <w:r w:rsidR="00221F0F" w:rsidRPr="003539F9">
        <w:t xml:space="preserve">odified </w:t>
      </w:r>
      <w:r w:rsidRPr="003539F9">
        <w:t xml:space="preserve">values and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URI</w:t>
      </w:r>
      <w:r w:rsidRPr="003539F9" w:rsidDel="00A71C2D">
        <w:t xml:space="preserve"> </w:t>
      </w:r>
      <w:r w:rsidRPr="003539F9">
        <w:t>'s with stored values.</w:t>
      </w:r>
    </w:p>
    <w:p w14:paraId="4FB7DD76" w14:textId="77777777" w:rsidR="00990ACB" w:rsidRPr="003539F9" w:rsidRDefault="00990ACB" w:rsidP="00990ACB">
      <w:pPr>
        <w:pStyle w:val="Heading1"/>
      </w:pPr>
      <w:r w:rsidRPr="003539F9">
        <w:br w:type="page"/>
      </w:r>
      <w:bookmarkStart w:id="183" w:name="_Toc509938079"/>
      <w:bookmarkStart w:id="184" w:name="_Toc123627149"/>
      <w:r w:rsidRPr="003539F9">
        <w:lastRenderedPageBreak/>
        <w:t>A.2</w:t>
      </w:r>
      <w:r w:rsidRPr="003539F9">
        <w:tab/>
        <w:t>Consultative transfer</w:t>
      </w:r>
      <w:bookmarkEnd w:id="183"/>
      <w:bookmarkEnd w:id="184"/>
    </w:p>
    <w:p w14:paraId="5BB7D3D7" w14:textId="77777777" w:rsidR="00990ACB" w:rsidRPr="003539F9" w:rsidRDefault="00990ACB" w:rsidP="00990ACB">
      <w:r w:rsidRPr="003539F9">
        <w:t>Figure A.2 signalling flow shows a consultative transfer scenario</w:t>
      </w:r>
      <w:r>
        <w:t>.</w:t>
      </w:r>
      <w:r w:rsidRPr="003539F9" w:rsidDel="004B233A">
        <w:t xml:space="preserve"> </w:t>
      </w:r>
    </w:p>
    <w:p w14:paraId="3646CAB4" w14:textId="77777777" w:rsidR="00990ACB" w:rsidRPr="003539F9" w:rsidRDefault="00893098" w:rsidP="001F250E">
      <w:pPr>
        <w:pStyle w:val="TH"/>
      </w:pPr>
      <w:r>
        <w:object w:dxaOrig="9033" w:dyaOrig="11895" w14:anchorId="531385ED">
          <v:shape id="_x0000_i1028" type="#_x0000_t75" style="width:451.5pt;height:594.75pt" o:ole="">
            <v:imagedata r:id="rId15" o:title=""/>
          </v:shape>
          <o:OLEObject Type="Embed" ProgID="Word.Document.12" ShapeID="_x0000_i1028" DrawAspect="Content" ObjectID="_1734240307" r:id="rId16">
            <o:FieldCodes>\s</o:FieldCodes>
          </o:OLEObject>
        </w:object>
      </w:r>
    </w:p>
    <w:p w14:paraId="54DB2EEF" w14:textId="77777777" w:rsidR="00990ACB" w:rsidRPr="003539F9" w:rsidRDefault="00990ACB" w:rsidP="00990ACB">
      <w:pPr>
        <w:pStyle w:val="TF"/>
      </w:pPr>
      <w:r w:rsidRPr="003539F9">
        <w:t>Figure A.2: Consultative transfer</w:t>
      </w:r>
    </w:p>
    <w:p w14:paraId="77A474F7" w14:textId="77777777" w:rsidR="00990ACB" w:rsidRPr="003539F9" w:rsidRDefault="00990ACB" w:rsidP="003C63CA">
      <w:r w:rsidRPr="003539F9">
        <w:br w:type="page"/>
      </w:r>
      <w:r w:rsidRPr="003539F9">
        <w:lastRenderedPageBreak/>
        <w:t>1.</w:t>
      </w:r>
      <w:r w:rsidRPr="003539F9">
        <w:tab/>
      </w:r>
      <w:r w:rsidR="00221F0F">
        <w:t>M</w:t>
      </w:r>
      <w:r w:rsidR="00221F0F" w:rsidRPr="003539F9">
        <w:t xml:space="preserve">ultimedia </w:t>
      </w:r>
      <w:r w:rsidRPr="003539F9">
        <w:t>session</w:t>
      </w:r>
      <w:r w:rsidR="00221F0F">
        <w:t>s</w:t>
      </w:r>
      <w:r w:rsidRPr="003539F9">
        <w:t xml:space="preserve"> exist between A-B and between B-C. B initiates transfer </w:t>
      </w:r>
      <w:r w:rsidR="00221F0F">
        <w:t xml:space="preserve">of </w:t>
      </w:r>
      <w:r w:rsidRPr="003539F9">
        <w:t xml:space="preserve">A to C, by sending </w:t>
      </w:r>
      <w:r w:rsidR="00221F0F">
        <w:t xml:space="preserve">a </w:t>
      </w:r>
      <w:r w:rsidRPr="003539F9">
        <w:t xml:space="preserve">REFER </w:t>
      </w:r>
      <w:r w:rsidR="00221F0F">
        <w:t>request including a</w:t>
      </w:r>
      <w:r w:rsidR="00221F0F" w:rsidRPr="003539F9">
        <w:t xml:space="preserve"> </w:t>
      </w:r>
      <w:r w:rsidRPr="003539F9">
        <w:t>To</w:t>
      </w:r>
      <w:r w:rsidR="00221F0F" w:rsidRPr="00221F0F">
        <w:t xml:space="preserve"> </w:t>
      </w:r>
      <w:r w:rsidR="00221F0F">
        <w:t>header field set to</w:t>
      </w:r>
      <w:r w:rsidRPr="003539F9">
        <w:t xml:space="preserve"> </w:t>
      </w:r>
      <w:r w:rsidRPr="00FF48A0">
        <w:t>UE</w:t>
      </w:r>
      <w:r w:rsidRPr="003539F9">
        <w:t xml:space="preserve">-A </w:t>
      </w:r>
      <w:r w:rsidRPr="00FF48A0">
        <w:t>GRUU</w:t>
      </w:r>
      <w:r w:rsidRPr="003539F9">
        <w:t xml:space="preserve"> </w:t>
      </w:r>
      <w:r w:rsidR="00221F0F">
        <w:t>a</w:t>
      </w:r>
      <w:r w:rsidR="00221F0F" w:rsidRPr="003539F9">
        <w:t xml:space="preserve"> </w:t>
      </w:r>
      <w:r w:rsidRPr="003539F9">
        <w:t>Refer-To</w:t>
      </w:r>
      <w:r w:rsidR="00221F0F" w:rsidRPr="00221F0F">
        <w:t xml:space="preserve"> </w:t>
      </w:r>
      <w:r w:rsidR="00221F0F">
        <w:t>header field set to</w:t>
      </w:r>
      <w:r w:rsidRPr="003539F9">
        <w:t xml:space="preserve"> </w:t>
      </w:r>
      <w:r w:rsidRPr="00FF48A0">
        <w:t>UE</w:t>
      </w:r>
      <w:r w:rsidRPr="003539F9">
        <w:t>-C?Replaces=dialog2&amp;Require=replaces</w:t>
      </w:r>
      <w:r w:rsidR="00221F0F">
        <w:t xml:space="preserve"> and a</w:t>
      </w:r>
      <w:r w:rsidRPr="003539F9">
        <w:t xml:space="preserve"> Referred-By</w:t>
      </w:r>
      <w:r w:rsidR="00221F0F" w:rsidRPr="00221F0F">
        <w:t xml:space="preserve"> </w:t>
      </w:r>
      <w:r w:rsidR="00221F0F">
        <w:t>header field set to</w:t>
      </w:r>
      <w:r w:rsidRPr="003539F9">
        <w:t xml:space="preserve"> </w:t>
      </w:r>
      <w:r w:rsidRPr="00FF48A0">
        <w:t>UE</w:t>
      </w:r>
      <w:r w:rsidRPr="003539F9">
        <w:t xml:space="preserve">-B. The REFER </w:t>
      </w:r>
      <w:r w:rsidR="00221F0F">
        <w:t xml:space="preserve">request </w:t>
      </w:r>
      <w:r w:rsidRPr="003539F9">
        <w:t xml:space="preserve">reuses the dialog that exists from A-B. </w:t>
      </w:r>
    </w:p>
    <w:p w14:paraId="7B282861" w14:textId="77777777" w:rsidR="00990ACB" w:rsidRPr="003539F9" w:rsidRDefault="00990ACB" w:rsidP="003C63CA">
      <w:r w:rsidRPr="003539F9">
        <w:t>1.1</w:t>
      </w:r>
      <w:r w:rsidRPr="003539F9">
        <w:tab/>
        <w:t xml:space="preserve">Upon reception of the REFER </w:t>
      </w:r>
      <w:r w:rsidR="00221F0F">
        <w:t>request</w:t>
      </w:r>
      <w:r w:rsidR="00221F0F" w:rsidRPr="003539F9">
        <w:t xml:space="preserve"> </w:t>
      </w:r>
      <w:r w:rsidRPr="00FF48A0">
        <w:t>AS</w:t>
      </w:r>
      <w:r w:rsidRPr="003539F9">
        <w:t>-B must check whether there is no outgoing call barring active from B to C. Because B is charged for the call from B-C when A is referred to C, when outgoing call barring is active from B-C the REFER is rejected.</w:t>
      </w:r>
      <w:r w:rsidRPr="003539F9">
        <w:br/>
      </w:r>
      <w:r w:rsidRPr="003539F9">
        <w:br/>
      </w:r>
      <w:r w:rsidRPr="00FF48A0">
        <w:t>AS</w:t>
      </w:r>
      <w:r w:rsidRPr="003539F9">
        <w:t xml:space="preserve">-B checks whether B is allowed to transfer calls, if it is allowed to transfer the call then </w:t>
      </w:r>
      <w:r w:rsidRPr="00FF48A0">
        <w:t>AS</w:t>
      </w:r>
      <w:r w:rsidRPr="003539F9">
        <w:t xml:space="preserve">-B generates an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addressed to itself, with the new destination information and billing information that will be needed for the new session. It replaces the Refer-To </w:t>
      </w:r>
      <w:r w:rsidR="00221F0F">
        <w:t xml:space="preserve">header field </w:t>
      </w:r>
      <w:r w:rsidRPr="003539F9">
        <w:t xml:space="preserve">value with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This ensures that </w:t>
      </w:r>
      <w:r w:rsidRPr="00FF48A0">
        <w:t>AS</w:t>
      </w:r>
      <w:r w:rsidRPr="003539F9">
        <w:t>-B will remain in the loop.</w:t>
      </w:r>
    </w:p>
    <w:p w14:paraId="4EA20CCB" w14:textId="77777777" w:rsidR="00990ACB" w:rsidRPr="003539F9" w:rsidRDefault="00990ACB" w:rsidP="003C63CA">
      <w:r w:rsidRPr="003539F9">
        <w:t>2.</w:t>
      </w:r>
      <w:r w:rsidRPr="003539F9">
        <w:tab/>
        <w:t xml:space="preserve">The REFER </w:t>
      </w:r>
      <w:r w:rsidR="00221F0F">
        <w:t>request</w:t>
      </w:r>
      <w:r w:rsidRPr="003539F9">
        <w:t xml:space="preserve"> is </w:t>
      </w:r>
      <w:r w:rsidR="00221F0F">
        <w:t>forwarded</w:t>
      </w:r>
      <w:r w:rsidRPr="003539F9">
        <w:t xml:space="preserve"> to </w:t>
      </w:r>
      <w:r w:rsidRPr="00FF48A0">
        <w:t>AS</w:t>
      </w:r>
      <w:r w:rsidRPr="003539F9">
        <w:t>-A.</w:t>
      </w:r>
    </w:p>
    <w:p w14:paraId="39D1B5D1" w14:textId="77777777" w:rsidR="00990ACB" w:rsidRPr="003539F9" w:rsidRDefault="00990ACB" w:rsidP="003C63CA">
      <w:r w:rsidRPr="003539F9">
        <w:t>2.1</w:t>
      </w:r>
      <w:r w:rsidRPr="003539F9">
        <w:tab/>
      </w:r>
      <w:r w:rsidRPr="00FF48A0">
        <w:t>AS</w:t>
      </w:r>
      <w:r w:rsidRPr="003539F9">
        <w:t xml:space="preserve">-A checks whether it is allowed to transfer A. </w:t>
      </w:r>
    </w:p>
    <w:p w14:paraId="3D38E63F" w14:textId="77777777" w:rsidR="00990ACB" w:rsidRPr="003539F9" w:rsidRDefault="00990ACB" w:rsidP="003C63CA">
      <w:r w:rsidRPr="003539F9">
        <w:t>3.</w:t>
      </w:r>
      <w:r w:rsidRPr="003539F9">
        <w:tab/>
      </w:r>
      <w:r w:rsidR="00221F0F">
        <w:t xml:space="preserve">The </w:t>
      </w:r>
      <w:r w:rsidR="00221F0F" w:rsidRPr="003539F9">
        <w:t>R</w:t>
      </w:r>
      <w:r w:rsidR="00221F0F">
        <w:t>EFER</w:t>
      </w:r>
      <w:r w:rsidR="00221F0F" w:rsidRPr="003539F9">
        <w:t xml:space="preserve"> </w:t>
      </w:r>
      <w:r w:rsidRPr="003539F9">
        <w:t xml:space="preserve">is </w:t>
      </w:r>
      <w:r w:rsidR="00221F0F">
        <w:t>forwarded</w:t>
      </w:r>
      <w:r w:rsidRPr="003539F9">
        <w:t xml:space="preserve"> to A by </w:t>
      </w:r>
      <w:r w:rsidRPr="00FF48A0">
        <w:t>AS</w:t>
      </w:r>
      <w:r w:rsidRPr="003539F9">
        <w:t>-A.</w:t>
      </w:r>
    </w:p>
    <w:p w14:paraId="4AE5D820" w14:textId="77777777" w:rsidR="00990ACB" w:rsidRPr="003539F9" w:rsidRDefault="00990ACB" w:rsidP="003C63CA">
      <w:r w:rsidRPr="003539F9">
        <w:t>4.1, 7.1, 31.1</w:t>
      </w:r>
      <w:r w:rsidRPr="003539F9">
        <w:tab/>
      </w:r>
      <w:r w:rsidRPr="00FF48A0">
        <w:t>AS</w:t>
      </w:r>
      <w:r w:rsidRPr="003539F9">
        <w:t xml:space="preserve">-A can use result messages and notifications caused by </w:t>
      </w:r>
      <w:r w:rsidR="00221F0F">
        <w:t xml:space="preserve">the </w:t>
      </w:r>
      <w:r w:rsidRPr="003539F9">
        <w:t xml:space="preserve">REFER </w:t>
      </w:r>
      <w:r w:rsidR="00221F0F">
        <w:t xml:space="preserve">request </w:t>
      </w:r>
      <w:r w:rsidRPr="003539F9">
        <w:t xml:space="preserve">to track success of </w:t>
      </w:r>
      <w:r w:rsidR="00221F0F">
        <w:t xml:space="preserve">the </w:t>
      </w:r>
      <w:r w:rsidRPr="003539F9">
        <w:t xml:space="preserve">REFER </w:t>
      </w:r>
      <w:r w:rsidR="00221F0F">
        <w:t xml:space="preserve">request </w:t>
      </w:r>
      <w:r w:rsidRPr="003539F9">
        <w:t xml:space="preserve">and take appropriate actions. The </w:t>
      </w:r>
      <w:r w:rsidRPr="00FF48A0">
        <w:t>AS</w:t>
      </w:r>
      <w:r w:rsidRPr="003539F9">
        <w:t>-A can ensure that header fields that where replaced with other content are recreated with the original content on the way back.</w:t>
      </w:r>
    </w:p>
    <w:p w14:paraId="6EA12A46" w14:textId="77777777" w:rsidR="00990ACB" w:rsidRPr="003539F9" w:rsidRDefault="00990ACB" w:rsidP="003C63CA">
      <w:r w:rsidRPr="003539F9">
        <w:t>5.1, 8.1, 32.1</w:t>
      </w:r>
      <w:r w:rsidRPr="003539F9">
        <w:tab/>
      </w:r>
      <w:r w:rsidRPr="00FF48A0">
        <w:t>AS</w:t>
      </w:r>
      <w:r w:rsidRPr="003539F9">
        <w:t xml:space="preserve">-B can use this to track success of </w:t>
      </w:r>
      <w:r w:rsidR="00221F0F">
        <w:t xml:space="preserve">the </w:t>
      </w:r>
      <w:r w:rsidRPr="003539F9">
        <w:t xml:space="preserve">REFER </w:t>
      </w:r>
      <w:r w:rsidR="00221F0F">
        <w:t xml:space="preserve">request </w:t>
      </w:r>
      <w:r w:rsidRPr="003539F9">
        <w:t xml:space="preserve">and take appropriate actions. The </w:t>
      </w:r>
      <w:r w:rsidRPr="00FF48A0">
        <w:t>AS</w:t>
      </w:r>
      <w:r w:rsidRPr="003539F9">
        <w:t>-B can ensure that header fields that where replaced with other content are recreated with the original content on the way back.</w:t>
      </w:r>
    </w:p>
    <w:p w14:paraId="37DFB9CA" w14:textId="77777777" w:rsidR="00990ACB" w:rsidRPr="003539F9" w:rsidRDefault="00990ACB" w:rsidP="003C63CA">
      <w:r w:rsidRPr="003539F9">
        <w:t>13.</w:t>
      </w:r>
      <w:r w:rsidRPr="003539F9">
        <w:tab/>
      </w:r>
      <w:r w:rsidRPr="00FF48A0">
        <w:t>UE</w:t>
      </w:r>
      <w:r w:rsidRPr="003539F9">
        <w:t xml:space="preserve">-A initiates a new session by sending an INVITE to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(which represents </w:t>
      </w:r>
      <w:r w:rsidRPr="00FF48A0">
        <w:t>UE</w:t>
      </w:r>
      <w:r w:rsidRPr="003539F9">
        <w:t>-C).</w:t>
      </w:r>
    </w:p>
    <w:p w14:paraId="1CE745B0" w14:textId="77777777" w:rsidR="00990ACB" w:rsidRPr="003539F9" w:rsidRDefault="00990ACB" w:rsidP="003C63CA">
      <w:r w:rsidRPr="003539F9">
        <w:t>13.1</w:t>
      </w:r>
      <w:r w:rsidRPr="003539F9">
        <w:tab/>
      </w:r>
      <w:r w:rsidRPr="00FF48A0">
        <w:t>AS</w:t>
      </w:r>
      <w:r w:rsidRPr="003539F9">
        <w:t>-A checks whether A is allowed to use the Replace</w:t>
      </w:r>
      <w:r w:rsidR="00221F0F">
        <w:t>s</w:t>
      </w:r>
      <w:r w:rsidRPr="003539F9">
        <w:t xml:space="preserve"> extension and routes the INVITE </w:t>
      </w:r>
      <w:r w:rsidR="00221F0F">
        <w:t xml:space="preserve">request </w:t>
      </w:r>
      <w:r w:rsidRPr="003539F9">
        <w:t xml:space="preserve">to </w:t>
      </w:r>
      <w:r w:rsidRPr="00FF48A0">
        <w:t>AS</w:t>
      </w:r>
      <w:r w:rsidRPr="003539F9">
        <w:t xml:space="preserve">-B using the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using normal </w:t>
      </w:r>
      <w:r w:rsidRPr="00FF48A0">
        <w:t>SIP</w:t>
      </w:r>
      <w:r w:rsidRPr="003539F9">
        <w:t xml:space="preserve"> routing procedures. Normal charging from A to B applies.</w:t>
      </w:r>
    </w:p>
    <w:p w14:paraId="6F693977" w14:textId="77777777" w:rsidR="00990ACB" w:rsidRPr="003539F9" w:rsidRDefault="00990ACB" w:rsidP="003C63CA">
      <w:r w:rsidRPr="003539F9">
        <w:t>14.1</w:t>
      </w:r>
      <w:r w:rsidRPr="003539F9">
        <w:tab/>
        <w:t>Upon receiving the INVITE</w:t>
      </w:r>
      <w:r w:rsidR="00810377">
        <w:t xml:space="preserve"> request</w:t>
      </w:r>
      <w:r w:rsidRPr="003539F9">
        <w:t xml:space="preserve"> to the </w:t>
      </w:r>
      <w:r w:rsidRPr="00FF48A0">
        <w:t>ECT</w:t>
      </w:r>
      <w:r w:rsidRPr="003539F9">
        <w:t xml:space="preserve"> </w:t>
      </w:r>
      <w:r w:rsidR="00810377">
        <w:t>s</w:t>
      </w:r>
      <w:r w:rsidR="00810377" w:rsidRPr="003539F9">
        <w:t xml:space="preserve">ession </w:t>
      </w:r>
      <w:r w:rsidR="00810377">
        <w:t>i</w:t>
      </w:r>
      <w:r w:rsidR="00810377" w:rsidRPr="003539F9">
        <w:t xml:space="preserve">dentifier </w:t>
      </w:r>
      <w:r w:rsidRPr="003539F9">
        <w:t xml:space="preserve">URI that was inserted by </w:t>
      </w:r>
      <w:r w:rsidRPr="00FF48A0">
        <w:t>AS</w:t>
      </w:r>
      <w:r w:rsidRPr="003539F9">
        <w:t xml:space="preserve">-B, </w:t>
      </w:r>
      <w:r w:rsidRPr="00FF48A0">
        <w:t>AS</w:t>
      </w:r>
      <w:r w:rsidRPr="003539F9">
        <w:t xml:space="preserve">-B replaces the Request URI and creates an INVITE targeted towards </w:t>
      </w:r>
      <w:r w:rsidRPr="00FF48A0">
        <w:t>UE</w:t>
      </w:r>
      <w:r w:rsidRPr="003539F9">
        <w:t xml:space="preserve">-C. Further </w:t>
      </w:r>
      <w:r w:rsidRPr="00FF48A0">
        <w:t>AS</w:t>
      </w:r>
      <w:r w:rsidRPr="003539F9">
        <w:t xml:space="preserve">-B inserts a Replaces header field with the value of the Replaces parameter of the stored transfer </w:t>
      </w:r>
      <w:r w:rsidR="00810377">
        <w:t>t</w:t>
      </w:r>
      <w:r w:rsidR="00810377" w:rsidRPr="003539F9">
        <w:t xml:space="preserve">arget </w:t>
      </w:r>
      <w:r w:rsidRPr="003539F9">
        <w:t xml:space="preserve">URI if it is available, which will allow the new session to </w:t>
      </w:r>
      <w:r w:rsidR="00810377">
        <w:t>replace</w:t>
      </w:r>
      <w:r w:rsidRPr="003539F9">
        <w:t xml:space="preserve"> the existing session between B and C.</w:t>
      </w:r>
      <w:r w:rsidRPr="003539F9">
        <w:br/>
        <w:t xml:space="preserve">In this scenario it can be assumed that there is no active outgoing call barring towards </w:t>
      </w:r>
      <w:r w:rsidRPr="00FF48A0">
        <w:t>UE</w:t>
      </w:r>
      <w:r w:rsidRPr="003539F9">
        <w:t xml:space="preserve">-C, because </w:t>
      </w:r>
      <w:r w:rsidRPr="00FF48A0">
        <w:t>UE</w:t>
      </w:r>
      <w:r w:rsidRPr="003539F9">
        <w:t xml:space="preserve">-B was able to setup a call to </w:t>
      </w:r>
      <w:r w:rsidRPr="00FF48A0">
        <w:t>UE</w:t>
      </w:r>
      <w:r w:rsidRPr="003539F9">
        <w:t xml:space="preserve">-C in the first place. However when there was no consultation call to </w:t>
      </w:r>
      <w:r w:rsidRPr="00FF48A0">
        <w:t>UE</w:t>
      </w:r>
      <w:r w:rsidRPr="003539F9">
        <w:t xml:space="preserve">-C, there is an issue but this is solved at the initial reception of the REFER from </w:t>
      </w:r>
      <w:r w:rsidRPr="00FF48A0">
        <w:t>UE</w:t>
      </w:r>
      <w:r w:rsidRPr="003539F9">
        <w:t>-C and not at this stage.</w:t>
      </w:r>
      <w:r w:rsidRPr="003539F9">
        <w:br/>
        <w:t xml:space="preserve">The INVITE </w:t>
      </w:r>
      <w:r w:rsidR="00810377">
        <w:t xml:space="preserve">request </w:t>
      </w:r>
      <w:r w:rsidRPr="003539F9">
        <w:t xml:space="preserve">is forwarded to </w:t>
      </w:r>
      <w:r w:rsidRPr="00FF48A0">
        <w:t>UE</w:t>
      </w:r>
      <w:r w:rsidRPr="003539F9">
        <w:t>-C using normal routing procedures.</w:t>
      </w:r>
    </w:p>
    <w:p w14:paraId="32CE83D7" w14:textId="77777777" w:rsidR="00990ACB" w:rsidRPr="003539F9" w:rsidRDefault="00990ACB" w:rsidP="003C63CA">
      <w:r w:rsidRPr="003539F9">
        <w:t>15.1, 17.1</w:t>
      </w:r>
      <w:r w:rsidRPr="003539F9">
        <w:tab/>
      </w:r>
      <w:smartTag w:uri="urn:schemas-microsoft-com:office:smarttags" w:element="place">
        <w:r w:rsidRPr="003539F9">
          <w:t>Normal</w:t>
        </w:r>
      </w:smartTag>
      <w:r w:rsidRPr="003539F9">
        <w:t xml:space="preserve"> terminating services apply for </w:t>
      </w:r>
      <w:r w:rsidRPr="00FF48A0">
        <w:t>UE</w:t>
      </w:r>
      <w:r w:rsidRPr="003539F9">
        <w:t xml:space="preserve">-C. The call will be treated </w:t>
      </w:r>
      <w:r w:rsidRPr="00FF48A0">
        <w:t>as</w:t>
      </w:r>
      <w:r w:rsidRPr="003539F9">
        <w:t xml:space="preserve"> a call from A-C regarding call policies. </w:t>
      </w:r>
      <w:r w:rsidRPr="00FF48A0">
        <w:t>AS</w:t>
      </w:r>
      <w:r w:rsidRPr="003539F9">
        <w:t>-C checks whether the Replace</w:t>
      </w:r>
      <w:r w:rsidR="00810377">
        <w:t>s</w:t>
      </w:r>
      <w:r w:rsidRPr="003539F9">
        <w:t xml:space="preserve"> mechanism is used.</w:t>
      </w:r>
    </w:p>
    <w:p w14:paraId="37A4A174" w14:textId="77777777" w:rsidR="00990ACB" w:rsidRPr="003539F9" w:rsidRDefault="00990ACB" w:rsidP="003C63CA">
      <w:r w:rsidRPr="003539F9">
        <w:t>19.1</w:t>
      </w:r>
      <w:r w:rsidRPr="003539F9">
        <w:tab/>
      </w:r>
      <w:r w:rsidRPr="00FF48A0">
        <w:t>AS</w:t>
      </w:r>
      <w:r w:rsidRPr="003539F9">
        <w:t>-A. Normal response handling applies.</w:t>
      </w:r>
    </w:p>
    <w:p w14:paraId="41D2AA85" w14:textId="77777777" w:rsidR="00990ACB" w:rsidRPr="003539F9" w:rsidRDefault="00990ACB" w:rsidP="003C63CA">
      <w:r w:rsidRPr="003539F9">
        <w:t>21.1</w:t>
      </w:r>
      <w:r w:rsidRPr="003539F9">
        <w:tab/>
      </w:r>
      <w:r w:rsidRPr="00FF48A0">
        <w:t>AS</w:t>
      </w:r>
      <w:r w:rsidRPr="003539F9">
        <w:t xml:space="preserve">-A. Normal ACK handling applies. </w:t>
      </w:r>
    </w:p>
    <w:p w14:paraId="49E47FD1" w14:textId="77777777" w:rsidR="00990ACB" w:rsidRPr="003539F9" w:rsidRDefault="00990ACB" w:rsidP="003C63CA">
      <w:r w:rsidRPr="003539F9">
        <w:t>22.1</w:t>
      </w:r>
      <w:r w:rsidRPr="003539F9">
        <w:tab/>
      </w:r>
      <w:r w:rsidRPr="00FF48A0">
        <w:t>AS</w:t>
      </w:r>
      <w:r w:rsidRPr="003539F9">
        <w:t xml:space="preserve">-B replaces all codified values and the </w:t>
      </w:r>
      <w:r w:rsidRPr="00FF48A0">
        <w:t>ECT</w:t>
      </w:r>
      <w:r w:rsidRPr="003539F9">
        <w:t xml:space="preserve"> </w:t>
      </w:r>
      <w:r w:rsidR="00810377">
        <w:t>s</w:t>
      </w:r>
      <w:r w:rsidR="00810377" w:rsidRPr="003539F9">
        <w:t xml:space="preserve">ession </w:t>
      </w:r>
      <w:r w:rsidR="00810377">
        <w:t>i</w:t>
      </w:r>
      <w:r w:rsidR="00810377" w:rsidRPr="003539F9">
        <w:t xml:space="preserve">dentifier </w:t>
      </w:r>
      <w:r w:rsidRPr="003539F9">
        <w:t>URI with stored values.</w:t>
      </w:r>
    </w:p>
    <w:p w14:paraId="5E08440C" w14:textId="77777777" w:rsidR="00990ACB" w:rsidRPr="003539F9" w:rsidRDefault="00990ACB" w:rsidP="003C63CA">
      <w:r w:rsidRPr="003539F9">
        <w:t>25.</w:t>
      </w:r>
      <w:r w:rsidRPr="003539F9">
        <w:tab/>
      </w:r>
      <w:r w:rsidRPr="00FF48A0">
        <w:t>UE</w:t>
      </w:r>
      <w:r w:rsidRPr="003539F9">
        <w:t xml:space="preserve">-C terminates dialog 2 </w:t>
      </w:r>
      <w:r w:rsidRPr="00FF48A0">
        <w:t>as</w:t>
      </w:r>
      <w:r w:rsidRPr="003539F9">
        <w:t xml:space="preserve"> consequence of normal Replace</w:t>
      </w:r>
      <w:r w:rsidR="00810377">
        <w:t>s</w:t>
      </w:r>
      <w:r w:rsidRPr="003539F9">
        <w:t xml:space="preserve"> procedures according to </w:t>
      </w:r>
      <w:r w:rsidRPr="00FF48A0">
        <w:t>RFC 3891 [</w:t>
      </w:r>
      <w:r w:rsidR="00BA3775">
        <w:rPr>
          <w:noProof/>
        </w:rPr>
        <w:t>4</w:t>
      </w:r>
      <w:r w:rsidRPr="00FF48A0">
        <w:t>]</w:t>
      </w:r>
      <w:r w:rsidRPr="003539F9">
        <w:t>.</w:t>
      </w:r>
    </w:p>
    <w:p w14:paraId="7E27795D" w14:textId="77777777" w:rsidR="00DE7F0A" w:rsidRPr="003539F9" w:rsidRDefault="00DE7F0A" w:rsidP="00DE7F0A">
      <w:pPr>
        <w:pStyle w:val="Heading1"/>
      </w:pPr>
      <w:bookmarkStart w:id="185" w:name="_Toc509938080"/>
      <w:bookmarkStart w:id="186" w:name="_Toc123627150"/>
      <w:r>
        <w:t>A.3</w:t>
      </w:r>
      <w:r w:rsidRPr="003539F9">
        <w:tab/>
      </w:r>
      <w:r>
        <w:t>Blind call transfer with third party call control</w:t>
      </w:r>
      <w:bookmarkEnd w:id="185"/>
      <w:bookmarkEnd w:id="186"/>
    </w:p>
    <w:p w14:paraId="4B67F266" w14:textId="77777777" w:rsidR="00EA5C46" w:rsidRDefault="00EA5C46" w:rsidP="00EA5C46">
      <w:r>
        <w:t xml:space="preserve">An example of </w:t>
      </w:r>
      <w:r w:rsidR="00810377">
        <w:t xml:space="preserve">a </w:t>
      </w:r>
      <w:r>
        <w:t xml:space="preserve">call flow where a media server is used is given in </w:t>
      </w:r>
      <w:r w:rsidR="00810377">
        <w:t>f</w:t>
      </w:r>
      <w:r w:rsidRPr="00352FBA">
        <w:t>igure</w:t>
      </w:r>
      <w:r w:rsidR="00810377">
        <w:t> </w:t>
      </w:r>
      <w:r>
        <w:t>E</w:t>
      </w:r>
      <w:r w:rsidRPr="00352FBA">
        <w:t>.1</w:t>
      </w:r>
      <w:r>
        <w:t xml:space="preserve"> of 3GPP</w:t>
      </w:r>
      <w:r w:rsidR="00810377">
        <w:t> </w:t>
      </w:r>
      <w:r>
        <w:t>TS</w:t>
      </w:r>
      <w:r w:rsidR="00810377">
        <w:t> </w:t>
      </w:r>
      <w:r>
        <w:t>24.628</w:t>
      </w:r>
      <w:r w:rsidR="00810377">
        <w:t> </w:t>
      </w:r>
      <w:r>
        <w:t xml:space="preserve">[10]. In this call flow, the media server is involved in the media path before transfer is received and remains involved after the call is transferred. For blind </w:t>
      </w:r>
      <w:r w:rsidR="00810377">
        <w:t xml:space="preserve">communication </w:t>
      </w:r>
      <w:r>
        <w:t>transfer, the media server may be connected only to the transferee (UE-B) after the REFER request is received and be disconnected when the transfer target accepts the call.</w:t>
      </w:r>
    </w:p>
    <w:p w14:paraId="6DCB1894" w14:textId="77777777" w:rsidR="00DE7F0A" w:rsidRDefault="00EA5C46" w:rsidP="00DE7F0A">
      <w:r>
        <w:t xml:space="preserve">An example of call flow where no media server is used is given in </w:t>
      </w:r>
      <w:r w:rsidR="00810377">
        <w:t>f</w:t>
      </w:r>
      <w:r>
        <w:t>igure</w:t>
      </w:r>
      <w:r w:rsidR="00810377">
        <w:t> </w:t>
      </w:r>
      <w:r>
        <w:t>E</w:t>
      </w:r>
      <w:r w:rsidRPr="00352FBA">
        <w:t>.1</w:t>
      </w:r>
      <w:r>
        <w:t xml:space="preserve"> of 3GPP</w:t>
      </w:r>
      <w:r w:rsidR="00810377">
        <w:t> </w:t>
      </w:r>
      <w:r>
        <w:t>TS</w:t>
      </w:r>
      <w:r w:rsidR="00810377">
        <w:t> </w:t>
      </w:r>
      <w:r>
        <w:t>24.628</w:t>
      </w:r>
      <w:r w:rsidR="00810377">
        <w:t> </w:t>
      </w:r>
      <w:r>
        <w:t>[10].</w:t>
      </w:r>
    </w:p>
    <w:p w14:paraId="237AEAB1" w14:textId="77777777" w:rsidR="00DE7F0A" w:rsidRPr="003539F9" w:rsidRDefault="00DE7F0A" w:rsidP="00DE7F0A">
      <w:pPr>
        <w:pStyle w:val="Heading1"/>
      </w:pPr>
      <w:bookmarkStart w:id="187" w:name="_Toc509938081"/>
      <w:bookmarkStart w:id="188" w:name="_Toc123627151"/>
      <w:r>
        <w:lastRenderedPageBreak/>
        <w:t>A.4</w:t>
      </w:r>
      <w:r w:rsidRPr="003539F9">
        <w:tab/>
      </w:r>
      <w:r>
        <w:t>Consultative call transfer with third party call control</w:t>
      </w:r>
      <w:bookmarkEnd w:id="187"/>
      <w:bookmarkEnd w:id="188"/>
    </w:p>
    <w:p w14:paraId="3D8A44C5" w14:textId="77777777" w:rsidR="00B052FF" w:rsidRDefault="00B052FF" w:rsidP="00B052FF">
      <w:pPr>
        <w:rPr>
          <w:noProof/>
        </w:rPr>
      </w:pPr>
      <w:r>
        <w:rPr>
          <w:noProof/>
        </w:rPr>
        <w:t>An example of a call flow is given in figure E.5 of 3GPP TS 24.628 [10].</w:t>
      </w:r>
    </w:p>
    <w:p w14:paraId="7C7D0371" w14:textId="77777777" w:rsidR="00990ACB" w:rsidRPr="003539F9" w:rsidRDefault="00990ACB" w:rsidP="00990ACB">
      <w:pPr>
        <w:pStyle w:val="Heading8"/>
      </w:pPr>
      <w:r w:rsidRPr="003539F9">
        <w:br w:type="page"/>
      </w:r>
      <w:bookmarkStart w:id="189" w:name="_Toc509938082"/>
      <w:bookmarkStart w:id="190" w:name="_Toc123627152"/>
      <w:r w:rsidRPr="003539F9">
        <w:lastRenderedPageBreak/>
        <w:t>Annex B (informative</w:t>
      </w:r>
      <w:r>
        <w:t>):</w:t>
      </w:r>
      <w:r>
        <w:br/>
      </w:r>
      <w:r w:rsidRPr="003539F9">
        <w:t>Example of filter criteria</w:t>
      </w:r>
      <w:bookmarkEnd w:id="189"/>
      <w:bookmarkEnd w:id="190"/>
    </w:p>
    <w:p w14:paraId="62FA09FF" w14:textId="77777777" w:rsidR="00990ACB" w:rsidRPr="003539F9" w:rsidRDefault="00990ACB" w:rsidP="00990ACB">
      <w:pPr>
        <w:pStyle w:val="Heading1"/>
      </w:pPr>
      <w:bookmarkStart w:id="191" w:name="_Toc509938083"/>
      <w:bookmarkStart w:id="192" w:name="_Toc123627153"/>
      <w:r w:rsidRPr="003539F9">
        <w:t>B.1</w:t>
      </w:r>
      <w:r w:rsidRPr="003539F9">
        <w:tab/>
        <w:t xml:space="preserve">Example of filter criteria for </w:t>
      </w:r>
      <w:r w:rsidRPr="00FF48A0">
        <w:t>ECT</w:t>
      </w:r>
      <w:bookmarkEnd w:id="191"/>
      <w:bookmarkEnd w:id="192"/>
    </w:p>
    <w:p w14:paraId="2D5E76E5" w14:textId="77777777" w:rsidR="00990ACB" w:rsidRPr="003539F9" w:rsidRDefault="00990ACB" w:rsidP="00990ACB">
      <w:r w:rsidRPr="003539F9">
        <w:t xml:space="preserve">This annex provides an example of a filter criterion that triggers </w:t>
      </w:r>
      <w:r w:rsidRPr="00FF48A0">
        <w:t>SIP</w:t>
      </w:r>
      <w:r w:rsidRPr="003539F9">
        <w:t xml:space="preserve"> requests that are subject to initial filter criteria evaluation. </w:t>
      </w:r>
    </w:p>
    <w:p w14:paraId="1C040151" w14:textId="77777777" w:rsidR="00990ACB" w:rsidRPr="003539F9" w:rsidRDefault="00990ACB" w:rsidP="00990ACB">
      <w:r w:rsidRPr="003539F9">
        <w:t xml:space="preserve">When the initial request matches the conditions of the next unexecuted </w:t>
      </w:r>
      <w:r w:rsidRPr="00FF48A0">
        <w:t>IFC</w:t>
      </w:r>
      <w:r w:rsidRPr="003539F9">
        <w:t xml:space="preserve"> rule for the served user which points to the </w:t>
      </w:r>
      <w:r w:rsidRPr="00FF48A0">
        <w:t>ECT</w:t>
      </w:r>
      <w:r w:rsidRPr="003539F9">
        <w:t xml:space="preserve"> service, the communication is forwarded to the </w:t>
      </w:r>
      <w:r w:rsidRPr="00FF48A0">
        <w:t>AS</w:t>
      </w:r>
      <w:r w:rsidRPr="003539F9">
        <w:t>.</w:t>
      </w:r>
    </w:p>
    <w:p w14:paraId="60B336E6" w14:textId="77777777" w:rsidR="00990ACB" w:rsidRPr="003539F9" w:rsidRDefault="00990ACB" w:rsidP="00990ACB">
      <w:r w:rsidRPr="003539F9">
        <w:t>An example of an Initial Filter Criteria (</w:t>
      </w:r>
      <w:r w:rsidRPr="00FF48A0">
        <w:t>IFC</w:t>
      </w:r>
      <w:r w:rsidRPr="003539F9">
        <w:t xml:space="preserve">) Trigger Point configurations under the assumption that the </w:t>
      </w:r>
      <w:r w:rsidRPr="00FF48A0">
        <w:t>ECT</w:t>
      </w:r>
      <w:r w:rsidRPr="003539F9">
        <w:t xml:space="preserve"> service is a standalone service that can be invoked by a very specific trigger point active at the destination </w:t>
      </w:r>
      <w:r w:rsidRPr="00FF48A0">
        <w:t>S-CSCF</w:t>
      </w:r>
      <w:r w:rsidRPr="003539F9">
        <w:t>:</w:t>
      </w:r>
    </w:p>
    <w:p w14:paraId="564DF16A" w14:textId="77777777" w:rsidR="00990ACB" w:rsidRPr="003539F9" w:rsidRDefault="003C63CA" w:rsidP="003C63CA">
      <w:pPr>
        <w:pStyle w:val="B10"/>
      </w:pPr>
      <w:r>
        <w:t>-</w:t>
      </w:r>
      <w:r>
        <w:tab/>
      </w:r>
      <w:r w:rsidR="00990ACB" w:rsidRPr="003539F9">
        <w:t>Method="INVITE"</w:t>
      </w:r>
      <w:r w:rsidR="00990ACB">
        <w:t>.</w:t>
      </w:r>
    </w:p>
    <w:p w14:paraId="073363E0" w14:textId="77777777" w:rsidR="00990ACB" w:rsidRPr="003539F9" w:rsidRDefault="00990ACB" w:rsidP="003C63CA">
      <w:pPr>
        <w:pStyle w:val="NO"/>
      </w:pPr>
      <w:r w:rsidRPr="003539F9">
        <w:t>NOTE</w:t>
      </w:r>
      <w:r w:rsidR="00D968BD">
        <w:t> </w:t>
      </w:r>
      <w:r w:rsidRPr="003539F9">
        <w:t>1:</w:t>
      </w:r>
      <w:r w:rsidRPr="003539F9">
        <w:tab/>
        <w:t xml:space="preserve">The coding of the Initial Filter Criteria is described in </w:t>
      </w:r>
      <w:r w:rsidR="003C63CA">
        <w:t>29.228</w:t>
      </w:r>
      <w:r w:rsidRPr="00FF48A0" w:rsidDel="001C1D32">
        <w:t xml:space="preserve"> </w:t>
      </w:r>
      <w:r w:rsidRPr="00FF48A0">
        <w:t>[</w:t>
      </w:r>
      <w:r w:rsidR="00BA3775">
        <w:rPr>
          <w:noProof/>
        </w:rPr>
        <w:t>7</w:t>
      </w:r>
      <w:r w:rsidRPr="00FF48A0">
        <w:t>]</w:t>
      </w:r>
      <w:r w:rsidR="003C63CA">
        <w:t xml:space="preserve"> and 29.229 [7A]</w:t>
      </w:r>
      <w:r w:rsidRPr="003539F9">
        <w:t>.</w:t>
      </w:r>
    </w:p>
    <w:p w14:paraId="598B3F39" w14:textId="77777777" w:rsidR="00990ACB" w:rsidRDefault="00990ACB" w:rsidP="00990ACB">
      <w:pPr>
        <w:pStyle w:val="NO"/>
      </w:pPr>
      <w:r w:rsidRPr="003539F9">
        <w:t>NOTE</w:t>
      </w:r>
      <w:r w:rsidR="00D968BD">
        <w:t> </w:t>
      </w:r>
      <w:r w:rsidRPr="003539F9">
        <w:t>2:</w:t>
      </w:r>
      <w:r w:rsidRPr="003539F9">
        <w:tab/>
        <w:t xml:space="preserve">When the REFER is </w:t>
      </w:r>
      <w:r w:rsidR="00810377">
        <w:t>forwarded</w:t>
      </w:r>
      <w:r w:rsidRPr="003539F9">
        <w:t xml:space="preserve"> on an existing dialog, no </w:t>
      </w:r>
      <w:r w:rsidRPr="00FF48A0">
        <w:t>IFC</w:t>
      </w:r>
      <w:r w:rsidRPr="003539F9">
        <w:t xml:space="preserve"> processing will be performed, because this is a subsequent request on an existing dialog. It follows that when this scenario </w:t>
      </w:r>
      <w:r w:rsidR="00D968BD">
        <w:t>is</w:t>
      </w:r>
      <w:r w:rsidRPr="003539F9">
        <w:t xml:space="preserve"> supported, all signalling </w:t>
      </w:r>
      <w:r>
        <w:t>has to</w:t>
      </w:r>
      <w:r w:rsidRPr="003539F9">
        <w:t xml:space="preserve"> traverse through the </w:t>
      </w:r>
      <w:r w:rsidRPr="00FF48A0">
        <w:t>AS</w:t>
      </w:r>
      <w:r w:rsidRPr="003539F9">
        <w:t>.</w:t>
      </w:r>
    </w:p>
    <w:p w14:paraId="4E05460C" w14:textId="77777777" w:rsidR="00D968BD" w:rsidRDefault="00D968BD" w:rsidP="00D968BD">
      <w:r w:rsidRPr="003539F9">
        <w:t xml:space="preserve">An example of an </w:t>
      </w:r>
      <w:r w:rsidRPr="00FF48A0">
        <w:t>IFC</w:t>
      </w:r>
      <w:r>
        <w:t xml:space="preserve"> Trigger Point configuration</w:t>
      </w:r>
      <w:r w:rsidRPr="003539F9">
        <w:t xml:space="preserve"> </w:t>
      </w:r>
      <w:r>
        <w:t>where the S-CSCF does not invoke the ECT AS for a PSAP callback:</w:t>
      </w:r>
    </w:p>
    <w:p w14:paraId="3B5D1A1E" w14:textId="77777777" w:rsidR="00D968BD" w:rsidRDefault="00D968BD" w:rsidP="00D968BD">
      <w:pPr>
        <w:pStyle w:val="B10"/>
        <w:rPr>
          <w:lang w:val="en-US"/>
        </w:rPr>
      </w:pPr>
      <w:r>
        <w:t>-</w:t>
      </w:r>
      <w:r>
        <w:tab/>
      </w:r>
      <w:r w:rsidRPr="003539F9">
        <w:t>Method="INVITE"</w:t>
      </w:r>
      <w:r>
        <w:t xml:space="preserve"> and not </w:t>
      </w:r>
      <w:r w:rsidRPr="006F2D05">
        <w:rPr>
          <w:lang w:val="en-US"/>
        </w:rPr>
        <w:t>Priority header field with a "psap-callback" header field value</w:t>
      </w:r>
      <w:r>
        <w:rPr>
          <w:lang w:val="en-US"/>
        </w:rPr>
        <w:t>.</w:t>
      </w:r>
    </w:p>
    <w:p w14:paraId="7DBFCFFB" w14:textId="77777777" w:rsidR="00D968BD" w:rsidRPr="003539F9" w:rsidRDefault="00D968BD" w:rsidP="00D968BD">
      <w:pPr>
        <w:pStyle w:val="NO"/>
      </w:pPr>
      <w:r>
        <w:t>NOTE 3:</w:t>
      </w:r>
      <w:r>
        <w:tab/>
        <w:t>Not invoking the ECT AS assumes that the ECT invocation request can be handled elsewhere in the network, e.g. in the PSAP itself.</w:t>
      </w:r>
    </w:p>
    <w:p w14:paraId="429ABD48" w14:textId="77777777" w:rsidR="00990ACB" w:rsidRPr="003539F9" w:rsidRDefault="00990ACB" w:rsidP="00990ACB">
      <w:pPr>
        <w:pStyle w:val="Heading8"/>
      </w:pPr>
      <w:r w:rsidRPr="003539F9">
        <w:br w:type="page"/>
      </w:r>
      <w:bookmarkStart w:id="193" w:name="_Toc509938084"/>
      <w:bookmarkStart w:id="194" w:name="_Toc123627154"/>
      <w:r w:rsidRPr="003539F9">
        <w:lastRenderedPageBreak/>
        <w:t>Annex C (informative</w:t>
      </w:r>
      <w:r>
        <w:t>):</w:t>
      </w:r>
      <w:r>
        <w:br/>
      </w:r>
      <w:r w:rsidRPr="003539F9">
        <w:t>Example charging model</w:t>
      </w:r>
      <w:bookmarkEnd w:id="193"/>
      <w:bookmarkEnd w:id="194"/>
    </w:p>
    <w:p w14:paraId="455C389D" w14:textId="77777777" w:rsidR="00990ACB" w:rsidRPr="003539F9" w:rsidRDefault="00990ACB" w:rsidP="00990ACB">
      <w:pPr>
        <w:pStyle w:val="Heading1"/>
      </w:pPr>
      <w:bookmarkStart w:id="195" w:name="_Toc509938085"/>
      <w:bookmarkStart w:id="196" w:name="_Toc123627155"/>
      <w:r w:rsidRPr="003539F9">
        <w:t>C.1</w:t>
      </w:r>
      <w:r w:rsidRPr="003539F9">
        <w:tab/>
        <w:t>Example of B REFER's A to C</w:t>
      </w:r>
      <w:bookmarkEnd w:id="195"/>
      <w:bookmarkEnd w:id="196"/>
    </w:p>
    <w:p w14:paraId="7DF4C77B" w14:textId="77777777" w:rsidR="00990ACB" w:rsidRPr="003539F9" w:rsidRDefault="00990ACB" w:rsidP="00990ACB">
      <w:r w:rsidRPr="003539F9">
        <w:t>This scenario is added to show that the solution presented in the present document is able to support classical charging models. Assumption in this scenario is that A originated the original call and is thus charged for the initial A-B communication.</w:t>
      </w:r>
    </w:p>
    <w:p w14:paraId="3295C1D4" w14:textId="77777777" w:rsidR="00990ACB" w:rsidRPr="003539F9" w:rsidRDefault="00C649D7" w:rsidP="001F250E">
      <w:pPr>
        <w:pStyle w:val="TH"/>
      </w:pPr>
      <w:r>
        <w:pict w14:anchorId="2F05B827">
          <v:shape id="_x0000_i1029" type="#_x0000_t75" style="width:449.25pt;height:270pt">
            <v:imagedata r:id="rId17" o:title="" cropbottom="17226f"/>
          </v:shape>
        </w:pict>
      </w:r>
    </w:p>
    <w:p w14:paraId="3639BD81" w14:textId="77777777" w:rsidR="00990ACB" w:rsidRPr="003539F9" w:rsidRDefault="00990ACB" w:rsidP="00990ACB">
      <w:pPr>
        <w:pStyle w:val="TF"/>
      </w:pPr>
      <w:r w:rsidRPr="003539F9">
        <w:t>Figure C.1: Example of B REFER's A to C</w:t>
      </w:r>
    </w:p>
    <w:p w14:paraId="6027CF62" w14:textId="77777777" w:rsidR="00990ACB" w:rsidRPr="003539F9" w:rsidRDefault="00990ACB" w:rsidP="00990ACB">
      <w:pPr>
        <w:pStyle w:val="TH"/>
      </w:pPr>
      <w:r w:rsidRPr="003539F9">
        <w:t>Table C.1</w:t>
      </w:r>
    </w:p>
    <w:tbl>
      <w:tblPr>
        <w:tblW w:w="0" w:type="auto"/>
        <w:jc w:val="center"/>
        <w:tblCellMar>
          <w:left w:w="28" w:type="dxa"/>
        </w:tblCellMar>
        <w:tblLook w:val="01E0" w:firstRow="1" w:lastRow="1" w:firstColumn="1" w:lastColumn="1" w:noHBand="0" w:noVBand="0"/>
      </w:tblPr>
      <w:tblGrid>
        <w:gridCol w:w="3260"/>
        <w:gridCol w:w="3257"/>
        <w:gridCol w:w="3258"/>
      </w:tblGrid>
      <w:tr w:rsidR="00990ACB" w:rsidRPr="003539F9" w14:paraId="796D326E" w14:textId="77777777" w:rsidTr="00240B24">
        <w:trPr>
          <w:jc w:val="center"/>
        </w:trPr>
        <w:tc>
          <w:tcPr>
            <w:tcW w:w="3260" w:type="dxa"/>
            <w:tcBorders>
              <w:bottom w:val="single" w:sz="4" w:space="0" w:color="auto"/>
            </w:tcBorders>
            <w:shd w:val="clear" w:color="auto" w:fill="auto"/>
          </w:tcPr>
          <w:p w14:paraId="724BD46A" w14:textId="77777777" w:rsidR="00990ACB" w:rsidRPr="003539F9" w:rsidRDefault="00990ACB" w:rsidP="00990ACB">
            <w:pPr>
              <w:pStyle w:val="TAH"/>
            </w:pPr>
            <w:r w:rsidRPr="003539F9">
              <w:t>Initial Session Initiated By</w:t>
            </w:r>
          </w:p>
        </w:tc>
        <w:tc>
          <w:tcPr>
            <w:tcW w:w="3257" w:type="dxa"/>
            <w:tcBorders>
              <w:bottom w:val="single" w:sz="4" w:space="0" w:color="auto"/>
            </w:tcBorders>
            <w:shd w:val="clear" w:color="auto" w:fill="auto"/>
          </w:tcPr>
          <w:p w14:paraId="6220E356" w14:textId="77777777" w:rsidR="00990ACB" w:rsidRPr="003539F9" w:rsidRDefault="00990ACB" w:rsidP="00990ACB">
            <w:pPr>
              <w:pStyle w:val="TAH"/>
            </w:pPr>
            <w:r w:rsidRPr="003539F9">
              <w:t>Initial Session A-B</w:t>
            </w:r>
          </w:p>
        </w:tc>
        <w:tc>
          <w:tcPr>
            <w:tcW w:w="3258" w:type="dxa"/>
            <w:tcBorders>
              <w:bottom w:val="single" w:sz="4" w:space="0" w:color="auto"/>
            </w:tcBorders>
            <w:shd w:val="clear" w:color="auto" w:fill="auto"/>
          </w:tcPr>
          <w:p w14:paraId="22BE4BC3" w14:textId="77777777" w:rsidR="00990ACB" w:rsidRPr="003539F9" w:rsidRDefault="00990ACB" w:rsidP="00990ACB">
            <w:pPr>
              <w:pStyle w:val="TAH"/>
            </w:pPr>
            <w:r w:rsidRPr="003539F9">
              <w:t>Transferred Session</w:t>
            </w:r>
            <w:r w:rsidRPr="003539F9">
              <w:br/>
              <w:t>Transfer Target C</w:t>
            </w:r>
          </w:p>
        </w:tc>
      </w:tr>
      <w:tr w:rsidR="00990ACB" w:rsidRPr="003539F9" w14:paraId="3D7B78A5" w14:textId="77777777" w:rsidTr="00240B24">
        <w:trPr>
          <w:jc w:val="center"/>
        </w:trPr>
        <w:tc>
          <w:tcPr>
            <w:tcW w:w="3260" w:type="dxa"/>
            <w:tcBorders>
              <w:bottom w:val="single" w:sz="4" w:space="0" w:color="auto"/>
            </w:tcBorders>
            <w:shd w:val="clear" w:color="auto" w:fill="FFFF00"/>
          </w:tcPr>
          <w:p w14:paraId="6D34A7CF" w14:textId="77777777" w:rsidR="00990ACB" w:rsidRPr="003539F9" w:rsidRDefault="00990ACB" w:rsidP="00990ACB">
            <w:pPr>
              <w:pStyle w:val="TAL"/>
            </w:pPr>
            <w:r w:rsidRPr="003539F9">
              <w:t>A=Transferee</w:t>
            </w:r>
          </w:p>
        </w:tc>
        <w:tc>
          <w:tcPr>
            <w:tcW w:w="3257" w:type="dxa"/>
            <w:tcBorders>
              <w:bottom w:val="single" w:sz="4" w:space="0" w:color="auto"/>
            </w:tcBorders>
            <w:shd w:val="clear" w:color="auto" w:fill="FFFF00"/>
          </w:tcPr>
          <w:p w14:paraId="1816A82A" w14:textId="77777777" w:rsidR="00990ACB" w:rsidRPr="003539F9" w:rsidRDefault="00990ACB" w:rsidP="00990ACB">
            <w:pPr>
              <w:pStyle w:val="TAL"/>
            </w:pPr>
            <w:r w:rsidRPr="003539F9">
              <w:t>Transferee (A): A-B</w:t>
            </w:r>
          </w:p>
        </w:tc>
        <w:tc>
          <w:tcPr>
            <w:tcW w:w="3258" w:type="dxa"/>
            <w:tcBorders>
              <w:bottom w:val="single" w:sz="4" w:space="0" w:color="auto"/>
            </w:tcBorders>
            <w:shd w:val="clear" w:color="auto" w:fill="FFFF00"/>
          </w:tcPr>
          <w:p w14:paraId="383DFF64" w14:textId="77777777" w:rsidR="00990ACB" w:rsidRPr="003539F9" w:rsidRDefault="00990ACB" w:rsidP="00990ACB">
            <w:pPr>
              <w:pStyle w:val="TAL"/>
            </w:pPr>
            <w:r w:rsidRPr="003539F9">
              <w:t>Transferee (A): A-B</w:t>
            </w:r>
            <w:r w:rsidRPr="003539F9">
              <w:br/>
              <w:t>Transferor (B): B-C</w:t>
            </w:r>
          </w:p>
        </w:tc>
      </w:tr>
      <w:tr w:rsidR="00990ACB" w:rsidRPr="00240B24" w14:paraId="145CA44C" w14:textId="77777777" w:rsidTr="00240B24">
        <w:trPr>
          <w:jc w:val="center"/>
        </w:trPr>
        <w:tc>
          <w:tcPr>
            <w:tcW w:w="3260" w:type="dxa"/>
            <w:shd w:val="clear" w:color="auto" w:fill="auto"/>
          </w:tcPr>
          <w:p w14:paraId="44D01933" w14:textId="77777777" w:rsidR="00990ACB" w:rsidRPr="003539F9" w:rsidRDefault="00990ACB" w:rsidP="00990ACB">
            <w:pPr>
              <w:pStyle w:val="TAL"/>
            </w:pPr>
            <w:r w:rsidRPr="003539F9">
              <w:t>A=Transferor</w:t>
            </w:r>
          </w:p>
        </w:tc>
        <w:tc>
          <w:tcPr>
            <w:tcW w:w="3257" w:type="dxa"/>
            <w:shd w:val="clear" w:color="auto" w:fill="auto"/>
          </w:tcPr>
          <w:p w14:paraId="7E638966" w14:textId="77777777" w:rsidR="00990ACB" w:rsidRPr="003539F9" w:rsidRDefault="00990ACB" w:rsidP="00990ACB">
            <w:pPr>
              <w:pStyle w:val="TAL"/>
            </w:pPr>
            <w:r w:rsidRPr="003539F9">
              <w:t>Transferor (A): A-B</w:t>
            </w:r>
          </w:p>
        </w:tc>
        <w:tc>
          <w:tcPr>
            <w:tcW w:w="3258" w:type="dxa"/>
            <w:shd w:val="clear" w:color="auto" w:fill="auto"/>
          </w:tcPr>
          <w:p w14:paraId="4B9B0005" w14:textId="77777777" w:rsidR="00990ACB" w:rsidRPr="00240B24" w:rsidRDefault="00990ACB" w:rsidP="00990ACB">
            <w:pPr>
              <w:pStyle w:val="TAL"/>
              <w:rPr>
                <w:lang w:val="pt-BR"/>
              </w:rPr>
            </w:pPr>
            <w:r w:rsidRPr="00240B24">
              <w:rPr>
                <w:lang w:val="pt-BR"/>
              </w:rPr>
              <w:t>Transferor (A): A-B</w:t>
            </w:r>
            <w:r w:rsidRPr="00240B24">
              <w:rPr>
                <w:lang w:val="pt-BR"/>
              </w:rPr>
              <w:br/>
              <w:t>Transferor (A): A-C</w:t>
            </w:r>
          </w:p>
        </w:tc>
      </w:tr>
    </w:tbl>
    <w:p w14:paraId="4117C157" w14:textId="77777777" w:rsidR="00990ACB" w:rsidRPr="0016294F" w:rsidRDefault="00990ACB" w:rsidP="00990ACB">
      <w:pPr>
        <w:rPr>
          <w:lang w:val="pt-BR"/>
        </w:rPr>
      </w:pPr>
    </w:p>
    <w:p w14:paraId="4760F641" w14:textId="77777777" w:rsidR="00990ACB" w:rsidRPr="003539F9" w:rsidRDefault="00990ACB" w:rsidP="00990ACB">
      <w:pPr>
        <w:pStyle w:val="Heading1"/>
      </w:pPr>
      <w:bookmarkStart w:id="197" w:name="_Toc509938086"/>
      <w:bookmarkStart w:id="198" w:name="_Toc123627156"/>
      <w:r w:rsidRPr="003539F9">
        <w:lastRenderedPageBreak/>
        <w:t>C.2</w:t>
      </w:r>
      <w:r w:rsidRPr="003539F9">
        <w:tab/>
        <w:t>Example of A REFER's B to C</w:t>
      </w:r>
      <w:bookmarkEnd w:id="197"/>
      <w:bookmarkEnd w:id="198"/>
    </w:p>
    <w:p w14:paraId="6DD3F8AC" w14:textId="77777777" w:rsidR="00990ACB" w:rsidRPr="003539F9" w:rsidRDefault="00990ACB" w:rsidP="00990ACB">
      <w:pPr>
        <w:keepNext/>
        <w:keepLines/>
      </w:pPr>
      <w:r w:rsidRPr="003539F9">
        <w:t>This scenario is added to show that the solution presented in the present document is able to support classical charging models. Assumption in this scenario is that A originated the original call and is thus charged for initial A-B communication.</w:t>
      </w:r>
    </w:p>
    <w:p w14:paraId="77F7CF40" w14:textId="77777777" w:rsidR="00990ACB" w:rsidRPr="003539F9" w:rsidRDefault="00C649D7" w:rsidP="001F250E">
      <w:pPr>
        <w:pStyle w:val="TH"/>
      </w:pPr>
      <w:r>
        <w:pict w14:anchorId="09768EF5">
          <v:shape id="_x0000_i1030" type="#_x0000_t75" style="width:477pt;height:309.75pt">
            <v:imagedata r:id="rId18" o:title="" cropbottom="24710f"/>
          </v:shape>
        </w:pict>
      </w:r>
    </w:p>
    <w:p w14:paraId="78D6B252" w14:textId="77777777" w:rsidR="00990ACB" w:rsidRPr="003539F9" w:rsidRDefault="00990ACB" w:rsidP="00990ACB">
      <w:pPr>
        <w:pStyle w:val="TF"/>
      </w:pPr>
      <w:r w:rsidRPr="003539F9">
        <w:t>Figure C.2: Example of a REFER's B to C</w:t>
      </w:r>
    </w:p>
    <w:p w14:paraId="5F83FF87" w14:textId="77777777" w:rsidR="00990ACB" w:rsidRPr="003539F9" w:rsidRDefault="00990ACB" w:rsidP="00990ACB">
      <w:pPr>
        <w:pStyle w:val="TH"/>
      </w:pPr>
      <w:r w:rsidRPr="003539F9">
        <w:t>Table 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8"/>
        <w:gridCol w:w="2376"/>
        <w:gridCol w:w="2952"/>
      </w:tblGrid>
      <w:tr w:rsidR="00990ACB" w:rsidRPr="003539F9" w14:paraId="1A7C761E" w14:textId="77777777">
        <w:trPr>
          <w:jc w:val="center"/>
        </w:trPr>
        <w:tc>
          <w:tcPr>
            <w:tcW w:w="3528" w:type="dxa"/>
          </w:tcPr>
          <w:p w14:paraId="65EED51A" w14:textId="77777777" w:rsidR="00990ACB" w:rsidRPr="003539F9" w:rsidRDefault="00990ACB" w:rsidP="00990ACB">
            <w:pPr>
              <w:pStyle w:val="TAH"/>
            </w:pPr>
            <w:r w:rsidRPr="003539F9">
              <w:t>Initial Session Initiated By</w:t>
            </w:r>
          </w:p>
        </w:tc>
        <w:tc>
          <w:tcPr>
            <w:tcW w:w="2376" w:type="dxa"/>
          </w:tcPr>
          <w:p w14:paraId="16723857" w14:textId="77777777" w:rsidR="00990ACB" w:rsidRPr="003539F9" w:rsidRDefault="00990ACB" w:rsidP="00990ACB">
            <w:pPr>
              <w:pStyle w:val="TAH"/>
            </w:pPr>
            <w:r w:rsidRPr="003539F9">
              <w:t>Initial Session A-B</w:t>
            </w:r>
          </w:p>
        </w:tc>
        <w:tc>
          <w:tcPr>
            <w:tcW w:w="2952" w:type="dxa"/>
          </w:tcPr>
          <w:p w14:paraId="36E818AE" w14:textId="77777777" w:rsidR="00990ACB" w:rsidRPr="003539F9" w:rsidRDefault="00990ACB" w:rsidP="00990ACB">
            <w:pPr>
              <w:pStyle w:val="TAH"/>
            </w:pPr>
            <w:r w:rsidRPr="003539F9">
              <w:t>Transferred Session</w:t>
            </w:r>
          </w:p>
          <w:p w14:paraId="01079219" w14:textId="77777777" w:rsidR="00990ACB" w:rsidRPr="003539F9" w:rsidRDefault="00990ACB" w:rsidP="00990ACB">
            <w:pPr>
              <w:pStyle w:val="TAH"/>
            </w:pPr>
            <w:r w:rsidRPr="003539F9">
              <w:t>Transfer Target C</w:t>
            </w:r>
          </w:p>
        </w:tc>
      </w:tr>
      <w:tr w:rsidR="00990ACB" w:rsidRPr="003539F9" w14:paraId="2E2C76A1" w14:textId="77777777">
        <w:trPr>
          <w:jc w:val="center"/>
        </w:trPr>
        <w:tc>
          <w:tcPr>
            <w:tcW w:w="3528" w:type="dxa"/>
            <w:tcBorders>
              <w:bottom w:val="single" w:sz="4" w:space="0" w:color="auto"/>
            </w:tcBorders>
          </w:tcPr>
          <w:p w14:paraId="33CC16BF" w14:textId="77777777" w:rsidR="00990ACB" w:rsidRPr="003539F9" w:rsidRDefault="00990ACB" w:rsidP="00990ACB">
            <w:pPr>
              <w:pStyle w:val="TAL"/>
            </w:pPr>
            <w:r w:rsidRPr="003539F9">
              <w:t>A=Transferee</w:t>
            </w:r>
          </w:p>
        </w:tc>
        <w:tc>
          <w:tcPr>
            <w:tcW w:w="2376" w:type="dxa"/>
            <w:tcBorders>
              <w:bottom w:val="single" w:sz="4" w:space="0" w:color="auto"/>
            </w:tcBorders>
          </w:tcPr>
          <w:p w14:paraId="3791650E" w14:textId="77777777" w:rsidR="00990ACB" w:rsidRPr="003539F9" w:rsidRDefault="00990ACB" w:rsidP="00990ACB">
            <w:pPr>
              <w:pStyle w:val="TAL"/>
            </w:pPr>
            <w:r w:rsidRPr="003539F9">
              <w:t>Transferee (A): A-B</w:t>
            </w:r>
          </w:p>
        </w:tc>
        <w:tc>
          <w:tcPr>
            <w:tcW w:w="2952" w:type="dxa"/>
            <w:tcBorders>
              <w:bottom w:val="single" w:sz="4" w:space="0" w:color="auto"/>
            </w:tcBorders>
          </w:tcPr>
          <w:p w14:paraId="5FDEAD1A" w14:textId="77777777" w:rsidR="00990ACB" w:rsidRPr="003539F9" w:rsidRDefault="00990ACB" w:rsidP="00990ACB">
            <w:pPr>
              <w:pStyle w:val="TAL"/>
            </w:pPr>
            <w:r w:rsidRPr="003539F9">
              <w:t>Transferee (A): A-B</w:t>
            </w:r>
          </w:p>
          <w:p w14:paraId="7CA3ACE3" w14:textId="77777777" w:rsidR="00990ACB" w:rsidRPr="003539F9" w:rsidRDefault="00990ACB" w:rsidP="00990ACB">
            <w:pPr>
              <w:pStyle w:val="TAL"/>
            </w:pPr>
            <w:r w:rsidRPr="003539F9">
              <w:t>Transferor (B): B-C</w:t>
            </w:r>
          </w:p>
        </w:tc>
      </w:tr>
      <w:tr w:rsidR="00990ACB" w:rsidRPr="0016294F" w14:paraId="4B607938" w14:textId="77777777">
        <w:trPr>
          <w:jc w:val="center"/>
        </w:trPr>
        <w:tc>
          <w:tcPr>
            <w:tcW w:w="3528" w:type="dxa"/>
            <w:shd w:val="clear" w:color="auto" w:fill="FFFF00"/>
          </w:tcPr>
          <w:p w14:paraId="7ACFC332" w14:textId="77777777" w:rsidR="00990ACB" w:rsidRPr="003539F9" w:rsidRDefault="00990ACB" w:rsidP="00990ACB">
            <w:pPr>
              <w:pStyle w:val="TAL"/>
            </w:pPr>
            <w:r w:rsidRPr="003539F9">
              <w:t>A=Transferor</w:t>
            </w:r>
          </w:p>
        </w:tc>
        <w:tc>
          <w:tcPr>
            <w:tcW w:w="2376" w:type="dxa"/>
            <w:shd w:val="clear" w:color="auto" w:fill="FFFF00"/>
          </w:tcPr>
          <w:p w14:paraId="0F8044A9" w14:textId="77777777" w:rsidR="00990ACB" w:rsidRPr="003539F9" w:rsidRDefault="00990ACB" w:rsidP="00990ACB">
            <w:pPr>
              <w:pStyle w:val="TAL"/>
            </w:pPr>
            <w:r w:rsidRPr="003539F9">
              <w:t>Transferor (A): A-B</w:t>
            </w:r>
          </w:p>
        </w:tc>
        <w:tc>
          <w:tcPr>
            <w:tcW w:w="2952" w:type="dxa"/>
            <w:shd w:val="clear" w:color="auto" w:fill="FFFF00"/>
          </w:tcPr>
          <w:p w14:paraId="46D6C5A9" w14:textId="77777777" w:rsidR="00990ACB" w:rsidRPr="0016294F" w:rsidRDefault="00990ACB" w:rsidP="00990ACB">
            <w:pPr>
              <w:pStyle w:val="TAL"/>
              <w:rPr>
                <w:lang w:val="pt-BR"/>
              </w:rPr>
            </w:pPr>
            <w:r w:rsidRPr="0016294F">
              <w:rPr>
                <w:lang w:val="pt-BR"/>
              </w:rPr>
              <w:t>Transferor (A): A-B</w:t>
            </w:r>
          </w:p>
          <w:p w14:paraId="3869BC10" w14:textId="77777777" w:rsidR="00990ACB" w:rsidRPr="0016294F" w:rsidRDefault="00990ACB" w:rsidP="00990ACB">
            <w:pPr>
              <w:pStyle w:val="TAL"/>
              <w:rPr>
                <w:lang w:val="pt-BR"/>
              </w:rPr>
            </w:pPr>
            <w:r w:rsidRPr="0016294F">
              <w:rPr>
                <w:lang w:val="pt-BR"/>
              </w:rPr>
              <w:t>Transferor (A): A-C</w:t>
            </w:r>
          </w:p>
        </w:tc>
      </w:tr>
    </w:tbl>
    <w:p w14:paraId="4F173727" w14:textId="77777777" w:rsidR="00990ACB" w:rsidRPr="0016294F" w:rsidRDefault="00990ACB" w:rsidP="00990ACB">
      <w:pPr>
        <w:pStyle w:val="FL"/>
        <w:rPr>
          <w:lang w:val="pt-BR"/>
        </w:rPr>
      </w:pPr>
    </w:p>
    <w:p w14:paraId="48ABBCE4" w14:textId="77777777" w:rsidR="00990ACB" w:rsidRPr="0016294F" w:rsidRDefault="00990ACB" w:rsidP="00990ACB">
      <w:pPr>
        <w:pStyle w:val="Heading8"/>
      </w:pPr>
      <w:r w:rsidRPr="0016294F">
        <w:rPr>
          <w:lang w:val="pt-BR"/>
        </w:rPr>
        <w:br w:type="page"/>
      </w:r>
      <w:bookmarkStart w:id="199" w:name="_Toc509938087"/>
      <w:bookmarkStart w:id="200" w:name="_Toc123627157"/>
      <w:r w:rsidRPr="0016294F">
        <w:lastRenderedPageBreak/>
        <w:t>Annex D (informative):</w:t>
      </w:r>
      <w:r w:rsidRPr="0016294F">
        <w:br/>
      </w:r>
      <w:r w:rsidR="00E92BC8">
        <w:t>Void</w:t>
      </w:r>
      <w:bookmarkEnd w:id="199"/>
      <w:bookmarkEnd w:id="200"/>
    </w:p>
    <w:p w14:paraId="7F7A5BFA" w14:textId="77777777" w:rsidR="00990ACB" w:rsidRPr="003539F9" w:rsidRDefault="00990ACB" w:rsidP="00990ACB"/>
    <w:p w14:paraId="14278E45" w14:textId="77777777" w:rsidR="00990ACB" w:rsidRDefault="00990ACB" w:rsidP="00990ACB">
      <w:pPr>
        <w:pStyle w:val="Heading8"/>
      </w:pPr>
      <w:r w:rsidRPr="003539F9">
        <w:br w:type="page"/>
      </w:r>
      <w:bookmarkStart w:id="201" w:name="_Toc509938088"/>
      <w:bookmarkStart w:id="202" w:name="_Toc123627158"/>
      <w:r w:rsidRPr="003539F9">
        <w:lastRenderedPageBreak/>
        <w:t>Annex E (informative</w:t>
      </w:r>
      <w:r>
        <w:t>):</w:t>
      </w:r>
      <w:r>
        <w:br/>
      </w:r>
      <w:r w:rsidRPr="003539F9">
        <w:t>Change history</w:t>
      </w:r>
      <w:bookmarkEnd w:id="201"/>
      <w:bookmarkEnd w:id="202"/>
    </w:p>
    <w:p w14:paraId="4C8997B3" w14:textId="77777777" w:rsidR="004A3549" w:rsidRDefault="004A3549" w:rsidP="00990ACB">
      <w:pPr>
        <w:pStyle w:val="TH"/>
      </w:pPr>
    </w:p>
    <w:tbl>
      <w:tblPr>
        <w:tblW w:w="95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503"/>
        <w:gridCol w:w="4867"/>
        <w:gridCol w:w="567"/>
        <w:gridCol w:w="567"/>
      </w:tblGrid>
      <w:tr w:rsidR="004A3549" w14:paraId="33AA69EA" w14:textId="77777777" w:rsidTr="00781C5A">
        <w:trPr>
          <w:cantSplit/>
        </w:trPr>
        <w:tc>
          <w:tcPr>
            <w:tcW w:w="9530" w:type="dxa"/>
            <w:gridSpan w:val="8"/>
            <w:tcBorders>
              <w:bottom w:val="nil"/>
            </w:tcBorders>
            <w:shd w:val="solid" w:color="FFFFFF" w:fill="auto"/>
          </w:tcPr>
          <w:bookmarkEnd w:id="23"/>
          <w:p w14:paraId="558D956D" w14:textId="77777777" w:rsidR="004A3549" w:rsidRDefault="004A3549">
            <w:pPr>
              <w:pStyle w:val="TAL"/>
              <w:jc w:val="center"/>
              <w:rPr>
                <w:b/>
                <w:sz w:val="16"/>
              </w:rPr>
            </w:pPr>
            <w:r>
              <w:rPr>
                <w:b/>
              </w:rPr>
              <w:t>Change history</w:t>
            </w:r>
          </w:p>
        </w:tc>
      </w:tr>
      <w:tr w:rsidR="004A3549" w14:paraId="60C5AD13" w14:textId="77777777" w:rsidTr="00781C5A">
        <w:tc>
          <w:tcPr>
            <w:tcW w:w="800" w:type="dxa"/>
            <w:shd w:val="pct10" w:color="auto" w:fill="FFFFFF"/>
          </w:tcPr>
          <w:p w14:paraId="2BADFE64" w14:textId="77777777" w:rsidR="004A3549" w:rsidRDefault="004A3549">
            <w:pPr>
              <w:pStyle w:val="TAL"/>
              <w:rPr>
                <w:b/>
                <w:sz w:val="16"/>
              </w:rPr>
            </w:pPr>
            <w:r>
              <w:rPr>
                <w:b/>
                <w:sz w:val="16"/>
              </w:rPr>
              <w:t>Date</w:t>
            </w:r>
          </w:p>
        </w:tc>
        <w:tc>
          <w:tcPr>
            <w:tcW w:w="800" w:type="dxa"/>
            <w:shd w:val="pct10" w:color="auto" w:fill="FFFFFF"/>
          </w:tcPr>
          <w:p w14:paraId="4D0507A3" w14:textId="77777777" w:rsidR="004A3549" w:rsidRDefault="004A3549">
            <w:pPr>
              <w:pStyle w:val="TAL"/>
              <w:rPr>
                <w:b/>
                <w:sz w:val="16"/>
              </w:rPr>
            </w:pPr>
            <w:r>
              <w:rPr>
                <w:b/>
                <w:sz w:val="16"/>
              </w:rPr>
              <w:t>TSG #</w:t>
            </w:r>
          </w:p>
        </w:tc>
        <w:tc>
          <w:tcPr>
            <w:tcW w:w="901" w:type="dxa"/>
            <w:shd w:val="pct10" w:color="auto" w:fill="FFFFFF"/>
          </w:tcPr>
          <w:p w14:paraId="5502D2BA" w14:textId="77777777" w:rsidR="004A3549" w:rsidRDefault="004A3549">
            <w:pPr>
              <w:pStyle w:val="TAL"/>
              <w:rPr>
                <w:b/>
                <w:sz w:val="16"/>
              </w:rPr>
            </w:pPr>
            <w:r>
              <w:rPr>
                <w:b/>
                <w:sz w:val="16"/>
              </w:rPr>
              <w:t>TSG Doc.</w:t>
            </w:r>
          </w:p>
        </w:tc>
        <w:tc>
          <w:tcPr>
            <w:tcW w:w="525" w:type="dxa"/>
            <w:shd w:val="pct10" w:color="auto" w:fill="FFFFFF"/>
          </w:tcPr>
          <w:p w14:paraId="685B1397" w14:textId="77777777" w:rsidR="004A3549" w:rsidRDefault="004A3549">
            <w:pPr>
              <w:pStyle w:val="TAL"/>
              <w:rPr>
                <w:b/>
                <w:sz w:val="16"/>
              </w:rPr>
            </w:pPr>
            <w:r>
              <w:rPr>
                <w:b/>
                <w:sz w:val="16"/>
              </w:rPr>
              <w:t>CR</w:t>
            </w:r>
          </w:p>
        </w:tc>
        <w:tc>
          <w:tcPr>
            <w:tcW w:w="503" w:type="dxa"/>
            <w:shd w:val="pct10" w:color="auto" w:fill="FFFFFF"/>
          </w:tcPr>
          <w:p w14:paraId="090B88E3" w14:textId="77777777" w:rsidR="004A3549" w:rsidRDefault="004A3549">
            <w:pPr>
              <w:pStyle w:val="TAL"/>
              <w:rPr>
                <w:b/>
                <w:sz w:val="16"/>
              </w:rPr>
            </w:pPr>
            <w:r>
              <w:rPr>
                <w:b/>
                <w:sz w:val="16"/>
              </w:rPr>
              <w:t>Rev</w:t>
            </w:r>
          </w:p>
        </w:tc>
        <w:tc>
          <w:tcPr>
            <w:tcW w:w="4867" w:type="dxa"/>
            <w:shd w:val="pct10" w:color="auto" w:fill="FFFFFF"/>
          </w:tcPr>
          <w:p w14:paraId="1A8F17B3" w14:textId="77777777" w:rsidR="004A3549" w:rsidRDefault="004A3549">
            <w:pPr>
              <w:pStyle w:val="TAL"/>
              <w:rPr>
                <w:b/>
                <w:sz w:val="16"/>
              </w:rPr>
            </w:pPr>
            <w:r>
              <w:rPr>
                <w:b/>
                <w:sz w:val="16"/>
              </w:rPr>
              <w:t>Subject/Comment</w:t>
            </w:r>
          </w:p>
        </w:tc>
        <w:tc>
          <w:tcPr>
            <w:tcW w:w="567" w:type="dxa"/>
            <w:shd w:val="pct10" w:color="auto" w:fill="FFFFFF"/>
          </w:tcPr>
          <w:p w14:paraId="7E8D0072" w14:textId="77777777" w:rsidR="004A3549" w:rsidRDefault="004A3549">
            <w:pPr>
              <w:pStyle w:val="TAL"/>
              <w:rPr>
                <w:b/>
                <w:sz w:val="16"/>
              </w:rPr>
            </w:pPr>
            <w:r>
              <w:rPr>
                <w:b/>
                <w:sz w:val="16"/>
              </w:rPr>
              <w:t>Old</w:t>
            </w:r>
          </w:p>
        </w:tc>
        <w:tc>
          <w:tcPr>
            <w:tcW w:w="567" w:type="dxa"/>
            <w:shd w:val="pct10" w:color="auto" w:fill="FFFFFF"/>
          </w:tcPr>
          <w:p w14:paraId="02570E21" w14:textId="77777777" w:rsidR="004A3549" w:rsidRDefault="004A3549">
            <w:pPr>
              <w:pStyle w:val="TAL"/>
              <w:rPr>
                <w:b/>
                <w:sz w:val="16"/>
              </w:rPr>
            </w:pPr>
            <w:r>
              <w:rPr>
                <w:b/>
                <w:sz w:val="16"/>
              </w:rPr>
              <w:t>New</w:t>
            </w:r>
          </w:p>
        </w:tc>
      </w:tr>
      <w:tr w:rsidR="004A3549" w:rsidRPr="00990ACB" w14:paraId="1B4989E6" w14:textId="77777777" w:rsidTr="00781C5A">
        <w:tc>
          <w:tcPr>
            <w:tcW w:w="800" w:type="dxa"/>
            <w:shd w:val="solid" w:color="FFFFFF" w:fill="auto"/>
          </w:tcPr>
          <w:p w14:paraId="1A8DAEBD" w14:textId="77777777" w:rsidR="004A3549" w:rsidRPr="00990ACB" w:rsidRDefault="00990ACB" w:rsidP="00990ACB">
            <w:pPr>
              <w:pStyle w:val="TAL"/>
              <w:rPr>
                <w:snapToGrid w:val="0"/>
                <w:sz w:val="16"/>
                <w:szCs w:val="16"/>
                <w:lang w:val="en-AU"/>
              </w:rPr>
            </w:pPr>
            <w:r>
              <w:rPr>
                <w:snapToGrid w:val="0"/>
                <w:sz w:val="16"/>
                <w:szCs w:val="16"/>
                <w:lang w:val="en-AU"/>
              </w:rPr>
              <w:t>2008-01</w:t>
            </w:r>
          </w:p>
        </w:tc>
        <w:tc>
          <w:tcPr>
            <w:tcW w:w="800" w:type="dxa"/>
            <w:shd w:val="solid" w:color="FFFFFF" w:fill="auto"/>
          </w:tcPr>
          <w:p w14:paraId="4875444E" w14:textId="77777777" w:rsidR="004A3549" w:rsidRPr="00990ACB" w:rsidRDefault="004A3549" w:rsidP="00990ACB">
            <w:pPr>
              <w:pStyle w:val="TAL"/>
              <w:rPr>
                <w:snapToGrid w:val="0"/>
                <w:sz w:val="16"/>
                <w:szCs w:val="16"/>
                <w:lang w:val="en-AU"/>
              </w:rPr>
            </w:pPr>
          </w:p>
        </w:tc>
        <w:tc>
          <w:tcPr>
            <w:tcW w:w="901" w:type="dxa"/>
            <w:shd w:val="solid" w:color="FFFFFF" w:fill="auto"/>
          </w:tcPr>
          <w:p w14:paraId="55CA2E4A" w14:textId="77777777" w:rsidR="004A3549" w:rsidRPr="00990ACB" w:rsidRDefault="004A3549" w:rsidP="00990ACB">
            <w:pPr>
              <w:pStyle w:val="TAL"/>
              <w:rPr>
                <w:snapToGrid w:val="0"/>
                <w:sz w:val="16"/>
                <w:szCs w:val="16"/>
                <w:lang w:val="en-AU"/>
              </w:rPr>
            </w:pPr>
          </w:p>
        </w:tc>
        <w:tc>
          <w:tcPr>
            <w:tcW w:w="525" w:type="dxa"/>
            <w:shd w:val="solid" w:color="FFFFFF" w:fill="auto"/>
          </w:tcPr>
          <w:p w14:paraId="485EB170" w14:textId="77777777" w:rsidR="004A3549" w:rsidRPr="00990ACB" w:rsidRDefault="004A3549" w:rsidP="00990ACB">
            <w:pPr>
              <w:pStyle w:val="TAL"/>
              <w:rPr>
                <w:snapToGrid w:val="0"/>
                <w:sz w:val="16"/>
                <w:szCs w:val="16"/>
                <w:lang w:val="en-AU"/>
              </w:rPr>
            </w:pPr>
          </w:p>
        </w:tc>
        <w:tc>
          <w:tcPr>
            <w:tcW w:w="503" w:type="dxa"/>
            <w:shd w:val="solid" w:color="FFFFFF" w:fill="auto"/>
          </w:tcPr>
          <w:p w14:paraId="73C9E662" w14:textId="77777777" w:rsidR="004A3549" w:rsidRPr="00990ACB" w:rsidRDefault="004A3549" w:rsidP="00990ACB">
            <w:pPr>
              <w:pStyle w:val="TAL"/>
              <w:rPr>
                <w:snapToGrid w:val="0"/>
                <w:sz w:val="16"/>
                <w:szCs w:val="16"/>
                <w:lang w:val="en-AU"/>
              </w:rPr>
            </w:pPr>
          </w:p>
        </w:tc>
        <w:tc>
          <w:tcPr>
            <w:tcW w:w="4867" w:type="dxa"/>
            <w:shd w:val="solid" w:color="FFFFFF" w:fill="auto"/>
          </w:tcPr>
          <w:p w14:paraId="23982F7F" w14:textId="77777777" w:rsidR="004A3549" w:rsidRPr="00990ACB" w:rsidRDefault="00990ACB" w:rsidP="00990ACB">
            <w:pPr>
              <w:pStyle w:val="TAL"/>
              <w:rPr>
                <w:snapToGrid w:val="0"/>
                <w:sz w:val="16"/>
                <w:szCs w:val="16"/>
                <w:lang w:val="en-AU"/>
              </w:rPr>
            </w:pPr>
            <w:r>
              <w:rPr>
                <w:snapToGrid w:val="0"/>
                <w:sz w:val="16"/>
                <w:szCs w:val="16"/>
                <w:lang w:val="en-AU"/>
              </w:rPr>
              <w:t xml:space="preserve">Publication as </w:t>
            </w:r>
            <w:r w:rsidRPr="00E854A5">
              <w:rPr>
                <w:b/>
                <w:snapToGrid w:val="0"/>
                <w:sz w:val="16"/>
                <w:szCs w:val="16"/>
                <w:lang w:val="en-AU"/>
              </w:rPr>
              <w:t>ETSI TS 183 029</w:t>
            </w:r>
          </w:p>
        </w:tc>
        <w:tc>
          <w:tcPr>
            <w:tcW w:w="567" w:type="dxa"/>
            <w:shd w:val="solid" w:color="FFFFFF" w:fill="auto"/>
          </w:tcPr>
          <w:p w14:paraId="2062D236" w14:textId="77777777" w:rsidR="004A3549" w:rsidRPr="00990ACB" w:rsidRDefault="004A3549" w:rsidP="00990ACB">
            <w:pPr>
              <w:pStyle w:val="TAL"/>
              <w:rPr>
                <w:snapToGrid w:val="0"/>
                <w:sz w:val="16"/>
                <w:szCs w:val="16"/>
                <w:lang w:val="en-AU"/>
              </w:rPr>
            </w:pPr>
          </w:p>
        </w:tc>
        <w:tc>
          <w:tcPr>
            <w:tcW w:w="567" w:type="dxa"/>
            <w:shd w:val="solid" w:color="FFFFFF" w:fill="auto"/>
          </w:tcPr>
          <w:p w14:paraId="0A272881" w14:textId="77777777" w:rsidR="004A3549" w:rsidRPr="00990ACB" w:rsidRDefault="00990ACB" w:rsidP="00990ACB">
            <w:pPr>
              <w:pStyle w:val="TAL"/>
              <w:rPr>
                <w:snapToGrid w:val="0"/>
                <w:sz w:val="16"/>
                <w:szCs w:val="16"/>
                <w:lang w:val="en-AU"/>
              </w:rPr>
            </w:pPr>
            <w:r>
              <w:rPr>
                <w:snapToGrid w:val="0"/>
                <w:sz w:val="16"/>
                <w:szCs w:val="16"/>
                <w:lang w:val="en-AU"/>
              </w:rPr>
              <w:t>2.5.0</w:t>
            </w:r>
          </w:p>
        </w:tc>
      </w:tr>
      <w:tr w:rsidR="001C7155" w:rsidRPr="00990ACB" w14:paraId="71F8866C" w14:textId="77777777" w:rsidTr="00781C5A">
        <w:tc>
          <w:tcPr>
            <w:tcW w:w="800" w:type="dxa"/>
            <w:shd w:val="solid" w:color="FFFFFF" w:fill="auto"/>
          </w:tcPr>
          <w:p w14:paraId="6F3BF666" w14:textId="77777777" w:rsidR="001C7155" w:rsidRPr="00990ACB" w:rsidRDefault="00990ACB" w:rsidP="00990ACB">
            <w:pPr>
              <w:pStyle w:val="TAL"/>
              <w:rPr>
                <w:snapToGrid w:val="0"/>
                <w:sz w:val="16"/>
                <w:szCs w:val="16"/>
                <w:lang w:val="en-AU"/>
              </w:rPr>
            </w:pPr>
            <w:r>
              <w:rPr>
                <w:snapToGrid w:val="0"/>
                <w:sz w:val="16"/>
                <w:szCs w:val="16"/>
                <w:lang w:val="en-AU"/>
              </w:rPr>
              <w:t>2008-01</w:t>
            </w:r>
          </w:p>
        </w:tc>
        <w:tc>
          <w:tcPr>
            <w:tcW w:w="800" w:type="dxa"/>
            <w:shd w:val="solid" w:color="FFFFFF" w:fill="auto"/>
          </w:tcPr>
          <w:p w14:paraId="6A688995" w14:textId="77777777" w:rsidR="001C7155" w:rsidRPr="00990ACB" w:rsidRDefault="001C7155" w:rsidP="00990ACB">
            <w:pPr>
              <w:pStyle w:val="TAL"/>
              <w:rPr>
                <w:snapToGrid w:val="0"/>
                <w:sz w:val="16"/>
                <w:szCs w:val="16"/>
                <w:lang w:val="en-AU"/>
              </w:rPr>
            </w:pPr>
          </w:p>
        </w:tc>
        <w:tc>
          <w:tcPr>
            <w:tcW w:w="901" w:type="dxa"/>
            <w:shd w:val="solid" w:color="FFFFFF" w:fill="auto"/>
          </w:tcPr>
          <w:p w14:paraId="477313F0" w14:textId="77777777" w:rsidR="001C7155" w:rsidRPr="00990ACB" w:rsidRDefault="001C7155" w:rsidP="00990ACB">
            <w:pPr>
              <w:pStyle w:val="TAL"/>
              <w:rPr>
                <w:snapToGrid w:val="0"/>
                <w:sz w:val="16"/>
                <w:szCs w:val="16"/>
                <w:lang w:val="en-AU"/>
              </w:rPr>
            </w:pPr>
          </w:p>
        </w:tc>
        <w:tc>
          <w:tcPr>
            <w:tcW w:w="525" w:type="dxa"/>
            <w:shd w:val="solid" w:color="FFFFFF" w:fill="auto"/>
          </w:tcPr>
          <w:p w14:paraId="24D0ACDD" w14:textId="77777777" w:rsidR="001C7155" w:rsidRPr="00990ACB" w:rsidRDefault="001C7155" w:rsidP="00990ACB">
            <w:pPr>
              <w:pStyle w:val="TAL"/>
              <w:rPr>
                <w:snapToGrid w:val="0"/>
                <w:sz w:val="16"/>
                <w:szCs w:val="16"/>
                <w:lang w:val="en-AU"/>
              </w:rPr>
            </w:pPr>
          </w:p>
        </w:tc>
        <w:tc>
          <w:tcPr>
            <w:tcW w:w="503" w:type="dxa"/>
            <w:shd w:val="solid" w:color="FFFFFF" w:fill="auto"/>
          </w:tcPr>
          <w:p w14:paraId="7484697B" w14:textId="77777777" w:rsidR="001C7155" w:rsidRPr="00990ACB" w:rsidRDefault="001C7155" w:rsidP="00990ACB">
            <w:pPr>
              <w:pStyle w:val="TAL"/>
              <w:rPr>
                <w:snapToGrid w:val="0"/>
                <w:sz w:val="16"/>
                <w:szCs w:val="16"/>
                <w:lang w:val="en-AU"/>
              </w:rPr>
            </w:pPr>
          </w:p>
        </w:tc>
        <w:tc>
          <w:tcPr>
            <w:tcW w:w="4867" w:type="dxa"/>
            <w:shd w:val="solid" w:color="FFFFFF" w:fill="auto"/>
          </w:tcPr>
          <w:p w14:paraId="16CF93AA" w14:textId="77777777" w:rsidR="001C7155" w:rsidRPr="00990ACB" w:rsidRDefault="00990ACB" w:rsidP="00990ACB">
            <w:pPr>
              <w:pStyle w:val="TAL"/>
              <w:rPr>
                <w:snapToGrid w:val="0"/>
                <w:sz w:val="16"/>
                <w:szCs w:val="16"/>
                <w:lang w:val="en-AU"/>
              </w:rPr>
            </w:pPr>
            <w:r>
              <w:rPr>
                <w:snapToGrid w:val="0"/>
                <w:sz w:val="16"/>
                <w:szCs w:val="16"/>
                <w:lang w:val="en-AU"/>
              </w:rPr>
              <w:t xml:space="preserve">Conversion to </w:t>
            </w:r>
            <w:r w:rsidRPr="00E854A5">
              <w:rPr>
                <w:b/>
                <w:snapToGrid w:val="0"/>
                <w:sz w:val="16"/>
                <w:szCs w:val="16"/>
                <w:lang w:val="en-AU"/>
              </w:rPr>
              <w:t>3GPP TS 24.529</w:t>
            </w:r>
          </w:p>
        </w:tc>
        <w:tc>
          <w:tcPr>
            <w:tcW w:w="567" w:type="dxa"/>
            <w:shd w:val="solid" w:color="FFFFFF" w:fill="auto"/>
          </w:tcPr>
          <w:p w14:paraId="34609D87" w14:textId="77777777" w:rsidR="001C7155" w:rsidRPr="00990ACB" w:rsidRDefault="001C7155" w:rsidP="00990ACB">
            <w:pPr>
              <w:pStyle w:val="TAL"/>
              <w:rPr>
                <w:snapToGrid w:val="0"/>
                <w:sz w:val="16"/>
                <w:szCs w:val="16"/>
                <w:lang w:val="en-AU"/>
              </w:rPr>
            </w:pPr>
          </w:p>
        </w:tc>
        <w:tc>
          <w:tcPr>
            <w:tcW w:w="567" w:type="dxa"/>
            <w:shd w:val="solid" w:color="FFFFFF" w:fill="auto"/>
          </w:tcPr>
          <w:p w14:paraId="7988036E" w14:textId="77777777" w:rsidR="001C7155" w:rsidRPr="00990ACB" w:rsidRDefault="00990ACB" w:rsidP="00990ACB">
            <w:pPr>
              <w:pStyle w:val="TAL"/>
              <w:rPr>
                <w:snapToGrid w:val="0"/>
                <w:sz w:val="16"/>
                <w:szCs w:val="16"/>
                <w:lang w:val="en-AU"/>
              </w:rPr>
            </w:pPr>
            <w:r>
              <w:rPr>
                <w:snapToGrid w:val="0"/>
                <w:sz w:val="16"/>
                <w:szCs w:val="16"/>
                <w:lang w:val="en-AU"/>
              </w:rPr>
              <w:t>2.5.1</w:t>
            </w:r>
          </w:p>
        </w:tc>
      </w:tr>
      <w:tr w:rsidR="00E854A5" w:rsidRPr="00990ACB" w14:paraId="0BA3EA17" w14:textId="77777777" w:rsidTr="00781C5A">
        <w:tc>
          <w:tcPr>
            <w:tcW w:w="800" w:type="dxa"/>
            <w:shd w:val="solid" w:color="FFFFFF" w:fill="auto"/>
          </w:tcPr>
          <w:p w14:paraId="6649D9FD" w14:textId="77777777" w:rsidR="00E854A5" w:rsidRDefault="00E854A5" w:rsidP="00990ACB">
            <w:pPr>
              <w:pStyle w:val="TAL"/>
              <w:rPr>
                <w:snapToGrid w:val="0"/>
                <w:sz w:val="16"/>
                <w:szCs w:val="16"/>
                <w:lang w:val="en-AU"/>
              </w:rPr>
            </w:pPr>
            <w:r>
              <w:rPr>
                <w:snapToGrid w:val="0"/>
                <w:sz w:val="16"/>
                <w:szCs w:val="16"/>
                <w:lang w:val="en-AU"/>
              </w:rPr>
              <w:t>2008-01</w:t>
            </w:r>
          </w:p>
        </w:tc>
        <w:tc>
          <w:tcPr>
            <w:tcW w:w="800" w:type="dxa"/>
            <w:shd w:val="solid" w:color="FFFFFF" w:fill="auto"/>
          </w:tcPr>
          <w:p w14:paraId="3A3CA962" w14:textId="77777777" w:rsidR="00E854A5" w:rsidRPr="00990ACB" w:rsidRDefault="00E854A5" w:rsidP="00990ACB">
            <w:pPr>
              <w:pStyle w:val="TAL"/>
              <w:rPr>
                <w:snapToGrid w:val="0"/>
                <w:sz w:val="16"/>
                <w:szCs w:val="16"/>
                <w:lang w:val="en-AU"/>
              </w:rPr>
            </w:pPr>
          </w:p>
        </w:tc>
        <w:tc>
          <w:tcPr>
            <w:tcW w:w="901" w:type="dxa"/>
            <w:shd w:val="solid" w:color="FFFFFF" w:fill="auto"/>
          </w:tcPr>
          <w:p w14:paraId="443AF2B6" w14:textId="77777777" w:rsidR="00E854A5" w:rsidRPr="00990ACB" w:rsidRDefault="00E854A5" w:rsidP="00990ACB">
            <w:pPr>
              <w:pStyle w:val="TAL"/>
              <w:rPr>
                <w:snapToGrid w:val="0"/>
                <w:sz w:val="16"/>
                <w:szCs w:val="16"/>
                <w:lang w:val="en-AU"/>
              </w:rPr>
            </w:pPr>
          </w:p>
        </w:tc>
        <w:tc>
          <w:tcPr>
            <w:tcW w:w="525" w:type="dxa"/>
            <w:shd w:val="solid" w:color="FFFFFF" w:fill="auto"/>
          </w:tcPr>
          <w:p w14:paraId="247E0F5A" w14:textId="77777777" w:rsidR="00E854A5" w:rsidRPr="00990ACB" w:rsidRDefault="00E854A5" w:rsidP="00990ACB">
            <w:pPr>
              <w:pStyle w:val="TAL"/>
              <w:rPr>
                <w:snapToGrid w:val="0"/>
                <w:sz w:val="16"/>
                <w:szCs w:val="16"/>
                <w:lang w:val="en-AU"/>
              </w:rPr>
            </w:pPr>
          </w:p>
        </w:tc>
        <w:tc>
          <w:tcPr>
            <w:tcW w:w="503" w:type="dxa"/>
            <w:shd w:val="solid" w:color="FFFFFF" w:fill="auto"/>
          </w:tcPr>
          <w:p w14:paraId="131FC45E" w14:textId="77777777" w:rsidR="00E854A5" w:rsidRPr="00990ACB" w:rsidRDefault="00E854A5" w:rsidP="00990ACB">
            <w:pPr>
              <w:pStyle w:val="TAL"/>
              <w:rPr>
                <w:snapToGrid w:val="0"/>
                <w:sz w:val="16"/>
                <w:szCs w:val="16"/>
                <w:lang w:val="en-AU"/>
              </w:rPr>
            </w:pPr>
          </w:p>
        </w:tc>
        <w:tc>
          <w:tcPr>
            <w:tcW w:w="4867" w:type="dxa"/>
            <w:shd w:val="solid" w:color="FFFFFF" w:fill="auto"/>
          </w:tcPr>
          <w:p w14:paraId="44BD075D" w14:textId="77777777" w:rsidR="00E854A5" w:rsidRPr="00E854A5" w:rsidRDefault="00E854A5" w:rsidP="00990ACB">
            <w:pPr>
              <w:pStyle w:val="TAL"/>
              <w:rPr>
                <w:snapToGrid w:val="0"/>
                <w:sz w:val="16"/>
                <w:szCs w:val="16"/>
                <w:lang w:val="en-AU"/>
              </w:rPr>
            </w:pPr>
            <w:r w:rsidRPr="00E854A5">
              <w:rPr>
                <w:snapToGrid w:val="0"/>
                <w:sz w:val="16"/>
                <w:szCs w:val="16"/>
                <w:lang w:val="en-AU"/>
              </w:rPr>
              <w:t xml:space="preserve">Technically </w:t>
            </w:r>
            <w:r>
              <w:rPr>
                <w:snapToGrid w:val="0"/>
                <w:sz w:val="16"/>
                <w:szCs w:val="16"/>
                <w:lang w:val="en-AU"/>
              </w:rPr>
              <w:t xml:space="preserve">identical copy as </w:t>
            </w:r>
            <w:r w:rsidRPr="00E854A5">
              <w:rPr>
                <w:b/>
                <w:snapToGrid w:val="0"/>
                <w:sz w:val="16"/>
                <w:szCs w:val="16"/>
                <w:lang w:val="en-AU"/>
              </w:rPr>
              <w:t>3GPP TS 24.629</w:t>
            </w:r>
            <w:r w:rsidRPr="00E854A5">
              <w:rPr>
                <w:snapToGrid w:val="0"/>
                <w:sz w:val="16"/>
                <w:szCs w:val="16"/>
                <w:lang w:val="en-AU"/>
              </w:rPr>
              <w:t xml:space="preserve"> as basis for further development.</w:t>
            </w:r>
          </w:p>
        </w:tc>
        <w:tc>
          <w:tcPr>
            <w:tcW w:w="567" w:type="dxa"/>
            <w:shd w:val="solid" w:color="FFFFFF" w:fill="auto"/>
          </w:tcPr>
          <w:p w14:paraId="22D063FD" w14:textId="77777777" w:rsidR="00E854A5" w:rsidRPr="00990ACB" w:rsidRDefault="00E854A5" w:rsidP="00990ACB">
            <w:pPr>
              <w:pStyle w:val="TAL"/>
              <w:rPr>
                <w:snapToGrid w:val="0"/>
                <w:sz w:val="16"/>
                <w:szCs w:val="16"/>
                <w:lang w:val="en-AU"/>
              </w:rPr>
            </w:pPr>
          </w:p>
        </w:tc>
        <w:tc>
          <w:tcPr>
            <w:tcW w:w="567" w:type="dxa"/>
            <w:shd w:val="solid" w:color="FFFFFF" w:fill="auto"/>
          </w:tcPr>
          <w:p w14:paraId="2F989549" w14:textId="77777777" w:rsidR="00E854A5" w:rsidRDefault="00E854A5" w:rsidP="00990ACB">
            <w:pPr>
              <w:pStyle w:val="TAL"/>
              <w:rPr>
                <w:snapToGrid w:val="0"/>
                <w:sz w:val="16"/>
                <w:szCs w:val="16"/>
                <w:lang w:val="en-AU"/>
              </w:rPr>
            </w:pPr>
            <w:r>
              <w:rPr>
                <w:snapToGrid w:val="0"/>
                <w:sz w:val="16"/>
                <w:szCs w:val="16"/>
                <w:lang w:val="en-AU"/>
              </w:rPr>
              <w:t>2.5.2</w:t>
            </w:r>
          </w:p>
        </w:tc>
      </w:tr>
      <w:tr w:rsidR="0016294F" w:rsidRPr="00990ACB" w14:paraId="6D424C83" w14:textId="77777777" w:rsidTr="00781C5A">
        <w:tc>
          <w:tcPr>
            <w:tcW w:w="800" w:type="dxa"/>
            <w:shd w:val="solid" w:color="FFFFFF" w:fill="auto"/>
          </w:tcPr>
          <w:p w14:paraId="2A581C4B" w14:textId="77777777" w:rsidR="0016294F" w:rsidRDefault="0016294F" w:rsidP="00990ACB">
            <w:pPr>
              <w:pStyle w:val="TAL"/>
              <w:rPr>
                <w:snapToGrid w:val="0"/>
                <w:sz w:val="16"/>
                <w:szCs w:val="16"/>
                <w:lang w:val="en-AU"/>
              </w:rPr>
            </w:pPr>
            <w:r>
              <w:rPr>
                <w:snapToGrid w:val="0"/>
                <w:sz w:val="16"/>
                <w:szCs w:val="16"/>
                <w:lang w:val="en-AU"/>
              </w:rPr>
              <w:t>2008-02</w:t>
            </w:r>
          </w:p>
        </w:tc>
        <w:tc>
          <w:tcPr>
            <w:tcW w:w="800" w:type="dxa"/>
            <w:shd w:val="solid" w:color="FFFFFF" w:fill="auto"/>
          </w:tcPr>
          <w:p w14:paraId="11423BF8" w14:textId="77777777" w:rsidR="0016294F" w:rsidRPr="00990ACB" w:rsidRDefault="0016294F" w:rsidP="00990ACB">
            <w:pPr>
              <w:pStyle w:val="TAL"/>
              <w:rPr>
                <w:snapToGrid w:val="0"/>
                <w:sz w:val="16"/>
                <w:szCs w:val="16"/>
                <w:lang w:val="en-AU"/>
              </w:rPr>
            </w:pPr>
          </w:p>
        </w:tc>
        <w:tc>
          <w:tcPr>
            <w:tcW w:w="901" w:type="dxa"/>
            <w:shd w:val="solid" w:color="FFFFFF" w:fill="auto"/>
          </w:tcPr>
          <w:p w14:paraId="350360F3" w14:textId="77777777" w:rsidR="0016294F" w:rsidRPr="00990ACB" w:rsidRDefault="0016294F" w:rsidP="00990ACB">
            <w:pPr>
              <w:pStyle w:val="TAL"/>
              <w:rPr>
                <w:snapToGrid w:val="0"/>
                <w:sz w:val="16"/>
                <w:szCs w:val="16"/>
                <w:lang w:val="en-AU"/>
              </w:rPr>
            </w:pPr>
          </w:p>
        </w:tc>
        <w:tc>
          <w:tcPr>
            <w:tcW w:w="525" w:type="dxa"/>
            <w:shd w:val="solid" w:color="FFFFFF" w:fill="auto"/>
          </w:tcPr>
          <w:p w14:paraId="5DAB2B88" w14:textId="77777777" w:rsidR="0016294F" w:rsidRPr="00990ACB" w:rsidRDefault="0016294F" w:rsidP="00990ACB">
            <w:pPr>
              <w:pStyle w:val="TAL"/>
              <w:rPr>
                <w:snapToGrid w:val="0"/>
                <w:sz w:val="16"/>
                <w:szCs w:val="16"/>
                <w:lang w:val="en-AU"/>
              </w:rPr>
            </w:pPr>
          </w:p>
        </w:tc>
        <w:tc>
          <w:tcPr>
            <w:tcW w:w="503" w:type="dxa"/>
            <w:shd w:val="solid" w:color="FFFFFF" w:fill="auto"/>
          </w:tcPr>
          <w:p w14:paraId="0AB1F7C5" w14:textId="77777777" w:rsidR="0016294F" w:rsidRPr="00990ACB" w:rsidRDefault="0016294F" w:rsidP="00990ACB">
            <w:pPr>
              <w:pStyle w:val="TAL"/>
              <w:rPr>
                <w:snapToGrid w:val="0"/>
                <w:sz w:val="16"/>
                <w:szCs w:val="16"/>
                <w:lang w:val="en-AU"/>
              </w:rPr>
            </w:pPr>
          </w:p>
        </w:tc>
        <w:tc>
          <w:tcPr>
            <w:tcW w:w="4867" w:type="dxa"/>
            <w:shd w:val="solid" w:color="FFFFFF" w:fill="auto"/>
          </w:tcPr>
          <w:p w14:paraId="687B019A" w14:textId="77777777" w:rsidR="0016294F" w:rsidRPr="00E854A5" w:rsidRDefault="0016294F" w:rsidP="00990ACB">
            <w:pPr>
              <w:pStyle w:val="TAL"/>
              <w:rPr>
                <w:snapToGrid w:val="0"/>
                <w:sz w:val="16"/>
                <w:szCs w:val="16"/>
                <w:lang w:val="en-AU"/>
              </w:rPr>
            </w:pPr>
            <w:r>
              <w:rPr>
                <w:snapToGrid w:val="0"/>
                <w:sz w:val="16"/>
                <w:szCs w:val="16"/>
                <w:lang w:val="en-AU"/>
              </w:rPr>
              <w:t>Implemented C1-080104</w:t>
            </w:r>
            <w:r w:rsidR="006E600E">
              <w:rPr>
                <w:snapToGrid w:val="0"/>
                <w:sz w:val="16"/>
                <w:szCs w:val="16"/>
                <w:lang w:val="en-AU"/>
              </w:rPr>
              <w:t>, C1-080665</w:t>
            </w:r>
          </w:p>
        </w:tc>
        <w:tc>
          <w:tcPr>
            <w:tcW w:w="567" w:type="dxa"/>
            <w:shd w:val="solid" w:color="FFFFFF" w:fill="auto"/>
          </w:tcPr>
          <w:p w14:paraId="51F96442" w14:textId="77777777" w:rsidR="0016294F" w:rsidRPr="00990ACB" w:rsidRDefault="0016294F" w:rsidP="00990ACB">
            <w:pPr>
              <w:pStyle w:val="TAL"/>
              <w:rPr>
                <w:snapToGrid w:val="0"/>
                <w:sz w:val="16"/>
                <w:szCs w:val="16"/>
                <w:lang w:val="en-AU"/>
              </w:rPr>
            </w:pPr>
          </w:p>
        </w:tc>
        <w:tc>
          <w:tcPr>
            <w:tcW w:w="567" w:type="dxa"/>
            <w:shd w:val="solid" w:color="FFFFFF" w:fill="auto"/>
          </w:tcPr>
          <w:p w14:paraId="678826B8" w14:textId="77777777" w:rsidR="0016294F" w:rsidRDefault="0016294F" w:rsidP="00990ACB">
            <w:pPr>
              <w:pStyle w:val="TAL"/>
              <w:rPr>
                <w:snapToGrid w:val="0"/>
                <w:sz w:val="16"/>
                <w:szCs w:val="16"/>
                <w:lang w:val="en-AU"/>
              </w:rPr>
            </w:pPr>
            <w:r>
              <w:rPr>
                <w:snapToGrid w:val="0"/>
                <w:sz w:val="16"/>
                <w:szCs w:val="16"/>
                <w:lang w:val="en-AU"/>
              </w:rPr>
              <w:t>2.6.0</w:t>
            </w:r>
          </w:p>
        </w:tc>
      </w:tr>
      <w:tr w:rsidR="00AD42D9" w:rsidRPr="00990ACB" w14:paraId="3069FD46" w14:textId="77777777" w:rsidTr="00781C5A">
        <w:tc>
          <w:tcPr>
            <w:tcW w:w="800" w:type="dxa"/>
            <w:shd w:val="solid" w:color="FFFFFF" w:fill="auto"/>
          </w:tcPr>
          <w:p w14:paraId="237E3E78" w14:textId="77777777" w:rsidR="00AD42D9" w:rsidRDefault="00AD42D9" w:rsidP="00990ACB">
            <w:pPr>
              <w:pStyle w:val="TAL"/>
              <w:rPr>
                <w:snapToGrid w:val="0"/>
                <w:sz w:val="16"/>
                <w:szCs w:val="16"/>
                <w:lang w:val="en-AU"/>
              </w:rPr>
            </w:pPr>
            <w:r>
              <w:rPr>
                <w:snapToGrid w:val="0"/>
                <w:sz w:val="16"/>
                <w:szCs w:val="16"/>
                <w:lang w:val="en-AU"/>
              </w:rPr>
              <w:t>2008-04</w:t>
            </w:r>
          </w:p>
        </w:tc>
        <w:tc>
          <w:tcPr>
            <w:tcW w:w="800" w:type="dxa"/>
            <w:shd w:val="solid" w:color="FFFFFF" w:fill="auto"/>
          </w:tcPr>
          <w:p w14:paraId="3D2F4541" w14:textId="77777777" w:rsidR="00AD42D9" w:rsidRPr="00990ACB" w:rsidRDefault="00AD42D9" w:rsidP="00990ACB">
            <w:pPr>
              <w:pStyle w:val="TAL"/>
              <w:rPr>
                <w:snapToGrid w:val="0"/>
                <w:sz w:val="16"/>
                <w:szCs w:val="16"/>
                <w:lang w:val="en-AU"/>
              </w:rPr>
            </w:pPr>
          </w:p>
        </w:tc>
        <w:tc>
          <w:tcPr>
            <w:tcW w:w="901" w:type="dxa"/>
            <w:shd w:val="solid" w:color="FFFFFF" w:fill="auto"/>
          </w:tcPr>
          <w:p w14:paraId="5980A946" w14:textId="77777777" w:rsidR="00AD42D9" w:rsidRPr="00990ACB" w:rsidRDefault="00AD42D9" w:rsidP="00990ACB">
            <w:pPr>
              <w:pStyle w:val="TAL"/>
              <w:rPr>
                <w:snapToGrid w:val="0"/>
                <w:sz w:val="16"/>
                <w:szCs w:val="16"/>
                <w:lang w:val="en-AU"/>
              </w:rPr>
            </w:pPr>
          </w:p>
        </w:tc>
        <w:tc>
          <w:tcPr>
            <w:tcW w:w="525" w:type="dxa"/>
            <w:shd w:val="solid" w:color="FFFFFF" w:fill="auto"/>
          </w:tcPr>
          <w:p w14:paraId="37EADA64" w14:textId="77777777" w:rsidR="00AD42D9" w:rsidRPr="00990ACB" w:rsidRDefault="00AD42D9" w:rsidP="00990ACB">
            <w:pPr>
              <w:pStyle w:val="TAL"/>
              <w:rPr>
                <w:snapToGrid w:val="0"/>
                <w:sz w:val="16"/>
                <w:szCs w:val="16"/>
                <w:lang w:val="en-AU"/>
              </w:rPr>
            </w:pPr>
          </w:p>
        </w:tc>
        <w:tc>
          <w:tcPr>
            <w:tcW w:w="503" w:type="dxa"/>
            <w:shd w:val="solid" w:color="FFFFFF" w:fill="auto"/>
          </w:tcPr>
          <w:p w14:paraId="47C900C0" w14:textId="77777777" w:rsidR="00AD42D9" w:rsidRPr="00990ACB" w:rsidRDefault="00AD42D9" w:rsidP="00990ACB">
            <w:pPr>
              <w:pStyle w:val="TAL"/>
              <w:rPr>
                <w:snapToGrid w:val="0"/>
                <w:sz w:val="16"/>
                <w:szCs w:val="16"/>
                <w:lang w:val="en-AU"/>
              </w:rPr>
            </w:pPr>
          </w:p>
        </w:tc>
        <w:tc>
          <w:tcPr>
            <w:tcW w:w="4867" w:type="dxa"/>
            <w:shd w:val="solid" w:color="FFFFFF" w:fill="auto"/>
          </w:tcPr>
          <w:p w14:paraId="052E981A" w14:textId="77777777" w:rsidR="00AD42D9" w:rsidRDefault="00AD42D9" w:rsidP="00990ACB">
            <w:pPr>
              <w:pStyle w:val="TAL"/>
              <w:rPr>
                <w:snapToGrid w:val="0"/>
                <w:sz w:val="16"/>
                <w:szCs w:val="16"/>
                <w:lang w:val="en-AU"/>
              </w:rPr>
            </w:pPr>
            <w:r>
              <w:rPr>
                <w:snapToGrid w:val="0"/>
                <w:sz w:val="16"/>
                <w:szCs w:val="16"/>
                <w:lang w:val="en-AU"/>
              </w:rPr>
              <w:t>Implemented C1-080894, C1-080895, C1-081098, C1-081099, C1-081114</w:t>
            </w:r>
          </w:p>
        </w:tc>
        <w:tc>
          <w:tcPr>
            <w:tcW w:w="567" w:type="dxa"/>
            <w:shd w:val="solid" w:color="FFFFFF" w:fill="auto"/>
          </w:tcPr>
          <w:p w14:paraId="678DC275" w14:textId="77777777" w:rsidR="00AD42D9" w:rsidRPr="00990ACB" w:rsidRDefault="00AD42D9" w:rsidP="00990ACB">
            <w:pPr>
              <w:pStyle w:val="TAL"/>
              <w:rPr>
                <w:snapToGrid w:val="0"/>
                <w:sz w:val="16"/>
                <w:szCs w:val="16"/>
                <w:lang w:val="en-AU"/>
              </w:rPr>
            </w:pPr>
          </w:p>
        </w:tc>
        <w:tc>
          <w:tcPr>
            <w:tcW w:w="567" w:type="dxa"/>
            <w:shd w:val="solid" w:color="FFFFFF" w:fill="auto"/>
          </w:tcPr>
          <w:p w14:paraId="4469F85E" w14:textId="77777777" w:rsidR="00AD42D9" w:rsidRDefault="00AD42D9" w:rsidP="00990ACB">
            <w:pPr>
              <w:pStyle w:val="TAL"/>
              <w:rPr>
                <w:snapToGrid w:val="0"/>
                <w:sz w:val="16"/>
                <w:szCs w:val="16"/>
                <w:lang w:val="en-AU"/>
              </w:rPr>
            </w:pPr>
            <w:r>
              <w:rPr>
                <w:snapToGrid w:val="0"/>
                <w:sz w:val="16"/>
                <w:szCs w:val="16"/>
                <w:lang w:val="en-AU"/>
              </w:rPr>
              <w:t>2.7.0</w:t>
            </w:r>
          </w:p>
        </w:tc>
      </w:tr>
      <w:tr w:rsidR="00AD42D9" w:rsidRPr="00990ACB" w14:paraId="2809FE72" w14:textId="77777777" w:rsidTr="00781C5A">
        <w:tc>
          <w:tcPr>
            <w:tcW w:w="800" w:type="dxa"/>
            <w:shd w:val="solid" w:color="FFFFFF" w:fill="auto"/>
          </w:tcPr>
          <w:p w14:paraId="6D263913" w14:textId="77777777" w:rsidR="00AD42D9" w:rsidRDefault="00E92BC8" w:rsidP="00990ACB">
            <w:pPr>
              <w:pStyle w:val="TAL"/>
              <w:rPr>
                <w:snapToGrid w:val="0"/>
                <w:sz w:val="16"/>
                <w:szCs w:val="16"/>
                <w:lang w:val="en-AU"/>
              </w:rPr>
            </w:pPr>
            <w:r>
              <w:rPr>
                <w:snapToGrid w:val="0"/>
                <w:sz w:val="16"/>
                <w:szCs w:val="16"/>
                <w:lang w:val="en-AU"/>
              </w:rPr>
              <w:t>2008-05</w:t>
            </w:r>
          </w:p>
        </w:tc>
        <w:tc>
          <w:tcPr>
            <w:tcW w:w="800" w:type="dxa"/>
            <w:shd w:val="solid" w:color="FFFFFF" w:fill="auto"/>
          </w:tcPr>
          <w:p w14:paraId="6E687527" w14:textId="77777777" w:rsidR="00AD42D9" w:rsidRPr="00990ACB" w:rsidRDefault="00AD42D9" w:rsidP="00990ACB">
            <w:pPr>
              <w:pStyle w:val="TAL"/>
              <w:rPr>
                <w:snapToGrid w:val="0"/>
                <w:sz w:val="16"/>
                <w:szCs w:val="16"/>
                <w:lang w:val="en-AU"/>
              </w:rPr>
            </w:pPr>
          </w:p>
        </w:tc>
        <w:tc>
          <w:tcPr>
            <w:tcW w:w="901" w:type="dxa"/>
            <w:shd w:val="solid" w:color="FFFFFF" w:fill="auto"/>
          </w:tcPr>
          <w:p w14:paraId="38633EB2" w14:textId="77777777" w:rsidR="00AD42D9" w:rsidRPr="00990ACB" w:rsidRDefault="00AD42D9" w:rsidP="00990ACB">
            <w:pPr>
              <w:pStyle w:val="TAL"/>
              <w:rPr>
                <w:snapToGrid w:val="0"/>
                <w:sz w:val="16"/>
                <w:szCs w:val="16"/>
                <w:lang w:val="en-AU"/>
              </w:rPr>
            </w:pPr>
          </w:p>
        </w:tc>
        <w:tc>
          <w:tcPr>
            <w:tcW w:w="525" w:type="dxa"/>
            <w:shd w:val="solid" w:color="FFFFFF" w:fill="auto"/>
          </w:tcPr>
          <w:p w14:paraId="5269114C" w14:textId="77777777" w:rsidR="00AD42D9" w:rsidRPr="00990ACB" w:rsidRDefault="00AD42D9" w:rsidP="00990ACB">
            <w:pPr>
              <w:pStyle w:val="TAL"/>
              <w:rPr>
                <w:snapToGrid w:val="0"/>
                <w:sz w:val="16"/>
                <w:szCs w:val="16"/>
                <w:lang w:val="en-AU"/>
              </w:rPr>
            </w:pPr>
          </w:p>
        </w:tc>
        <w:tc>
          <w:tcPr>
            <w:tcW w:w="503" w:type="dxa"/>
            <w:shd w:val="solid" w:color="FFFFFF" w:fill="auto"/>
          </w:tcPr>
          <w:p w14:paraId="23C97A43" w14:textId="77777777" w:rsidR="00AD42D9" w:rsidRPr="00990ACB" w:rsidRDefault="00AD42D9" w:rsidP="00990ACB">
            <w:pPr>
              <w:pStyle w:val="TAL"/>
              <w:rPr>
                <w:snapToGrid w:val="0"/>
                <w:sz w:val="16"/>
                <w:szCs w:val="16"/>
                <w:lang w:val="en-AU"/>
              </w:rPr>
            </w:pPr>
          </w:p>
        </w:tc>
        <w:tc>
          <w:tcPr>
            <w:tcW w:w="4867" w:type="dxa"/>
            <w:shd w:val="solid" w:color="FFFFFF" w:fill="auto"/>
          </w:tcPr>
          <w:p w14:paraId="0364142A" w14:textId="77777777" w:rsidR="00AD42D9" w:rsidRDefault="00E92BC8" w:rsidP="00990ACB">
            <w:pPr>
              <w:pStyle w:val="TAL"/>
              <w:rPr>
                <w:snapToGrid w:val="0"/>
                <w:sz w:val="16"/>
                <w:szCs w:val="16"/>
                <w:lang w:val="en-AU"/>
              </w:rPr>
            </w:pPr>
            <w:r>
              <w:rPr>
                <w:snapToGrid w:val="0"/>
                <w:sz w:val="16"/>
                <w:szCs w:val="16"/>
                <w:lang w:val="en-AU"/>
              </w:rPr>
              <w:t>Implemented C1-081918</w:t>
            </w:r>
          </w:p>
        </w:tc>
        <w:tc>
          <w:tcPr>
            <w:tcW w:w="567" w:type="dxa"/>
            <w:shd w:val="solid" w:color="FFFFFF" w:fill="auto"/>
          </w:tcPr>
          <w:p w14:paraId="31664F19" w14:textId="77777777" w:rsidR="00AD42D9" w:rsidRPr="00990ACB" w:rsidRDefault="00AD42D9" w:rsidP="00990ACB">
            <w:pPr>
              <w:pStyle w:val="TAL"/>
              <w:rPr>
                <w:snapToGrid w:val="0"/>
                <w:sz w:val="16"/>
                <w:szCs w:val="16"/>
                <w:lang w:val="en-AU"/>
              </w:rPr>
            </w:pPr>
          </w:p>
        </w:tc>
        <w:tc>
          <w:tcPr>
            <w:tcW w:w="567" w:type="dxa"/>
            <w:shd w:val="solid" w:color="FFFFFF" w:fill="auto"/>
          </w:tcPr>
          <w:p w14:paraId="3CF542A1" w14:textId="77777777" w:rsidR="00AD42D9" w:rsidRDefault="00E92BC8" w:rsidP="00990ACB">
            <w:pPr>
              <w:pStyle w:val="TAL"/>
              <w:rPr>
                <w:snapToGrid w:val="0"/>
                <w:sz w:val="16"/>
                <w:szCs w:val="16"/>
                <w:lang w:val="en-AU"/>
              </w:rPr>
            </w:pPr>
            <w:r>
              <w:rPr>
                <w:snapToGrid w:val="0"/>
                <w:sz w:val="16"/>
                <w:szCs w:val="16"/>
                <w:lang w:val="en-AU"/>
              </w:rPr>
              <w:t>2.8.0</w:t>
            </w:r>
          </w:p>
        </w:tc>
      </w:tr>
      <w:tr w:rsidR="008B4604" w:rsidRPr="00990ACB" w14:paraId="0CD5E47C" w14:textId="77777777" w:rsidTr="00781C5A">
        <w:tc>
          <w:tcPr>
            <w:tcW w:w="800" w:type="dxa"/>
            <w:shd w:val="solid" w:color="FFFFFF" w:fill="auto"/>
          </w:tcPr>
          <w:p w14:paraId="22731ABB" w14:textId="77777777" w:rsidR="008B4604" w:rsidRDefault="008B4604" w:rsidP="00990ACB">
            <w:pPr>
              <w:pStyle w:val="TAL"/>
              <w:rPr>
                <w:snapToGrid w:val="0"/>
                <w:sz w:val="16"/>
                <w:szCs w:val="16"/>
                <w:lang w:val="en-AU"/>
              </w:rPr>
            </w:pPr>
            <w:r>
              <w:rPr>
                <w:snapToGrid w:val="0"/>
                <w:sz w:val="16"/>
                <w:szCs w:val="16"/>
                <w:lang w:val="en-AU"/>
              </w:rPr>
              <w:t>2008-05</w:t>
            </w:r>
          </w:p>
        </w:tc>
        <w:tc>
          <w:tcPr>
            <w:tcW w:w="800" w:type="dxa"/>
            <w:shd w:val="solid" w:color="FFFFFF" w:fill="auto"/>
          </w:tcPr>
          <w:p w14:paraId="34D53E11" w14:textId="77777777" w:rsidR="008B4604" w:rsidRPr="00990ACB" w:rsidRDefault="008B4604" w:rsidP="00990ACB">
            <w:pPr>
              <w:pStyle w:val="TAL"/>
              <w:rPr>
                <w:snapToGrid w:val="0"/>
                <w:sz w:val="16"/>
                <w:szCs w:val="16"/>
                <w:lang w:val="en-AU"/>
              </w:rPr>
            </w:pPr>
          </w:p>
        </w:tc>
        <w:tc>
          <w:tcPr>
            <w:tcW w:w="901" w:type="dxa"/>
            <w:shd w:val="solid" w:color="FFFFFF" w:fill="auto"/>
          </w:tcPr>
          <w:p w14:paraId="73BAEC9D" w14:textId="77777777" w:rsidR="008B4604" w:rsidRPr="00990ACB" w:rsidRDefault="008B4604" w:rsidP="00990ACB">
            <w:pPr>
              <w:pStyle w:val="TAL"/>
              <w:rPr>
                <w:snapToGrid w:val="0"/>
                <w:sz w:val="16"/>
                <w:szCs w:val="16"/>
                <w:lang w:val="en-AU"/>
              </w:rPr>
            </w:pPr>
          </w:p>
        </w:tc>
        <w:tc>
          <w:tcPr>
            <w:tcW w:w="525" w:type="dxa"/>
            <w:shd w:val="solid" w:color="FFFFFF" w:fill="auto"/>
          </w:tcPr>
          <w:p w14:paraId="65142617" w14:textId="77777777" w:rsidR="008B4604" w:rsidRPr="00990ACB" w:rsidRDefault="008B4604" w:rsidP="00990ACB">
            <w:pPr>
              <w:pStyle w:val="TAL"/>
              <w:rPr>
                <w:snapToGrid w:val="0"/>
                <w:sz w:val="16"/>
                <w:szCs w:val="16"/>
                <w:lang w:val="en-AU"/>
              </w:rPr>
            </w:pPr>
          </w:p>
        </w:tc>
        <w:tc>
          <w:tcPr>
            <w:tcW w:w="503" w:type="dxa"/>
            <w:shd w:val="solid" w:color="FFFFFF" w:fill="auto"/>
          </w:tcPr>
          <w:p w14:paraId="51061F4A" w14:textId="77777777" w:rsidR="008B4604" w:rsidRPr="00990ACB" w:rsidRDefault="008B4604" w:rsidP="00990ACB">
            <w:pPr>
              <w:pStyle w:val="TAL"/>
              <w:rPr>
                <w:snapToGrid w:val="0"/>
                <w:sz w:val="16"/>
                <w:szCs w:val="16"/>
                <w:lang w:val="en-AU"/>
              </w:rPr>
            </w:pPr>
          </w:p>
        </w:tc>
        <w:tc>
          <w:tcPr>
            <w:tcW w:w="4867" w:type="dxa"/>
            <w:shd w:val="solid" w:color="FFFFFF" w:fill="auto"/>
          </w:tcPr>
          <w:p w14:paraId="72EB390A" w14:textId="77777777" w:rsidR="008B4604" w:rsidRDefault="008B4604" w:rsidP="00990ACB">
            <w:pPr>
              <w:pStyle w:val="TAL"/>
              <w:rPr>
                <w:snapToGrid w:val="0"/>
                <w:sz w:val="16"/>
                <w:szCs w:val="16"/>
                <w:lang w:val="en-AU"/>
              </w:rPr>
            </w:pPr>
            <w:r>
              <w:rPr>
                <w:snapToGrid w:val="0"/>
                <w:sz w:val="16"/>
                <w:szCs w:val="16"/>
                <w:lang w:val="en-AU"/>
              </w:rPr>
              <w:t>Editorial changes done by MCC</w:t>
            </w:r>
          </w:p>
        </w:tc>
        <w:tc>
          <w:tcPr>
            <w:tcW w:w="567" w:type="dxa"/>
            <w:shd w:val="solid" w:color="FFFFFF" w:fill="auto"/>
          </w:tcPr>
          <w:p w14:paraId="44F828B2" w14:textId="77777777" w:rsidR="008B4604" w:rsidRPr="00990ACB" w:rsidRDefault="008B4604" w:rsidP="00990ACB">
            <w:pPr>
              <w:pStyle w:val="TAL"/>
              <w:rPr>
                <w:snapToGrid w:val="0"/>
                <w:sz w:val="16"/>
                <w:szCs w:val="16"/>
                <w:lang w:val="en-AU"/>
              </w:rPr>
            </w:pPr>
            <w:r>
              <w:rPr>
                <w:snapToGrid w:val="0"/>
                <w:sz w:val="16"/>
                <w:szCs w:val="16"/>
                <w:lang w:val="en-AU"/>
              </w:rPr>
              <w:t>2.8.0</w:t>
            </w:r>
          </w:p>
        </w:tc>
        <w:tc>
          <w:tcPr>
            <w:tcW w:w="567" w:type="dxa"/>
            <w:shd w:val="solid" w:color="FFFFFF" w:fill="auto"/>
          </w:tcPr>
          <w:p w14:paraId="7F3E1C70" w14:textId="77777777" w:rsidR="008B4604" w:rsidRDefault="008B4604" w:rsidP="00990ACB">
            <w:pPr>
              <w:pStyle w:val="TAL"/>
              <w:rPr>
                <w:snapToGrid w:val="0"/>
                <w:sz w:val="16"/>
                <w:szCs w:val="16"/>
                <w:lang w:val="en-AU"/>
              </w:rPr>
            </w:pPr>
            <w:r>
              <w:rPr>
                <w:snapToGrid w:val="0"/>
                <w:sz w:val="16"/>
                <w:szCs w:val="16"/>
                <w:lang w:val="en-AU"/>
              </w:rPr>
              <w:t>2.8.1</w:t>
            </w:r>
          </w:p>
        </w:tc>
      </w:tr>
      <w:tr w:rsidR="00042894" w:rsidRPr="00990ACB" w14:paraId="470EAC17" w14:textId="77777777" w:rsidTr="00781C5A">
        <w:tc>
          <w:tcPr>
            <w:tcW w:w="800" w:type="dxa"/>
            <w:shd w:val="solid" w:color="FFFFFF" w:fill="auto"/>
          </w:tcPr>
          <w:p w14:paraId="04AB1CD4" w14:textId="77777777" w:rsidR="00042894" w:rsidRDefault="00042894" w:rsidP="00990ACB">
            <w:pPr>
              <w:pStyle w:val="TAL"/>
              <w:rPr>
                <w:snapToGrid w:val="0"/>
                <w:sz w:val="16"/>
                <w:szCs w:val="16"/>
                <w:lang w:val="en-AU"/>
              </w:rPr>
            </w:pPr>
            <w:r>
              <w:rPr>
                <w:snapToGrid w:val="0"/>
                <w:sz w:val="16"/>
                <w:szCs w:val="16"/>
                <w:lang w:val="en-AU"/>
              </w:rPr>
              <w:t>2008-06</w:t>
            </w:r>
          </w:p>
        </w:tc>
        <w:tc>
          <w:tcPr>
            <w:tcW w:w="800" w:type="dxa"/>
            <w:shd w:val="solid" w:color="FFFFFF" w:fill="auto"/>
          </w:tcPr>
          <w:p w14:paraId="337D91D6" w14:textId="77777777" w:rsidR="00042894" w:rsidRPr="00990ACB" w:rsidRDefault="00042894" w:rsidP="00990ACB">
            <w:pPr>
              <w:pStyle w:val="TAL"/>
              <w:rPr>
                <w:snapToGrid w:val="0"/>
                <w:sz w:val="16"/>
                <w:szCs w:val="16"/>
                <w:lang w:val="en-AU"/>
              </w:rPr>
            </w:pPr>
            <w:r>
              <w:rPr>
                <w:snapToGrid w:val="0"/>
                <w:sz w:val="16"/>
                <w:szCs w:val="16"/>
                <w:lang w:val="en-AU"/>
              </w:rPr>
              <w:t>CT#40</w:t>
            </w:r>
          </w:p>
        </w:tc>
        <w:tc>
          <w:tcPr>
            <w:tcW w:w="901" w:type="dxa"/>
            <w:shd w:val="solid" w:color="FFFFFF" w:fill="auto"/>
          </w:tcPr>
          <w:p w14:paraId="735087A5" w14:textId="77777777" w:rsidR="00042894" w:rsidRPr="00990ACB" w:rsidRDefault="00042894" w:rsidP="00990ACB">
            <w:pPr>
              <w:pStyle w:val="TAL"/>
              <w:rPr>
                <w:snapToGrid w:val="0"/>
                <w:sz w:val="16"/>
                <w:szCs w:val="16"/>
                <w:lang w:val="en-AU"/>
              </w:rPr>
            </w:pPr>
            <w:r>
              <w:rPr>
                <w:snapToGrid w:val="0"/>
                <w:sz w:val="16"/>
                <w:szCs w:val="16"/>
                <w:lang w:val="en-AU"/>
              </w:rPr>
              <w:t>CP-080335</w:t>
            </w:r>
          </w:p>
        </w:tc>
        <w:tc>
          <w:tcPr>
            <w:tcW w:w="525" w:type="dxa"/>
            <w:shd w:val="solid" w:color="FFFFFF" w:fill="auto"/>
          </w:tcPr>
          <w:p w14:paraId="7370BB07" w14:textId="77777777" w:rsidR="00042894" w:rsidRPr="00990ACB" w:rsidRDefault="00042894" w:rsidP="00990ACB">
            <w:pPr>
              <w:pStyle w:val="TAL"/>
              <w:rPr>
                <w:snapToGrid w:val="0"/>
                <w:sz w:val="16"/>
                <w:szCs w:val="16"/>
                <w:lang w:val="en-AU"/>
              </w:rPr>
            </w:pPr>
          </w:p>
        </w:tc>
        <w:tc>
          <w:tcPr>
            <w:tcW w:w="503" w:type="dxa"/>
            <w:shd w:val="solid" w:color="FFFFFF" w:fill="auto"/>
          </w:tcPr>
          <w:p w14:paraId="46C3DF92" w14:textId="77777777" w:rsidR="00042894" w:rsidRPr="00990ACB" w:rsidRDefault="00042894" w:rsidP="00990ACB">
            <w:pPr>
              <w:pStyle w:val="TAL"/>
              <w:rPr>
                <w:snapToGrid w:val="0"/>
                <w:sz w:val="16"/>
                <w:szCs w:val="16"/>
                <w:lang w:val="en-AU"/>
              </w:rPr>
            </w:pPr>
          </w:p>
        </w:tc>
        <w:tc>
          <w:tcPr>
            <w:tcW w:w="4867" w:type="dxa"/>
            <w:shd w:val="solid" w:color="FFFFFF" w:fill="auto"/>
          </w:tcPr>
          <w:p w14:paraId="6364D0C2" w14:textId="77777777" w:rsidR="00042894" w:rsidRDefault="00042894" w:rsidP="00990ACB">
            <w:pPr>
              <w:pStyle w:val="TAL"/>
              <w:rPr>
                <w:snapToGrid w:val="0"/>
                <w:sz w:val="16"/>
                <w:szCs w:val="16"/>
                <w:lang w:val="en-AU"/>
              </w:rPr>
            </w:pPr>
            <w:r>
              <w:rPr>
                <w:snapToGrid w:val="0"/>
                <w:sz w:val="16"/>
                <w:szCs w:val="16"/>
                <w:lang w:val="en-AU"/>
              </w:rPr>
              <w:t>CP-080629 was approved by CT#40 and version 8.0.0 is created by MCC for publishing</w:t>
            </w:r>
          </w:p>
        </w:tc>
        <w:tc>
          <w:tcPr>
            <w:tcW w:w="567" w:type="dxa"/>
            <w:shd w:val="solid" w:color="FFFFFF" w:fill="auto"/>
          </w:tcPr>
          <w:p w14:paraId="2DA991D2" w14:textId="77777777" w:rsidR="00042894" w:rsidRDefault="00042894" w:rsidP="00990ACB">
            <w:pPr>
              <w:pStyle w:val="TAL"/>
              <w:rPr>
                <w:snapToGrid w:val="0"/>
                <w:sz w:val="16"/>
                <w:szCs w:val="16"/>
                <w:lang w:val="en-AU"/>
              </w:rPr>
            </w:pPr>
            <w:r>
              <w:rPr>
                <w:snapToGrid w:val="0"/>
                <w:sz w:val="16"/>
                <w:szCs w:val="16"/>
                <w:lang w:val="en-AU"/>
              </w:rPr>
              <w:t>2.8.1</w:t>
            </w:r>
          </w:p>
        </w:tc>
        <w:tc>
          <w:tcPr>
            <w:tcW w:w="567" w:type="dxa"/>
            <w:shd w:val="solid" w:color="FFFFFF" w:fill="auto"/>
          </w:tcPr>
          <w:p w14:paraId="5D4BFBFB" w14:textId="77777777" w:rsidR="00042894" w:rsidRDefault="00042894" w:rsidP="00990ACB">
            <w:pPr>
              <w:pStyle w:val="TAL"/>
              <w:rPr>
                <w:snapToGrid w:val="0"/>
                <w:sz w:val="16"/>
                <w:szCs w:val="16"/>
                <w:lang w:val="en-AU"/>
              </w:rPr>
            </w:pPr>
            <w:r>
              <w:rPr>
                <w:snapToGrid w:val="0"/>
                <w:sz w:val="16"/>
                <w:szCs w:val="16"/>
                <w:lang w:val="en-AU"/>
              </w:rPr>
              <w:t>8.0.0</w:t>
            </w:r>
          </w:p>
        </w:tc>
      </w:tr>
      <w:tr w:rsidR="00FF27E3" w:rsidRPr="00990ACB" w14:paraId="6B78B821" w14:textId="77777777" w:rsidTr="00781C5A">
        <w:tc>
          <w:tcPr>
            <w:tcW w:w="800" w:type="dxa"/>
            <w:shd w:val="solid" w:color="FFFFFF" w:fill="auto"/>
          </w:tcPr>
          <w:p w14:paraId="18ECDB61" w14:textId="77777777" w:rsidR="00FF27E3" w:rsidRDefault="00FF27E3" w:rsidP="00990ACB">
            <w:pPr>
              <w:pStyle w:val="TAL"/>
              <w:rPr>
                <w:snapToGrid w:val="0"/>
                <w:sz w:val="16"/>
                <w:szCs w:val="16"/>
                <w:lang w:val="en-AU"/>
              </w:rPr>
            </w:pPr>
            <w:r>
              <w:rPr>
                <w:snapToGrid w:val="0"/>
                <w:sz w:val="16"/>
                <w:szCs w:val="16"/>
                <w:lang w:val="en-AU"/>
              </w:rPr>
              <w:t>2008-09</w:t>
            </w:r>
          </w:p>
        </w:tc>
        <w:tc>
          <w:tcPr>
            <w:tcW w:w="800" w:type="dxa"/>
            <w:shd w:val="solid" w:color="FFFFFF" w:fill="auto"/>
          </w:tcPr>
          <w:p w14:paraId="51A8D6BA" w14:textId="77777777" w:rsidR="00FF27E3" w:rsidRDefault="00FF27E3" w:rsidP="00990ACB">
            <w:pPr>
              <w:pStyle w:val="TAL"/>
              <w:rPr>
                <w:snapToGrid w:val="0"/>
                <w:sz w:val="16"/>
                <w:szCs w:val="16"/>
                <w:lang w:val="en-AU"/>
              </w:rPr>
            </w:pPr>
            <w:r>
              <w:rPr>
                <w:snapToGrid w:val="0"/>
                <w:sz w:val="16"/>
                <w:szCs w:val="16"/>
                <w:lang w:val="en-AU"/>
              </w:rPr>
              <w:t>CT#41</w:t>
            </w:r>
          </w:p>
        </w:tc>
        <w:tc>
          <w:tcPr>
            <w:tcW w:w="901" w:type="dxa"/>
            <w:shd w:val="solid" w:color="FFFFFF" w:fill="auto"/>
          </w:tcPr>
          <w:p w14:paraId="55428A24" w14:textId="77777777" w:rsidR="00FF27E3" w:rsidRDefault="00FF27E3" w:rsidP="00990ACB">
            <w:pPr>
              <w:pStyle w:val="TAL"/>
              <w:rPr>
                <w:snapToGrid w:val="0"/>
                <w:sz w:val="16"/>
                <w:szCs w:val="16"/>
                <w:lang w:val="en-AU"/>
              </w:rPr>
            </w:pPr>
            <w:r>
              <w:rPr>
                <w:snapToGrid w:val="0"/>
                <w:sz w:val="16"/>
                <w:szCs w:val="16"/>
                <w:lang w:val="en-AU"/>
              </w:rPr>
              <w:t>CP-080533</w:t>
            </w:r>
          </w:p>
        </w:tc>
        <w:tc>
          <w:tcPr>
            <w:tcW w:w="525" w:type="dxa"/>
            <w:shd w:val="solid" w:color="FFFFFF" w:fill="auto"/>
          </w:tcPr>
          <w:p w14:paraId="74BA687B" w14:textId="77777777" w:rsidR="00FF27E3" w:rsidRPr="00990ACB" w:rsidRDefault="00FF27E3" w:rsidP="00990ACB">
            <w:pPr>
              <w:pStyle w:val="TAL"/>
              <w:rPr>
                <w:snapToGrid w:val="0"/>
                <w:sz w:val="16"/>
                <w:szCs w:val="16"/>
                <w:lang w:val="en-AU"/>
              </w:rPr>
            </w:pPr>
            <w:r>
              <w:rPr>
                <w:snapToGrid w:val="0"/>
                <w:sz w:val="16"/>
                <w:szCs w:val="16"/>
                <w:lang w:val="en-AU"/>
              </w:rPr>
              <w:t>0001</w:t>
            </w:r>
          </w:p>
        </w:tc>
        <w:tc>
          <w:tcPr>
            <w:tcW w:w="503" w:type="dxa"/>
            <w:shd w:val="solid" w:color="FFFFFF" w:fill="auto"/>
          </w:tcPr>
          <w:p w14:paraId="2E473BFC" w14:textId="77777777" w:rsidR="00FF27E3" w:rsidRPr="00990ACB" w:rsidRDefault="00FF27E3" w:rsidP="00990ACB">
            <w:pPr>
              <w:pStyle w:val="TAL"/>
              <w:rPr>
                <w:snapToGrid w:val="0"/>
                <w:sz w:val="16"/>
                <w:szCs w:val="16"/>
                <w:lang w:val="en-AU"/>
              </w:rPr>
            </w:pPr>
          </w:p>
        </w:tc>
        <w:tc>
          <w:tcPr>
            <w:tcW w:w="4867" w:type="dxa"/>
            <w:shd w:val="solid" w:color="FFFFFF" w:fill="auto"/>
          </w:tcPr>
          <w:p w14:paraId="7DD4EB6A" w14:textId="77777777" w:rsidR="00FF27E3" w:rsidRDefault="00FF27E3" w:rsidP="00990ACB">
            <w:pPr>
              <w:pStyle w:val="TAL"/>
              <w:rPr>
                <w:snapToGrid w:val="0"/>
                <w:sz w:val="16"/>
                <w:szCs w:val="16"/>
                <w:lang w:val="en-AU"/>
              </w:rPr>
            </w:pPr>
            <w:r w:rsidRPr="00FF27E3">
              <w:rPr>
                <w:snapToGrid w:val="0"/>
                <w:sz w:val="16"/>
                <w:szCs w:val="16"/>
              </w:rPr>
              <w:t>Removal of normative statement in a NOTE</w:t>
            </w:r>
          </w:p>
        </w:tc>
        <w:tc>
          <w:tcPr>
            <w:tcW w:w="567" w:type="dxa"/>
            <w:shd w:val="solid" w:color="FFFFFF" w:fill="auto"/>
          </w:tcPr>
          <w:p w14:paraId="6C583C8A" w14:textId="77777777" w:rsidR="00FF27E3" w:rsidRDefault="00FF27E3" w:rsidP="00990ACB">
            <w:pPr>
              <w:pStyle w:val="TAL"/>
              <w:rPr>
                <w:snapToGrid w:val="0"/>
                <w:sz w:val="16"/>
                <w:szCs w:val="16"/>
                <w:lang w:val="en-AU"/>
              </w:rPr>
            </w:pPr>
            <w:r>
              <w:rPr>
                <w:snapToGrid w:val="0"/>
                <w:sz w:val="16"/>
                <w:szCs w:val="16"/>
                <w:lang w:val="en-AU"/>
              </w:rPr>
              <w:t>8.0.0</w:t>
            </w:r>
          </w:p>
        </w:tc>
        <w:tc>
          <w:tcPr>
            <w:tcW w:w="567" w:type="dxa"/>
            <w:shd w:val="solid" w:color="FFFFFF" w:fill="auto"/>
          </w:tcPr>
          <w:p w14:paraId="10175DDE" w14:textId="77777777" w:rsidR="00FF27E3" w:rsidRDefault="00FF27E3" w:rsidP="00990ACB">
            <w:pPr>
              <w:pStyle w:val="TAL"/>
              <w:rPr>
                <w:snapToGrid w:val="0"/>
                <w:sz w:val="16"/>
                <w:szCs w:val="16"/>
                <w:lang w:val="en-AU"/>
              </w:rPr>
            </w:pPr>
            <w:r>
              <w:rPr>
                <w:snapToGrid w:val="0"/>
                <w:sz w:val="16"/>
                <w:szCs w:val="16"/>
                <w:lang w:val="en-AU"/>
              </w:rPr>
              <w:t>8.1.0</w:t>
            </w:r>
          </w:p>
        </w:tc>
      </w:tr>
      <w:tr w:rsidR="00FF27E3" w:rsidRPr="00990ACB" w14:paraId="663CE1E9" w14:textId="77777777" w:rsidTr="00781C5A">
        <w:tc>
          <w:tcPr>
            <w:tcW w:w="800" w:type="dxa"/>
            <w:shd w:val="solid" w:color="FFFFFF" w:fill="auto"/>
          </w:tcPr>
          <w:p w14:paraId="113CC9D2" w14:textId="77777777" w:rsidR="00FF27E3" w:rsidRDefault="00FF27E3" w:rsidP="00990ACB">
            <w:pPr>
              <w:pStyle w:val="TAL"/>
              <w:rPr>
                <w:snapToGrid w:val="0"/>
                <w:sz w:val="16"/>
                <w:szCs w:val="16"/>
                <w:lang w:val="en-AU"/>
              </w:rPr>
            </w:pPr>
            <w:r>
              <w:rPr>
                <w:snapToGrid w:val="0"/>
                <w:sz w:val="16"/>
                <w:szCs w:val="16"/>
                <w:lang w:val="en-AU"/>
              </w:rPr>
              <w:t>2008-09</w:t>
            </w:r>
          </w:p>
        </w:tc>
        <w:tc>
          <w:tcPr>
            <w:tcW w:w="800" w:type="dxa"/>
            <w:shd w:val="solid" w:color="FFFFFF" w:fill="auto"/>
          </w:tcPr>
          <w:p w14:paraId="64172C44" w14:textId="77777777" w:rsidR="00FF27E3" w:rsidRDefault="00FF27E3" w:rsidP="00990ACB">
            <w:pPr>
              <w:pStyle w:val="TAL"/>
              <w:rPr>
                <w:snapToGrid w:val="0"/>
                <w:sz w:val="16"/>
                <w:szCs w:val="16"/>
                <w:lang w:val="en-AU"/>
              </w:rPr>
            </w:pPr>
            <w:r>
              <w:rPr>
                <w:snapToGrid w:val="0"/>
                <w:sz w:val="16"/>
                <w:szCs w:val="16"/>
                <w:lang w:val="en-AU"/>
              </w:rPr>
              <w:t>CT#41</w:t>
            </w:r>
          </w:p>
        </w:tc>
        <w:tc>
          <w:tcPr>
            <w:tcW w:w="901" w:type="dxa"/>
            <w:shd w:val="solid" w:color="FFFFFF" w:fill="auto"/>
          </w:tcPr>
          <w:p w14:paraId="680A28A2" w14:textId="77777777" w:rsidR="00FF27E3" w:rsidRDefault="00FF27E3" w:rsidP="00990ACB">
            <w:pPr>
              <w:pStyle w:val="TAL"/>
              <w:rPr>
                <w:snapToGrid w:val="0"/>
                <w:sz w:val="16"/>
                <w:szCs w:val="16"/>
                <w:lang w:val="en-AU"/>
              </w:rPr>
            </w:pPr>
            <w:r>
              <w:rPr>
                <w:snapToGrid w:val="0"/>
                <w:sz w:val="16"/>
                <w:szCs w:val="16"/>
                <w:lang w:val="en-AU"/>
              </w:rPr>
              <w:t>CP-080533</w:t>
            </w:r>
          </w:p>
        </w:tc>
        <w:tc>
          <w:tcPr>
            <w:tcW w:w="525" w:type="dxa"/>
            <w:shd w:val="solid" w:color="FFFFFF" w:fill="auto"/>
          </w:tcPr>
          <w:p w14:paraId="68C5B953" w14:textId="77777777" w:rsidR="00FF27E3" w:rsidRPr="00990ACB" w:rsidRDefault="00FF27E3" w:rsidP="00990ACB">
            <w:pPr>
              <w:pStyle w:val="TAL"/>
              <w:rPr>
                <w:snapToGrid w:val="0"/>
                <w:sz w:val="16"/>
                <w:szCs w:val="16"/>
                <w:lang w:val="en-AU"/>
              </w:rPr>
            </w:pPr>
            <w:r>
              <w:rPr>
                <w:snapToGrid w:val="0"/>
                <w:sz w:val="16"/>
                <w:szCs w:val="16"/>
                <w:lang w:val="en-AU"/>
              </w:rPr>
              <w:t>0002</w:t>
            </w:r>
          </w:p>
        </w:tc>
        <w:tc>
          <w:tcPr>
            <w:tcW w:w="503" w:type="dxa"/>
            <w:shd w:val="solid" w:color="FFFFFF" w:fill="auto"/>
          </w:tcPr>
          <w:p w14:paraId="04638344" w14:textId="77777777" w:rsidR="00FF27E3" w:rsidRPr="00990ACB" w:rsidRDefault="00FF27E3" w:rsidP="00990ACB">
            <w:pPr>
              <w:pStyle w:val="TAL"/>
              <w:rPr>
                <w:snapToGrid w:val="0"/>
                <w:sz w:val="16"/>
                <w:szCs w:val="16"/>
                <w:lang w:val="en-AU"/>
              </w:rPr>
            </w:pPr>
          </w:p>
        </w:tc>
        <w:tc>
          <w:tcPr>
            <w:tcW w:w="4867" w:type="dxa"/>
            <w:shd w:val="solid" w:color="FFFFFF" w:fill="auto"/>
          </w:tcPr>
          <w:p w14:paraId="78AF8092" w14:textId="77777777" w:rsidR="00FF27E3" w:rsidRDefault="00FF27E3" w:rsidP="00990ACB">
            <w:pPr>
              <w:pStyle w:val="TAL"/>
              <w:rPr>
                <w:snapToGrid w:val="0"/>
                <w:sz w:val="16"/>
                <w:szCs w:val="16"/>
                <w:lang w:val="en-AU"/>
              </w:rPr>
            </w:pPr>
            <w:r w:rsidRPr="00FF27E3">
              <w:rPr>
                <w:snapToGrid w:val="0"/>
                <w:sz w:val="16"/>
                <w:szCs w:val="16"/>
              </w:rPr>
              <w:t>Applicability statement in scope</w:t>
            </w:r>
          </w:p>
        </w:tc>
        <w:tc>
          <w:tcPr>
            <w:tcW w:w="567" w:type="dxa"/>
            <w:shd w:val="solid" w:color="FFFFFF" w:fill="auto"/>
          </w:tcPr>
          <w:p w14:paraId="7FE45C11" w14:textId="77777777" w:rsidR="00FF27E3" w:rsidRDefault="00FF27E3" w:rsidP="00990ACB">
            <w:pPr>
              <w:pStyle w:val="TAL"/>
              <w:rPr>
                <w:snapToGrid w:val="0"/>
                <w:sz w:val="16"/>
                <w:szCs w:val="16"/>
                <w:lang w:val="en-AU"/>
              </w:rPr>
            </w:pPr>
            <w:r>
              <w:rPr>
                <w:snapToGrid w:val="0"/>
                <w:sz w:val="16"/>
                <w:szCs w:val="16"/>
                <w:lang w:val="en-AU"/>
              </w:rPr>
              <w:t>8.0.0</w:t>
            </w:r>
          </w:p>
        </w:tc>
        <w:tc>
          <w:tcPr>
            <w:tcW w:w="567" w:type="dxa"/>
            <w:shd w:val="solid" w:color="FFFFFF" w:fill="auto"/>
          </w:tcPr>
          <w:p w14:paraId="76AD0244" w14:textId="77777777" w:rsidR="00FF27E3" w:rsidRDefault="00FF27E3" w:rsidP="00990ACB">
            <w:pPr>
              <w:pStyle w:val="TAL"/>
              <w:rPr>
                <w:snapToGrid w:val="0"/>
                <w:sz w:val="16"/>
                <w:szCs w:val="16"/>
                <w:lang w:val="en-AU"/>
              </w:rPr>
            </w:pPr>
            <w:r>
              <w:rPr>
                <w:snapToGrid w:val="0"/>
                <w:sz w:val="16"/>
                <w:szCs w:val="16"/>
                <w:lang w:val="en-AU"/>
              </w:rPr>
              <w:t>8.1.0</w:t>
            </w:r>
          </w:p>
        </w:tc>
      </w:tr>
      <w:tr w:rsidR="00CC29EF" w:rsidRPr="00990ACB" w14:paraId="7CA3D4B4" w14:textId="77777777" w:rsidTr="00781C5A">
        <w:tc>
          <w:tcPr>
            <w:tcW w:w="800" w:type="dxa"/>
            <w:shd w:val="solid" w:color="FFFFFF" w:fill="auto"/>
          </w:tcPr>
          <w:p w14:paraId="48B3A78C" w14:textId="77777777" w:rsidR="00CC29EF" w:rsidRDefault="00CC29EF" w:rsidP="00990ACB">
            <w:pPr>
              <w:pStyle w:val="TAL"/>
              <w:rPr>
                <w:snapToGrid w:val="0"/>
                <w:sz w:val="16"/>
                <w:szCs w:val="16"/>
                <w:lang w:val="en-AU"/>
              </w:rPr>
            </w:pPr>
            <w:r>
              <w:rPr>
                <w:snapToGrid w:val="0"/>
                <w:sz w:val="16"/>
                <w:szCs w:val="16"/>
                <w:lang w:val="en-AU"/>
              </w:rPr>
              <w:t>2009-03</w:t>
            </w:r>
          </w:p>
        </w:tc>
        <w:tc>
          <w:tcPr>
            <w:tcW w:w="800" w:type="dxa"/>
            <w:shd w:val="solid" w:color="FFFFFF" w:fill="auto"/>
          </w:tcPr>
          <w:p w14:paraId="2F2F8206" w14:textId="77777777" w:rsidR="00CC29EF" w:rsidRDefault="00CC29EF" w:rsidP="00990ACB">
            <w:pPr>
              <w:pStyle w:val="TAL"/>
              <w:rPr>
                <w:snapToGrid w:val="0"/>
                <w:sz w:val="16"/>
                <w:szCs w:val="16"/>
                <w:lang w:val="en-AU"/>
              </w:rPr>
            </w:pPr>
            <w:r>
              <w:rPr>
                <w:snapToGrid w:val="0"/>
                <w:sz w:val="16"/>
                <w:szCs w:val="16"/>
                <w:lang w:val="en-AU"/>
              </w:rPr>
              <w:t>CT#43</w:t>
            </w:r>
          </w:p>
        </w:tc>
        <w:tc>
          <w:tcPr>
            <w:tcW w:w="901" w:type="dxa"/>
            <w:shd w:val="solid" w:color="FFFFFF" w:fill="auto"/>
          </w:tcPr>
          <w:p w14:paraId="4C9BE3B1" w14:textId="77777777" w:rsidR="00CC29EF" w:rsidRDefault="00CC29EF" w:rsidP="00990ACB">
            <w:pPr>
              <w:pStyle w:val="TAL"/>
              <w:rPr>
                <w:snapToGrid w:val="0"/>
                <w:sz w:val="16"/>
                <w:szCs w:val="16"/>
                <w:lang w:val="en-AU"/>
              </w:rPr>
            </w:pPr>
            <w:r>
              <w:rPr>
                <w:snapToGrid w:val="0"/>
                <w:sz w:val="16"/>
                <w:szCs w:val="16"/>
                <w:lang w:val="en-AU"/>
              </w:rPr>
              <w:t>CP-090144</w:t>
            </w:r>
          </w:p>
        </w:tc>
        <w:tc>
          <w:tcPr>
            <w:tcW w:w="525" w:type="dxa"/>
            <w:shd w:val="solid" w:color="FFFFFF" w:fill="auto"/>
          </w:tcPr>
          <w:p w14:paraId="137ACA08" w14:textId="77777777" w:rsidR="00CC29EF" w:rsidRDefault="00CC29EF" w:rsidP="00990ACB">
            <w:pPr>
              <w:pStyle w:val="TAL"/>
              <w:rPr>
                <w:snapToGrid w:val="0"/>
                <w:sz w:val="16"/>
                <w:szCs w:val="16"/>
                <w:lang w:val="en-AU"/>
              </w:rPr>
            </w:pPr>
            <w:r>
              <w:rPr>
                <w:snapToGrid w:val="0"/>
                <w:sz w:val="16"/>
                <w:szCs w:val="16"/>
                <w:lang w:val="en-AU"/>
              </w:rPr>
              <w:t>0005</w:t>
            </w:r>
          </w:p>
        </w:tc>
        <w:tc>
          <w:tcPr>
            <w:tcW w:w="503" w:type="dxa"/>
            <w:shd w:val="solid" w:color="FFFFFF" w:fill="auto"/>
          </w:tcPr>
          <w:p w14:paraId="68A54861" w14:textId="77777777" w:rsidR="00CC29EF" w:rsidRPr="00990ACB" w:rsidRDefault="00CC29EF"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27D6A946" w14:textId="77777777" w:rsidR="00CC29EF" w:rsidRPr="00CC29EF" w:rsidRDefault="00CC29EF" w:rsidP="00990ACB">
            <w:pPr>
              <w:pStyle w:val="TAL"/>
              <w:rPr>
                <w:snapToGrid w:val="0"/>
                <w:sz w:val="16"/>
                <w:szCs w:val="16"/>
              </w:rPr>
            </w:pPr>
            <w:r w:rsidRPr="00CC29EF">
              <w:rPr>
                <w:snapToGrid w:val="0"/>
                <w:sz w:val="16"/>
                <w:szCs w:val="16"/>
              </w:rPr>
              <w:t>Invocation of special REFER procedures</w:t>
            </w:r>
          </w:p>
        </w:tc>
        <w:tc>
          <w:tcPr>
            <w:tcW w:w="567" w:type="dxa"/>
            <w:shd w:val="solid" w:color="FFFFFF" w:fill="auto"/>
          </w:tcPr>
          <w:p w14:paraId="7128BBD1" w14:textId="77777777" w:rsidR="00CC29EF" w:rsidRDefault="00CC29EF" w:rsidP="00990ACB">
            <w:pPr>
              <w:pStyle w:val="TAL"/>
              <w:rPr>
                <w:snapToGrid w:val="0"/>
                <w:sz w:val="16"/>
                <w:szCs w:val="16"/>
                <w:lang w:val="en-AU"/>
              </w:rPr>
            </w:pPr>
            <w:r>
              <w:rPr>
                <w:snapToGrid w:val="0"/>
                <w:sz w:val="16"/>
                <w:szCs w:val="16"/>
                <w:lang w:val="en-AU"/>
              </w:rPr>
              <w:t>8.1.0</w:t>
            </w:r>
          </w:p>
        </w:tc>
        <w:tc>
          <w:tcPr>
            <w:tcW w:w="567" w:type="dxa"/>
            <w:shd w:val="solid" w:color="FFFFFF" w:fill="auto"/>
          </w:tcPr>
          <w:p w14:paraId="42BA3584" w14:textId="77777777" w:rsidR="00CC29EF" w:rsidRDefault="00CC29EF" w:rsidP="00990ACB">
            <w:pPr>
              <w:pStyle w:val="TAL"/>
              <w:rPr>
                <w:snapToGrid w:val="0"/>
                <w:sz w:val="16"/>
                <w:szCs w:val="16"/>
                <w:lang w:val="en-AU"/>
              </w:rPr>
            </w:pPr>
            <w:r>
              <w:rPr>
                <w:snapToGrid w:val="0"/>
                <w:sz w:val="16"/>
                <w:szCs w:val="16"/>
                <w:lang w:val="en-AU"/>
              </w:rPr>
              <w:t>8.2.0</w:t>
            </w:r>
          </w:p>
        </w:tc>
      </w:tr>
      <w:tr w:rsidR="00CC29EF" w:rsidRPr="00990ACB" w14:paraId="237ACA45" w14:textId="77777777" w:rsidTr="00781C5A">
        <w:tc>
          <w:tcPr>
            <w:tcW w:w="800" w:type="dxa"/>
            <w:shd w:val="solid" w:color="FFFFFF" w:fill="auto"/>
          </w:tcPr>
          <w:p w14:paraId="3423EFBB" w14:textId="77777777" w:rsidR="00CC29EF" w:rsidRDefault="00CC29EF" w:rsidP="00990ACB">
            <w:pPr>
              <w:pStyle w:val="TAL"/>
              <w:rPr>
                <w:snapToGrid w:val="0"/>
                <w:sz w:val="16"/>
                <w:szCs w:val="16"/>
                <w:lang w:val="en-AU"/>
              </w:rPr>
            </w:pPr>
            <w:r>
              <w:rPr>
                <w:snapToGrid w:val="0"/>
                <w:sz w:val="16"/>
                <w:szCs w:val="16"/>
                <w:lang w:val="en-AU"/>
              </w:rPr>
              <w:t>2009-03</w:t>
            </w:r>
          </w:p>
        </w:tc>
        <w:tc>
          <w:tcPr>
            <w:tcW w:w="800" w:type="dxa"/>
            <w:shd w:val="solid" w:color="FFFFFF" w:fill="auto"/>
          </w:tcPr>
          <w:p w14:paraId="61B0B9F7" w14:textId="77777777" w:rsidR="00CC29EF" w:rsidRDefault="00CC29EF" w:rsidP="00990ACB">
            <w:pPr>
              <w:pStyle w:val="TAL"/>
              <w:rPr>
                <w:snapToGrid w:val="0"/>
                <w:sz w:val="16"/>
                <w:szCs w:val="16"/>
                <w:lang w:val="en-AU"/>
              </w:rPr>
            </w:pPr>
            <w:r>
              <w:rPr>
                <w:snapToGrid w:val="0"/>
                <w:sz w:val="16"/>
                <w:szCs w:val="16"/>
                <w:lang w:val="en-AU"/>
              </w:rPr>
              <w:t>CT#43</w:t>
            </w:r>
          </w:p>
        </w:tc>
        <w:tc>
          <w:tcPr>
            <w:tcW w:w="901" w:type="dxa"/>
            <w:shd w:val="solid" w:color="FFFFFF" w:fill="auto"/>
          </w:tcPr>
          <w:p w14:paraId="53DB1B2F" w14:textId="77777777" w:rsidR="00CC29EF" w:rsidRDefault="00CC29EF" w:rsidP="00990ACB">
            <w:pPr>
              <w:pStyle w:val="TAL"/>
              <w:rPr>
                <w:snapToGrid w:val="0"/>
                <w:sz w:val="16"/>
                <w:szCs w:val="16"/>
                <w:lang w:val="en-AU"/>
              </w:rPr>
            </w:pPr>
            <w:r>
              <w:rPr>
                <w:snapToGrid w:val="0"/>
                <w:sz w:val="16"/>
                <w:szCs w:val="16"/>
                <w:lang w:val="en-AU"/>
              </w:rPr>
              <w:t>CP-090159</w:t>
            </w:r>
          </w:p>
        </w:tc>
        <w:tc>
          <w:tcPr>
            <w:tcW w:w="525" w:type="dxa"/>
            <w:shd w:val="solid" w:color="FFFFFF" w:fill="auto"/>
          </w:tcPr>
          <w:p w14:paraId="17AECDD7" w14:textId="77777777" w:rsidR="00CC29EF" w:rsidRDefault="00CC29EF" w:rsidP="00990ACB">
            <w:pPr>
              <w:pStyle w:val="TAL"/>
              <w:rPr>
                <w:snapToGrid w:val="0"/>
                <w:sz w:val="16"/>
                <w:szCs w:val="16"/>
                <w:lang w:val="en-AU"/>
              </w:rPr>
            </w:pPr>
            <w:r>
              <w:rPr>
                <w:snapToGrid w:val="0"/>
                <w:sz w:val="16"/>
                <w:szCs w:val="16"/>
                <w:lang w:val="en-AU"/>
              </w:rPr>
              <w:t>0006</w:t>
            </w:r>
          </w:p>
        </w:tc>
        <w:tc>
          <w:tcPr>
            <w:tcW w:w="503" w:type="dxa"/>
            <w:shd w:val="solid" w:color="FFFFFF" w:fill="auto"/>
          </w:tcPr>
          <w:p w14:paraId="281B7CEF" w14:textId="77777777" w:rsidR="00CC29EF" w:rsidRPr="00990ACB" w:rsidRDefault="00CC29EF"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4194AFC5" w14:textId="77777777" w:rsidR="00CC29EF" w:rsidRPr="00CC29EF" w:rsidRDefault="00CC29EF" w:rsidP="00990ACB">
            <w:pPr>
              <w:pStyle w:val="TAL"/>
              <w:rPr>
                <w:snapToGrid w:val="0"/>
                <w:sz w:val="16"/>
                <w:szCs w:val="16"/>
              </w:rPr>
            </w:pPr>
            <w:r w:rsidRPr="00CC29EF">
              <w:rPr>
                <w:snapToGrid w:val="0"/>
                <w:sz w:val="16"/>
                <w:szCs w:val="16"/>
              </w:rPr>
              <w:t>Clarification of ECT interaction with CONF</w:t>
            </w:r>
          </w:p>
        </w:tc>
        <w:tc>
          <w:tcPr>
            <w:tcW w:w="567" w:type="dxa"/>
            <w:shd w:val="solid" w:color="FFFFFF" w:fill="auto"/>
          </w:tcPr>
          <w:p w14:paraId="0027F555" w14:textId="77777777" w:rsidR="00CC29EF" w:rsidRDefault="00CC29EF" w:rsidP="00990ACB">
            <w:pPr>
              <w:pStyle w:val="TAL"/>
              <w:rPr>
                <w:snapToGrid w:val="0"/>
                <w:sz w:val="16"/>
                <w:szCs w:val="16"/>
                <w:lang w:val="en-AU"/>
              </w:rPr>
            </w:pPr>
            <w:r>
              <w:rPr>
                <w:snapToGrid w:val="0"/>
                <w:sz w:val="16"/>
                <w:szCs w:val="16"/>
                <w:lang w:val="en-AU"/>
              </w:rPr>
              <w:t>8.1.0</w:t>
            </w:r>
          </w:p>
        </w:tc>
        <w:tc>
          <w:tcPr>
            <w:tcW w:w="567" w:type="dxa"/>
            <w:shd w:val="solid" w:color="FFFFFF" w:fill="auto"/>
          </w:tcPr>
          <w:p w14:paraId="17FB6C6A" w14:textId="77777777" w:rsidR="00CC29EF" w:rsidRDefault="00CC29EF" w:rsidP="00990ACB">
            <w:pPr>
              <w:pStyle w:val="TAL"/>
              <w:rPr>
                <w:snapToGrid w:val="0"/>
                <w:sz w:val="16"/>
                <w:szCs w:val="16"/>
                <w:lang w:val="en-AU"/>
              </w:rPr>
            </w:pPr>
            <w:r>
              <w:rPr>
                <w:snapToGrid w:val="0"/>
                <w:sz w:val="16"/>
                <w:szCs w:val="16"/>
                <w:lang w:val="en-AU"/>
              </w:rPr>
              <w:t>8.2.0</w:t>
            </w:r>
          </w:p>
        </w:tc>
      </w:tr>
      <w:tr w:rsidR="0023270A" w:rsidRPr="00990ACB" w14:paraId="118242B9" w14:textId="77777777" w:rsidTr="00781C5A">
        <w:tc>
          <w:tcPr>
            <w:tcW w:w="800" w:type="dxa"/>
            <w:shd w:val="solid" w:color="FFFFFF" w:fill="auto"/>
          </w:tcPr>
          <w:p w14:paraId="38AE7DE8" w14:textId="77777777" w:rsidR="0023270A" w:rsidRDefault="0023270A" w:rsidP="00990ACB">
            <w:pPr>
              <w:pStyle w:val="TAL"/>
              <w:rPr>
                <w:snapToGrid w:val="0"/>
                <w:sz w:val="16"/>
                <w:szCs w:val="16"/>
                <w:lang w:val="en-AU"/>
              </w:rPr>
            </w:pPr>
            <w:r>
              <w:rPr>
                <w:snapToGrid w:val="0"/>
                <w:sz w:val="16"/>
                <w:szCs w:val="16"/>
                <w:lang w:val="en-AU"/>
              </w:rPr>
              <w:t>2009-03</w:t>
            </w:r>
          </w:p>
        </w:tc>
        <w:tc>
          <w:tcPr>
            <w:tcW w:w="800" w:type="dxa"/>
            <w:shd w:val="solid" w:color="FFFFFF" w:fill="auto"/>
          </w:tcPr>
          <w:p w14:paraId="19210C38" w14:textId="77777777" w:rsidR="0023270A" w:rsidRDefault="0023270A" w:rsidP="00990ACB">
            <w:pPr>
              <w:pStyle w:val="TAL"/>
              <w:rPr>
                <w:snapToGrid w:val="0"/>
                <w:sz w:val="16"/>
                <w:szCs w:val="16"/>
                <w:lang w:val="en-AU"/>
              </w:rPr>
            </w:pPr>
            <w:r>
              <w:rPr>
                <w:snapToGrid w:val="0"/>
                <w:sz w:val="16"/>
                <w:szCs w:val="16"/>
                <w:lang w:val="en-AU"/>
              </w:rPr>
              <w:t>CT#43</w:t>
            </w:r>
          </w:p>
        </w:tc>
        <w:tc>
          <w:tcPr>
            <w:tcW w:w="901" w:type="dxa"/>
            <w:shd w:val="solid" w:color="FFFFFF" w:fill="auto"/>
          </w:tcPr>
          <w:p w14:paraId="23DE7924" w14:textId="77777777" w:rsidR="0023270A" w:rsidRDefault="0023270A" w:rsidP="00990ACB">
            <w:pPr>
              <w:pStyle w:val="TAL"/>
              <w:rPr>
                <w:snapToGrid w:val="0"/>
                <w:sz w:val="16"/>
                <w:szCs w:val="16"/>
                <w:lang w:val="en-AU"/>
              </w:rPr>
            </w:pPr>
          </w:p>
        </w:tc>
        <w:tc>
          <w:tcPr>
            <w:tcW w:w="525" w:type="dxa"/>
            <w:shd w:val="solid" w:color="FFFFFF" w:fill="auto"/>
          </w:tcPr>
          <w:p w14:paraId="28DA27C8" w14:textId="77777777" w:rsidR="0023270A" w:rsidRDefault="0023270A" w:rsidP="00990ACB">
            <w:pPr>
              <w:pStyle w:val="TAL"/>
              <w:rPr>
                <w:snapToGrid w:val="0"/>
                <w:sz w:val="16"/>
                <w:szCs w:val="16"/>
                <w:lang w:val="en-AU"/>
              </w:rPr>
            </w:pPr>
          </w:p>
        </w:tc>
        <w:tc>
          <w:tcPr>
            <w:tcW w:w="503" w:type="dxa"/>
            <w:shd w:val="solid" w:color="FFFFFF" w:fill="auto"/>
          </w:tcPr>
          <w:p w14:paraId="5434E4FE" w14:textId="77777777" w:rsidR="0023270A" w:rsidRDefault="0023270A" w:rsidP="00990ACB">
            <w:pPr>
              <w:pStyle w:val="TAL"/>
              <w:rPr>
                <w:snapToGrid w:val="0"/>
                <w:sz w:val="16"/>
                <w:szCs w:val="16"/>
                <w:lang w:val="en-AU"/>
              </w:rPr>
            </w:pPr>
          </w:p>
        </w:tc>
        <w:tc>
          <w:tcPr>
            <w:tcW w:w="4867" w:type="dxa"/>
            <w:shd w:val="solid" w:color="FFFFFF" w:fill="auto"/>
          </w:tcPr>
          <w:p w14:paraId="0C41CD1A" w14:textId="77777777" w:rsidR="0023270A" w:rsidRPr="00CC29EF" w:rsidRDefault="0023270A" w:rsidP="00990ACB">
            <w:pPr>
              <w:pStyle w:val="TAL"/>
              <w:rPr>
                <w:snapToGrid w:val="0"/>
                <w:sz w:val="16"/>
                <w:szCs w:val="16"/>
              </w:rPr>
            </w:pPr>
            <w:r>
              <w:rPr>
                <w:snapToGrid w:val="0"/>
                <w:sz w:val="16"/>
                <w:szCs w:val="16"/>
              </w:rPr>
              <w:t>Editorial cleanup by MCC</w:t>
            </w:r>
          </w:p>
        </w:tc>
        <w:tc>
          <w:tcPr>
            <w:tcW w:w="567" w:type="dxa"/>
            <w:shd w:val="solid" w:color="FFFFFF" w:fill="auto"/>
          </w:tcPr>
          <w:p w14:paraId="53661657" w14:textId="77777777" w:rsidR="0023270A" w:rsidRDefault="0023270A" w:rsidP="00990ACB">
            <w:pPr>
              <w:pStyle w:val="TAL"/>
              <w:rPr>
                <w:snapToGrid w:val="0"/>
                <w:sz w:val="16"/>
                <w:szCs w:val="16"/>
                <w:lang w:val="en-AU"/>
              </w:rPr>
            </w:pPr>
            <w:r>
              <w:rPr>
                <w:snapToGrid w:val="0"/>
                <w:sz w:val="16"/>
                <w:szCs w:val="16"/>
                <w:lang w:val="en-AU"/>
              </w:rPr>
              <w:t>8.1.0</w:t>
            </w:r>
          </w:p>
        </w:tc>
        <w:tc>
          <w:tcPr>
            <w:tcW w:w="567" w:type="dxa"/>
            <w:shd w:val="solid" w:color="FFFFFF" w:fill="auto"/>
          </w:tcPr>
          <w:p w14:paraId="0E73F4C8" w14:textId="77777777" w:rsidR="0023270A" w:rsidRDefault="0023270A" w:rsidP="00990ACB">
            <w:pPr>
              <w:pStyle w:val="TAL"/>
              <w:rPr>
                <w:snapToGrid w:val="0"/>
                <w:sz w:val="16"/>
                <w:szCs w:val="16"/>
                <w:lang w:val="en-AU"/>
              </w:rPr>
            </w:pPr>
            <w:r>
              <w:rPr>
                <w:snapToGrid w:val="0"/>
                <w:sz w:val="16"/>
                <w:szCs w:val="16"/>
                <w:lang w:val="en-AU"/>
              </w:rPr>
              <w:t>8.2.0</w:t>
            </w:r>
          </w:p>
        </w:tc>
      </w:tr>
      <w:tr w:rsidR="00DA07CB" w:rsidRPr="00990ACB" w14:paraId="27EBBC20" w14:textId="77777777" w:rsidTr="00781C5A">
        <w:tc>
          <w:tcPr>
            <w:tcW w:w="800" w:type="dxa"/>
            <w:shd w:val="solid" w:color="FFFFFF" w:fill="auto"/>
          </w:tcPr>
          <w:p w14:paraId="4D46712C" w14:textId="77777777" w:rsidR="00DA07CB" w:rsidRDefault="00DA07CB" w:rsidP="00990ACB">
            <w:pPr>
              <w:pStyle w:val="TAL"/>
              <w:rPr>
                <w:snapToGrid w:val="0"/>
                <w:sz w:val="16"/>
                <w:szCs w:val="16"/>
                <w:lang w:val="en-AU"/>
              </w:rPr>
            </w:pPr>
            <w:r>
              <w:rPr>
                <w:snapToGrid w:val="0"/>
                <w:sz w:val="16"/>
                <w:szCs w:val="16"/>
                <w:lang w:val="en-AU"/>
              </w:rPr>
              <w:t>2009-06</w:t>
            </w:r>
          </w:p>
        </w:tc>
        <w:tc>
          <w:tcPr>
            <w:tcW w:w="800" w:type="dxa"/>
            <w:shd w:val="solid" w:color="FFFFFF" w:fill="auto"/>
          </w:tcPr>
          <w:p w14:paraId="22708724" w14:textId="77777777" w:rsidR="00DA07CB" w:rsidRDefault="00DA07CB" w:rsidP="00990ACB">
            <w:pPr>
              <w:pStyle w:val="TAL"/>
              <w:rPr>
                <w:snapToGrid w:val="0"/>
                <w:sz w:val="16"/>
                <w:szCs w:val="16"/>
                <w:lang w:val="en-AU"/>
              </w:rPr>
            </w:pPr>
            <w:r>
              <w:rPr>
                <w:snapToGrid w:val="0"/>
                <w:sz w:val="16"/>
                <w:szCs w:val="16"/>
                <w:lang w:val="en-AU"/>
              </w:rPr>
              <w:t>CT#44</w:t>
            </w:r>
          </w:p>
        </w:tc>
        <w:tc>
          <w:tcPr>
            <w:tcW w:w="901" w:type="dxa"/>
            <w:shd w:val="solid" w:color="FFFFFF" w:fill="auto"/>
          </w:tcPr>
          <w:p w14:paraId="51FD47F8" w14:textId="77777777" w:rsidR="00DA07CB" w:rsidRDefault="00DA07CB" w:rsidP="00990ACB">
            <w:pPr>
              <w:pStyle w:val="TAL"/>
              <w:rPr>
                <w:snapToGrid w:val="0"/>
                <w:sz w:val="16"/>
                <w:szCs w:val="16"/>
                <w:lang w:val="en-AU"/>
              </w:rPr>
            </w:pPr>
            <w:r>
              <w:rPr>
                <w:snapToGrid w:val="0"/>
                <w:sz w:val="16"/>
                <w:szCs w:val="16"/>
                <w:lang w:val="en-AU"/>
              </w:rPr>
              <w:t>CP-090416</w:t>
            </w:r>
          </w:p>
        </w:tc>
        <w:tc>
          <w:tcPr>
            <w:tcW w:w="525" w:type="dxa"/>
            <w:shd w:val="solid" w:color="FFFFFF" w:fill="auto"/>
          </w:tcPr>
          <w:p w14:paraId="7CBED167" w14:textId="77777777" w:rsidR="00DA07CB" w:rsidRDefault="00DA07CB" w:rsidP="00990ACB">
            <w:pPr>
              <w:pStyle w:val="TAL"/>
              <w:rPr>
                <w:snapToGrid w:val="0"/>
                <w:sz w:val="16"/>
                <w:szCs w:val="16"/>
                <w:lang w:val="en-AU"/>
              </w:rPr>
            </w:pPr>
            <w:r>
              <w:rPr>
                <w:snapToGrid w:val="0"/>
                <w:sz w:val="16"/>
                <w:szCs w:val="16"/>
                <w:lang w:val="en-AU"/>
              </w:rPr>
              <w:t>0007</w:t>
            </w:r>
          </w:p>
        </w:tc>
        <w:tc>
          <w:tcPr>
            <w:tcW w:w="503" w:type="dxa"/>
            <w:shd w:val="solid" w:color="FFFFFF" w:fill="auto"/>
          </w:tcPr>
          <w:p w14:paraId="3F74543B" w14:textId="77777777" w:rsidR="00DA07CB" w:rsidRDefault="00DA07CB"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6CD01FFE" w14:textId="77777777" w:rsidR="00DA07CB" w:rsidRPr="00DA07CB" w:rsidRDefault="00DA07CB" w:rsidP="00990ACB">
            <w:pPr>
              <w:pStyle w:val="TAL"/>
              <w:rPr>
                <w:snapToGrid w:val="0"/>
                <w:sz w:val="16"/>
                <w:szCs w:val="16"/>
              </w:rPr>
            </w:pPr>
            <w:r w:rsidRPr="00DA07CB">
              <w:rPr>
                <w:snapToGrid w:val="0"/>
                <w:sz w:val="16"/>
                <w:szCs w:val="16"/>
              </w:rPr>
              <w:t>NOTIFY for call transfer with 3PCC</w:t>
            </w:r>
          </w:p>
        </w:tc>
        <w:tc>
          <w:tcPr>
            <w:tcW w:w="567" w:type="dxa"/>
            <w:shd w:val="solid" w:color="FFFFFF" w:fill="auto"/>
          </w:tcPr>
          <w:p w14:paraId="076834D5" w14:textId="77777777" w:rsidR="00DA07CB" w:rsidRDefault="00DA07CB" w:rsidP="00990ACB">
            <w:pPr>
              <w:pStyle w:val="TAL"/>
              <w:rPr>
                <w:snapToGrid w:val="0"/>
                <w:sz w:val="16"/>
                <w:szCs w:val="16"/>
                <w:lang w:val="en-AU"/>
              </w:rPr>
            </w:pPr>
            <w:r>
              <w:rPr>
                <w:snapToGrid w:val="0"/>
                <w:sz w:val="16"/>
                <w:szCs w:val="16"/>
                <w:lang w:val="en-AU"/>
              </w:rPr>
              <w:t>8.2.0</w:t>
            </w:r>
          </w:p>
        </w:tc>
        <w:tc>
          <w:tcPr>
            <w:tcW w:w="567" w:type="dxa"/>
            <w:shd w:val="solid" w:color="FFFFFF" w:fill="auto"/>
          </w:tcPr>
          <w:p w14:paraId="43BF9609" w14:textId="77777777" w:rsidR="00DA07CB" w:rsidRDefault="00DA07CB" w:rsidP="00990ACB">
            <w:pPr>
              <w:pStyle w:val="TAL"/>
              <w:rPr>
                <w:snapToGrid w:val="0"/>
                <w:sz w:val="16"/>
                <w:szCs w:val="16"/>
                <w:lang w:val="en-AU"/>
              </w:rPr>
            </w:pPr>
            <w:r>
              <w:rPr>
                <w:snapToGrid w:val="0"/>
                <w:sz w:val="16"/>
                <w:szCs w:val="16"/>
                <w:lang w:val="en-AU"/>
              </w:rPr>
              <w:t>8.3.0</w:t>
            </w:r>
          </w:p>
        </w:tc>
      </w:tr>
      <w:tr w:rsidR="00DA07CB" w:rsidRPr="00990ACB" w14:paraId="4B955BC1" w14:textId="77777777" w:rsidTr="00781C5A">
        <w:tc>
          <w:tcPr>
            <w:tcW w:w="800" w:type="dxa"/>
            <w:shd w:val="solid" w:color="FFFFFF" w:fill="auto"/>
          </w:tcPr>
          <w:p w14:paraId="199CDDD6" w14:textId="77777777" w:rsidR="00DA07CB" w:rsidRDefault="00DA07CB" w:rsidP="00990ACB">
            <w:pPr>
              <w:pStyle w:val="TAL"/>
              <w:rPr>
                <w:snapToGrid w:val="0"/>
                <w:sz w:val="16"/>
                <w:szCs w:val="16"/>
                <w:lang w:val="en-AU"/>
              </w:rPr>
            </w:pPr>
            <w:r>
              <w:rPr>
                <w:snapToGrid w:val="0"/>
                <w:sz w:val="16"/>
                <w:szCs w:val="16"/>
                <w:lang w:val="en-AU"/>
              </w:rPr>
              <w:t>2009-06</w:t>
            </w:r>
          </w:p>
        </w:tc>
        <w:tc>
          <w:tcPr>
            <w:tcW w:w="800" w:type="dxa"/>
            <w:shd w:val="solid" w:color="FFFFFF" w:fill="auto"/>
          </w:tcPr>
          <w:p w14:paraId="31F715C9" w14:textId="77777777" w:rsidR="00DA07CB" w:rsidRDefault="00DA07CB" w:rsidP="00990ACB">
            <w:pPr>
              <w:pStyle w:val="TAL"/>
              <w:rPr>
                <w:snapToGrid w:val="0"/>
                <w:sz w:val="16"/>
                <w:szCs w:val="16"/>
                <w:lang w:val="en-AU"/>
              </w:rPr>
            </w:pPr>
            <w:r>
              <w:rPr>
                <w:snapToGrid w:val="0"/>
                <w:sz w:val="16"/>
                <w:szCs w:val="16"/>
                <w:lang w:val="en-AU"/>
              </w:rPr>
              <w:t>CT#44</w:t>
            </w:r>
          </w:p>
        </w:tc>
        <w:tc>
          <w:tcPr>
            <w:tcW w:w="901" w:type="dxa"/>
            <w:shd w:val="solid" w:color="FFFFFF" w:fill="auto"/>
          </w:tcPr>
          <w:p w14:paraId="6F0B9EF3" w14:textId="77777777" w:rsidR="00DA07CB" w:rsidRDefault="00DA07CB" w:rsidP="00990ACB">
            <w:pPr>
              <w:pStyle w:val="TAL"/>
              <w:rPr>
                <w:snapToGrid w:val="0"/>
                <w:sz w:val="16"/>
                <w:szCs w:val="16"/>
                <w:lang w:val="en-AU"/>
              </w:rPr>
            </w:pPr>
            <w:r>
              <w:rPr>
                <w:snapToGrid w:val="0"/>
                <w:sz w:val="16"/>
                <w:szCs w:val="16"/>
                <w:lang w:val="en-AU"/>
              </w:rPr>
              <w:t>CP-090416</w:t>
            </w:r>
          </w:p>
        </w:tc>
        <w:tc>
          <w:tcPr>
            <w:tcW w:w="525" w:type="dxa"/>
            <w:shd w:val="solid" w:color="FFFFFF" w:fill="auto"/>
          </w:tcPr>
          <w:p w14:paraId="2BDDD5CD" w14:textId="77777777" w:rsidR="00DA07CB" w:rsidRDefault="00DA07CB" w:rsidP="00990ACB">
            <w:pPr>
              <w:pStyle w:val="TAL"/>
              <w:rPr>
                <w:snapToGrid w:val="0"/>
                <w:sz w:val="16"/>
                <w:szCs w:val="16"/>
                <w:lang w:val="en-AU"/>
              </w:rPr>
            </w:pPr>
            <w:r>
              <w:rPr>
                <w:snapToGrid w:val="0"/>
                <w:sz w:val="16"/>
                <w:szCs w:val="16"/>
                <w:lang w:val="en-AU"/>
              </w:rPr>
              <w:t>0008</w:t>
            </w:r>
          </w:p>
        </w:tc>
        <w:tc>
          <w:tcPr>
            <w:tcW w:w="503" w:type="dxa"/>
            <w:shd w:val="solid" w:color="FFFFFF" w:fill="auto"/>
          </w:tcPr>
          <w:p w14:paraId="785FE752" w14:textId="77777777" w:rsidR="00DA07CB" w:rsidRDefault="00DA07CB"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123A2A6E" w14:textId="77777777" w:rsidR="00DA07CB" w:rsidRDefault="00DA07CB" w:rsidP="00990ACB">
            <w:pPr>
              <w:pStyle w:val="TAL"/>
              <w:rPr>
                <w:snapToGrid w:val="0"/>
                <w:sz w:val="16"/>
                <w:szCs w:val="16"/>
              </w:rPr>
            </w:pPr>
            <w:r w:rsidRPr="00DA07CB">
              <w:rPr>
                <w:snapToGrid w:val="0"/>
                <w:sz w:val="16"/>
                <w:szCs w:val="16"/>
              </w:rPr>
              <w:t>Identity handling for ECT</w:t>
            </w:r>
          </w:p>
        </w:tc>
        <w:tc>
          <w:tcPr>
            <w:tcW w:w="567" w:type="dxa"/>
            <w:shd w:val="solid" w:color="FFFFFF" w:fill="auto"/>
          </w:tcPr>
          <w:p w14:paraId="5C7A7854" w14:textId="77777777" w:rsidR="00DA07CB" w:rsidRDefault="00DA07CB" w:rsidP="00990ACB">
            <w:pPr>
              <w:pStyle w:val="TAL"/>
              <w:rPr>
                <w:snapToGrid w:val="0"/>
                <w:sz w:val="16"/>
                <w:szCs w:val="16"/>
                <w:lang w:val="en-AU"/>
              </w:rPr>
            </w:pPr>
            <w:r>
              <w:rPr>
                <w:snapToGrid w:val="0"/>
                <w:sz w:val="16"/>
                <w:szCs w:val="16"/>
                <w:lang w:val="en-AU"/>
              </w:rPr>
              <w:t>8.2.0</w:t>
            </w:r>
          </w:p>
        </w:tc>
        <w:tc>
          <w:tcPr>
            <w:tcW w:w="567" w:type="dxa"/>
            <w:shd w:val="solid" w:color="FFFFFF" w:fill="auto"/>
          </w:tcPr>
          <w:p w14:paraId="61671B76" w14:textId="77777777" w:rsidR="00DA07CB" w:rsidRDefault="00DA07CB" w:rsidP="00990ACB">
            <w:pPr>
              <w:pStyle w:val="TAL"/>
              <w:rPr>
                <w:snapToGrid w:val="0"/>
                <w:sz w:val="16"/>
                <w:szCs w:val="16"/>
                <w:lang w:val="en-AU"/>
              </w:rPr>
            </w:pPr>
            <w:r>
              <w:rPr>
                <w:snapToGrid w:val="0"/>
                <w:sz w:val="16"/>
                <w:szCs w:val="16"/>
                <w:lang w:val="en-AU"/>
              </w:rPr>
              <w:t>8.3.0</w:t>
            </w:r>
          </w:p>
        </w:tc>
      </w:tr>
      <w:tr w:rsidR="00E15350" w:rsidRPr="00990ACB" w14:paraId="32A29919" w14:textId="77777777" w:rsidTr="00781C5A">
        <w:tc>
          <w:tcPr>
            <w:tcW w:w="800" w:type="dxa"/>
            <w:shd w:val="solid" w:color="FFFFFF" w:fill="auto"/>
          </w:tcPr>
          <w:p w14:paraId="3BEDC571" w14:textId="77777777" w:rsidR="00E15350" w:rsidRDefault="00E15350" w:rsidP="00990ACB">
            <w:pPr>
              <w:pStyle w:val="TAL"/>
              <w:rPr>
                <w:snapToGrid w:val="0"/>
                <w:sz w:val="16"/>
                <w:szCs w:val="16"/>
                <w:lang w:val="en-AU"/>
              </w:rPr>
            </w:pPr>
            <w:r>
              <w:rPr>
                <w:snapToGrid w:val="0"/>
                <w:sz w:val="16"/>
                <w:szCs w:val="16"/>
                <w:lang w:val="en-AU"/>
              </w:rPr>
              <w:t>2009-09</w:t>
            </w:r>
          </w:p>
        </w:tc>
        <w:tc>
          <w:tcPr>
            <w:tcW w:w="800" w:type="dxa"/>
            <w:shd w:val="solid" w:color="FFFFFF" w:fill="auto"/>
          </w:tcPr>
          <w:p w14:paraId="2BBC6116" w14:textId="77777777" w:rsidR="00E15350" w:rsidRDefault="00E15350" w:rsidP="00990ACB">
            <w:pPr>
              <w:pStyle w:val="TAL"/>
              <w:rPr>
                <w:snapToGrid w:val="0"/>
                <w:sz w:val="16"/>
                <w:szCs w:val="16"/>
                <w:lang w:val="en-AU"/>
              </w:rPr>
            </w:pPr>
            <w:r>
              <w:rPr>
                <w:snapToGrid w:val="0"/>
                <w:sz w:val="16"/>
                <w:szCs w:val="16"/>
                <w:lang w:val="en-AU"/>
              </w:rPr>
              <w:t>CT#45</w:t>
            </w:r>
          </w:p>
        </w:tc>
        <w:tc>
          <w:tcPr>
            <w:tcW w:w="901" w:type="dxa"/>
            <w:shd w:val="solid" w:color="FFFFFF" w:fill="auto"/>
          </w:tcPr>
          <w:p w14:paraId="74E54515" w14:textId="77777777" w:rsidR="00E15350" w:rsidRDefault="00E15350" w:rsidP="00990ACB">
            <w:pPr>
              <w:pStyle w:val="TAL"/>
              <w:rPr>
                <w:snapToGrid w:val="0"/>
                <w:sz w:val="16"/>
                <w:szCs w:val="16"/>
                <w:lang w:val="en-AU"/>
              </w:rPr>
            </w:pPr>
            <w:r>
              <w:rPr>
                <w:snapToGrid w:val="0"/>
                <w:sz w:val="16"/>
                <w:szCs w:val="16"/>
                <w:lang w:val="en-AU"/>
              </w:rPr>
              <w:t>CP-090682</w:t>
            </w:r>
          </w:p>
        </w:tc>
        <w:tc>
          <w:tcPr>
            <w:tcW w:w="525" w:type="dxa"/>
            <w:shd w:val="solid" w:color="FFFFFF" w:fill="auto"/>
          </w:tcPr>
          <w:p w14:paraId="1A982A65" w14:textId="77777777" w:rsidR="00E15350" w:rsidRDefault="00E15350" w:rsidP="00990ACB">
            <w:pPr>
              <w:pStyle w:val="TAL"/>
              <w:rPr>
                <w:snapToGrid w:val="0"/>
                <w:sz w:val="16"/>
                <w:szCs w:val="16"/>
                <w:lang w:val="en-AU"/>
              </w:rPr>
            </w:pPr>
            <w:r>
              <w:rPr>
                <w:snapToGrid w:val="0"/>
                <w:sz w:val="16"/>
                <w:szCs w:val="16"/>
                <w:lang w:val="en-AU"/>
              </w:rPr>
              <w:t>0009</w:t>
            </w:r>
          </w:p>
        </w:tc>
        <w:tc>
          <w:tcPr>
            <w:tcW w:w="503" w:type="dxa"/>
            <w:shd w:val="solid" w:color="FFFFFF" w:fill="auto"/>
          </w:tcPr>
          <w:p w14:paraId="5A9F3098" w14:textId="77777777" w:rsidR="00E15350" w:rsidRDefault="00E15350"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28181122" w14:textId="77777777" w:rsidR="00E15350" w:rsidRPr="00E15350" w:rsidRDefault="00E15350" w:rsidP="00990ACB">
            <w:pPr>
              <w:pStyle w:val="TAL"/>
              <w:rPr>
                <w:snapToGrid w:val="0"/>
                <w:sz w:val="16"/>
                <w:szCs w:val="16"/>
              </w:rPr>
            </w:pPr>
            <w:r w:rsidRPr="00E15350">
              <w:rPr>
                <w:snapToGrid w:val="0"/>
                <w:sz w:val="16"/>
                <w:szCs w:val="16"/>
              </w:rPr>
              <w:t xml:space="preserve">Correction to transferee and transfer target UE procedures </w:t>
            </w:r>
          </w:p>
        </w:tc>
        <w:tc>
          <w:tcPr>
            <w:tcW w:w="567" w:type="dxa"/>
            <w:shd w:val="solid" w:color="FFFFFF" w:fill="auto"/>
          </w:tcPr>
          <w:p w14:paraId="3E561DFE" w14:textId="77777777" w:rsidR="00E15350" w:rsidRDefault="00E15350" w:rsidP="00990ACB">
            <w:pPr>
              <w:pStyle w:val="TAL"/>
              <w:rPr>
                <w:snapToGrid w:val="0"/>
                <w:sz w:val="16"/>
                <w:szCs w:val="16"/>
                <w:lang w:val="en-AU"/>
              </w:rPr>
            </w:pPr>
            <w:r>
              <w:rPr>
                <w:snapToGrid w:val="0"/>
                <w:sz w:val="16"/>
                <w:szCs w:val="16"/>
                <w:lang w:val="en-AU"/>
              </w:rPr>
              <w:t>8.3.0</w:t>
            </w:r>
          </w:p>
        </w:tc>
        <w:tc>
          <w:tcPr>
            <w:tcW w:w="567" w:type="dxa"/>
            <w:shd w:val="solid" w:color="FFFFFF" w:fill="auto"/>
          </w:tcPr>
          <w:p w14:paraId="08C96E8C" w14:textId="77777777" w:rsidR="00E15350" w:rsidRDefault="00E15350" w:rsidP="00990ACB">
            <w:pPr>
              <w:pStyle w:val="TAL"/>
              <w:rPr>
                <w:snapToGrid w:val="0"/>
                <w:sz w:val="16"/>
                <w:szCs w:val="16"/>
                <w:lang w:val="en-AU"/>
              </w:rPr>
            </w:pPr>
            <w:r>
              <w:rPr>
                <w:snapToGrid w:val="0"/>
                <w:sz w:val="16"/>
                <w:szCs w:val="16"/>
                <w:lang w:val="en-AU"/>
              </w:rPr>
              <w:t>9.0.0</w:t>
            </w:r>
          </w:p>
        </w:tc>
      </w:tr>
      <w:tr w:rsidR="001A7DDA" w:rsidRPr="00990ACB" w14:paraId="7324AAB9" w14:textId="77777777" w:rsidTr="00781C5A">
        <w:tc>
          <w:tcPr>
            <w:tcW w:w="800" w:type="dxa"/>
            <w:shd w:val="solid" w:color="FFFFFF" w:fill="auto"/>
          </w:tcPr>
          <w:p w14:paraId="22D81C51" w14:textId="77777777" w:rsidR="001A7DDA" w:rsidRDefault="001A7DDA" w:rsidP="00990ACB">
            <w:pPr>
              <w:pStyle w:val="TAL"/>
              <w:rPr>
                <w:snapToGrid w:val="0"/>
                <w:sz w:val="16"/>
                <w:szCs w:val="16"/>
                <w:lang w:val="en-AU"/>
              </w:rPr>
            </w:pPr>
            <w:r>
              <w:rPr>
                <w:snapToGrid w:val="0"/>
                <w:sz w:val="16"/>
                <w:szCs w:val="16"/>
                <w:lang w:val="en-AU"/>
              </w:rPr>
              <w:t>2010-06</w:t>
            </w:r>
          </w:p>
        </w:tc>
        <w:tc>
          <w:tcPr>
            <w:tcW w:w="800" w:type="dxa"/>
            <w:shd w:val="solid" w:color="FFFFFF" w:fill="auto"/>
          </w:tcPr>
          <w:p w14:paraId="57C306CC" w14:textId="77777777" w:rsidR="001A7DDA" w:rsidRDefault="001A7DDA" w:rsidP="00990ACB">
            <w:pPr>
              <w:pStyle w:val="TAL"/>
              <w:rPr>
                <w:snapToGrid w:val="0"/>
                <w:sz w:val="16"/>
                <w:szCs w:val="16"/>
                <w:lang w:val="en-AU"/>
              </w:rPr>
            </w:pPr>
            <w:r>
              <w:rPr>
                <w:snapToGrid w:val="0"/>
                <w:sz w:val="16"/>
                <w:szCs w:val="16"/>
                <w:lang w:val="en-AU"/>
              </w:rPr>
              <w:t>CT#48</w:t>
            </w:r>
          </w:p>
        </w:tc>
        <w:tc>
          <w:tcPr>
            <w:tcW w:w="901" w:type="dxa"/>
            <w:shd w:val="solid" w:color="FFFFFF" w:fill="auto"/>
          </w:tcPr>
          <w:p w14:paraId="6FE8A2DD" w14:textId="77777777" w:rsidR="001A7DDA" w:rsidRPr="001A7DDA" w:rsidRDefault="001A7DDA" w:rsidP="00990ACB">
            <w:pPr>
              <w:pStyle w:val="TAL"/>
              <w:rPr>
                <w:snapToGrid w:val="0"/>
                <w:sz w:val="16"/>
                <w:szCs w:val="16"/>
                <w:lang w:val="en-AU"/>
              </w:rPr>
            </w:pPr>
            <w:r w:rsidRPr="001A7DDA">
              <w:rPr>
                <w:snapToGrid w:val="0"/>
                <w:sz w:val="16"/>
                <w:szCs w:val="16"/>
                <w:lang w:val="en-AU"/>
              </w:rPr>
              <w:t>CP-100371</w:t>
            </w:r>
          </w:p>
        </w:tc>
        <w:tc>
          <w:tcPr>
            <w:tcW w:w="525" w:type="dxa"/>
            <w:shd w:val="solid" w:color="FFFFFF" w:fill="auto"/>
          </w:tcPr>
          <w:p w14:paraId="4ABCE18F" w14:textId="77777777" w:rsidR="001A7DDA" w:rsidRDefault="001A7DDA" w:rsidP="00990ACB">
            <w:pPr>
              <w:pStyle w:val="TAL"/>
              <w:rPr>
                <w:snapToGrid w:val="0"/>
                <w:sz w:val="16"/>
                <w:szCs w:val="16"/>
                <w:lang w:val="en-AU"/>
              </w:rPr>
            </w:pPr>
            <w:r>
              <w:rPr>
                <w:snapToGrid w:val="0"/>
                <w:sz w:val="16"/>
                <w:szCs w:val="16"/>
                <w:lang w:val="en-AU"/>
              </w:rPr>
              <w:t>0010</w:t>
            </w:r>
          </w:p>
        </w:tc>
        <w:tc>
          <w:tcPr>
            <w:tcW w:w="503" w:type="dxa"/>
            <w:shd w:val="solid" w:color="FFFFFF" w:fill="auto"/>
          </w:tcPr>
          <w:p w14:paraId="4B260CBB" w14:textId="77777777" w:rsidR="001A7DDA" w:rsidRDefault="001A7DDA"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0DC33D59" w14:textId="77777777" w:rsidR="001A7DDA" w:rsidRPr="001A7DDA" w:rsidRDefault="001A7DDA" w:rsidP="00990ACB">
            <w:pPr>
              <w:pStyle w:val="TAL"/>
              <w:rPr>
                <w:snapToGrid w:val="0"/>
                <w:sz w:val="16"/>
                <w:szCs w:val="16"/>
              </w:rPr>
            </w:pPr>
            <w:r w:rsidRPr="001A7DDA">
              <w:rPr>
                <w:snapToGrid w:val="0"/>
                <w:sz w:val="16"/>
                <w:szCs w:val="16"/>
              </w:rPr>
              <w:t>Blind Call transfer</w:t>
            </w:r>
          </w:p>
        </w:tc>
        <w:tc>
          <w:tcPr>
            <w:tcW w:w="567" w:type="dxa"/>
            <w:shd w:val="solid" w:color="FFFFFF" w:fill="auto"/>
          </w:tcPr>
          <w:p w14:paraId="161549E3" w14:textId="77777777" w:rsidR="001A7DDA" w:rsidRDefault="001A7DDA" w:rsidP="00990ACB">
            <w:pPr>
              <w:pStyle w:val="TAL"/>
              <w:rPr>
                <w:snapToGrid w:val="0"/>
                <w:sz w:val="16"/>
                <w:szCs w:val="16"/>
                <w:lang w:val="en-AU"/>
              </w:rPr>
            </w:pPr>
            <w:r>
              <w:rPr>
                <w:snapToGrid w:val="0"/>
                <w:sz w:val="16"/>
                <w:szCs w:val="16"/>
                <w:lang w:val="en-AU"/>
              </w:rPr>
              <w:t>9.0.0</w:t>
            </w:r>
          </w:p>
        </w:tc>
        <w:tc>
          <w:tcPr>
            <w:tcW w:w="567" w:type="dxa"/>
            <w:shd w:val="solid" w:color="FFFFFF" w:fill="auto"/>
          </w:tcPr>
          <w:p w14:paraId="49C0590A" w14:textId="77777777" w:rsidR="001A7DDA" w:rsidRDefault="001A7DDA" w:rsidP="00990ACB">
            <w:pPr>
              <w:pStyle w:val="TAL"/>
              <w:rPr>
                <w:snapToGrid w:val="0"/>
                <w:sz w:val="16"/>
                <w:szCs w:val="16"/>
                <w:lang w:val="en-AU"/>
              </w:rPr>
            </w:pPr>
            <w:r>
              <w:rPr>
                <w:snapToGrid w:val="0"/>
                <w:sz w:val="16"/>
                <w:szCs w:val="16"/>
                <w:lang w:val="en-AU"/>
              </w:rPr>
              <w:t>10.0.0</w:t>
            </w:r>
          </w:p>
        </w:tc>
      </w:tr>
      <w:tr w:rsidR="00B052FF" w:rsidRPr="00990ACB" w14:paraId="78A46DFC" w14:textId="77777777" w:rsidTr="00781C5A">
        <w:tc>
          <w:tcPr>
            <w:tcW w:w="800" w:type="dxa"/>
            <w:shd w:val="solid" w:color="FFFFFF" w:fill="auto"/>
          </w:tcPr>
          <w:p w14:paraId="60B67018" w14:textId="77777777" w:rsidR="00B052FF" w:rsidRDefault="00B052FF" w:rsidP="00990ACB">
            <w:pPr>
              <w:pStyle w:val="TAL"/>
              <w:rPr>
                <w:snapToGrid w:val="0"/>
                <w:sz w:val="16"/>
                <w:szCs w:val="16"/>
                <w:lang w:val="en-AU"/>
              </w:rPr>
            </w:pPr>
            <w:r>
              <w:rPr>
                <w:snapToGrid w:val="0"/>
                <w:sz w:val="16"/>
                <w:szCs w:val="16"/>
                <w:lang w:val="en-AU"/>
              </w:rPr>
              <w:t>2011-09</w:t>
            </w:r>
          </w:p>
        </w:tc>
        <w:tc>
          <w:tcPr>
            <w:tcW w:w="800" w:type="dxa"/>
            <w:shd w:val="solid" w:color="FFFFFF" w:fill="auto"/>
          </w:tcPr>
          <w:p w14:paraId="51F73058" w14:textId="77777777" w:rsidR="00B052FF" w:rsidRDefault="00B052FF" w:rsidP="00990ACB">
            <w:pPr>
              <w:pStyle w:val="TAL"/>
              <w:rPr>
                <w:snapToGrid w:val="0"/>
                <w:sz w:val="16"/>
                <w:szCs w:val="16"/>
                <w:lang w:val="en-AU"/>
              </w:rPr>
            </w:pPr>
            <w:r>
              <w:rPr>
                <w:snapToGrid w:val="0"/>
                <w:sz w:val="16"/>
                <w:szCs w:val="16"/>
                <w:lang w:val="en-AU"/>
              </w:rPr>
              <w:t>CT#53</w:t>
            </w:r>
          </w:p>
        </w:tc>
        <w:tc>
          <w:tcPr>
            <w:tcW w:w="901" w:type="dxa"/>
            <w:shd w:val="solid" w:color="FFFFFF" w:fill="auto"/>
          </w:tcPr>
          <w:p w14:paraId="130681D4" w14:textId="77777777" w:rsidR="00B052FF" w:rsidRPr="00B052FF" w:rsidRDefault="00B052FF" w:rsidP="00990ACB">
            <w:pPr>
              <w:pStyle w:val="TAL"/>
              <w:rPr>
                <w:snapToGrid w:val="0"/>
                <w:sz w:val="16"/>
                <w:szCs w:val="16"/>
                <w:lang w:val="en-AU"/>
              </w:rPr>
            </w:pPr>
            <w:r w:rsidRPr="00B052FF">
              <w:rPr>
                <w:snapToGrid w:val="0"/>
                <w:sz w:val="16"/>
                <w:szCs w:val="16"/>
                <w:lang w:val="en-AU"/>
              </w:rPr>
              <w:t>CP-110693</w:t>
            </w:r>
          </w:p>
        </w:tc>
        <w:tc>
          <w:tcPr>
            <w:tcW w:w="525" w:type="dxa"/>
            <w:shd w:val="solid" w:color="FFFFFF" w:fill="auto"/>
          </w:tcPr>
          <w:p w14:paraId="7BAF5E08" w14:textId="77777777" w:rsidR="00B052FF" w:rsidRDefault="00B052FF" w:rsidP="00990ACB">
            <w:pPr>
              <w:pStyle w:val="TAL"/>
              <w:rPr>
                <w:snapToGrid w:val="0"/>
                <w:sz w:val="16"/>
                <w:szCs w:val="16"/>
                <w:lang w:val="en-AU"/>
              </w:rPr>
            </w:pPr>
            <w:r>
              <w:rPr>
                <w:snapToGrid w:val="0"/>
                <w:sz w:val="16"/>
                <w:szCs w:val="16"/>
                <w:lang w:val="en-AU"/>
              </w:rPr>
              <w:t>0012</w:t>
            </w:r>
          </w:p>
        </w:tc>
        <w:tc>
          <w:tcPr>
            <w:tcW w:w="503" w:type="dxa"/>
            <w:shd w:val="solid" w:color="FFFFFF" w:fill="auto"/>
          </w:tcPr>
          <w:p w14:paraId="11B745B5" w14:textId="77777777" w:rsidR="00B052FF" w:rsidRDefault="00B052FF" w:rsidP="00990ACB">
            <w:pPr>
              <w:pStyle w:val="TAL"/>
              <w:rPr>
                <w:snapToGrid w:val="0"/>
                <w:sz w:val="16"/>
                <w:szCs w:val="16"/>
                <w:lang w:val="en-AU"/>
              </w:rPr>
            </w:pPr>
            <w:r>
              <w:rPr>
                <w:snapToGrid w:val="0"/>
                <w:sz w:val="16"/>
                <w:szCs w:val="16"/>
                <w:lang w:val="en-AU"/>
              </w:rPr>
              <w:t>4</w:t>
            </w:r>
          </w:p>
        </w:tc>
        <w:tc>
          <w:tcPr>
            <w:tcW w:w="4867" w:type="dxa"/>
            <w:shd w:val="solid" w:color="FFFFFF" w:fill="auto"/>
          </w:tcPr>
          <w:p w14:paraId="3EF9DA57" w14:textId="77777777" w:rsidR="00B052FF" w:rsidRPr="00B052FF" w:rsidRDefault="00B052FF" w:rsidP="00990ACB">
            <w:pPr>
              <w:pStyle w:val="TAL"/>
              <w:rPr>
                <w:snapToGrid w:val="0"/>
                <w:sz w:val="16"/>
                <w:szCs w:val="16"/>
              </w:rPr>
            </w:pPr>
            <w:r w:rsidRPr="00B052FF">
              <w:rPr>
                <w:snapToGrid w:val="0"/>
                <w:sz w:val="16"/>
                <w:szCs w:val="16"/>
              </w:rPr>
              <w:t>Referred-By header setting by the call transfer AS</w:t>
            </w:r>
          </w:p>
        </w:tc>
        <w:tc>
          <w:tcPr>
            <w:tcW w:w="567" w:type="dxa"/>
            <w:shd w:val="solid" w:color="FFFFFF" w:fill="auto"/>
          </w:tcPr>
          <w:p w14:paraId="123A0E2E" w14:textId="77777777" w:rsidR="00B052FF" w:rsidRDefault="00B052FF" w:rsidP="00990ACB">
            <w:pPr>
              <w:pStyle w:val="TAL"/>
              <w:rPr>
                <w:snapToGrid w:val="0"/>
                <w:sz w:val="16"/>
                <w:szCs w:val="16"/>
                <w:lang w:val="en-AU"/>
              </w:rPr>
            </w:pPr>
            <w:r>
              <w:rPr>
                <w:snapToGrid w:val="0"/>
                <w:sz w:val="16"/>
                <w:szCs w:val="16"/>
                <w:lang w:val="en-AU"/>
              </w:rPr>
              <w:t>10.0.0</w:t>
            </w:r>
          </w:p>
        </w:tc>
        <w:tc>
          <w:tcPr>
            <w:tcW w:w="567" w:type="dxa"/>
            <w:shd w:val="solid" w:color="FFFFFF" w:fill="auto"/>
          </w:tcPr>
          <w:p w14:paraId="583EB4A1" w14:textId="77777777" w:rsidR="00B052FF" w:rsidRDefault="00B052FF" w:rsidP="00990ACB">
            <w:pPr>
              <w:pStyle w:val="TAL"/>
              <w:rPr>
                <w:snapToGrid w:val="0"/>
                <w:sz w:val="16"/>
                <w:szCs w:val="16"/>
                <w:lang w:val="en-AU"/>
              </w:rPr>
            </w:pPr>
            <w:r>
              <w:rPr>
                <w:snapToGrid w:val="0"/>
                <w:sz w:val="16"/>
                <w:szCs w:val="16"/>
                <w:lang w:val="en-AU"/>
              </w:rPr>
              <w:t>11.0.0</w:t>
            </w:r>
          </w:p>
        </w:tc>
      </w:tr>
      <w:tr w:rsidR="00B052FF" w:rsidRPr="00990ACB" w14:paraId="5B398D5C" w14:textId="77777777" w:rsidTr="00781C5A">
        <w:tc>
          <w:tcPr>
            <w:tcW w:w="800" w:type="dxa"/>
            <w:shd w:val="solid" w:color="FFFFFF" w:fill="auto"/>
          </w:tcPr>
          <w:p w14:paraId="571C5328" w14:textId="77777777" w:rsidR="00B052FF" w:rsidRDefault="00B052FF" w:rsidP="00990ACB">
            <w:pPr>
              <w:pStyle w:val="TAL"/>
              <w:rPr>
                <w:snapToGrid w:val="0"/>
                <w:sz w:val="16"/>
                <w:szCs w:val="16"/>
                <w:lang w:val="en-AU"/>
              </w:rPr>
            </w:pPr>
            <w:r>
              <w:rPr>
                <w:snapToGrid w:val="0"/>
                <w:sz w:val="16"/>
                <w:szCs w:val="16"/>
                <w:lang w:val="en-AU"/>
              </w:rPr>
              <w:t>2011-09</w:t>
            </w:r>
          </w:p>
        </w:tc>
        <w:tc>
          <w:tcPr>
            <w:tcW w:w="800" w:type="dxa"/>
            <w:shd w:val="solid" w:color="FFFFFF" w:fill="auto"/>
          </w:tcPr>
          <w:p w14:paraId="74AF140C" w14:textId="77777777" w:rsidR="00B052FF" w:rsidRDefault="00B052FF" w:rsidP="00990ACB">
            <w:pPr>
              <w:pStyle w:val="TAL"/>
              <w:rPr>
                <w:snapToGrid w:val="0"/>
                <w:sz w:val="16"/>
                <w:szCs w:val="16"/>
                <w:lang w:val="en-AU"/>
              </w:rPr>
            </w:pPr>
            <w:r>
              <w:rPr>
                <w:snapToGrid w:val="0"/>
                <w:sz w:val="16"/>
                <w:szCs w:val="16"/>
                <w:lang w:val="en-AU"/>
              </w:rPr>
              <w:t>CT#53</w:t>
            </w:r>
          </w:p>
        </w:tc>
        <w:tc>
          <w:tcPr>
            <w:tcW w:w="901" w:type="dxa"/>
            <w:shd w:val="solid" w:color="FFFFFF" w:fill="auto"/>
          </w:tcPr>
          <w:p w14:paraId="7BA10D7C" w14:textId="77777777" w:rsidR="00B052FF" w:rsidRPr="00B052FF" w:rsidRDefault="00B052FF" w:rsidP="00990ACB">
            <w:pPr>
              <w:pStyle w:val="TAL"/>
              <w:rPr>
                <w:snapToGrid w:val="0"/>
                <w:sz w:val="16"/>
                <w:szCs w:val="16"/>
                <w:lang w:val="en-AU"/>
              </w:rPr>
            </w:pPr>
            <w:r w:rsidRPr="00B052FF">
              <w:rPr>
                <w:snapToGrid w:val="0"/>
                <w:sz w:val="16"/>
                <w:szCs w:val="16"/>
                <w:lang w:val="en-AU"/>
              </w:rPr>
              <w:t>CP-110693</w:t>
            </w:r>
          </w:p>
        </w:tc>
        <w:tc>
          <w:tcPr>
            <w:tcW w:w="525" w:type="dxa"/>
            <w:shd w:val="solid" w:color="FFFFFF" w:fill="auto"/>
          </w:tcPr>
          <w:p w14:paraId="6C8F5B6F" w14:textId="77777777" w:rsidR="00B052FF" w:rsidRDefault="00B052FF" w:rsidP="00990ACB">
            <w:pPr>
              <w:pStyle w:val="TAL"/>
              <w:rPr>
                <w:snapToGrid w:val="0"/>
                <w:sz w:val="16"/>
                <w:szCs w:val="16"/>
                <w:lang w:val="en-AU"/>
              </w:rPr>
            </w:pPr>
            <w:r>
              <w:rPr>
                <w:snapToGrid w:val="0"/>
                <w:sz w:val="16"/>
                <w:szCs w:val="16"/>
                <w:lang w:val="en-AU"/>
              </w:rPr>
              <w:t>0013</w:t>
            </w:r>
          </w:p>
        </w:tc>
        <w:tc>
          <w:tcPr>
            <w:tcW w:w="503" w:type="dxa"/>
            <w:shd w:val="solid" w:color="FFFFFF" w:fill="auto"/>
          </w:tcPr>
          <w:p w14:paraId="52B3A83C" w14:textId="77777777" w:rsidR="00B052FF" w:rsidRDefault="00B052FF" w:rsidP="00990ACB">
            <w:pPr>
              <w:pStyle w:val="TAL"/>
              <w:rPr>
                <w:snapToGrid w:val="0"/>
                <w:sz w:val="16"/>
                <w:szCs w:val="16"/>
                <w:lang w:val="en-AU"/>
              </w:rPr>
            </w:pPr>
          </w:p>
        </w:tc>
        <w:tc>
          <w:tcPr>
            <w:tcW w:w="4867" w:type="dxa"/>
            <w:shd w:val="solid" w:color="FFFFFF" w:fill="auto"/>
          </w:tcPr>
          <w:p w14:paraId="5149E9D3" w14:textId="77777777" w:rsidR="00B052FF" w:rsidRPr="00B052FF" w:rsidRDefault="00B052FF" w:rsidP="00990ACB">
            <w:pPr>
              <w:pStyle w:val="TAL"/>
              <w:rPr>
                <w:snapToGrid w:val="0"/>
                <w:sz w:val="16"/>
                <w:szCs w:val="16"/>
              </w:rPr>
            </w:pPr>
            <w:r w:rsidRPr="00B052FF">
              <w:rPr>
                <w:snapToGrid w:val="0"/>
                <w:sz w:val="16"/>
                <w:szCs w:val="16"/>
              </w:rPr>
              <w:t>Removing 3pcc figure</w:t>
            </w:r>
          </w:p>
        </w:tc>
        <w:tc>
          <w:tcPr>
            <w:tcW w:w="567" w:type="dxa"/>
            <w:shd w:val="solid" w:color="FFFFFF" w:fill="auto"/>
          </w:tcPr>
          <w:p w14:paraId="1B9C304D" w14:textId="77777777" w:rsidR="00B052FF" w:rsidRDefault="00B052FF" w:rsidP="00990ACB">
            <w:pPr>
              <w:pStyle w:val="TAL"/>
              <w:rPr>
                <w:snapToGrid w:val="0"/>
                <w:sz w:val="16"/>
                <w:szCs w:val="16"/>
                <w:lang w:val="en-AU"/>
              </w:rPr>
            </w:pPr>
            <w:r>
              <w:rPr>
                <w:snapToGrid w:val="0"/>
                <w:sz w:val="16"/>
                <w:szCs w:val="16"/>
                <w:lang w:val="en-AU"/>
              </w:rPr>
              <w:t>10.0.0</w:t>
            </w:r>
          </w:p>
        </w:tc>
        <w:tc>
          <w:tcPr>
            <w:tcW w:w="567" w:type="dxa"/>
            <w:shd w:val="solid" w:color="FFFFFF" w:fill="auto"/>
          </w:tcPr>
          <w:p w14:paraId="51F5BBFC" w14:textId="77777777" w:rsidR="00B052FF" w:rsidRDefault="00B052FF" w:rsidP="00990ACB">
            <w:pPr>
              <w:pStyle w:val="TAL"/>
              <w:rPr>
                <w:snapToGrid w:val="0"/>
                <w:sz w:val="16"/>
                <w:szCs w:val="16"/>
                <w:lang w:val="en-AU"/>
              </w:rPr>
            </w:pPr>
            <w:r>
              <w:rPr>
                <w:snapToGrid w:val="0"/>
                <w:sz w:val="16"/>
                <w:szCs w:val="16"/>
                <w:lang w:val="en-AU"/>
              </w:rPr>
              <w:t>11.0.0</w:t>
            </w:r>
          </w:p>
        </w:tc>
      </w:tr>
      <w:tr w:rsidR="002D1948" w:rsidRPr="00990ACB" w14:paraId="143D0B33" w14:textId="77777777" w:rsidTr="00781C5A">
        <w:tc>
          <w:tcPr>
            <w:tcW w:w="800" w:type="dxa"/>
            <w:shd w:val="solid" w:color="FFFFFF" w:fill="auto"/>
          </w:tcPr>
          <w:p w14:paraId="49F0E1F5" w14:textId="77777777" w:rsidR="002D1948" w:rsidRDefault="002D1948" w:rsidP="00990ACB">
            <w:pPr>
              <w:pStyle w:val="TAL"/>
              <w:rPr>
                <w:snapToGrid w:val="0"/>
                <w:sz w:val="16"/>
                <w:szCs w:val="16"/>
                <w:lang w:val="en-AU"/>
              </w:rPr>
            </w:pPr>
            <w:r>
              <w:rPr>
                <w:snapToGrid w:val="0"/>
                <w:sz w:val="16"/>
                <w:szCs w:val="16"/>
                <w:lang w:val="en-AU"/>
              </w:rPr>
              <w:t>2012-12</w:t>
            </w:r>
          </w:p>
        </w:tc>
        <w:tc>
          <w:tcPr>
            <w:tcW w:w="800" w:type="dxa"/>
            <w:shd w:val="solid" w:color="FFFFFF" w:fill="auto"/>
          </w:tcPr>
          <w:p w14:paraId="39193E2F" w14:textId="77777777" w:rsidR="002D1948" w:rsidRDefault="002D1948" w:rsidP="00990ACB">
            <w:pPr>
              <w:pStyle w:val="TAL"/>
              <w:rPr>
                <w:snapToGrid w:val="0"/>
                <w:sz w:val="16"/>
                <w:szCs w:val="16"/>
                <w:lang w:val="en-AU"/>
              </w:rPr>
            </w:pPr>
            <w:r>
              <w:rPr>
                <w:snapToGrid w:val="0"/>
                <w:sz w:val="16"/>
                <w:szCs w:val="16"/>
                <w:lang w:val="en-AU"/>
              </w:rPr>
              <w:t>CT#58</w:t>
            </w:r>
          </w:p>
        </w:tc>
        <w:tc>
          <w:tcPr>
            <w:tcW w:w="901" w:type="dxa"/>
            <w:shd w:val="solid" w:color="FFFFFF" w:fill="auto"/>
          </w:tcPr>
          <w:p w14:paraId="1873642C" w14:textId="77777777" w:rsidR="002D1948" w:rsidRPr="00D67330" w:rsidRDefault="00D67330" w:rsidP="00990ACB">
            <w:pPr>
              <w:pStyle w:val="TAL"/>
              <w:rPr>
                <w:snapToGrid w:val="0"/>
                <w:sz w:val="16"/>
                <w:szCs w:val="16"/>
                <w:lang w:val="en-AU"/>
              </w:rPr>
            </w:pPr>
            <w:r w:rsidRPr="00D67330">
              <w:rPr>
                <w:snapToGrid w:val="0"/>
                <w:sz w:val="16"/>
                <w:szCs w:val="16"/>
                <w:lang w:val="en-AU"/>
              </w:rPr>
              <w:t>CP-120778</w:t>
            </w:r>
          </w:p>
        </w:tc>
        <w:tc>
          <w:tcPr>
            <w:tcW w:w="525" w:type="dxa"/>
            <w:shd w:val="solid" w:color="FFFFFF" w:fill="auto"/>
          </w:tcPr>
          <w:p w14:paraId="1DD6B052" w14:textId="77777777" w:rsidR="002D1948" w:rsidRDefault="002D1948" w:rsidP="00990ACB">
            <w:pPr>
              <w:pStyle w:val="TAL"/>
              <w:rPr>
                <w:snapToGrid w:val="0"/>
                <w:sz w:val="16"/>
                <w:szCs w:val="16"/>
                <w:lang w:val="en-AU"/>
              </w:rPr>
            </w:pPr>
            <w:r>
              <w:rPr>
                <w:snapToGrid w:val="0"/>
                <w:sz w:val="16"/>
                <w:szCs w:val="16"/>
                <w:lang w:val="en-AU"/>
              </w:rPr>
              <w:t>0018</w:t>
            </w:r>
          </w:p>
        </w:tc>
        <w:tc>
          <w:tcPr>
            <w:tcW w:w="503" w:type="dxa"/>
            <w:shd w:val="solid" w:color="FFFFFF" w:fill="auto"/>
          </w:tcPr>
          <w:p w14:paraId="50370671" w14:textId="77777777" w:rsidR="002D1948" w:rsidRDefault="002D1948" w:rsidP="00990ACB">
            <w:pPr>
              <w:pStyle w:val="TAL"/>
              <w:rPr>
                <w:snapToGrid w:val="0"/>
                <w:sz w:val="16"/>
                <w:szCs w:val="16"/>
                <w:lang w:val="en-AU"/>
              </w:rPr>
            </w:pPr>
            <w:r>
              <w:rPr>
                <w:snapToGrid w:val="0"/>
                <w:sz w:val="16"/>
                <w:szCs w:val="16"/>
                <w:lang w:val="en-AU"/>
              </w:rPr>
              <w:t>3</w:t>
            </w:r>
          </w:p>
        </w:tc>
        <w:tc>
          <w:tcPr>
            <w:tcW w:w="4867" w:type="dxa"/>
            <w:shd w:val="solid" w:color="FFFFFF" w:fill="auto"/>
          </w:tcPr>
          <w:p w14:paraId="69FEEFEB" w14:textId="77777777" w:rsidR="002D1948" w:rsidRPr="002D1948" w:rsidRDefault="002D1948" w:rsidP="00990ACB">
            <w:pPr>
              <w:pStyle w:val="TAL"/>
              <w:rPr>
                <w:snapToGrid w:val="0"/>
                <w:sz w:val="16"/>
                <w:szCs w:val="16"/>
              </w:rPr>
            </w:pPr>
            <w:r w:rsidRPr="002D1948">
              <w:rPr>
                <w:snapToGrid w:val="0"/>
                <w:sz w:val="16"/>
                <w:szCs w:val="16"/>
              </w:rPr>
              <w:t>Emergency call ECT suppression</w:t>
            </w:r>
          </w:p>
        </w:tc>
        <w:tc>
          <w:tcPr>
            <w:tcW w:w="567" w:type="dxa"/>
            <w:shd w:val="solid" w:color="FFFFFF" w:fill="auto"/>
          </w:tcPr>
          <w:p w14:paraId="74470686" w14:textId="77777777" w:rsidR="002D1948" w:rsidRDefault="002D1948" w:rsidP="00990ACB">
            <w:pPr>
              <w:pStyle w:val="TAL"/>
              <w:rPr>
                <w:snapToGrid w:val="0"/>
                <w:sz w:val="16"/>
                <w:szCs w:val="16"/>
                <w:lang w:val="en-AU"/>
              </w:rPr>
            </w:pPr>
            <w:r>
              <w:rPr>
                <w:snapToGrid w:val="0"/>
                <w:sz w:val="16"/>
                <w:szCs w:val="16"/>
                <w:lang w:val="en-AU"/>
              </w:rPr>
              <w:t>11.0.0</w:t>
            </w:r>
          </w:p>
        </w:tc>
        <w:tc>
          <w:tcPr>
            <w:tcW w:w="567" w:type="dxa"/>
            <w:shd w:val="solid" w:color="FFFFFF" w:fill="auto"/>
          </w:tcPr>
          <w:p w14:paraId="63D2420E" w14:textId="77777777" w:rsidR="002D1948" w:rsidRDefault="002D1948" w:rsidP="00990ACB">
            <w:pPr>
              <w:pStyle w:val="TAL"/>
              <w:rPr>
                <w:snapToGrid w:val="0"/>
                <w:sz w:val="16"/>
                <w:szCs w:val="16"/>
                <w:lang w:val="en-AU"/>
              </w:rPr>
            </w:pPr>
            <w:r>
              <w:rPr>
                <w:snapToGrid w:val="0"/>
                <w:sz w:val="16"/>
                <w:szCs w:val="16"/>
                <w:lang w:val="en-AU"/>
              </w:rPr>
              <w:t>11.1.0</w:t>
            </w:r>
          </w:p>
        </w:tc>
      </w:tr>
      <w:tr w:rsidR="002D1948" w:rsidRPr="00990ACB" w14:paraId="0245940A" w14:textId="77777777" w:rsidTr="00781C5A">
        <w:tc>
          <w:tcPr>
            <w:tcW w:w="800" w:type="dxa"/>
            <w:shd w:val="solid" w:color="FFFFFF" w:fill="auto"/>
          </w:tcPr>
          <w:p w14:paraId="04E35D87" w14:textId="77777777" w:rsidR="002D1948" w:rsidRDefault="002D1948" w:rsidP="00990ACB">
            <w:pPr>
              <w:pStyle w:val="TAL"/>
              <w:rPr>
                <w:snapToGrid w:val="0"/>
                <w:sz w:val="16"/>
                <w:szCs w:val="16"/>
                <w:lang w:val="en-AU"/>
              </w:rPr>
            </w:pPr>
            <w:r>
              <w:rPr>
                <w:snapToGrid w:val="0"/>
                <w:sz w:val="16"/>
                <w:szCs w:val="16"/>
                <w:lang w:val="en-AU"/>
              </w:rPr>
              <w:t>2012-12</w:t>
            </w:r>
          </w:p>
        </w:tc>
        <w:tc>
          <w:tcPr>
            <w:tcW w:w="800" w:type="dxa"/>
            <w:shd w:val="solid" w:color="FFFFFF" w:fill="auto"/>
          </w:tcPr>
          <w:p w14:paraId="2187A7C9" w14:textId="77777777" w:rsidR="002D1948" w:rsidRDefault="002D1948" w:rsidP="00990ACB">
            <w:pPr>
              <w:pStyle w:val="TAL"/>
              <w:rPr>
                <w:snapToGrid w:val="0"/>
                <w:sz w:val="16"/>
                <w:szCs w:val="16"/>
                <w:lang w:val="en-AU"/>
              </w:rPr>
            </w:pPr>
            <w:r>
              <w:rPr>
                <w:snapToGrid w:val="0"/>
                <w:sz w:val="16"/>
                <w:szCs w:val="16"/>
                <w:lang w:val="en-AU"/>
              </w:rPr>
              <w:t>CT#58</w:t>
            </w:r>
          </w:p>
        </w:tc>
        <w:tc>
          <w:tcPr>
            <w:tcW w:w="901" w:type="dxa"/>
            <w:shd w:val="solid" w:color="FFFFFF" w:fill="auto"/>
          </w:tcPr>
          <w:p w14:paraId="6C3C9625" w14:textId="77777777" w:rsidR="002D1948" w:rsidRPr="00D67330" w:rsidRDefault="00D67330" w:rsidP="00990ACB">
            <w:pPr>
              <w:pStyle w:val="TAL"/>
              <w:rPr>
                <w:snapToGrid w:val="0"/>
                <w:sz w:val="16"/>
                <w:szCs w:val="16"/>
                <w:lang w:val="en-AU"/>
              </w:rPr>
            </w:pPr>
            <w:r w:rsidRPr="00D67330">
              <w:rPr>
                <w:snapToGrid w:val="0"/>
                <w:sz w:val="16"/>
                <w:szCs w:val="16"/>
                <w:lang w:val="en-AU"/>
              </w:rPr>
              <w:t>CP-120816</w:t>
            </w:r>
          </w:p>
        </w:tc>
        <w:tc>
          <w:tcPr>
            <w:tcW w:w="525" w:type="dxa"/>
            <w:shd w:val="solid" w:color="FFFFFF" w:fill="auto"/>
          </w:tcPr>
          <w:p w14:paraId="6B58F842" w14:textId="77777777" w:rsidR="002D1948" w:rsidRDefault="002D1948" w:rsidP="00990ACB">
            <w:pPr>
              <w:pStyle w:val="TAL"/>
              <w:rPr>
                <w:snapToGrid w:val="0"/>
                <w:sz w:val="16"/>
                <w:szCs w:val="16"/>
                <w:lang w:val="en-AU"/>
              </w:rPr>
            </w:pPr>
            <w:r>
              <w:rPr>
                <w:snapToGrid w:val="0"/>
                <w:sz w:val="16"/>
                <w:szCs w:val="16"/>
                <w:lang w:val="en-AU"/>
              </w:rPr>
              <w:t>0019</w:t>
            </w:r>
          </w:p>
        </w:tc>
        <w:tc>
          <w:tcPr>
            <w:tcW w:w="503" w:type="dxa"/>
            <w:shd w:val="solid" w:color="FFFFFF" w:fill="auto"/>
          </w:tcPr>
          <w:p w14:paraId="4F38EEB1" w14:textId="77777777" w:rsidR="002D1948" w:rsidRDefault="002D1948"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5629D9BC" w14:textId="77777777" w:rsidR="002D1948" w:rsidRPr="002D1948" w:rsidRDefault="002D1948" w:rsidP="00990ACB">
            <w:pPr>
              <w:pStyle w:val="TAL"/>
              <w:rPr>
                <w:snapToGrid w:val="0"/>
                <w:sz w:val="16"/>
                <w:szCs w:val="16"/>
              </w:rPr>
            </w:pPr>
            <w:r w:rsidRPr="002D1948">
              <w:rPr>
                <w:snapToGrid w:val="0"/>
                <w:sz w:val="16"/>
                <w:szCs w:val="16"/>
              </w:rPr>
              <w:t>Reference to ODB specification for ECT</w:t>
            </w:r>
          </w:p>
        </w:tc>
        <w:tc>
          <w:tcPr>
            <w:tcW w:w="567" w:type="dxa"/>
            <w:shd w:val="solid" w:color="FFFFFF" w:fill="auto"/>
          </w:tcPr>
          <w:p w14:paraId="1E92EE8B" w14:textId="77777777" w:rsidR="002D1948" w:rsidRDefault="002D1948" w:rsidP="00990ACB">
            <w:pPr>
              <w:pStyle w:val="TAL"/>
              <w:rPr>
                <w:snapToGrid w:val="0"/>
                <w:sz w:val="16"/>
                <w:szCs w:val="16"/>
                <w:lang w:val="en-AU"/>
              </w:rPr>
            </w:pPr>
            <w:r>
              <w:rPr>
                <w:snapToGrid w:val="0"/>
                <w:sz w:val="16"/>
                <w:szCs w:val="16"/>
                <w:lang w:val="en-AU"/>
              </w:rPr>
              <w:t>11.0.0</w:t>
            </w:r>
          </w:p>
        </w:tc>
        <w:tc>
          <w:tcPr>
            <w:tcW w:w="567" w:type="dxa"/>
            <w:shd w:val="solid" w:color="FFFFFF" w:fill="auto"/>
          </w:tcPr>
          <w:p w14:paraId="05D61DE5" w14:textId="77777777" w:rsidR="002D1948" w:rsidRDefault="002D1948" w:rsidP="00990ACB">
            <w:pPr>
              <w:pStyle w:val="TAL"/>
              <w:rPr>
                <w:snapToGrid w:val="0"/>
                <w:sz w:val="16"/>
                <w:szCs w:val="16"/>
                <w:lang w:val="en-AU"/>
              </w:rPr>
            </w:pPr>
            <w:r>
              <w:rPr>
                <w:snapToGrid w:val="0"/>
                <w:sz w:val="16"/>
                <w:szCs w:val="16"/>
                <w:lang w:val="en-AU"/>
              </w:rPr>
              <w:t>11.1.0</w:t>
            </w:r>
          </w:p>
        </w:tc>
      </w:tr>
      <w:tr w:rsidR="009D2406" w:rsidRPr="00990ACB" w14:paraId="01A85D01" w14:textId="77777777" w:rsidTr="00781C5A">
        <w:tc>
          <w:tcPr>
            <w:tcW w:w="800" w:type="dxa"/>
            <w:shd w:val="solid" w:color="FFFFFF" w:fill="auto"/>
          </w:tcPr>
          <w:p w14:paraId="424CFFCD" w14:textId="77777777" w:rsidR="009D2406" w:rsidRDefault="009D2406" w:rsidP="00990ACB">
            <w:pPr>
              <w:pStyle w:val="TAL"/>
              <w:rPr>
                <w:snapToGrid w:val="0"/>
                <w:sz w:val="16"/>
                <w:szCs w:val="16"/>
                <w:lang w:val="en-AU"/>
              </w:rPr>
            </w:pPr>
            <w:r>
              <w:rPr>
                <w:snapToGrid w:val="0"/>
                <w:sz w:val="16"/>
                <w:szCs w:val="16"/>
                <w:lang w:val="en-AU"/>
              </w:rPr>
              <w:t>2013-03</w:t>
            </w:r>
          </w:p>
        </w:tc>
        <w:tc>
          <w:tcPr>
            <w:tcW w:w="800" w:type="dxa"/>
            <w:shd w:val="solid" w:color="FFFFFF" w:fill="auto"/>
          </w:tcPr>
          <w:p w14:paraId="1EFE2FD9" w14:textId="77777777" w:rsidR="009D2406" w:rsidRDefault="009D2406" w:rsidP="00990ACB">
            <w:pPr>
              <w:pStyle w:val="TAL"/>
              <w:rPr>
                <w:snapToGrid w:val="0"/>
                <w:sz w:val="16"/>
                <w:szCs w:val="16"/>
                <w:lang w:val="en-AU"/>
              </w:rPr>
            </w:pPr>
            <w:r>
              <w:rPr>
                <w:snapToGrid w:val="0"/>
                <w:sz w:val="16"/>
                <w:szCs w:val="16"/>
                <w:lang w:val="en-AU"/>
              </w:rPr>
              <w:t>CT#59</w:t>
            </w:r>
          </w:p>
        </w:tc>
        <w:tc>
          <w:tcPr>
            <w:tcW w:w="901" w:type="dxa"/>
            <w:shd w:val="solid" w:color="FFFFFF" w:fill="auto"/>
          </w:tcPr>
          <w:p w14:paraId="187E502E" w14:textId="77777777" w:rsidR="009D2406" w:rsidRPr="009A0229" w:rsidRDefault="009A0229" w:rsidP="00990ACB">
            <w:pPr>
              <w:pStyle w:val="TAL"/>
              <w:rPr>
                <w:snapToGrid w:val="0"/>
                <w:sz w:val="16"/>
                <w:szCs w:val="16"/>
                <w:lang w:val="en-AU"/>
              </w:rPr>
            </w:pPr>
            <w:r w:rsidRPr="009A0229">
              <w:rPr>
                <w:snapToGrid w:val="0"/>
                <w:sz w:val="16"/>
                <w:szCs w:val="16"/>
                <w:lang w:val="en-AU"/>
              </w:rPr>
              <w:t>CP-130100</w:t>
            </w:r>
          </w:p>
        </w:tc>
        <w:tc>
          <w:tcPr>
            <w:tcW w:w="525" w:type="dxa"/>
            <w:shd w:val="solid" w:color="FFFFFF" w:fill="auto"/>
          </w:tcPr>
          <w:p w14:paraId="40D6BEF7" w14:textId="77777777" w:rsidR="009D2406" w:rsidRDefault="009D2406" w:rsidP="00990ACB">
            <w:pPr>
              <w:pStyle w:val="TAL"/>
              <w:rPr>
                <w:snapToGrid w:val="0"/>
                <w:sz w:val="16"/>
                <w:szCs w:val="16"/>
                <w:lang w:val="en-AU"/>
              </w:rPr>
            </w:pPr>
            <w:r>
              <w:rPr>
                <w:snapToGrid w:val="0"/>
                <w:sz w:val="16"/>
                <w:szCs w:val="16"/>
                <w:lang w:val="en-AU"/>
              </w:rPr>
              <w:t>0021</w:t>
            </w:r>
          </w:p>
        </w:tc>
        <w:tc>
          <w:tcPr>
            <w:tcW w:w="503" w:type="dxa"/>
            <w:shd w:val="solid" w:color="FFFFFF" w:fill="auto"/>
          </w:tcPr>
          <w:p w14:paraId="0968E3CC" w14:textId="77777777" w:rsidR="009D2406" w:rsidRDefault="009D2406"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17F7C953" w14:textId="77777777" w:rsidR="009D2406" w:rsidRPr="009D2406" w:rsidRDefault="009D2406" w:rsidP="00990ACB">
            <w:pPr>
              <w:pStyle w:val="TAL"/>
              <w:rPr>
                <w:snapToGrid w:val="0"/>
                <w:sz w:val="16"/>
                <w:szCs w:val="16"/>
              </w:rPr>
            </w:pPr>
            <w:r w:rsidRPr="009D2406">
              <w:rPr>
                <w:snapToGrid w:val="0"/>
                <w:sz w:val="16"/>
                <w:szCs w:val="16"/>
              </w:rPr>
              <w:t>Announcement for 3PCC ECT</w:t>
            </w:r>
          </w:p>
        </w:tc>
        <w:tc>
          <w:tcPr>
            <w:tcW w:w="567" w:type="dxa"/>
            <w:shd w:val="solid" w:color="FFFFFF" w:fill="auto"/>
          </w:tcPr>
          <w:p w14:paraId="17F3422E" w14:textId="77777777" w:rsidR="009D2406" w:rsidRDefault="009D2406" w:rsidP="00990ACB">
            <w:pPr>
              <w:pStyle w:val="TAL"/>
              <w:rPr>
                <w:snapToGrid w:val="0"/>
                <w:sz w:val="16"/>
                <w:szCs w:val="16"/>
                <w:lang w:val="en-AU"/>
              </w:rPr>
            </w:pPr>
            <w:r>
              <w:rPr>
                <w:snapToGrid w:val="0"/>
                <w:sz w:val="16"/>
                <w:szCs w:val="16"/>
                <w:lang w:val="en-AU"/>
              </w:rPr>
              <w:t>11.1.0</w:t>
            </w:r>
          </w:p>
        </w:tc>
        <w:tc>
          <w:tcPr>
            <w:tcW w:w="567" w:type="dxa"/>
            <w:shd w:val="solid" w:color="FFFFFF" w:fill="auto"/>
          </w:tcPr>
          <w:p w14:paraId="6A3EAE0F" w14:textId="77777777" w:rsidR="009D2406" w:rsidRDefault="009D2406" w:rsidP="00990ACB">
            <w:pPr>
              <w:pStyle w:val="TAL"/>
              <w:rPr>
                <w:snapToGrid w:val="0"/>
                <w:sz w:val="16"/>
                <w:szCs w:val="16"/>
                <w:lang w:val="en-AU"/>
              </w:rPr>
            </w:pPr>
            <w:r>
              <w:rPr>
                <w:snapToGrid w:val="0"/>
                <w:sz w:val="16"/>
                <w:szCs w:val="16"/>
                <w:lang w:val="en-AU"/>
              </w:rPr>
              <w:t>11.2.0</w:t>
            </w:r>
          </w:p>
        </w:tc>
      </w:tr>
      <w:tr w:rsidR="00D968BD" w:rsidRPr="00990ACB" w14:paraId="5C9ED02C" w14:textId="77777777" w:rsidTr="00781C5A">
        <w:tc>
          <w:tcPr>
            <w:tcW w:w="800" w:type="dxa"/>
            <w:shd w:val="solid" w:color="FFFFFF" w:fill="auto"/>
          </w:tcPr>
          <w:p w14:paraId="3304A3E4" w14:textId="77777777" w:rsidR="00D968BD" w:rsidRDefault="00D968BD" w:rsidP="00990ACB">
            <w:pPr>
              <w:pStyle w:val="TAL"/>
              <w:rPr>
                <w:snapToGrid w:val="0"/>
                <w:sz w:val="16"/>
                <w:szCs w:val="16"/>
                <w:lang w:val="en-AU"/>
              </w:rPr>
            </w:pPr>
            <w:r>
              <w:rPr>
                <w:snapToGrid w:val="0"/>
                <w:sz w:val="16"/>
                <w:szCs w:val="16"/>
                <w:lang w:val="en-AU"/>
              </w:rPr>
              <w:t>2013-06</w:t>
            </w:r>
          </w:p>
        </w:tc>
        <w:tc>
          <w:tcPr>
            <w:tcW w:w="800" w:type="dxa"/>
            <w:shd w:val="solid" w:color="FFFFFF" w:fill="auto"/>
          </w:tcPr>
          <w:p w14:paraId="541021F8" w14:textId="77777777" w:rsidR="00D968BD" w:rsidRDefault="00D968BD" w:rsidP="00990ACB">
            <w:pPr>
              <w:pStyle w:val="TAL"/>
              <w:rPr>
                <w:snapToGrid w:val="0"/>
                <w:sz w:val="16"/>
                <w:szCs w:val="16"/>
                <w:lang w:val="en-AU"/>
              </w:rPr>
            </w:pPr>
            <w:r>
              <w:rPr>
                <w:snapToGrid w:val="0"/>
                <w:sz w:val="16"/>
                <w:szCs w:val="16"/>
                <w:lang w:val="en-AU"/>
              </w:rPr>
              <w:t>CT#60</w:t>
            </w:r>
          </w:p>
        </w:tc>
        <w:tc>
          <w:tcPr>
            <w:tcW w:w="901" w:type="dxa"/>
            <w:shd w:val="solid" w:color="FFFFFF" w:fill="auto"/>
          </w:tcPr>
          <w:p w14:paraId="09F3F8A8" w14:textId="77777777" w:rsidR="00D968BD" w:rsidRPr="00D968BD" w:rsidRDefault="00D968BD" w:rsidP="00990ACB">
            <w:pPr>
              <w:pStyle w:val="TAL"/>
              <w:rPr>
                <w:snapToGrid w:val="0"/>
                <w:sz w:val="16"/>
                <w:szCs w:val="16"/>
                <w:lang w:val="en-AU"/>
              </w:rPr>
            </w:pPr>
            <w:r w:rsidRPr="00D968BD">
              <w:rPr>
                <w:snapToGrid w:val="0"/>
                <w:sz w:val="16"/>
                <w:szCs w:val="16"/>
                <w:lang w:val="en-AU"/>
              </w:rPr>
              <w:t>CP-130</w:t>
            </w:r>
            <w:r w:rsidR="0048793F">
              <w:rPr>
                <w:snapToGrid w:val="0"/>
                <w:sz w:val="16"/>
                <w:szCs w:val="16"/>
                <w:lang w:val="en-AU"/>
              </w:rPr>
              <w:t>416</w:t>
            </w:r>
          </w:p>
        </w:tc>
        <w:tc>
          <w:tcPr>
            <w:tcW w:w="525" w:type="dxa"/>
            <w:shd w:val="solid" w:color="FFFFFF" w:fill="auto"/>
          </w:tcPr>
          <w:p w14:paraId="6F9700D2" w14:textId="77777777" w:rsidR="00D968BD" w:rsidRDefault="00D968BD" w:rsidP="00990ACB">
            <w:pPr>
              <w:pStyle w:val="TAL"/>
              <w:rPr>
                <w:snapToGrid w:val="0"/>
                <w:sz w:val="16"/>
                <w:szCs w:val="16"/>
                <w:lang w:val="en-AU"/>
              </w:rPr>
            </w:pPr>
            <w:r>
              <w:rPr>
                <w:snapToGrid w:val="0"/>
                <w:sz w:val="16"/>
                <w:szCs w:val="16"/>
                <w:lang w:val="en-AU"/>
              </w:rPr>
              <w:t>0014</w:t>
            </w:r>
          </w:p>
        </w:tc>
        <w:tc>
          <w:tcPr>
            <w:tcW w:w="503" w:type="dxa"/>
            <w:shd w:val="solid" w:color="FFFFFF" w:fill="auto"/>
          </w:tcPr>
          <w:p w14:paraId="0F07768C" w14:textId="77777777" w:rsidR="00D968BD" w:rsidRDefault="0048793F" w:rsidP="00990ACB">
            <w:pPr>
              <w:pStyle w:val="TAL"/>
              <w:rPr>
                <w:snapToGrid w:val="0"/>
                <w:sz w:val="16"/>
                <w:szCs w:val="16"/>
                <w:lang w:val="en-AU"/>
              </w:rPr>
            </w:pPr>
            <w:r>
              <w:rPr>
                <w:snapToGrid w:val="0"/>
                <w:sz w:val="16"/>
                <w:szCs w:val="16"/>
                <w:lang w:val="en-AU"/>
              </w:rPr>
              <w:t>9</w:t>
            </w:r>
          </w:p>
        </w:tc>
        <w:tc>
          <w:tcPr>
            <w:tcW w:w="4867" w:type="dxa"/>
            <w:shd w:val="solid" w:color="FFFFFF" w:fill="auto"/>
          </w:tcPr>
          <w:p w14:paraId="2C5B8EE2" w14:textId="77777777" w:rsidR="00D968BD" w:rsidRPr="00D968BD" w:rsidRDefault="00D968BD" w:rsidP="00990ACB">
            <w:pPr>
              <w:pStyle w:val="TAL"/>
              <w:rPr>
                <w:snapToGrid w:val="0"/>
                <w:sz w:val="16"/>
                <w:szCs w:val="16"/>
              </w:rPr>
            </w:pPr>
            <w:r w:rsidRPr="00D968BD">
              <w:rPr>
                <w:snapToGrid w:val="0"/>
                <w:sz w:val="16"/>
                <w:szCs w:val="16"/>
              </w:rPr>
              <w:t>Prevent ECT for PSAP callback</w:t>
            </w:r>
          </w:p>
        </w:tc>
        <w:tc>
          <w:tcPr>
            <w:tcW w:w="567" w:type="dxa"/>
            <w:shd w:val="solid" w:color="FFFFFF" w:fill="auto"/>
          </w:tcPr>
          <w:p w14:paraId="4F854C84" w14:textId="77777777" w:rsidR="00D968BD" w:rsidRDefault="00D968BD" w:rsidP="00990ACB">
            <w:pPr>
              <w:pStyle w:val="TAL"/>
              <w:rPr>
                <w:snapToGrid w:val="0"/>
                <w:sz w:val="16"/>
                <w:szCs w:val="16"/>
                <w:lang w:val="en-AU"/>
              </w:rPr>
            </w:pPr>
            <w:r>
              <w:rPr>
                <w:snapToGrid w:val="0"/>
                <w:sz w:val="16"/>
                <w:szCs w:val="16"/>
                <w:lang w:val="en-AU"/>
              </w:rPr>
              <w:t>11.2.0</w:t>
            </w:r>
          </w:p>
        </w:tc>
        <w:tc>
          <w:tcPr>
            <w:tcW w:w="567" w:type="dxa"/>
            <w:shd w:val="solid" w:color="FFFFFF" w:fill="auto"/>
          </w:tcPr>
          <w:p w14:paraId="47D54AAE" w14:textId="77777777" w:rsidR="00D968BD" w:rsidRDefault="00D968BD" w:rsidP="00990ACB">
            <w:pPr>
              <w:pStyle w:val="TAL"/>
              <w:rPr>
                <w:snapToGrid w:val="0"/>
                <w:sz w:val="16"/>
                <w:szCs w:val="16"/>
                <w:lang w:val="en-AU"/>
              </w:rPr>
            </w:pPr>
            <w:r>
              <w:rPr>
                <w:snapToGrid w:val="0"/>
                <w:sz w:val="16"/>
                <w:szCs w:val="16"/>
                <w:lang w:val="en-AU"/>
              </w:rPr>
              <w:t>12.0.0</w:t>
            </w:r>
          </w:p>
        </w:tc>
      </w:tr>
      <w:tr w:rsidR="00760735" w:rsidRPr="00990ACB" w14:paraId="2CA1DC82" w14:textId="77777777" w:rsidTr="00781C5A">
        <w:tc>
          <w:tcPr>
            <w:tcW w:w="800" w:type="dxa"/>
            <w:shd w:val="solid" w:color="FFFFFF" w:fill="auto"/>
          </w:tcPr>
          <w:p w14:paraId="53A51574" w14:textId="77777777" w:rsidR="00760735" w:rsidRDefault="00760735" w:rsidP="00990ACB">
            <w:pPr>
              <w:pStyle w:val="TAL"/>
              <w:rPr>
                <w:snapToGrid w:val="0"/>
                <w:sz w:val="16"/>
                <w:szCs w:val="16"/>
                <w:lang w:val="en-AU"/>
              </w:rPr>
            </w:pPr>
            <w:r>
              <w:rPr>
                <w:snapToGrid w:val="0"/>
                <w:sz w:val="16"/>
                <w:szCs w:val="16"/>
                <w:lang w:val="en-AU"/>
              </w:rPr>
              <w:t>2013-09</w:t>
            </w:r>
          </w:p>
        </w:tc>
        <w:tc>
          <w:tcPr>
            <w:tcW w:w="800" w:type="dxa"/>
            <w:shd w:val="solid" w:color="FFFFFF" w:fill="auto"/>
          </w:tcPr>
          <w:p w14:paraId="7F34EB70" w14:textId="77777777" w:rsidR="00760735" w:rsidRDefault="00760735" w:rsidP="00990ACB">
            <w:pPr>
              <w:pStyle w:val="TAL"/>
              <w:rPr>
                <w:snapToGrid w:val="0"/>
                <w:sz w:val="16"/>
                <w:szCs w:val="16"/>
                <w:lang w:val="en-AU"/>
              </w:rPr>
            </w:pPr>
            <w:r>
              <w:rPr>
                <w:snapToGrid w:val="0"/>
                <w:sz w:val="16"/>
                <w:szCs w:val="16"/>
                <w:lang w:val="en-AU"/>
              </w:rPr>
              <w:t>CT#61</w:t>
            </w:r>
          </w:p>
        </w:tc>
        <w:tc>
          <w:tcPr>
            <w:tcW w:w="901" w:type="dxa"/>
            <w:shd w:val="solid" w:color="FFFFFF" w:fill="auto"/>
          </w:tcPr>
          <w:p w14:paraId="2C3921E6" w14:textId="77777777" w:rsidR="00760735" w:rsidRPr="00760735" w:rsidRDefault="00760735" w:rsidP="00990ACB">
            <w:pPr>
              <w:pStyle w:val="TAL"/>
              <w:rPr>
                <w:snapToGrid w:val="0"/>
                <w:sz w:val="16"/>
                <w:szCs w:val="16"/>
                <w:lang w:val="en-AU"/>
              </w:rPr>
            </w:pPr>
            <w:r w:rsidRPr="00760735">
              <w:rPr>
                <w:snapToGrid w:val="0"/>
                <w:sz w:val="16"/>
                <w:szCs w:val="16"/>
                <w:lang w:val="en-AU"/>
              </w:rPr>
              <w:t>CP-130511</w:t>
            </w:r>
          </w:p>
        </w:tc>
        <w:tc>
          <w:tcPr>
            <w:tcW w:w="525" w:type="dxa"/>
            <w:shd w:val="solid" w:color="FFFFFF" w:fill="auto"/>
          </w:tcPr>
          <w:p w14:paraId="26D631EC" w14:textId="77777777" w:rsidR="00760735" w:rsidRDefault="00760735" w:rsidP="00990ACB">
            <w:pPr>
              <w:pStyle w:val="TAL"/>
              <w:rPr>
                <w:snapToGrid w:val="0"/>
                <w:sz w:val="16"/>
                <w:szCs w:val="16"/>
                <w:lang w:val="en-AU"/>
              </w:rPr>
            </w:pPr>
            <w:r>
              <w:rPr>
                <w:snapToGrid w:val="0"/>
                <w:sz w:val="16"/>
                <w:szCs w:val="16"/>
                <w:lang w:val="en-AU"/>
              </w:rPr>
              <w:t>0024</w:t>
            </w:r>
          </w:p>
        </w:tc>
        <w:tc>
          <w:tcPr>
            <w:tcW w:w="503" w:type="dxa"/>
            <w:shd w:val="solid" w:color="FFFFFF" w:fill="auto"/>
          </w:tcPr>
          <w:p w14:paraId="0245FB83" w14:textId="77777777" w:rsidR="00760735" w:rsidRDefault="00760735"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51CE7CB9" w14:textId="77777777" w:rsidR="00760735" w:rsidRPr="00760735" w:rsidRDefault="00760735" w:rsidP="00990ACB">
            <w:pPr>
              <w:pStyle w:val="TAL"/>
              <w:rPr>
                <w:snapToGrid w:val="0"/>
                <w:sz w:val="16"/>
                <w:szCs w:val="16"/>
              </w:rPr>
            </w:pPr>
            <w:r w:rsidRPr="00760735">
              <w:rPr>
                <w:snapToGrid w:val="0"/>
                <w:sz w:val="16"/>
                <w:szCs w:val="16"/>
              </w:rPr>
              <w:t>Blind and Assured Transfer description</w:t>
            </w:r>
          </w:p>
        </w:tc>
        <w:tc>
          <w:tcPr>
            <w:tcW w:w="567" w:type="dxa"/>
            <w:shd w:val="solid" w:color="FFFFFF" w:fill="auto"/>
          </w:tcPr>
          <w:p w14:paraId="79939E85" w14:textId="77777777" w:rsidR="00760735" w:rsidRDefault="00760735" w:rsidP="00990ACB">
            <w:pPr>
              <w:pStyle w:val="TAL"/>
              <w:rPr>
                <w:snapToGrid w:val="0"/>
                <w:sz w:val="16"/>
                <w:szCs w:val="16"/>
                <w:lang w:val="en-AU"/>
              </w:rPr>
            </w:pPr>
            <w:r>
              <w:rPr>
                <w:snapToGrid w:val="0"/>
                <w:sz w:val="16"/>
                <w:szCs w:val="16"/>
                <w:lang w:val="en-AU"/>
              </w:rPr>
              <w:t>12.0.0</w:t>
            </w:r>
          </w:p>
        </w:tc>
        <w:tc>
          <w:tcPr>
            <w:tcW w:w="567" w:type="dxa"/>
            <w:shd w:val="solid" w:color="FFFFFF" w:fill="auto"/>
          </w:tcPr>
          <w:p w14:paraId="2F3558F1" w14:textId="77777777" w:rsidR="00760735" w:rsidRDefault="00760735" w:rsidP="00990ACB">
            <w:pPr>
              <w:pStyle w:val="TAL"/>
              <w:rPr>
                <w:snapToGrid w:val="0"/>
                <w:sz w:val="16"/>
                <w:szCs w:val="16"/>
                <w:lang w:val="en-AU"/>
              </w:rPr>
            </w:pPr>
            <w:r>
              <w:rPr>
                <w:snapToGrid w:val="0"/>
                <w:sz w:val="16"/>
                <w:szCs w:val="16"/>
                <w:lang w:val="en-AU"/>
              </w:rPr>
              <w:t>12.1.0</w:t>
            </w:r>
          </w:p>
        </w:tc>
      </w:tr>
      <w:tr w:rsidR="00760735" w:rsidRPr="00990ACB" w14:paraId="4E700750" w14:textId="77777777" w:rsidTr="00781C5A">
        <w:tc>
          <w:tcPr>
            <w:tcW w:w="800" w:type="dxa"/>
            <w:shd w:val="solid" w:color="FFFFFF" w:fill="auto"/>
          </w:tcPr>
          <w:p w14:paraId="58954197" w14:textId="77777777" w:rsidR="00760735" w:rsidRDefault="00760735" w:rsidP="00990ACB">
            <w:pPr>
              <w:pStyle w:val="TAL"/>
              <w:rPr>
                <w:snapToGrid w:val="0"/>
                <w:sz w:val="16"/>
                <w:szCs w:val="16"/>
                <w:lang w:val="en-AU"/>
              </w:rPr>
            </w:pPr>
            <w:r>
              <w:rPr>
                <w:snapToGrid w:val="0"/>
                <w:sz w:val="16"/>
                <w:szCs w:val="16"/>
                <w:lang w:val="en-AU"/>
              </w:rPr>
              <w:t>2013-09</w:t>
            </w:r>
          </w:p>
        </w:tc>
        <w:tc>
          <w:tcPr>
            <w:tcW w:w="800" w:type="dxa"/>
            <w:shd w:val="solid" w:color="FFFFFF" w:fill="auto"/>
          </w:tcPr>
          <w:p w14:paraId="710219F1" w14:textId="77777777" w:rsidR="00760735" w:rsidRDefault="00760735" w:rsidP="00990ACB">
            <w:pPr>
              <w:pStyle w:val="TAL"/>
              <w:rPr>
                <w:snapToGrid w:val="0"/>
                <w:sz w:val="16"/>
                <w:szCs w:val="16"/>
                <w:lang w:val="en-AU"/>
              </w:rPr>
            </w:pPr>
            <w:r>
              <w:rPr>
                <w:snapToGrid w:val="0"/>
                <w:sz w:val="16"/>
                <w:szCs w:val="16"/>
                <w:lang w:val="en-AU"/>
              </w:rPr>
              <w:t>CT#61</w:t>
            </w:r>
          </w:p>
        </w:tc>
        <w:tc>
          <w:tcPr>
            <w:tcW w:w="901" w:type="dxa"/>
            <w:shd w:val="solid" w:color="FFFFFF" w:fill="auto"/>
          </w:tcPr>
          <w:p w14:paraId="78AA1574" w14:textId="77777777" w:rsidR="00760735" w:rsidRPr="00760735" w:rsidRDefault="00760735" w:rsidP="00990ACB">
            <w:pPr>
              <w:pStyle w:val="TAL"/>
              <w:rPr>
                <w:snapToGrid w:val="0"/>
                <w:sz w:val="16"/>
                <w:szCs w:val="16"/>
                <w:lang w:val="en-AU"/>
              </w:rPr>
            </w:pPr>
            <w:r w:rsidRPr="00760735">
              <w:rPr>
                <w:snapToGrid w:val="0"/>
                <w:sz w:val="16"/>
                <w:szCs w:val="16"/>
                <w:lang w:val="en-AU"/>
              </w:rPr>
              <w:t>CP-130507</w:t>
            </w:r>
          </w:p>
        </w:tc>
        <w:tc>
          <w:tcPr>
            <w:tcW w:w="525" w:type="dxa"/>
            <w:shd w:val="solid" w:color="FFFFFF" w:fill="auto"/>
          </w:tcPr>
          <w:p w14:paraId="3005FA5A" w14:textId="77777777" w:rsidR="00760735" w:rsidRDefault="00760735" w:rsidP="00990ACB">
            <w:pPr>
              <w:pStyle w:val="TAL"/>
              <w:rPr>
                <w:snapToGrid w:val="0"/>
                <w:sz w:val="16"/>
                <w:szCs w:val="16"/>
                <w:lang w:val="en-AU"/>
              </w:rPr>
            </w:pPr>
            <w:r>
              <w:rPr>
                <w:snapToGrid w:val="0"/>
                <w:sz w:val="16"/>
                <w:szCs w:val="16"/>
                <w:lang w:val="en-AU"/>
              </w:rPr>
              <w:t>0025</w:t>
            </w:r>
          </w:p>
        </w:tc>
        <w:tc>
          <w:tcPr>
            <w:tcW w:w="503" w:type="dxa"/>
            <w:shd w:val="solid" w:color="FFFFFF" w:fill="auto"/>
          </w:tcPr>
          <w:p w14:paraId="7062283B" w14:textId="77777777" w:rsidR="00760735" w:rsidRDefault="00760735" w:rsidP="00990ACB">
            <w:pPr>
              <w:pStyle w:val="TAL"/>
              <w:rPr>
                <w:snapToGrid w:val="0"/>
                <w:sz w:val="16"/>
                <w:szCs w:val="16"/>
                <w:lang w:val="en-AU"/>
              </w:rPr>
            </w:pPr>
          </w:p>
        </w:tc>
        <w:tc>
          <w:tcPr>
            <w:tcW w:w="4867" w:type="dxa"/>
            <w:shd w:val="solid" w:color="FFFFFF" w:fill="auto"/>
          </w:tcPr>
          <w:p w14:paraId="00AE61F6" w14:textId="77777777" w:rsidR="00760735" w:rsidRPr="00760735" w:rsidRDefault="00760735" w:rsidP="00990ACB">
            <w:pPr>
              <w:pStyle w:val="TAL"/>
              <w:rPr>
                <w:snapToGrid w:val="0"/>
                <w:sz w:val="16"/>
                <w:szCs w:val="16"/>
              </w:rPr>
            </w:pPr>
            <w:r w:rsidRPr="00760735">
              <w:rPr>
                <w:snapToGrid w:val="0"/>
                <w:sz w:val="16"/>
                <w:szCs w:val="16"/>
              </w:rPr>
              <w:t>draft-ietf-ecrit-psap-callback reference update</w:t>
            </w:r>
          </w:p>
        </w:tc>
        <w:tc>
          <w:tcPr>
            <w:tcW w:w="567" w:type="dxa"/>
            <w:shd w:val="solid" w:color="FFFFFF" w:fill="auto"/>
          </w:tcPr>
          <w:p w14:paraId="3CF0DE07" w14:textId="77777777" w:rsidR="00760735" w:rsidRDefault="00760735" w:rsidP="00990ACB">
            <w:pPr>
              <w:pStyle w:val="TAL"/>
              <w:rPr>
                <w:snapToGrid w:val="0"/>
                <w:sz w:val="16"/>
                <w:szCs w:val="16"/>
                <w:lang w:val="en-AU"/>
              </w:rPr>
            </w:pPr>
            <w:r>
              <w:rPr>
                <w:snapToGrid w:val="0"/>
                <w:sz w:val="16"/>
                <w:szCs w:val="16"/>
                <w:lang w:val="en-AU"/>
              </w:rPr>
              <w:t>12.0.0</w:t>
            </w:r>
          </w:p>
        </w:tc>
        <w:tc>
          <w:tcPr>
            <w:tcW w:w="567" w:type="dxa"/>
            <w:shd w:val="solid" w:color="FFFFFF" w:fill="auto"/>
          </w:tcPr>
          <w:p w14:paraId="7F828D34" w14:textId="77777777" w:rsidR="00760735" w:rsidRDefault="00760735" w:rsidP="00990ACB">
            <w:pPr>
              <w:pStyle w:val="TAL"/>
              <w:rPr>
                <w:snapToGrid w:val="0"/>
                <w:sz w:val="16"/>
                <w:szCs w:val="16"/>
                <w:lang w:val="en-AU"/>
              </w:rPr>
            </w:pPr>
            <w:r>
              <w:rPr>
                <w:snapToGrid w:val="0"/>
                <w:sz w:val="16"/>
                <w:szCs w:val="16"/>
                <w:lang w:val="en-AU"/>
              </w:rPr>
              <w:t>12.1.0</w:t>
            </w:r>
          </w:p>
        </w:tc>
      </w:tr>
      <w:tr w:rsidR="004074CA" w:rsidRPr="00990ACB" w14:paraId="4AEBB86F" w14:textId="77777777" w:rsidTr="00781C5A">
        <w:tc>
          <w:tcPr>
            <w:tcW w:w="800" w:type="dxa"/>
            <w:shd w:val="solid" w:color="FFFFFF" w:fill="auto"/>
          </w:tcPr>
          <w:p w14:paraId="3AD578FB" w14:textId="77777777" w:rsidR="004074CA" w:rsidRDefault="004074CA" w:rsidP="00990ACB">
            <w:pPr>
              <w:pStyle w:val="TAL"/>
              <w:rPr>
                <w:snapToGrid w:val="0"/>
                <w:sz w:val="16"/>
                <w:szCs w:val="16"/>
                <w:lang w:val="en-AU"/>
              </w:rPr>
            </w:pPr>
            <w:r>
              <w:rPr>
                <w:snapToGrid w:val="0"/>
                <w:sz w:val="16"/>
                <w:szCs w:val="16"/>
                <w:lang w:val="en-AU"/>
              </w:rPr>
              <w:t>2013-12</w:t>
            </w:r>
          </w:p>
        </w:tc>
        <w:tc>
          <w:tcPr>
            <w:tcW w:w="800" w:type="dxa"/>
            <w:shd w:val="solid" w:color="FFFFFF" w:fill="auto"/>
          </w:tcPr>
          <w:p w14:paraId="2A8F04C2" w14:textId="77777777" w:rsidR="004074CA" w:rsidRDefault="004074CA" w:rsidP="00990ACB">
            <w:pPr>
              <w:pStyle w:val="TAL"/>
              <w:rPr>
                <w:snapToGrid w:val="0"/>
                <w:sz w:val="16"/>
                <w:szCs w:val="16"/>
                <w:lang w:val="en-AU"/>
              </w:rPr>
            </w:pPr>
            <w:r>
              <w:rPr>
                <w:snapToGrid w:val="0"/>
                <w:sz w:val="16"/>
                <w:szCs w:val="16"/>
                <w:lang w:val="en-AU"/>
              </w:rPr>
              <w:t>CT#62</w:t>
            </w:r>
          </w:p>
        </w:tc>
        <w:tc>
          <w:tcPr>
            <w:tcW w:w="901" w:type="dxa"/>
            <w:shd w:val="solid" w:color="FFFFFF" w:fill="auto"/>
          </w:tcPr>
          <w:p w14:paraId="4BB65C92" w14:textId="77777777" w:rsidR="004074CA" w:rsidRPr="004074CA" w:rsidRDefault="004074CA" w:rsidP="00990ACB">
            <w:pPr>
              <w:pStyle w:val="TAL"/>
              <w:rPr>
                <w:snapToGrid w:val="0"/>
                <w:sz w:val="16"/>
                <w:szCs w:val="16"/>
                <w:lang w:val="en-AU"/>
              </w:rPr>
            </w:pPr>
            <w:r w:rsidRPr="004074CA">
              <w:rPr>
                <w:snapToGrid w:val="0"/>
                <w:sz w:val="16"/>
                <w:szCs w:val="16"/>
                <w:lang w:val="en-AU"/>
              </w:rPr>
              <w:t>CP-130758</w:t>
            </w:r>
          </w:p>
        </w:tc>
        <w:tc>
          <w:tcPr>
            <w:tcW w:w="525" w:type="dxa"/>
            <w:shd w:val="solid" w:color="FFFFFF" w:fill="auto"/>
          </w:tcPr>
          <w:p w14:paraId="2E0A1B91" w14:textId="77777777" w:rsidR="004074CA" w:rsidRDefault="004074CA" w:rsidP="00990ACB">
            <w:pPr>
              <w:pStyle w:val="TAL"/>
              <w:rPr>
                <w:snapToGrid w:val="0"/>
                <w:sz w:val="16"/>
                <w:szCs w:val="16"/>
                <w:lang w:val="en-AU"/>
              </w:rPr>
            </w:pPr>
            <w:r>
              <w:rPr>
                <w:snapToGrid w:val="0"/>
                <w:sz w:val="16"/>
                <w:szCs w:val="16"/>
                <w:lang w:val="en-AU"/>
              </w:rPr>
              <w:t>0026</w:t>
            </w:r>
          </w:p>
        </w:tc>
        <w:tc>
          <w:tcPr>
            <w:tcW w:w="503" w:type="dxa"/>
            <w:shd w:val="solid" w:color="FFFFFF" w:fill="auto"/>
          </w:tcPr>
          <w:p w14:paraId="54D04AF0" w14:textId="77777777" w:rsidR="004074CA" w:rsidRDefault="004074CA"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55D7BB0B" w14:textId="77777777" w:rsidR="004074CA" w:rsidRPr="004074CA" w:rsidRDefault="004074CA" w:rsidP="00990ACB">
            <w:pPr>
              <w:pStyle w:val="TAL"/>
              <w:rPr>
                <w:snapToGrid w:val="0"/>
                <w:sz w:val="16"/>
                <w:szCs w:val="16"/>
              </w:rPr>
            </w:pPr>
            <w:r w:rsidRPr="004074CA">
              <w:rPr>
                <w:snapToGrid w:val="0"/>
                <w:sz w:val="16"/>
                <w:szCs w:val="16"/>
              </w:rPr>
              <w:t>Reference update: draft-ietf-ecrit-psap-callback</w:t>
            </w:r>
          </w:p>
        </w:tc>
        <w:tc>
          <w:tcPr>
            <w:tcW w:w="567" w:type="dxa"/>
            <w:shd w:val="solid" w:color="FFFFFF" w:fill="auto"/>
          </w:tcPr>
          <w:p w14:paraId="502F7760" w14:textId="77777777" w:rsidR="004074CA" w:rsidRDefault="004074CA" w:rsidP="00990ACB">
            <w:pPr>
              <w:pStyle w:val="TAL"/>
              <w:rPr>
                <w:snapToGrid w:val="0"/>
                <w:sz w:val="16"/>
                <w:szCs w:val="16"/>
                <w:lang w:val="en-AU"/>
              </w:rPr>
            </w:pPr>
            <w:r>
              <w:rPr>
                <w:snapToGrid w:val="0"/>
                <w:sz w:val="16"/>
                <w:szCs w:val="16"/>
                <w:lang w:val="en-AU"/>
              </w:rPr>
              <w:t>12.1.0</w:t>
            </w:r>
          </w:p>
        </w:tc>
        <w:tc>
          <w:tcPr>
            <w:tcW w:w="567" w:type="dxa"/>
            <w:shd w:val="solid" w:color="FFFFFF" w:fill="auto"/>
          </w:tcPr>
          <w:p w14:paraId="48038AAC" w14:textId="77777777" w:rsidR="004074CA" w:rsidRDefault="004074CA" w:rsidP="00990ACB">
            <w:pPr>
              <w:pStyle w:val="TAL"/>
              <w:rPr>
                <w:snapToGrid w:val="0"/>
                <w:sz w:val="16"/>
                <w:szCs w:val="16"/>
                <w:lang w:val="en-AU"/>
              </w:rPr>
            </w:pPr>
            <w:r>
              <w:rPr>
                <w:snapToGrid w:val="0"/>
                <w:sz w:val="16"/>
                <w:szCs w:val="16"/>
                <w:lang w:val="en-AU"/>
              </w:rPr>
              <w:t>12.2.0</w:t>
            </w:r>
          </w:p>
        </w:tc>
      </w:tr>
      <w:tr w:rsidR="004074CA" w:rsidRPr="00990ACB" w14:paraId="5AB1B0DB" w14:textId="77777777" w:rsidTr="00781C5A">
        <w:tc>
          <w:tcPr>
            <w:tcW w:w="800" w:type="dxa"/>
            <w:shd w:val="solid" w:color="FFFFFF" w:fill="auto"/>
          </w:tcPr>
          <w:p w14:paraId="500F4CE5" w14:textId="77777777" w:rsidR="004074CA" w:rsidRDefault="004074CA" w:rsidP="00990ACB">
            <w:pPr>
              <w:pStyle w:val="TAL"/>
              <w:rPr>
                <w:snapToGrid w:val="0"/>
                <w:sz w:val="16"/>
                <w:szCs w:val="16"/>
                <w:lang w:val="en-AU"/>
              </w:rPr>
            </w:pPr>
            <w:r>
              <w:rPr>
                <w:snapToGrid w:val="0"/>
                <w:sz w:val="16"/>
                <w:szCs w:val="16"/>
                <w:lang w:val="en-AU"/>
              </w:rPr>
              <w:t>2013-12</w:t>
            </w:r>
          </w:p>
        </w:tc>
        <w:tc>
          <w:tcPr>
            <w:tcW w:w="800" w:type="dxa"/>
            <w:shd w:val="solid" w:color="FFFFFF" w:fill="auto"/>
          </w:tcPr>
          <w:p w14:paraId="7605CD79" w14:textId="77777777" w:rsidR="004074CA" w:rsidRDefault="004074CA" w:rsidP="00990ACB">
            <w:pPr>
              <w:pStyle w:val="TAL"/>
              <w:rPr>
                <w:snapToGrid w:val="0"/>
                <w:sz w:val="16"/>
                <w:szCs w:val="16"/>
                <w:lang w:val="en-AU"/>
              </w:rPr>
            </w:pPr>
            <w:r>
              <w:rPr>
                <w:snapToGrid w:val="0"/>
                <w:sz w:val="16"/>
                <w:szCs w:val="16"/>
                <w:lang w:val="en-AU"/>
              </w:rPr>
              <w:t>CT#62</w:t>
            </w:r>
          </w:p>
        </w:tc>
        <w:tc>
          <w:tcPr>
            <w:tcW w:w="901" w:type="dxa"/>
            <w:shd w:val="solid" w:color="FFFFFF" w:fill="auto"/>
          </w:tcPr>
          <w:p w14:paraId="57A88474" w14:textId="77777777" w:rsidR="004074CA" w:rsidRPr="004074CA" w:rsidRDefault="004074CA" w:rsidP="00990ACB">
            <w:pPr>
              <w:pStyle w:val="TAL"/>
              <w:rPr>
                <w:snapToGrid w:val="0"/>
                <w:sz w:val="16"/>
                <w:szCs w:val="16"/>
                <w:lang w:val="en-AU"/>
              </w:rPr>
            </w:pPr>
            <w:r w:rsidRPr="004074CA">
              <w:rPr>
                <w:snapToGrid w:val="0"/>
                <w:sz w:val="16"/>
                <w:szCs w:val="16"/>
                <w:lang w:val="en-AU"/>
              </w:rPr>
              <w:t>CP-130744</w:t>
            </w:r>
          </w:p>
        </w:tc>
        <w:tc>
          <w:tcPr>
            <w:tcW w:w="525" w:type="dxa"/>
            <w:shd w:val="solid" w:color="FFFFFF" w:fill="auto"/>
          </w:tcPr>
          <w:p w14:paraId="76EE4CC0" w14:textId="77777777" w:rsidR="004074CA" w:rsidRDefault="004074CA" w:rsidP="00990ACB">
            <w:pPr>
              <w:pStyle w:val="TAL"/>
              <w:rPr>
                <w:snapToGrid w:val="0"/>
                <w:sz w:val="16"/>
                <w:szCs w:val="16"/>
                <w:lang w:val="en-AU"/>
              </w:rPr>
            </w:pPr>
            <w:r>
              <w:rPr>
                <w:snapToGrid w:val="0"/>
                <w:sz w:val="16"/>
                <w:szCs w:val="16"/>
                <w:lang w:val="en-AU"/>
              </w:rPr>
              <w:t>0028</w:t>
            </w:r>
          </w:p>
        </w:tc>
        <w:tc>
          <w:tcPr>
            <w:tcW w:w="503" w:type="dxa"/>
            <w:shd w:val="solid" w:color="FFFFFF" w:fill="auto"/>
          </w:tcPr>
          <w:p w14:paraId="2F035032" w14:textId="77777777" w:rsidR="004074CA" w:rsidRDefault="004074CA" w:rsidP="00990ACB">
            <w:pPr>
              <w:pStyle w:val="TAL"/>
              <w:rPr>
                <w:snapToGrid w:val="0"/>
                <w:sz w:val="16"/>
                <w:szCs w:val="16"/>
                <w:lang w:val="en-AU"/>
              </w:rPr>
            </w:pPr>
          </w:p>
        </w:tc>
        <w:tc>
          <w:tcPr>
            <w:tcW w:w="4867" w:type="dxa"/>
            <w:shd w:val="solid" w:color="FFFFFF" w:fill="auto"/>
          </w:tcPr>
          <w:p w14:paraId="2D285E1D" w14:textId="77777777" w:rsidR="004074CA" w:rsidRPr="004074CA" w:rsidRDefault="004074CA" w:rsidP="00990ACB">
            <w:pPr>
              <w:pStyle w:val="TAL"/>
              <w:rPr>
                <w:snapToGrid w:val="0"/>
                <w:sz w:val="16"/>
                <w:szCs w:val="16"/>
              </w:rPr>
            </w:pPr>
            <w:r w:rsidRPr="004074CA">
              <w:rPr>
                <w:snapToGrid w:val="0"/>
                <w:sz w:val="16"/>
                <w:szCs w:val="16"/>
              </w:rPr>
              <w:t>Removal of Editor's Note</w:t>
            </w:r>
          </w:p>
        </w:tc>
        <w:tc>
          <w:tcPr>
            <w:tcW w:w="567" w:type="dxa"/>
            <w:shd w:val="solid" w:color="FFFFFF" w:fill="auto"/>
          </w:tcPr>
          <w:p w14:paraId="00AF511C" w14:textId="77777777" w:rsidR="004074CA" w:rsidRDefault="004074CA" w:rsidP="00990ACB">
            <w:pPr>
              <w:pStyle w:val="TAL"/>
              <w:rPr>
                <w:snapToGrid w:val="0"/>
                <w:sz w:val="16"/>
                <w:szCs w:val="16"/>
                <w:lang w:val="en-AU"/>
              </w:rPr>
            </w:pPr>
            <w:r>
              <w:rPr>
                <w:snapToGrid w:val="0"/>
                <w:sz w:val="16"/>
                <w:szCs w:val="16"/>
                <w:lang w:val="en-AU"/>
              </w:rPr>
              <w:t>12.1.0</w:t>
            </w:r>
          </w:p>
        </w:tc>
        <w:tc>
          <w:tcPr>
            <w:tcW w:w="567" w:type="dxa"/>
            <w:shd w:val="solid" w:color="FFFFFF" w:fill="auto"/>
          </w:tcPr>
          <w:p w14:paraId="60C75917" w14:textId="77777777" w:rsidR="004074CA" w:rsidRDefault="004074CA" w:rsidP="00990ACB">
            <w:pPr>
              <w:pStyle w:val="TAL"/>
              <w:rPr>
                <w:snapToGrid w:val="0"/>
                <w:sz w:val="16"/>
                <w:szCs w:val="16"/>
                <w:lang w:val="en-AU"/>
              </w:rPr>
            </w:pPr>
            <w:r>
              <w:rPr>
                <w:snapToGrid w:val="0"/>
                <w:sz w:val="16"/>
                <w:szCs w:val="16"/>
                <w:lang w:val="en-AU"/>
              </w:rPr>
              <w:t>12.2.0</w:t>
            </w:r>
          </w:p>
        </w:tc>
      </w:tr>
      <w:tr w:rsidR="004074CA" w:rsidRPr="00990ACB" w14:paraId="0340A3FD" w14:textId="77777777" w:rsidTr="00781C5A">
        <w:tc>
          <w:tcPr>
            <w:tcW w:w="800" w:type="dxa"/>
            <w:shd w:val="solid" w:color="FFFFFF" w:fill="auto"/>
          </w:tcPr>
          <w:p w14:paraId="6DDA9D45" w14:textId="77777777" w:rsidR="004074CA" w:rsidRDefault="004074CA" w:rsidP="00990ACB">
            <w:pPr>
              <w:pStyle w:val="TAL"/>
              <w:rPr>
                <w:snapToGrid w:val="0"/>
                <w:sz w:val="16"/>
                <w:szCs w:val="16"/>
                <w:lang w:val="en-AU"/>
              </w:rPr>
            </w:pPr>
            <w:r>
              <w:rPr>
                <w:snapToGrid w:val="0"/>
                <w:sz w:val="16"/>
                <w:szCs w:val="16"/>
                <w:lang w:val="en-AU"/>
              </w:rPr>
              <w:t>2013-12</w:t>
            </w:r>
          </w:p>
        </w:tc>
        <w:tc>
          <w:tcPr>
            <w:tcW w:w="800" w:type="dxa"/>
            <w:shd w:val="solid" w:color="FFFFFF" w:fill="auto"/>
          </w:tcPr>
          <w:p w14:paraId="76D0467E" w14:textId="77777777" w:rsidR="004074CA" w:rsidRDefault="004074CA" w:rsidP="00990ACB">
            <w:pPr>
              <w:pStyle w:val="TAL"/>
              <w:rPr>
                <w:snapToGrid w:val="0"/>
                <w:sz w:val="16"/>
                <w:szCs w:val="16"/>
                <w:lang w:val="en-AU"/>
              </w:rPr>
            </w:pPr>
            <w:r>
              <w:rPr>
                <w:snapToGrid w:val="0"/>
                <w:sz w:val="16"/>
                <w:szCs w:val="16"/>
                <w:lang w:val="en-AU"/>
              </w:rPr>
              <w:t>CT#62</w:t>
            </w:r>
          </w:p>
        </w:tc>
        <w:tc>
          <w:tcPr>
            <w:tcW w:w="901" w:type="dxa"/>
            <w:shd w:val="solid" w:color="FFFFFF" w:fill="auto"/>
          </w:tcPr>
          <w:p w14:paraId="2F2D354D" w14:textId="77777777" w:rsidR="004074CA" w:rsidRPr="004074CA" w:rsidRDefault="004074CA" w:rsidP="00990ACB">
            <w:pPr>
              <w:pStyle w:val="TAL"/>
              <w:rPr>
                <w:snapToGrid w:val="0"/>
                <w:sz w:val="16"/>
                <w:szCs w:val="16"/>
                <w:lang w:val="en-AU"/>
              </w:rPr>
            </w:pPr>
            <w:r w:rsidRPr="004074CA">
              <w:rPr>
                <w:snapToGrid w:val="0"/>
                <w:sz w:val="16"/>
                <w:szCs w:val="16"/>
                <w:lang w:val="en-AU"/>
              </w:rPr>
              <w:t>CP-130763</w:t>
            </w:r>
          </w:p>
        </w:tc>
        <w:tc>
          <w:tcPr>
            <w:tcW w:w="525" w:type="dxa"/>
            <w:shd w:val="solid" w:color="FFFFFF" w:fill="auto"/>
          </w:tcPr>
          <w:p w14:paraId="7462A99B" w14:textId="77777777" w:rsidR="004074CA" w:rsidRDefault="004074CA" w:rsidP="00990ACB">
            <w:pPr>
              <w:pStyle w:val="TAL"/>
              <w:rPr>
                <w:snapToGrid w:val="0"/>
                <w:sz w:val="16"/>
                <w:szCs w:val="16"/>
                <w:lang w:val="en-AU"/>
              </w:rPr>
            </w:pPr>
            <w:r>
              <w:rPr>
                <w:snapToGrid w:val="0"/>
                <w:sz w:val="16"/>
                <w:szCs w:val="16"/>
                <w:lang w:val="en-AU"/>
              </w:rPr>
              <w:t>0029</w:t>
            </w:r>
          </w:p>
        </w:tc>
        <w:tc>
          <w:tcPr>
            <w:tcW w:w="503" w:type="dxa"/>
            <w:shd w:val="solid" w:color="FFFFFF" w:fill="auto"/>
          </w:tcPr>
          <w:p w14:paraId="081188F6" w14:textId="77777777" w:rsidR="004074CA" w:rsidRDefault="004074CA" w:rsidP="00990ACB">
            <w:pPr>
              <w:pStyle w:val="TAL"/>
              <w:rPr>
                <w:snapToGrid w:val="0"/>
                <w:sz w:val="16"/>
                <w:szCs w:val="16"/>
                <w:lang w:val="en-AU"/>
              </w:rPr>
            </w:pPr>
            <w:r>
              <w:rPr>
                <w:snapToGrid w:val="0"/>
                <w:sz w:val="16"/>
                <w:szCs w:val="16"/>
                <w:lang w:val="en-AU"/>
              </w:rPr>
              <w:t>5</w:t>
            </w:r>
          </w:p>
        </w:tc>
        <w:tc>
          <w:tcPr>
            <w:tcW w:w="4867" w:type="dxa"/>
            <w:shd w:val="solid" w:color="FFFFFF" w:fill="auto"/>
          </w:tcPr>
          <w:p w14:paraId="23BFFD57" w14:textId="77777777" w:rsidR="004074CA" w:rsidRPr="004074CA" w:rsidRDefault="004074CA" w:rsidP="00990ACB">
            <w:pPr>
              <w:pStyle w:val="TAL"/>
              <w:rPr>
                <w:snapToGrid w:val="0"/>
                <w:sz w:val="16"/>
                <w:szCs w:val="16"/>
              </w:rPr>
            </w:pPr>
            <w:r w:rsidRPr="004074CA">
              <w:rPr>
                <w:snapToGrid w:val="0"/>
                <w:sz w:val="16"/>
                <w:szCs w:val="16"/>
              </w:rPr>
              <w:t>Correction of assured transfer</w:t>
            </w:r>
          </w:p>
        </w:tc>
        <w:tc>
          <w:tcPr>
            <w:tcW w:w="567" w:type="dxa"/>
            <w:shd w:val="solid" w:color="FFFFFF" w:fill="auto"/>
          </w:tcPr>
          <w:p w14:paraId="1766C062" w14:textId="77777777" w:rsidR="004074CA" w:rsidRDefault="004074CA" w:rsidP="00990ACB">
            <w:pPr>
              <w:pStyle w:val="TAL"/>
              <w:rPr>
                <w:snapToGrid w:val="0"/>
                <w:sz w:val="16"/>
                <w:szCs w:val="16"/>
                <w:lang w:val="en-AU"/>
              </w:rPr>
            </w:pPr>
            <w:r>
              <w:rPr>
                <w:snapToGrid w:val="0"/>
                <w:sz w:val="16"/>
                <w:szCs w:val="16"/>
                <w:lang w:val="en-AU"/>
              </w:rPr>
              <w:t>12.1.0</w:t>
            </w:r>
          </w:p>
        </w:tc>
        <w:tc>
          <w:tcPr>
            <w:tcW w:w="567" w:type="dxa"/>
            <w:shd w:val="solid" w:color="FFFFFF" w:fill="auto"/>
          </w:tcPr>
          <w:p w14:paraId="5BEF37E8" w14:textId="77777777" w:rsidR="004074CA" w:rsidRDefault="004074CA" w:rsidP="00990ACB">
            <w:pPr>
              <w:pStyle w:val="TAL"/>
              <w:rPr>
                <w:snapToGrid w:val="0"/>
                <w:sz w:val="16"/>
                <w:szCs w:val="16"/>
                <w:lang w:val="en-AU"/>
              </w:rPr>
            </w:pPr>
            <w:r>
              <w:rPr>
                <w:snapToGrid w:val="0"/>
                <w:sz w:val="16"/>
                <w:szCs w:val="16"/>
                <w:lang w:val="en-AU"/>
              </w:rPr>
              <w:t>12.2.0</w:t>
            </w:r>
          </w:p>
        </w:tc>
      </w:tr>
      <w:tr w:rsidR="002508CE" w:rsidRPr="00990ACB" w14:paraId="5EFC3976" w14:textId="77777777" w:rsidTr="00781C5A">
        <w:tc>
          <w:tcPr>
            <w:tcW w:w="800" w:type="dxa"/>
            <w:shd w:val="solid" w:color="FFFFFF" w:fill="auto"/>
          </w:tcPr>
          <w:p w14:paraId="61DFD92E" w14:textId="77777777" w:rsidR="002508CE" w:rsidRDefault="002508CE" w:rsidP="00990ACB">
            <w:pPr>
              <w:pStyle w:val="TAL"/>
              <w:rPr>
                <w:snapToGrid w:val="0"/>
                <w:sz w:val="16"/>
                <w:szCs w:val="16"/>
                <w:lang w:val="en-AU"/>
              </w:rPr>
            </w:pPr>
            <w:r>
              <w:rPr>
                <w:snapToGrid w:val="0"/>
                <w:sz w:val="16"/>
                <w:szCs w:val="16"/>
                <w:lang w:val="en-AU"/>
              </w:rPr>
              <w:t>2014-03</w:t>
            </w:r>
          </w:p>
        </w:tc>
        <w:tc>
          <w:tcPr>
            <w:tcW w:w="800" w:type="dxa"/>
            <w:shd w:val="solid" w:color="FFFFFF" w:fill="auto"/>
          </w:tcPr>
          <w:p w14:paraId="639BA35C" w14:textId="77777777" w:rsidR="002508CE" w:rsidRDefault="002508CE" w:rsidP="00990ACB">
            <w:pPr>
              <w:pStyle w:val="TAL"/>
              <w:rPr>
                <w:snapToGrid w:val="0"/>
                <w:sz w:val="16"/>
                <w:szCs w:val="16"/>
                <w:lang w:val="en-AU"/>
              </w:rPr>
            </w:pPr>
            <w:r>
              <w:rPr>
                <w:snapToGrid w:val="0"/>
                <w:sz w:val="16"/>
                <w:szCs w:val="16"/>
                <w:lang w:val="en-AU"/>
              </w:rPr>
              <w:t>CT#63</w:t>
            </w:r>
          </w:p>
        </w:tc>
        <w:tc>
          <w:tcPr>
            <w:tcW w:w="901" w:type="dxa"/>
            <w:shd w:val="solid" w:color="FFFFFF" w:fill="auto"/>
          </w:tcPr>
          <w:p w14:paraId="64D6F59C" w14:textId="77777777" w:rsidR="002508CE" w:rsidRPr="002508CE" w:rsidRDefault="002508CE" w:rsidP="00990ACB">
            <w:pPr>
              <w:pStyle w:val="TAL"/>
              <w:rPr>
                <w:snapToGrid w:val="0"/>
                <w:sz w:val="16"/>
                <w:szCs w:val="16"/>
                <w:lang w:val="en-AU"/>
              </w:rPr>
            </w:pPr>
            <w:r w:rsidRPr="002508CE">
              <w:rPr>
                <w:snapToGrid w:val="0"/>
                <w:sz w:val="16"/>
                <w:szCs w:val="16"/>
                <w:lang w:val="en-AU"/>
              </w:rPr>
              <w:t>CP-140143</w:t>
            </w:r>
          </w:p>
        </w:tc>
        <w:tc>
          <w:tcPr>
            <w:tcW w:w="525" w:type="dxa"/>
            <w:shd w:val="solid" w:color="FFFFFF" w:fill="auto"/>
          </w:tcPr>
          <w:p w14:paraId="25993ECF" w14:textId="77777777" w:rsidR="002508CE" w:rsidRDefault="002508CE" w:rsidP="00990ACB">
            <w:pPr>
              <w:pStyle w:val="TAL"/>
              <w:rPr>
                <w:snapToGrid w:val="0"/>
                <w:sz w:val="16"/>
                <w:szCs w:val="16"/>
                <w:lang w:val="en-AU"/>
              </w:rPr>
            </w:pPr>
            <w:r>
              <w:rPr>
                <w:snapToGrid w:val="0"/>
                <w:sz w:val="16"/>
                <w:szCs w:val="16"/>
                <w:lang w:val="en-AU"/>
              </w:rPr>
              <w:t>0032</w:t>
            </w:r>
          </w:p>
        </w:tc>
        <w:tc>
          <w:tcPr>
            <w:tcW w:w="503" w:type="dxa"/>
            <w:shd w:val="solid" w:color="FFFFFF" w:fill="auto"/>
          </w:tcPr>
          <w:p w14:paraId="030B5C93" w14:textId="77777777" w:rsidR="002508CE" w:rsidRDefault="002508CE" w:rsidP="00990ACB">
            <w:pPr>
              <w:pStyle w:val="TAL"/>
              <w:rPr>
                <w:snapToGrid w:val="0"/>
                <w:sz w:val="16"/>
                <w:szCs w:val="16"/>
                <w:lang w:val="en-AU"/>
              </w:rPr>
            </w:pPr>
          </w:p>
        </w:tc>
        <w:tc>
          <w:tcPr>
            <w:tcW w:w="4867" w:type="dxa"/>
            <w:shd w:val="solid" w:color="FFFFFF" w:fill="auto"/>
          </w:tcPr>
          <w:p w14:paraId="65EB30EB" w14:textId="77777777" w:rsidR="002508CE" w:rsidRPr="002508CE" w:rsidRDefault="002508CE" w:rsidP="00990ACB">
            <w:pPr>
              <w:pStyle w:val="TAL"/>
              <w:rPr>
                <w:snapToGrid w:val="0"/>
                <w:sz w:val="16"/>
                <w:szCs w:val="16"/>
              </w:rPr>
            </w:pPr>
            <w:r w:rsidRPr="002508CE">
              <w:rPr>
                <w:snapToGrid w:val="0"/>
                <w:sz w:val="16"/>
                <w:szCs w:val="16"/>
              </w:rPr>
              <w:t>ECT clarification – Transfer attempt signification</w:t>
            </w:r>
          </w:p>
        </w:tc>
        <w:tc>
          <w:tcPr>
            <w:tcW w:w="567" w:type="dxa"/>
            <w:shd w:val="solid" w:color="FFFFFF" w:fill="auto"/>
          </w:tcPr>
          <w:p w14:paraId="0AC08616" w14:textId="77777777" w:rsidR="002508CE" w:rsidRDefault="002508CE" w:rsidP="00990ACB">
            <w:pPr>
              <w:pStyle w:val="TAL"/>
              <w:rPr>
                <w:snapToGrid w:val="0"/>
                <w:sz w:val="16"/>
                <w:szCs w:val="16"/>
                <w:lang w:val="en-AU"/>
              </w:rPr>
            </w:pPr>
            <w:r>
              <w:rPr>
                <w:snapToGrid w:val="0"/>
                <w:sz w:val="16"/>
                <w:szCs w:val="16"/>
                <w:lang w:val="en-AU"/>
              </w:rPr>
              <w:t>12.2.0</w:t>
            </w:r>
          </w:p>
        </w:tc>
        <w:tc>
          <w:tcPr>
            <w:tcW w:w="567" w:type="dxa"/>
            <w:shd w:val="solid" w:color="FFFFFF" w:fill="auto"/>
          </w:tcPr>
          <w:p w14:paraId="16E4B4E3" w14:textId="77777777" w:rsidR="002508CE" w:rsidRDefault="002508CE" w:rsidP="00990ACB">
            <w:pPr>
              <w:pStyle w:val="TAL"/>
              <w:rPr>
                <w:snapToGrid w:val="0"/>
                <w:sz w:val="16"/>
                <w:szCs w:val="16"/>
                <w:lang w:val="en-AU"/>
              </w:rPr>
            </w:pPr>
            <w:r>
              <w:rPr>
                <w:snapToGrid w:val="0"/>
                <w:sz w:val="16"/>
                <w:szCs w:val="16"/>
                <w:lang w:val="en-AU"/>
              </w:rPr>
              <w:t>12.3.0</w:t>
            </w:r>
          </w:p>
        </w:tc>
      </w:tr>
      <w:tr w:rsidR="002508CE" w:rsidRPr="00990ACB" w14:paraId="4132C4AA" w14:textId="77777777" w:rsidTr="00781C5A">
        <w:tc>
          <w:tcPr>
            <w:tcW w:w="800" w:type="dxa"/>
            <w:shd w:val="solid" w:color="FFFFFF" w:fill="auto"/>
          </w:tcPr>
          <w:p w14:paraId="0D354B46" w14:textId="77777777" w:rsidR="002508CE" w:rsidRDefault="002508CE" w:rsidP="00990ACB">
            <w:pPr>
              <w:pStyle w:val="TAL"/>
              <w:rPr>
                <w:snapToGrid w:val="0"/>
                <w:sz w:val="16"/>
                <w:szCs w:val="16"/>
                <w:lang w:val="en-AU"/>
              </w:rPr>
            </w:pPr>
            <w:r>
              <w:rPr>
                <w:snapToGrid w:val="0"/>
                <w:sz w:val="16"/>
                <w:szCs w:val="16"/>
                <w:lang w:val="en-AU"/>
              </w:rPr>
              <w:t>2014-03</w:t>
            </w:r>
          </w:p>
        </w:tc>
        <w:tc>
          <w:tcPr>
            <w:tcW w:w="800" w:type="dxa"/>
            <w:shd w:val="solid" w:color="FFFFFF" w:fill="auto"/>
          </w:tcPr>
          <w:p w14:paraId="50956304" w14:textId="77777777" w:rsidR="002508CE" w:rsidRDefault="002508CE" w:rsidP="00990ACB">
            <w:pPr>
              <w:pStyle w:val="TAL"/>
              <w:rPr>
                <w:snapToGrid w:val="0"/>
                <w:sz w:val="16"/>
                <w:szCs w:val="16"/>
                <w:lang w:val="en-AU"/>
              </w:rPr>
            </w:pPr>
            <w:r>
              <w:rPr>
                <w:snapToGrid w:val="0"/>
                <w:sz w:val="16"/>
                <w:szCs w:val="16"/>
                <w:lang w:val="en-AU"/>
              </w:rPr>
              <w:t>CT#63</w:t>
            </w:r>
          </w:p>
        </w:tc>
        <w:tc>
          <w:tcPr>
            <w:tcW w:w="901" w:type="dxa"/>
            <w:shd w:val="solid" w:color="FFFFFF" w:fill="auto"/>
          </w:tcPr>
          <w:p w14:paraId="0E047F33" w14:textId="77777777" w:rsidR="002508CE" w:rsidRPr="002508CE" w:rsidRDefault="002508CE" w:rsidP="00990ACB">
            <w:pPr>
              <w:pStyle w:val="TAL"/>
              <w:rPr>
                <w:snapToGrid w:val="0"/>
                <w:sz w:val="16"/>
                <w:szCs w:val="16"/>
                <w:lang w:val="en-AU"/>
              </w:rPr>
            </w:pPr>
            <w:r w:rsidRPr="002508CE">
              <w:rPr>
                <w:snapToGrid w:val="0"/>
                <w:sz w:val="16"/>
                <w:szCs w:val="16"/>
                <w:lang w:val="en-AU"/>
              </w:rPr>
              <w:t>CP-140147</w:t>
            </w:r>
          </w:p>
        </w:tc>
        <w:tc>
          <w:tcPr>
            <w:tcW w:w="525" w:type="dxa"/>
            <w:shd w:val="solid" w:color="FFFFFF" w:fill="auto"/>
          </w:tcPr>
          <w:p w14:paraId="5D908CD6" w14:textId="77777777" w:rsidR="002508CE" w:rsidRDefault="002508CE" w:rsidP="00990ACB">
            <w:pPr>
              <w:pStyle w:val="TAL"/>
              <w:rPr>
                <w:snapToGrid w:val="0"/>
                <w:sz w:val="16"/>
                <w:szCs w:val="16"/>
                <w:lang w:val="en-AU"/>
              </w:rPr>
            </w:pPr>
            <w:r>
              <w:rPr>
                <w:snapToGrid w:val="0"/>
                <w:sz w:val="16"/>
                <w:szCs w:val="16"/>
                <w:lang w:val="en-AU"/>
              </w:rPr>
              <w:t>0031</w:t>
            </w:r>
          </w:p>
        </w:tc>
        <w:tc>
          <w:tcPr>
            <w:tcW w:w="503" w:type="dxa"/>
            <w:shd w:val="solid" w:color="FFFFFF" w:fill="auto"/>
          </w:tcPr>
          <w:p w14:paraId="0D77C842" w14:textId="77777777" w:rsidR="002508CE" w:rsidRDefault="002508CE" w:rsidP="00990ACB">
            <w:pPr>
              <w:pStyle w:val="TAL"/>
              <w:rPr>
                <w:snapToGrid w:val="0"/>
                <w:sz w:val="16"/>
                <w:szCs w:val="16"/>
                <w:lang w:val="en-AU"/>
              </w:rPr>
            </w:pPr>
            <w:r>
              <w:rPr>
                <w:snapToGrid w:val="0"/>
                <w:sz w:val="16"/>
                <w:szCs w:val="16"/>
                <w:lang w:val="en-AU"/>
              </w:rPr>
              <w:t>4</w:t>
            </w:r>
          </w:p>
        </w:tc>
        <w:tc>
          <w:tcPr>
            <w:tcW w:w="4867" w:type="dxa"/>
            <w:shd w:val="solid" w:color="FFFFFF" w:fill="auto"/>
          </w:tcPr>
          <w:p w14:paraId="474A4FA3" w14:textId="77777777" w:rsidR="002508CE" w:rsidRPr="002508CE" w:rsidRDefault="002508CE" w:rsidP="00990ACB">
            <w:pPr>
              <w:pStyle w:val="TAL"/>
              <w:rPr>
                <w:snapToGrid w:val="0"/>
                <w:sz w:val="16"/>
                <w:szCs w:val="16"/>
              </w:rPr>
            </w:pPr>
            <w:r w:rsidRPr="002508CE">
              <w:rPr>
                <w:snapToGrid w:val="0"/>
                <w:sz w:val="16"/>
                <w:szCs w:val="16"/>
              </w:rPr>
              <w:t>Update of 3GPP TS 24.629</w:t>
            </w:r>
          </w:p>
        </w:tc>
        <w:tc>
          <w:tcPr>
            <w:tcW w:w="567" w:type="dxa"/>
            <w:shd w:val="solid" w:color="FFFFFF" w:fill="auto"/>
          </w:tcPr>
          <w:p w14:paraId="08DDFAE2" w14:textId="77777777" w:rsidR="002508CE" w:rsidRDefault="002508CE" w:rsidP="00990ACB">
            <w:pPr>
              <w:pStyle w:val="TAL"/>
              <w:rPr>
                <w:snapToGrid w:val="0"/>
                <w:sz w:val="16"/>
                <w:szCs w:val="16"/>
                <w:lang w:val="en-AU"/>
              </w:rPr>
            </w:pPr>
            <w:r>
              <w:rPr>
                <w:snapToGrid w:val="0"/>
                <w:sz w:val="16"/>
                <w:szCs w:val="16"/>
                <w:lang w:val="en-AU"/>
              </w:rPr>
              <w:t>12.2.0</w:t>
            </w:r>
          </w:p>
        </w:tc>
        <w:tc>
          <w:tcPr>
            <w:tcW w:w="567" w:type="dxa"/>
            <w:shd w:val="solid" w:color="FFFFFF" w:fill="auto"/>
          </w:tcPr>
          <w:p w14:paraId="46EE5B56" w14:textId="77777777" w:rsidR="002508CE" w:rsidRDefault="002508CE" w:rsidP="002508CE">
            <w:pPr>
              <w:pStyle w:val="TAL"/>
              <w:rPr>
                <w:snapToGrid w:val="0"/>
                <w:sz w:val="16"/>
                <w:szCs w:val="16"/>
                <w:lang w:val="en-AU"/>
              </w:rPr>
            </w:pPr>
            <w:r>
              <w:rPr>
                <w:snapToGrid w:val="0"/>
                <w:sz w:val="16"/>
                <w:szCs w:val="16"/>
                <w:lang w:val="en-AU"/>
              </w:rPr>
              <w:t>12.3.0</w:t>
            </w:r>
          </w:p>
        </w:tc>
      </w:tr>
      <w:tr w:rsidR="008743CF" w:rsidRPr="00990ACB" w14:paraId="50C23FBC" w14:textId="77777777" w:rsidTr="00781C5A">
        <w:tc>
          <w:tcPr>
            <w:tcW w:w="800" w:type="dxa"/>
            <w:shd w:val="solid" w:color="FFFFFF" w:fill="auto"/>
          </w:tcPr>
          <w:p w14:paraId="53AF801A" w14:textId="77777777" w:rsidR="008743CF" w:rsidRDefault="008743CF" w:rsidP="00990ACB">
            <w:pPr>
              <w:pStyle w:val="TAL"/>
              <w:rPr>
                <w:snapToGrid w:val="0"/>
                <w:sz w:val="16"/>
                <w:szCs w:val="16"/>
                <w:lang w:val="en-AU"/>
              </w:rPr>
            </w:pPr>
            <w:r>
              <w:rPr>
                <w:snapToGrid w:val="0"/>
                <w:sz w:val="16"/>
                <w:szCs w:val="16"/>
                <w:lang w:val="en-AU"/>
              </w:rPr>
              <w:t>2014-06</w:t>
            </w:r>
          </w:p>
        </w:tc>
        <w:tc>
          <w:tcPr>
            <w:tcW w:w="800" w:type="dxa"/>
            <w:shd w:val="solid" w:color="FFFFFF" w:fill="auto"/>
          </w:tcPr>
          <w:p w14:paraId="0ED25731" w14:textId="77777777" w:rsidR="008743CF" w:rsidRDefault="008743CF" w:rsidP="00990ACB">
            <w:pPr>
              <w:pStyle w:val="TAL"/>
              <w:rPr>
                <w:snapToGrid w:val="0"/>
                <w:sz w:val="16"/>
                <w:szCs w:val="16"/>
                <w:lang w:val="en-AU"/>
              </w:rPr>
            </w:pPr>
            <w:r>
              <w:rPr>
                <w:snapToGrid w:val="0"/>
                <w:sz w:val="16"/>
                <w:szCs w:val="16"/>
                <w:lang w:val="en-AU"/>
              </w:rPr>
              <w:t>CT#64</w:t>
            </w:r>
          </w:p>
        </w:tc>
        <w:tc>
          <w:tcPr>
            <w:tcW w:w="901" w:type="dxa"/>
            <w:shd w:val="solid" w:color="FFFFFF" w:fill="auto"/>
          </w:tcPr>
          <w:p w14:paraId="36679BF0" w14:textId="77777777" w:rsidR="008743CF" w:rsidRPr="002508CE" w:rsidRDefault="008743CF" w:rsidP="00990ACB">
            <w:pPr>
              <w:pStyle w:val="TAL"/>
              <w:rPr>
                <w:snapToGrid w:val="0"/>
                <w:sz w:val="16"/>
                <w:szCs w:val="16"/>
                <w:lang w:val="en-AU"/>
              </w:rPr>
            </w:pPr>
            <w:r w:rsidRPr="008743CF">
              <w:rPr>
                <w:snapToGrid w:val="0"/>
                <w:sz w:val="16"/>
                <w:szCs w:val="16"/>
                <w:lang w:val="en-AU"/>
              </w:rPr>
              <w:t>CP-140330</w:t>
            </w:r>
          </w:p>
        </w:tc>
        <w:tc>
          <w:tcPr>
            <w:tcW w:w="525" w:type="dxa"/>
            <w:shd w:val="solid" w:color="FFFFFF" w:fill="auto"/>
          </w:tcPr>
          <w:p w14:paraId="3FD61550" w14:textId="77777777" w:rsidR="008743CF" w:rsidRDefault="008743CF" w:rsidP="00990ACB">
            <w:pPr>
              <w:pStyle w:val="TAL"/>
              <w:rPr>
                <w:snapToGrid w:val="0"/>
                <w:sz w:val="16"/>
                <w:szCs w:val="16"/>
                <w:lang w:val="en-AU"/>
              </w:rPr>
            </w:pPr>
            <w:r>
              <w:rPr>
                <w:snapToGrid w:val="0"/>
                <w:sz w:val="16"/>
                <w:szCs w:val="16"/>
                <w:lang w:val="en-AU"/>
              </w:rPr>
              <w:t>0033</w:t>
            </w:r>
          </w:p>
        </w:tc>
        <w:tc>
          <w:tcPr>
            <w:tcW w:w="503" w:type="dxa"/>
            <w:shd w:val="solid" w:color="FFFFFF" w:fill="auto"/>
          </w:tcPr>
          <w:p w14:paraId="12FC70B6" w14:textId="77777777" w:rsidR="008743CF" w:rsidRDefault="008743CF"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797CB700" w14:textId="77777777" w:rsidR="008743CF" w:rsidRPr="002508CE" w:rsidRDefault="008743CF" w:rsidP="00990ACB">
            <w:pPr>
              <w:pStyle w:val="TAL"/>
              <w:rPr>
                <w:snapToGrid w:val="0"/>
                <w:sz w:val="16"/>
                <w:szCs w:val="16"/>
              </w:rPr>
            </w:pPr>
            <w:r w:rsidRPr="008743CF">
              <w:rPr>
                <w:snapToGrid w:val="0"/>
                <w:sz w:val="16"/>
                <w:szCs w:val="16"/>
              </w:rPr>
              <w:t>Editorial corrections to 24.629</w:t>
            </w:r>
          </w:p>
        </w:tc>
        <w:tc>
          <w:tcPr>
            <w:tcW w:w="567" w:type="dxa"/>
            <w:shd w:val="solid" w:color="FFFFFF" w:fill="auto"/>
          </w:tcPr>
          <w:p w14:paraId="408586BE" w14:textId="77777777" w:rsidR="008743CF" w:rsidRDefault="008743CF" w:rsidP="00990ACB">
            <w:pPr>
              <w:pStyle w:val="TAL"/>
              <w:rPr>
                <w:snapToGrid w:val="0"/>
                <w:sz w:val="16"/>
                <w:szCs w:val="16"/>
                <w:lang w:val="en-AU"/>
              </w:rPr>
            </w:pPr>
            <w:r>
              <w:rPr>
                <w:snapToGrid w:val="0"/>
                <w:sz w:val="16"/>
                <w:szCs w:val="16"/>
                <w:lang w:val="en-AU"/>
              </w:rPr>
              <w:t>12.3.0</w:t>
            </w:r>
          </w:p>
        </w:tc>
        <w:tc>
          <w:tcPr>
            <w:tcW w:w="567" w:type="dxa"/>
            <w:shd w:val="solid" w:color="FFFFFF" w:fill="auto"/>
          </w:tcPr>
          <w:p w14:paraId="5D8EF7B8" w14:textId="77777777" w:rsidR="008743CF" w:rsidRDefault="008743CF" w:rsidP="002508CE">
            <w:pPr>
              <w:pStyle w:val="TAL"/>
              <w:rPr>
                <w:snapToGrid w:val="0"/>
                <w:sz w:val="16"/>
                <w:szCs w:val="16"/>
                <w:lang w:val="en-AU"/>
              </w:rPr>
            </w:pPr>
            <w:r>
              <w:rPr>
                <w:snapToGrid w:val="0"/>
                <w:sz w:val="16"/>
                <w:szCs w:val="16"/>
                <w:lang w:val="en-AU"/>
              </w:rPr>
              <w:t>12.4.0</w:t>
            </w:r>
          </w:p>
        </w:tc>
      </w:tr>
      <w:tr w:rsidR="00AB1FCA" w:rsidRPr="00990ACB" w14:paraId="49DC01BB" w14:textId="77777777" w:rsidTr="00781C5A">
        <w:tc>
          <w:tcPr>
            <w:tcW w:w="800" w:type="dxa"/>
            <w:shd w:val="solid" w:color="FFFFFF" w:fill="auto"/>
          </w:tcPr>
          <w:p w14:paraId="4713ECBB" w14:textId="77777777" w:rsidR="00AB1FCA" w:rsidRDefault="00AB1FCA" w:rsidP="00990ACB">
            <w:pPr>
              <w:pStyle w:val="TAL"/>
              <w:rPr>
                <w:snapToGrid w:val="0"/>
                <w:sz w:val="16"/>
                <w:szCs w:val="16"/>
                <w:lang w:val="en-AU"/>
              </w:rPr>
            </w:pPr>
            <w:r>
              <w:rPr>
                <w:snapToGrid w:val="0"/>
                <w:sz w:val="16"/>
                <w:szCs w:val="16"/>
                <w:lang w:val="en-AU"/>
              </w:rPr>
              <w:t>2014-12</w:t>
            </w:r>
          </w:p>
        </w:tc>
        <w:tc>
          <w:tcPr>
            <w:tcW w:w="800" w:type="dxa"/>
            <w:shd w:val="solid" w:color="FFFFFF" w:fill="auto"/>
          </w:tcPr>
          <w:p w14:paraId="626DAF2D" w14:textId="77777777" w:rsidR="00AB1FCA" w:rsidRDefault="00AB1FCA" w:rsidP="00990ACB">
            <w:pPr>
              <w:pStyle w:val="TAL"/>
              <w:rPr>
                <w:snapToGrid w:val="0"/>
                <w:sz w:val="16"/>
                <w:szCs w:val="16"/>
                <w:lang w:val="en-AU"/>
              </w:rPr>
            </w:pPr>
            <w:r>
              <w:rPr>
                <w:snapToGrid w:val="0"/>
                <w:sz w:val="16"/>
                <w:szCs w:val="16"/>
                <w:lang w:val="en-AU"/>
              </w:rPr>
              <w:t>CT#66</w:t>
            </w:r>
          </w:p>
        </w:tc>
        <w:tc>
          <w:tcPr>
            <w:tcW w:w="901" w:type="dxa"/>
            <w:shd w:val="solid" w:color="FFFFFF" w:fill="auto"/>
          </w:tcPr>
          <w:p w14:paraId="24E64B1C" w14:textId="77777777" w:rsidR="00AB1FCA" w:rsidRPr="008743CF" w:rsidRDefault="00AB1FCA" w:rsidP="00990ACB">
            <w:pPr>
              <w:pStyle w:val="TAL"/>
              <w:rPr>
                <w:snapToGrid w:val="0"/>
                <w:sz w:val="16"/>
                <w:szCs w:val="16"/>
                <w:lang w:val="en-AU"/>
              </w:rPr>
            </w:pPr>
            <w:r w:rsidRPr="00AB1FCA">
              <w:rPr>
                <w:snapToGrid w:val="0"/>
                <w:sz w:val="16"/>
                <w:szCs w:val="16"/>
                <w:lang w:val="en-AU"/>
              </w:rPr>
              <w:t>CP-140833</w:t>
            </w:r>
          </w:p>
        </w:tc>
        <w:tc>
          <w:tcPr>
            <w:tcW w:w="525" w:type="dxa"/>
            <w:shd w:val="solid" w:color="FFFFFF" w:fill="auto"/>
          </w:tcPr>
          <w:p w14:paraId="31DC2B05" w14:textId="77777777" w:rsidR="00AB1FCA" w:rsidRDefault="00AB1FCA" w:rsidP="00990ACB">
            <w:pPr>
              <w:pStyle w:val="TAL"/>
              <w:rPr>
                <w:snapToGrid w:val="0"/>
                <w:sz w:val="16"/>
                <w:szCs w:val="16"/>
                <w:lang w:val="en-AU"/>
              </w:rPr>
            </w:pPr>
            <w:r>
              <w:rPr>
                <w:snapToGrid w:val="0"/>
                <w:sz w:val="16"/>
                <w:szCs w:val="16"/>
                <w:lang w:val="en-AU"/>
              </w:rPr>
              <w:t>0034</w:t>
            </w:r>
          </w:p>
        </w:tc>
        <w:tc>
          <w:tcPr>
            <w:tcW w:w="503" w:type="dxa"/>
            <w:shd w:val="solid" w:color="FFFFFF" w:fill="auto"/>
          </w:tcPr>
          <w:p w14:paraId="666B1AFB" w14:textId="77777777" w:rsidR="00AB1FCA" w:rsidRDefault="00AB1FCA"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35F709EB" w14:textId="77777777" w:rsidR="00AB1FCA" w:rsidRPr="008743CF" w:rsidRDefault="00AB1FCA" w:rsidP="00990ACB">
            <w:pPr>
              <w:pStyle w:val="TAL"/>
              <w:rPr>
                <w:snapToGrid w:val="0"/>
                <w:sz w:val="16"/>
                <w:szCs w:val="16"/>
              </w:rPr>
            </w:pPr>
            <w:r w:rsidRPr="00AB1FCA">
              <w:rPr>
                <w:snapToGrid w:val="0"/>
                <w:sz w:val="16"/>
                <w:szCs w:val="16"/>
              </w:rPr>
              <w:t>Reference update: RFC 7090 (draft-ietf-ecrit-psap-callback)</w:t>
            </w:r>
          </w:p>
        </w:tc>
        <w:tc>
          <w:tcPr>
            <w:tcW w:w="567" w:type="dxa"/>
            <w:shd w:val="solid" w:color="FFFFFF" w:fill="auto"/>
          </w:tcPr>
          <w:p w14:paraId="61444413" w14:textId="77777777" w:rsidR="00AB1FCA" w:rsidRDefault="00AB1FCA" w:rsidP="00990ACB">
            <w:pPr>
              <w:pStyle w:val="TAL"/>
              <w:rPr>
                <w:snapToGrid w:val="0"/>
                <w:sz w:val="16"/>
                <w:szCs w:val="16"/>
                <w:lang w:val="en-AU"/>
              </w:rPr>
            </w:pPr>
            <w:r>
              <w:rPr>
                <w:snapToGrid w:val="0"/>
                <w:sz w:val="16"/>
                <w:szCs w:val="16"/>
                <w:lang w:val="en-AU"/>
              </w:rPr>
              <w:t>12.4.0</w:t>
            </w:r>
          </w:p>
        </w:tc>
        <w:tc>
          <w:tcPr>
            <w:tcW w:w="567" w:type="dxa"/>
            <w:shd w:val="solid" w:color="FFFFFF" w:fill="auto"/>
          </w:tcPr>
          <w:p w14:paraId="12F48697" w14:textId="77777777" w:rsidR="00AB1FCA" w:rsidRDefault="00AB1FCA" w:rsidP="002508CE">
            <w:pPr>
              <w:pStyle w:val="TAL"/>
              <w:rPr>
                <w:snapToGrid w:val="0"/>
                <w:sz w:val="16"/>
                <w:szCs w:val="16"/>
                <w:lang w:val="en-AU"/>
              </w:rPr>
            </w:pPr>
            <w:r>
              <w:rPr>
                <w:snapToGrid w:val="0"/>
                <w:sz w:val="16"/>
                <w:szCs w:val="16"/>
                <w:lang w:val="en-AU"/>
              </w:rPr>
              <w:t>12.5.0</w:t>
            </w:r>
          </w:p>
        </w:tc>
      </w:tr>
      <w:tr w:rsidR="002D088B" w:rsidRPr="00990ACB" w14:paraId="0E1763C0" w14:textId="77777777" w:rsidTr="00781C5A">
        <w:tc>
          <w:tcPr>
            <w:tcW w:w="800" w:type="dxa"/>
            <w:shd w:val="solid" w:color="FFFFFF" w:fill="auto"/>
          </w:tcPr>
          <w:p w14:paraId="183B4997" w14:textId="77777777" w:rsidR="002D088B" w:rsidRDefault="002D088B" w:rsidP="00990ACB">
            <w:pPr>
              <w:pStyle w:val="TAL"/>
              <w:rPr>
                <w:snapToGrid w:val="0"/>
                <w:sz w:val="16"/>
                <w:szCs w:val="16"/>
                <w:lang w:val="en-AU"/>
              </w:rPr>
            </w:pPr>
            <w:r>
              <w:rPr>
                <w:snapToGrid w:val="0"/>
                <w:sz w:val="16"/>
                <w:szCs w:val="16"/>
                <w:lang w:val="en-AU"/>
              </w:rPr>
              <w:t>2015-03</w:t>
            </w:r>
          </w:p>
        </w:tc>
        <w:tc>
          <w:tcPr>
            <w:tcW w:w="800" w:type="dxa"/>
            <w:shd w:val="solid" w:color="FFFFFF" w:fill="auto"/>
          </w:tcPr>
          <w:p w14:paraId="3582D37D" w14:textId="77777777" w:rsidR="002D088B" w:rsidRDefault="002D088B" w:rsidP="00990ACB">
            <w:pPr>
              <w:pStyle w:val="TAL"/>
              <w:rPr>
                <w:snapToGrid w:val="0"/>
                <w:sz w:val="16"/>
                <w:szCs w:val="16"/>
                <w:lang w:val="en-AU"/>
              </w:rPr>
            </w:pPr>
            <w:r>
              <w:rPr>
                <w:snapToGrid w:val="0"/>
                <w:sz w:val="16"/>
                <w:szCs w:val="16"/>
                <w:lang w:val="en-AU"/>
              </w:rPr>
              <w:t>CT#67</w:t>
            </w:r>
          </w:p>
        </w:tc>
        <w:tc>
          <w:tcPr>
            <w:tcW w:w="901" w:type="dxa"/>
            <w:shd w:val="solid" w:color="FFFFFF" w:fill="auto"/>
          </w:tcPr>
          <w:p w14:paraId="76F82DA3" w14:textId="77777777" w:rsidR="002D088B" w:rsidRPr="00AB1FCA" w:rsidRDefault="002D088B" w:rsidP="00990ACB">
            <w:pPr>
              <w:pStyle w:val="TAL"/>
              <w:rPr>
                <w:snapToGrid w:val="0"/>
                <w:sz w:val="16"/>
                <w:szCs w:val="16"/>
                <w:lang w:val="en-AU"/>
              </w:rPr>
            </w:pPr>
            <w:r w:rsidRPr="002D088B">
              <w:rPr>
                <w:snapToGrid w:val="0"/>
                <w:sz w:val="16"/>
                <w:szCs w:val="16"/>
                <w:lang w:val="en-AU"/>
              </w:rPr>
              <w:t>CP-150067</w:t>
            </w:r>
          </w:p>
        </w:tc>
        <w:tc>
          <w:tcPr>
            <w:tcW w:w="525" w:type="dxa"/>
            <w:shd w:val="solid" w:color="FFFFFF" w:fill="auto"/>
          </w:tcPr>
          <w:p w14:paraId="29FBAE24" w14:textId="77777777" w:rsidR="002D088B" w:rsidRDefault="002D088B" w:rsidP="00990ACB">
            <w:pPr>
              <w:pStyle w:val="TAL"/>
              <w:rPr>
                <w:snapToGrid w:val="0"/>
                <w:sz w:val="16"/>
                <w:szCs w:val="16"/>
                <w:lang w:val="en-AU"/>
              </w:rPr>
            </w:pPr>
            <w:r>
              <w:rPr>
                <w:snapToGrid w:val="0"/>
                <w:sz w:val="16"/>
                <w:szCs w:val="16"/>
                <w:lang w:val="en-AU"/>
              </w:rPr>
              <w:t>0035</w:t>
            </w:r>
          </w:p>
        </w:tc>
        <w:tc>
          <w:tcPr>
            <w:tcW w:w="503" w:type="dxa"/>
            <w:shd w:val="solid" w:color="FFFFFF" w:fill="auto"/>
          </w:tcPr>
          <w:p w14:paraId="37547285" w14:textId="77777777" w:rsidR="002D088B" w:rsidRDefault="002D088B" w:rsidP="00990ACB">
            <w:pPr>
              <w:pStyle w:val="TAL"/>
              <w:rPr>
                <w:snapToGrid w:val="0"/>
                <w:sz w:val="16"/>
                <w:szCs w:val="16"/>
                <w:lang w:val="en-AU"/>
              </w:rPr>
            </w:pPr>
            <w:r>
              <w:rPr>
                <w:snapToGrid w:val="0"/>
                <w:sz w:val="16"/>
                <w:szCs w:val="16"/>
                <w:lang w:val="en-AU"/>
              </w:rPr>
              <w:t>3</w:t>
            </w:r>
          </w:p>
        </w:tc>
        <w:tc>
          <w:tcPr>
            <w:tcW w:w="4867" w:type="dxa"/>
            <w:shd w:val="solid" w:color="FFFFFF" w:fill="auto"/>
          </w:tcPr>
          <w:p w14:paraId="3DBA312F" w14:textId="77777777" w:rsidR="002D088B" w:rsidRPr="00AB1FCA" w:rsidRDefault="002D088B" w:rsidP="00990ACB">
            <w:pPr>
              <w:pStyle w:val="TAL"/>
              <w:rPr>
                <w:snapToGrid w:val="0"/>
                <w:sz w:val="16"/>
                <w:szCs w:val="16"/>
              </w:rPr>
            </w:pPr>
            <w:r w:rsidRPr="002D088B">
              <w:rPr>
                <w:snapToGrid w:val="0"/>
                <w:sz w:val="16"/>
                <w:szCs w:val="16"/>
              </w:rPr>
              <w:t>Update REFER to reflect RFC 6665</w:t>
            </w:r>
          </w:p>
        </w:tc>
        <w:tc>
          <w:tcPr>
            <w:tcW w:w="567" w:type="dxa"/>
            <w:shd w:val="solid" w:color="FFFFFF" w:fill="auto"/>
          </w:tcPr>
          <w:p w14:paraId="2AFD9BE3" w14:textId="77777777" w:rsidR="002D088B" w:rsidRDefault="002D088B" w:rsidP="00990ACB">
            <w:pPr>
              <w:pStyle w:val="TAL"/>
              <w:rPr>
                <w:snapToGrid w:val="0"/>
                <w:sz w:val="16"/>
                <w:szCs w:val="16"/>
                <w:lang w:val="en-AU"/>
              </w:rPr>
            </w:pPr>
            <w:r>
              <w:rPr>
                <w:snapToGrid w:val="0"/>
                <w:sz w:val="16"/>
                <w:szCs w:val="16"/>
                <w:lang w:val="en-AU"/>
              </w:rPr>
              <w:t>12.5.0</w:t>
            </w:r>
          </w:p>
        </w:tc>
        <w:tc>
          <w:tcPr>
            <w:tcW w:w="567" w:type="dxa"/>
            <w:shd w:val="solid" w:color="FFFFFF" w:fill="auto"/>
          </w:tcPr>
          <w:p w14:paraId="5E5215B3" w14:textId="77777777" w:rsidR="002D088B" w:rsidRDefault="002D088B" w:rsidP="002508CE">
            <w:pPr>
              <w:pStyle w:val="TAL"/>
              <w:rPr>
                <w:snapToGrid w:val="0"/>
                <w:sz w:val="16"/>
                <w:szCs w:val="16"/>
                <w:lang w:val="en-AU"/>
              </w:rPr>
            </w:pPr>
            <w:r>
              <w:rPr>
                <w:snapToGrid w:val="0"/>
                <w:sz w:val="16"/>
                <w:szCs w:val="16"/>
                <w:lang w:val="en-AU"/>
              </w:rPr>
              <w:t>12.6.0</w:t>
            </w:r>
          </w:p>
        </w:tc>
      </w:tr>
      <w:tr w:rsidR="00F559ED" w:rsidRPr="00990ACB" w14:paraId="797A64E4" w14:textId="77777777" w:rsidTr="00781C5A">
        <w:tc>
          <w:tcPr>
            <w:tcW w:w="800" w:type="dxa"/>
            <w:shd w:val="solid" w:color="FFFFFF" w:fill="auto"/>
          </w:tcPr>
          <w:p w14:paraId="325A698F" w14:textId="77777777" w:rsidR="00F559ED" w:rsidRDefault="00F559ED" w:rsidP="00990ACB">
            <w:pPr>
              <w:pStyle w:val="TAL"/>
              <w:rPr>
                <w:snapToGrid w:val="0"/>
                <w:sz w:val="16"/>
                <w:szCs w:val="16"/>
                <w:lang w:val="en-AU"/>
              </w:rPr>
            </w:pPr>
            <w:r>
              <w:rPr>
                <w:snapToGrid w:val="0"/>
                <w:sz w:val="16"/>
                <w:szCs w:val="16"/>
                <w:lang w:val="en-AU"/>
              </w:rPr>
              <w:t>2015-12</w:t>
            </w:r>
          </w:p>
        </w:tc>
        <w:tc>
          <w:tcPr>
            <w:tcW w:w="800" w:type="dxa"/>
            <w:shd w:val="solid" w:color="FFFFFF" w:fill="auto"/>
          </w:tcPr>
          <w:p w14:paraId="51905E40" w14:textId="77777777" w:rsidR="00F559ED" w:rsidRDefault="00F559ED" w:rsidP="00990ACB">
            <w:pPr>
              <w:pStyle w:val="TAL"/>
              <w:rPr>
                <w:snapToGrid w:val="0"/>
                <w:sz w:val="16"/>
                <w:szCs w:val="16"/>
                <w:lang w:val="en-AU"/>
              </w:rPr>
            </w:pPr>
            <w:r>
              <w:rPr>
                <w:snapToGrid w:val="0"/>
                <w:sz w:val="16"/>
                <w:szCs w:val="16"/>
                <w:lang w:val="en-AU"/>
              </w:rPr>
              <w:t>CT#70</w:t>
            </w:r>
          </w:p>
        </w:tc>
        <w:tc>
          <w:tcPr>
            <w:tcW w:w="901" w:type="dxa"/>
            <w:shd w:val="solid" w:color="FFFFFF" w:fill="auto"/>
          </w:tcPr>
          <w:p w14:paraId="2A7CAC25" w14:textId="77777777" w:rsidR="00F559ED" w:rsidRPr="002D088B" w:rsidRDefault="00F559ED" w:rsidP="00990ACB">
            <w:pPr>
              <w:pStyle w:val="TAL"/>
              <w:rPr>
                <w:snapToGrid w:val="0"/>
                <w:sz w:val="16"/>
                <w:szCs w:val="16"/>
                <w:lang w:val="en-AU"/>
              </w:rPr>
            </w:pPr>
          </w:p>
        </w:tc>
        <w:tc>
          <w:tcPr>
            <w:tcW w:w="525" w:type="dxa"/>
            <w:shd w:val="solid" w:color="FFFFFF" w:fill="auto"/>
          </w:tcPr>
          <w:p w14:paraId="0BE4DAB1" w14:textId="77777777" w:rsidR="00F559ED" w:rsidRDefault="00F559ED" w:rsidP="00990ACB">
            <w:pPr>
              <w:pStyle w:val="TAL"/>
              <w:rPr>
                <w:snapToGrid w:val="0"/>
                <w:sz w:val="16"/>
                <w:szCs w:val="16"/>
                <w:lang w:val="en-AU"/>
              </w:rPr>
            </w:pPr>
          </w:p>
        </w:tc>
        <w:tc>
          <w:tcPr>
            <w:tcW w:w="503" w:type="dxa"/>
            <w:shd w:val="solid" w:color="FFFFFF" w:fill="auto"/>
          </w:tcPr>
          <w:p w14:paraId="65A66435" w14:textId="77777777" w:rsidR="00F559ED" w:rsidRDefault="00F559ED" w:rsidP="00990ACB">
            <w:pPr>
              <w:pStyle w:val="TAL"/>
              <w:rPr>
                <w:snapToGrid w:val="0"/>
                <w:sz w:val="16"/>
                <w:szCs w:val="16"/>
                <w:lang w:val="en-AU"/>
              </w:rPr>
            </w:pPr>
          </w:p>
        </w:tc>
        <w:tc>
          <w:tcPr>
            <w:tcW w:w="4867" w:type="dxa"/>
            <w:shd w:val="solid" w:color="FFFFFF" w:fill="auto"/>
          </w:tcPr>
          <w:p w14:paraId="3B5F3007" w14:textId="77777777" w:rsidR="00F559ED" w:rsidRPr="002D088B" w:rsidRDefault="00F559ED" w:rsidP="00990ACB">
            <w:pPr>
              <w:pStyle w:val="TAL"/>
              <w:rPr>
                <w:snapToGrid w:val="0"/>
                <w:sz w:val="16"/>
                <w:szCs w:val="16"/>
              </w:rPr>
            </w:pPr>
            <w:r>
              <w:rPr>
                <w:snapToGrid w:val="0"/>
                <w:sz w:val="16"/>
                <w:szCs w:val="16"/>
              </w:rPr>
              <w:t>Upgrade to Rel-13</w:t>
            </w:r>
          </w:p>
        </w:tc>
        <w:tc>
          <w:tcPr>
            <w:tcW w:w="567" w:type="dxa"/>
            <w:shd w:val="solid" w:color="FFFFFF" w:fill="auto"/>
          </w:tcPr>
          <w:p w14:paraId="4DC2502A" w14:textId="77777777" w:rsidR="00F559ED" w:rsidRDefault="00F559ED" w:rsidP="00990ACB">
            <w:pPr>
              <w:pStyle w:val="TAL"/>
              <w:rPr>
                <w:snapToGrid w:val="0"/>
                <w:sz w:val="16"/>
                <w:szCs w:val="16"/>
                <w:lang w:val="en-AU"/>
              </w:rPr>
            </w:pPr>
            <w:r>
              <w:rPr>
                <w:snapToGrid w:val="0"/>
                <w:sz w:val="16"/>
                <w:szCs w:val="16"/>
                <w:lang w:val="en-AU"/>
              </w:rPr>
              <w:t>12.6.0</w:t>
            </w:r>
          </w:p>
        </w:tc>
        <w:tc>
          <w:tcPr>
            <w:tcW w:w="567" w:type="dxa"/>
            <w:shd w:val="solid" w:color="FFFFFF" w:fill="auto"/>
          </w:tcPr>
          <w:p w14:paraId="328A2A02" w14:textId="77777777" w:rsidR="00F559ED" w:rsidRDefault="00F559ED" w:rsidP="002508CE">
            <w:pPr>
              <w:pStyle w:val="TAL"/>
              <w:rPr>
                <w:snapToGrid w:val="0"/>
                <w:sz w:val="16"/>
                <w:szCs w:val="16"/>
                <w:lang w:val="en-AU"/>
              </w:rPr>
            </w:pPr>
            <w:r>
              <w:rPr>
                <w:snapToGrid w:val="0"/>
                <w:sz w:val="16"/>
                <w:szCs w:val="16"/>
                <w:lang w:val="en-AU"/>
              </w:rPr>
              <w:t>13.0.0</w:t>
            </w:r>
          </w:p>
        </w:tc>
      </w:tr>
      <w:tr w:rsidR="00893098" w:rsidRPr="00990ACB" w14:paraId="4EF2051B" w14:textId="77777777" w:rsidTr="00781C5A">
        <w:tc>
          <w:tcPr>
            <w:tcW w:w="800" w:type="dxa"/>
            <w:shd w:val="solid" w:color="FFFFFF" w:fill="auto"/>
          </w:tcPr>
          <w:p w14:paraId="677D7AAF" w14:textId="77777777" w:rsidR="00893098" w:rsidRDefault="00893098" w:rsidP="00990ACB">
            <w:pPr>
              <w:pStyle w:val="TAL"/>
              <w:rPr>
                <w:snapToGrid w:val="0"/>
                <w:sz w:val="16"/>
                <w:szCs w:val="16"/>
                <w:lang w:val="en-AU"/>
              </w:rPr>
            </w:pPr>
            <w:r>
              <w:rPr>
                <w:snapToGrid w:val="0"/>
                <w:sz w:val="16"/>
                <w:szCs w:val="16"/>
                <w:lang w:val="en-AU"/>
              </w:rPr>
              <w:t>2016-03</w:t>
            </w:r>
          </w:p>
        </w:tc>
        <w:tc>
          <w:tcPr>
            <w:tcW w:w="800" w:type="dxa"/>
            <w:shd w:val="solid" w:color="FFFFFF" w:fill="auto"/>
          </w:tcPr>
          <w:p w14:paraId="53D86F27" w14:textId="77777777" w:rsidR="00893098" w:rsidRDefault="00893098" w:rsidP="00990ACB">
            <w:pPr>
              <w:pStyle w:val="TAL"/>
              <w:rPr>
                <w:snapToGrid w:val="0"/>
                <w:sz w:val="16"/>
                <w:szCs w:val="16"/>
                <w:lang w:val="en-AU"/>
              </w:rPr>
            </w:pPr>
            <w:r>
              <w:rPr>
                <w:snapToGrid w:val="0"/>
                <w:sz w:val="16"/>
                <w:szCs w:val="16"/>
                <w:lang w:val="en-AU"/>
              </w:rPr>
              <w:t>CT#71</w:t>
            </w:r>
          </w:p>
        </w:tc>
        <w:tc>
          <w:tcPr>
            <w:tcW w:w="901" w:type="dxa"/>
            <w:shd w:val="solid" w:color="FFFFFF" w:fill="auto"/>
          </w:tcPr>
          <w:p w14:paraId="312D145E" w14:textId="77777777" w:rsidR="00893098" w:rsidRPr="002D088B" w:rsidRDefault="00893098" w:rsidP="00990ACB">
            <w:pPr>
              <w:pStyle w:val="TAL"/>
              <w:rPr>
                <w:snapToGrid w:val="0"/>
                <w:sz w:val="16"/>
                <w:szCs w:val="16"/>
                <w:lang w:val="en-AU"/>
              </w:rPr>
            </w:pPr>
            <w:r w:rsidRPr="00893098">
              <w:rPr>
                <w:snapToGrid w:val="0"/>
                <w:sz w:val="16"/>
                <w:szCs w:val="16"/>
                <w:lang w:val="en-AU"/>
              </w:rPr>
              <w:t>CP-160068</w:t>
            </w:r>
          </w:p>
        </w:tc>
        <w:tc>
          <w:tcPr>
            <w:tcW w:w="525" w:type="dxa"/>
            <w:shd w:val="solid" w:color="FFFFFF" w:fill="auto"/>
          </w:tcPr>
          <w:p w14:paraId="297334E3" w14:textId="77777777" w:rsidR="00893098" w:rsidRDefault="00893098" w:rsidP="00990ACB">
            <w:pPr>
              <w:pStyle w:val="TAL"/>
              <w:rPr>
                <w:snapToGrid w:val="0"/>
                <w:sz w:val="16"/>
                <w:szCs w:val="16"/>
                <w:lang w:val="en-AU"/>
              </w:rPr>
            </w:pPr>
            <w:r>
              <w:rPr>
                <w:snapToGrid w:val="0"/>
                <w:sz w:val="16"/>
                <w:szCs w:val="16"/>
                <w:lang w:val="en-AU"/>
              </w:rPr>
              <w:t>0037</w:t>
            </w:r>
          </w:p>
        </w:tc>
        <w:tc>
          <w:tcPr>
            <w:tcW w:w="503" w:type="dxa"/>
            <w:shd w:val="solid" w:color="FFFFFF" w:fill="auto"/>
          </w:tcPr>
          <w:p w14:paraId="43C0C108" w14:textId="77777777" w:rsidR="00893098" w:rsidRDefault="00893098"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54BA1E35" w14:textId="77777777" w:rsidR="00893098" w:rsidRDefault="00893098" w:rsidP="00990ACB">
            <w:pPr>
              <w:pStyle w:val="TAL"/>
              <w:rPr>
                <w:snapToGrid w:val="0"/>
                <w:sz w:val="16"/>
                <w:szCs w:val="16"/>
              </w:rPr>
            </w:pPr>
            <w:r w:rsidRPr="00893098">
              <w:rPr>
                <w:snapToGrid w:val="0"/>
                <w:sz w:val="16"/>
                <w:szCs w:val="16"/>
              </w:rPr>
              <w:t>Update draft-ietf-sipcore-refer-clarifications reference to reflect RFC 7647</w:t>
            </w:r>
          </w:p>
        </w:tc>
        <w:tc>
          <w:tcPr>
            <w:tcW w:w="567" w:type="dxa"/>
            <w:shd w:val="solid" w:color="FFFFFF" w:fill="auto"/>
          </w:tcPr>
          <w:p w14:paraId="0325A9FB" w14:textId="77777777" w:rsidR="00893098" w:rsidRDefault="00893098" w:rsidP="00990ACB">
            <w:pPr>
              <w:pStyle w:val="TAL"/>
              <w:rPr>
                <w:snapToGrid w:val="0"/>
                <w:sz w:val="16"/>
                <w:szCs w:val="16"/>
                <w:lang w:val="en-AU"/>
              </w:rPr>
            </w:pPr>
            <w:r>
              <w:rPr>
                <w:snapToGrid w:val="0"/>
                <w:sz w:val="16"/>
                <w:szCs w:val="16"/>
                <w:lang w:val="en-AU"/>
              </w:rPr>
              <w:t>13.0.0</w:t>
            </w:r>
          </w:p>
        </w:tc>
        <w:tc>
          <w:tcPr>
            <w:tcW w:w="567" w:type="dxa"/>
            <w:shd w:val="solid" w:color="FFFFFF" w:fill="auto"/>
          </w:tcPr>
          <w:p w14:paraId="56F6A3AD" w14:textId="77777777" w:rsidR="00893098" w:rsidRDefault="00893098" w:rsidP="002508CE">
            <w:pPr>
              <w:pStyle w:val="TAL"/>
              <w:rPr>
                <w:snapToGrid w:val="0"/>
                <w:sz w:val="16"/>
                <w:szCs w:val="16"/>
                <w:lang w:val="en-AU"/>
              </w:rPr>
            </w:pPr>
            <w:r>
              <w:rPr>
                <w:snapToGrid w:val="0"/>
                <w:sz w:val="16"/>
                <w:szCs w:val="16"/>
                <w:lang w:val="en-AU"/>
              </w:rPr>
              <w:t>13.1.0</w:t>
            </w:r>
          </w:p>
        </w:tc>
      </w:tr>
      <w:tr w:rsidR="00A503BE" w:rsidRPr="00990ACB" w14:paraId="58E51A5A" w14:textId="77777777" w:rsidTr="00781C5A">
        <w:tc>
          <w:tcPr>
            <w:tcW w:w="800" w:type="dxa"/>
            <w:shd w:val="solid" w:color="FFFFFF" w:fill="auto"/>
          </w:tcPr>
          <w:p w14:paraId="35BAC4CF" w14:textId="77777777" w:rsidR="00A503BE" w:rsidRDefault="00A503BE" w:rsidP="00990ACB">
            <w:pPr>
              <w:pStyle w:val="TAL"/>
              <w:rPr>
                <w:snapToGrid w:val="0"/>
                <w:sz w:val="16"/>
                <w:szCs w:val="16"/>
                <w:lang w:val="en-AU"/>
              </w:rPr>
            </w:pPr>
            <w:r>
              <w:rPr>
                <w:snapToGrid w:val="0"/>
                <w:sz w:val="16"/>
                <w:szCs w:val="16"/>
                <w:lang w:val="en-AU"/>
              </w:rPr>
              <w:t>2017-03</w:t>
            </w:r>
          </w:p>
        </w:tc>
        <w:tc>
          <w:tcPr>
            <w:tcW w:w="800" w:type="dxa"/>
            <w:shd w:val="solid" w:color="FFFFFF" w:fill="auto"/>
          </w:tcPr>
          <w:p w14:paraId="591D1788" w14:textId="77777777" w:rsidR="00A503BE" w:rsidRDefault="00A503BE" w:rsidP="00990ACB">
            <w:pPr>
              <w:pStyle w:val="TAL"/>
              <w:rPr>
                <w:snapToGrid w:val="0"/>
                <w:sz w:val="16"/>
                <w:szCs w:val="16"/>
                <w:lang w:val="en-AU"/>
              </w:rPr>
            </w:pPr>
            <w:r>
              <w:rPr>
                <w:snapToGrid w:val="0"/>
                <w:sz w:val="16"/>
                <w:szCs w:val="16"/>
                <w:lang w:val="en-AU"/>
              </w:rPr>
              <w:t>SA#75</w:t>
            </w:r>
          </w:p>
        </w:tc>
        <w:tc>
          <w:tcPr>
            <w:tcW w:w="901" w:type="dxa"/>
            <w:shd w:val="solid" w:color="FFFFFF" w:fill="auto"/>
          </w:tcPr>
          <w:p w14:paraId="4C1CB08B" w14:textId="77777777" w:rsidR="00A503BE" w:rsidRPr="00893098" w:rsidRDefault="00A503BE" w:rsidP="00990ACB">
            <w:pPr>
              <w:pStyle w:val="TAL"/>
              <w:rPr>
                <w:snapToGrid w:val="0"/>
                <w:sz w:val="16"/>
                <w:szCs w:val="16"/>
                <w:lang w:val="en-AU"/>
              </w:rPr>
            </w:pPr>
          </w:p>
        </w:tc>
        <w:tc>
          <w:tcPr>
            <w:tcW w:w="525" w:type="dxa"/>
            <w:shd w:val="solid" w:color="FFFFFF" w:fill="auto"/>
          </w:tcPr>
          <w:p w14:paraId="03ADB32B" w14:textId="77777777" w:rsidR="00A503BE" w:rsidRDefault="00A503BE" w:rsidP="00990ACB">
            <w:pPr>
              <w:pStyle w:val="TAL"/>
              <w:rPr>
                <w:snapToGrid w:val="0"/>
                <w:sz w:val="16"/>
                <w:szCs w:val="16"/>
                <w:lang w:val="en-AU"/>
              </w:rPr>
            </w:pPr>
          </w:p>
        </w:tc>
        <w:tc>
          <w:tcPr>
            <w:tcW w:w="503" w:type="dxa"/>
            <w:shd w:val="solid" w:color="FFFFFF" w:fill="auto"/>
          </w:tcPr>
          <w:p w14:paraId="39BF36F6" w14:textId="77777777" w:rsidR="00A503BE" w:rsidRDefault="00A503BE" w:rsidP="00990ACB">
            <w:pPr>
              <w:pStyle w:val="TAL"/>
              <w:rPr>
                <w:snapToGrid w:val="0"/>
                <w:sz w:val="16"/>
                <w:szCs w:val="16"/>
                <w:lang w:val="en-AU"/>
              </w:rPr>
            </w:pPr>
          </w:p>
        </w:tc>
        <w:tc>
          <w:tcPr>
            <w:tcW w:w="4867" w:type="dxa"/>
            <w:shd w:val="solid" w:color="FFFFFF" w:fill="auto"/>
          </w:tcPr>
          <w:p w14:paraId="77AC5A00" w14:textId="77777777" w:rsidR="00A503BE" w:rsidRPr="00893098" w:rsidRDefault="00A503BE" w:rsidP="00990ACB">
            <w:pPr>
              <w:pStyle w:val="TAL"/>
              <w:rPr>
                <w:snapToGrid w:val="0"/>
                <w:sz w:val="16"/>
                <w:szCs w:val="16"/>
              </w:rPr>
            </w:pPr>
            <w:r>
              <w:rPr>
                <w:snapToGrid w:val="0"/>
                <w:sz w:val="16"/>
                <w:szCs w:val="16"/>
              </w:rPr>
              <w:t>Upgrade to Rel-14</w:t>
            </w:r>
          </w:p>
        </w:tc>
        <w:tc>
          <w:tcPr>
            <w:tcW w:w="567" w:type="dxa"/>
            <w:shd w:val="solid" w:color="FFFFFF" w:fill="auto"/>
          </w:tcPr>
          <w:p w14:paraId="2A059BA7" w14:textId="77777777" w:rsidR="00A503BE" w:rsidRDefault="00A503BE" w:rsidP="00990ACB">
            <w:pPr>
              <w:pStyle w:val="TAL"/>
              <w:rPr>
                <w:snapToGrid w:val="0"/>
                <w:sz w:val="16"/>
                <w:szCs w:val="16"/>
                <w:lang w:val="en-AU"/>
              </w:rPr>
            </w:pPr>
            <w:r>
              <w:rPr>
                <w:snapToGrid w:val="0"/>
                <w:sz w:val="16"/>
                <w:szCs w:val="16"/>
                <w:lang w:val="en-AU"/>
              </w:rPr>
              <w:t>13.1.0</w:t>
            </w:r>
          </w:p>
        </w:tc>
        <w:tc>
          <w:tcPr>
            <w:tcW w:w="567" w:type="dxa"/>
            <w:shd w:val="solid" w:color="FFFFFF" w:fill="auto"/>
          </w:tcPr>
          <w:p w14:paraId="34310DA4" w14:textId="77777777" w:rsidR="00A503BE" w:rsidRDefault="00A503BE" w:rsidP="002508CE">
            <w:pPr>
              <w:pStyle w:val="TAL"/>
              <w:rPr>
                <w:snapToGrid w:val="0"/>
                <w:sz w:val="16"/>
                <w:szCs w:val="16"/>
                <w:lang w:val="en-AU"/>
              </w:rPr>
            </w:pPr>
            <w:r>
              <w:rPr>
                <w:snapToGrid w:val="0"/>
                <w:sz w:val="16"/>
                <w:szCs w:val="16"/>
                <w:lang w:val="en-AU"/>
              </w:rPr>
              <w:t>14.0.0</w:t>
            </w:r>
          </w:p>
        </w:tc>
      </w:tr>
    </w:tbl>
    <w:p w14:paraId="6830DD5D" w14:textId="77777777" w:rsidR="004A3549" w:rsidRDefault="004A3549" w:rsidP="00BA377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781C5A" w:rsidRPr="00235394" w14:paraId="33DD230C" w14:textId="77777777" w:rsidTr="005255CC">
        <w:trPr>
          <w:cantSplit/>
        </w:trPr>
        <w:tc>
          <w:tcPr>
            <w:tcW w:w="9714" w:type="dxa"/>
            <w:gridSpan w:val="8"/>
            <w:tcBorders>
              <w:bottom w:val="nil"/>
            </w:tcBorders>
            <w:shd w:val="solid" w:color="FFFFFF" w:fill="auto"/>
          </w:tcPr>
          <w:p w14:paraId="35A91D7D" w14:textId="77777777" w:rsidR="00781C5A" w:rsidRPr="00235394" w:rsidRDefault="00781C5A" w:rsidP="005255CC">
            <w:pPr>
              <w:pStyle w:val="TAL"/>
              <w:jc w:val="center"/>
              <w:rPr>
                <w:b/>
                <w:sz w:val="16"/>
              </w:rPr>
            </w:pPr>
            <w:r w:rsidRPr="00235394">
              <w:rPr>
                <w:b/>
              </w:rPr>
              <w:t>Change history</w:t>
            </w:r>
          </w:p>
        </w:tc>
      </w:tr>
      <w:tr w:rsidR="00781C5A" w:rsidRPr="00235394" w14:paraId="0557D8D6" w14:textId="77777777" w:rsidTr="005255CC">
        <w:tc>
          <w:tcPr>
            <w:tcW w:w="800" w:type="dxa"/>
            <w:shd w:val="pct10" w:color="auto" w:fill="FFFFFF"/>
          </w:tcPr>
          <w:p w14:paraId="459646A5" w14:textId="77777777" w:rsidR="00781C5A" w:rsidRPr="00235394" w:rsidRDefault="00781C5A" w:rsidP="005255CC">
            <w:pPr>
              <w:pStyle w:val="TAL"/>
              <w:rPr>
                <w:b/>
                <w:sz w:val="16"/>
              </w:rPr>
            </w:pPr>
            <w:r w:rsidRPr="00235394">
              <w:rPr>
                <w:b/>
                <w:sz w:val="16"/>
              </w:rPr>
              <w:t>Date</w:t>
            </w:r>
          </w:p>
        </w:tc>
        <w:tc>
          <w:tcPr>
            <w:tcW w:w="800" w:type="dxa"/>
            <w:shd w:val="pct10" w:color="auto" w:fill="FFFFFF"/>
          </w:tcPr>
          <w:p w14:paraId="31210621" w14:textId="77777777" w:rsidR="00781C5A" w:rsidRPr="00235394" w:rsidRDefault="00781C5A" w:rsidP="005255CC">
            <w:pPr>
              <w:pStyle w:val="TAL"/>
              <w:rPr>
                <w:b/>
                <w:sz w:val="16"/>
              </w:rPr>
            </w:pPr>
            <w:r>
              <w:rPr>
                <w:b/>
                <w:sz w:val="16"/>
              </w:rPr>
              <w:t>Meeting</w:t>
            </w:r>
          </w:p>
        </w:tc>
        <w:tc>
          <w:tcPr>
            <w:tcW w:w="1094" w:type="dxa"/>
            <w:shd w:val="pct10" w:color="auto" w:fill="FFFFFF"/>
          </w:tcPr>
          <w:p w14:paraId="5AF4DFD3" w14:textId="77777777" w:rsidR="00781C5A" w:rsidRPr="00235394" w:rsidRDefault="00781C5A" w:rsidP="005255CC">
            <w:pPr>
              <w:pStyle w:val="TAL"/>
              <w:rPr>
                <w:b/>
                <w:sz w:val="16"/>
              </w:rPr>
            </w:pPr>
            <w:r w:rsidRPr="00235394">
              <w:rPr>
                <w:b/>
                <w:sz w:val="16"/>
              </w:rPr>
              <w:t>TDoc</w:t>
            </w:r>
          </w:p>
        </w:tc>
        <w:tc>
          <w:tcPr>
            <w:tcW w:w="500" w:type="dxa"/>
            <w:shd w:val="pct10" w:color="auto" w:fill="FFFFFF"/>
          </w:tcPr>
          <w:p w14:paraId="7F3B988F" w14:textId="77777777" w:rsidR="00781C5A" w:rsidRPr="00235394" w:rsidRDefault="00781C5A" w:rsidP="005255CC">
            <w:pPr>
              <w:pStyle w:val="TAL"/>
              <w:rPr>
                <w:b/>
                <w:sz w:val="16"/>
              </w:rPr>
            </w:pPr>
            <w:r w:rsidRPr="00235394">
              <w:rPr>
                <w:b/>
                <w:sz w:val="16"/>
              </w:rPr>
              <w:t>CR</w:t>
            </w:r>
          </w:p>
        </w:tc>
        <w:tc>
          <w:tcPr>
            <w:tcW w:w="425" w:type="dxa"/>
            <w:shd w:val="pct10" w:color="auto" w:fill="FFFFFF"/>
          </w:tcPr>
          <w:p w14:paraId="2C58B045" w14:textId="77777777" w:rsidR="00781C5A" w:rsidRPr="00235394" w:rsidRDefault="00781C5A" w:rsidP="005255CC">
            <w:pPr>
              <w:pStyle w:val="TAL"/>
              <w:rPr>
                <w:b/>
                <w:sz w:val="16"/>
              </w:rPr>
            </w:pPr>
            <w:r w:rsidRPr="00235394">
              <w:rPr>
                <w:b/>
                <w:sz w:val="16"/>
              </w:rPr>
              <w:t>Rev</w:t>
            </w:r>
          </w:p>
        </w:tc>
        <w:tc>
          <w:tcPr>
            <w:tcW w:w="425" w:type="dxa"/>
            <w:shd w:val="pct10" w:color="auto" w:fill="FFFFFF"/>
          </w:tcPr>
          <w:p w14:paraId="616F0687" w14:textId="77777777" w:rsidR="00781C5A" w:rsidRPr="00235394" w:rsidRDefault="00781C5A" w:rsidP="005255CC">
            <w:pPr>
              <w:pStyle w:val="TAL"/>
              <w:rPr>
                <w:b/>
                <w:sz w:val="16"/>
              </w:rPr>
            </w:pPr>
            <w:r>
              <w:rPr>
                <w:b/>
                <w:sz w:val="16"/>
              </w:rPr>
              <w:t>Cat</w:t>
            </w:r>
          </w:p>
        </w:tc>
        <w:tc>
          <w:tcPr>
            <w:tcW w:w="4962" w:type="dxa"/>
            <w:shd w:val="pct10" w:color="auto" w:fill="FFFFFF"/>
          </w:tcPr>
          <w:p w14:paraId="7B5A6379" w14:textId="77777777" w:rsidR="00781C5A" w:rsidRPr="00235394" w:rsidRDefault="00781C5A" w:rsidP="005255CC">
            <w:pPr>
              <w:pStyle w:val="TAL"/>
              <w:rPr>
                <w:b/>
                <w:sz w:val="16"/>
              </w:rPr>
            </w:pPr>
            <w:r w:rsidRPr="00235394">
              <w:rPr>
                <w:b/>
                <w:sz w:val="16"/>
              </w:rPr>
              <w:t>Subject/Comment</w:t>
            </w:r>
          </w:p>
        </w:tc>
        <w:tc>
          <w:tcPr>
            <w:tcW w:w="708" w:type="dxa"/>
            <w:shd w:val="pct10" w:color="auto" w:fill="FFFFFF"/>
          </w:tcPr>
          <w:p w14:paraId="55A71184" w14:textId="77777777" w:rsidR="00781C5A" w:rsidRPr="00235394" w:rsidRDefault="00781C5A" w:rsidP="005255CC">
            <w:pPr>
              <w:pStyle w:val="TAL"/>
              <w:rPr>
                <w:b/>
                <w:sz w:val="16"/>
              </w:rPr>
            </w:pPr>
            <w:r w:rsidRPr="00235394">
              <w:rPr>
                <w:b/>
                <w:sz w:val="16"/>
              </w:rPr>
              <w:t>New</w:t>
            </w:r>
            <w:r>
              <w:rPr>
                <w:b/>
                <w:sz w:val="16"/>
              </w:rPr>
              <w:t xml:space="preserve"> version</w:t>
            </w:r>
          </w:p>
        </w:tc>
      </w:tr>
      <w:tr w:rsidR="00781C5A" w:rsidRPr="006B0D02" w14:paraId="5FCCDD80" w14:textId="77777777" w:rsidTr="003D2A45">
        <w:tc>
          <w:tcPr>
            <w:tcW w:w="800" w:type="dxa"/>
            <w:tcBorders>
              <w:bottom w:val="single" w:sz="4" w:space="0" w:color="auto"/>
            </w:tcBorders>
            <w:shd w:val="solid" w:color="FFFFFF" w:fill="auto"/>
          </w:tcPr>
          <w:p w14:paraId="16264217" w14:textId="77777777" w:rsidR="00781C5A" w:rsidRPr="006B0D02" w:rsidRDefault="00781C5A" w:rsidP="005255CC">
            <w:pPr>
              <w:pStyle w:val="TAC"/>
              <w:rPr>
                <w:sz w:val="16"/>
                <w:szCs w:val="16"/>
              </w:rPr>
            </w:pPr>
            <w:r>
              <w:rPr>
                <w:sz w:val="16"/>
                <w:szCs w:val="16"/>
              </w:rPr>
              <w:t>2018-03</w:t>
            </w:r>
          </w:p>
        </w:tc>
        <w:tc>
          <w:tcPr>
            <w:tcW w:w="800" w:type="dxa"/>
            <w:tcBorders>
              <w:bottom w:val="single" w:sz="4" w:space="0" w:color="auto"/>
            </w:tcBorders>
            <w:shd w:val="solid" w:color="FFFFFF" w:fill="auto"/>
          </w:tcPr>
          <w:p w14:paraId="54C2369C" w14:textId="77777777" w:rsidR="00781C5A" w:rsidRPr="006B0D02" w:rsidRDefault="00781C5A" w:rsidP="005255CC">
            <w:pPr>
              <w:pStyle w:val="TAC"/>
              <w:rPr>
                <w:sz w:val="16"/>
                <w:szCs w:val="16"/>
              </w:rPr>
            </w:pPr>
            <w:r>
              <w:rPr>
                <w:sz w:val="16"/>
                <w:szCs w:val="16"/>
              </w:rPr>
              <w:t>CT#79</w:t>
            </w:r>
          </w:p>
        </w:tc>
        <w:tc>
          <w:tcPr>
            <w:tcW w:w="1094" w:type="dxa"/>
            <w:tcBorders>
              <w:bottom w:val="single" w:sz="4" w:space="0" w:color="auto"/>
            </w:tcBorders>
            <w:shd w:val="solid" w:color="FFFFFF" w:fill="auto"/>
          </w:tcPr>
          <w:p w14:paraId="39B5D8BD" w14:textId="77777777" w:rsidR="00781C5A" w:rsidRPr="006B0D02" w:rsidRDefault="00781C5A" w:rsidP="005255CC">
            <w:pPr>
              <w:pStyle w:val="TAC"/>
              <w:rPr>
                <w:sz w:val="16"/>
                <w:szCs w:val="16"/>
              </w:rPr>
            </w:pPr>
            <w:r w:rsidRPr="006B2C44">
              <w:rPr>
                <w:sz w:val="16"/>
                <w:szCs w:val="16"/>
              </w:rPr>
              <w:t>CP-180080</w:t>
            </w:r>
          </w:p>
        </w:tc>
        <w:tc>
          <w:tcPr>
            <w:tcW w:w="500" w:type="dxa"/>
            <w:tcBorders>
              <w:bottom w:val="single" w:sz="4" w:space="0" w:color="auto"/>
            </w:tcBorders>
            <w:shd w:val="solid" w:color="FFFFFF" w:fill="auto"/>
          </w:tcPr>
          <w:p w14:paraId="10488AE0" w14:textId="77777777" w:rsidR="00781C5A" w:rsidRPr="006B0D02" w:rsidRDefault="00781C5A" w:rsidP="005255CC">
            <w:pPr>
              <w:pStyle w:val="TAL"/>
              <w:rPr>
                <w:sz w:val="16"/>
                <w:szCs w:val="16"/>
              </w:rPr>
            </w:pPr>
            <w:r>
              <w:rPr>
                <w:sz w:val="16"/>
                <w:szCs w:val="16"/>
              </w:rPr>
              <w:t>0038</w:t>
            </w:r>
          </w:p>
        </w:tc>
        <w:tc>
          <w:tcPr>
            <w:tcW w:w="425" w:type="dxa"/>
            <w:tcBorders>
              <w:bottom w:val="single" w:sz="4" w:space="0" w:color="auto"/>
            </w:tcBorders>
            <w:shd w:val="solid" w:color="FFFFFF" w:fill="auto"/>
          </w:tcPr>
          <w:p w14:paraId="4A048067" w14:textId="77777777" w:rsidR="00781C5A" w:rsidRPr="006B0D02" w:rsidRDefault="00781C5A" w:rsidP="005255CC">
            <w:pPr>
              <w:pStyle w:val="TAR"/>
              <w:rPr>
                <w:sz w:val="16"/>
                <w:szCs w:val="16"/>
              </w:rPr>
            </w:pPr>
            <w:r>
              <w:rPr>
                <w:sz w:val="16"/>
                <w:szCs w:val="16"/>
              </w:rPr>
              <w:t>2</w:t>
            </w:r>
          </w:p>
        </w:tc>
        <w:tc>
          <w:tcPr>
            <w:tcW w:w="425" w:type="dxa"/>
            <w:tcBorders>
              <w:bottom w:val="single" w:sz="4" w:space="0" w:color="auto"/>
            </w:tcBorders>
            <w:shd w:val="solid" w:color="FFFFFF" w:fill="auto"/>
          </w:tcPr>
          <w:p w14:paraId="29BEBEC5" w14:textId="77777777" w:rsidR="00781C5A" w:rsidRPr="006B0D02" w:rsidRDefault="00781C5A" w:rsidP="005255CC">
            <w:pPr>
              <w:pStyle w:val="TAC"/>
              <w:rPr>
                <w:sz w:val="16"/>
                <w:szCs w:val="16"/>
              </w:rPr>
            </w:pPr>
            <w:r>
              <w:rPr>
                <w:sz w:val="16"/>
                <w:szCs w:val="16"/>
              </w:rPr>
              <w:t>B</w:t>
            </w:r>
          </w:p>
        </w:tc>
        <w:tc>
          <w:tcPr>
            <w:tcW w:w="4962" w:type="dxa"/>
            <w:tcBorders>
              <w:bottom w:val="single" w:sz="4" w:space="0" w:color="auto"/>
            </w:tcBorders>
            <w:shd w:val="solid" w:color="FFFFFF" w:fill="auto"/>
          </w:tcPr>
          <w:p w14:paraId="15A94CC2" w14:textId="77777777" w:rsidR="00781C5A" w:rsidRPr="006B0D02" w:rsidRDefault="00781C5A" w:rsidP="005255CC">
            <w:pPr>
              <w:pStyle w:val="TAL"/>
              <w:rPr>
                <w:sz w:val="16"/>
                <w:szCs w:val="16"/>
              </w:rPr>
            </w:pPr>
            <w:r w:rsidRPr="006B2C44">
              <w:rPr>
                <w:sz w:val="16"/>
                <w:szCs w:val="16"/>
              </w:rPr>
              <w:t>Interaction between ECT and "Enhanced calling name" service</w:t>
            </w:r>
          </w:p>
        </w:tc>
        <w:tc>
          <w:tcPr>
            <w:tcW w:w="708" w:type="dxa"/>
            <w:tcBorders>
              <w:bottom w:val="single" w:sz="4" w:space="0" w:color="auto"/>
            </w:tcBorders>
            <w:shd w:val="solid" w:color="FFFFFF" w:fill="auto"/>
          </w:tcPr>
          <w:p w14:paraId="1AF26301" w14:textId="77777777" w:rsidR="00781C5A" w:rsidRPr="007D6048" w:rsidRDefault="00781C5A" w:rsidP="005255CC">
            <w:pPr>
              <w:pStyle w:val="TAC"/>
              <w:rPr>
                <w:sz w:val="16"/>
                <w:szCs w:val="16"/>
              </w:rPr>
            </w:pPr>
            <w:r>
              <w:rPr>
                <w:sz w:val="16"/>
                <w:szCs w:val="16"/>
              </w:rPr>
              <w:t>15.0.0</w:t>
            </w:r>
          </w:p>
        </w:tc>
      </w:tr>
      <w:tr w:rsidR="00781C5A" w:rsidRPr="003D2A45" w14:paraId="36B6F200" w14:textId="77777777" w:rsidTr="003D2A45">
        <w:tc>
          <w:tcPr>
            <w:tcW w:w="800" w:type="dxa"/>
            <w:tcBorders>
              <w:top w:val="single" w:sz="4" w:space="0" w:color="auto"/>
              <w:left w:val="single" w:sz="4" w:space="0" w:color="auto"/>
              <w:bottom w:val="single" w:sz="4" w:space="0" w:color="auto"/>
              <w:right w:val="single" w:sz="4" w:space="0" w:color="auto"/>
            </w:tcBorders>
            <w:shd w:val="solid" w:color="FFFFFF" w:fill="auto"/>
          </w:tcPr>
          <w:p w14:paraId="515A63EC" w14:textId="77777777" w:rsidR="00781C5A" w:rsidRPr="003D2A45" w:rsidRDefault="00781C5A" w:rsidP="005255CC">
            <w:pPr>
              <w:pStyle w:val="TAC"/>
              <w:rPr>
                <w:sz w:val="16"/>
                <w:szCs w:val="16"/>
              </w:rPr>
            </w:pPr>
            <w:r w:rsidRPr="003D2A45">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82835" w14:textId="77777777" w:rsidR="00781C5A" w:rsidRPr="003D2A45" w:rsidRDefault="00781C5A" w:rsidP="005255CC">
            <w:pPr>
              <w:pStyle w:val="TAC"/>
              <w:rPr>
                <w:sz w:val="16"/>
                <w:szCs w:val="16"/>
              </w:rPr>
            </w:pPr>
            <w:r w:rsidRPr="003D2A45">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B3A12" w14:textId="77777777" w:rsidR="00781C5A" w:rsidRPr="003D2A45" w:rsidRDefault="000236AA" w:rsidP="005255CC">
            <w:pPr>
              <w:pStyle w:val="TAC"/>
              <w:rPr>
                <w:sz w:val="16"/>
                <w:szCs w:val="16"/>
              </w:rPr>
            </w:pPr>
            <w:r w:rsidRPr="003D2A45">
              <w:rPr>
                <w:sz w:val="16"/>
                <w:szCs w:val="16"/>
              </w:rPr>
              <w:t>CP-200123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D1F7C96" w14:textId="77777777" w:rsidR="00781C5A" w:rsidRPr="003D2A45" w:rsidRDefault="000236AA" w:rsidP="005255CC">
            <w:pPr>
              <w:pStyle w:val="TAL"/>
              <w:rPr>
                <w:sz w:val="16"/>
                <w:szCs w:val="16"/>
              </w:rPr>
            </w:pPr>
            <w:r w:rsidRPr="003D2A45">
              <w:rPr>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B5B3C" w14:textId="77777777" w:rsidR="00781C5A" w:rsidRPr="003D2A45" w:rsidRDefault="00781C5A" w:rsidP="005255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7F759" w14:textId="77777777" w:rsidR="00781C5A" w:rsidRPr="003D2A45" w:rsidRDefault="000236AA" w:rsidP="005255CC">
            <w:pPr>
              <w:pStyle w:val="TAC"/>
              <w:rPr>
                <w:sz w:val="16"/>
                <w:szCs w:val="16"/>
              </w:rPr>
            </w:pPr>
            <w:r w:rsidRPr="003D2A45">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08D00C" w14:textId="77777777" w:rsidR="00781C5A" w:rsidRPr="003D2A45" w:rsidRDefault="000236AA" w:rsidP="005255CC">
            <w:pPr>
              <w:pStyle w:val="TAL"/>
              <w:rPr>
                <w:sz w:val="16"/>
                <w:szCs w:val="16"/>
              </w:rPr>
            </w:pPr>
            <w:r w:rsidRPr="003D2A45">
              <w:rPr>
                <w:sz w:val="16"/>
                <w:szCs w:val="16"/>
              </w:rPr>
              <w:t>Adding interactions with "Multi-Device" and "Multi-Identity"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223779" w14:textId="77777777" w:rsidR="00781C5A" w:rsidRPr="003D2A45" w:rsidRDefault="00781C5A" w:rsidP="005255CC">
            <w:pPr>
              <w:pStyle w:val="TAC"/>
              <w:rPr>
                <w:sz w:val="16"/>
                <w:szCs w:val="16"/>
              </w:rPr>
            </w:pPr>
            <w:r w:rsidRPr="003D2A45">
              <w:rPr>
                <w:sz w:val="16"/>
                <w:szCs w:val="16"/>
              </w:rPr>
              <w:t>16.0.0</w:t>
            </w:r>
          </w:p>
        </w:tc>
      </w:tr>
      <w:tr w:rsidR="00B74456" w:rsidRPr="003D2A45" w14:paraId="4E2D181C" w14:textId="77777777" w:rsidTr="003D2A45">
        <w:tc>
          <w:tcPr>
            <w:tcW w:w="800" w:type="dxa"/>
            <w:tcBorders>
              <w:top w:val="single" w:sz="4" w:space="0" w:color="auto"/>
              <w:left w:val="single" w:sz="4" w:space="0" w:color="auto"/>
              <w:bottom w:val="single" w:sz="4" w:space="0" w:color="auto"/>
              <w:right w:val="single" w:sz="4" w:space="0" w:color="auto"/>
            </w:tcBorders>
            <w:shd w:val="solid" w:color="FFFFFF" w:fill="auto"/>
          </w:tcPr>
          <w:p w14:paraId="55A12A21" w14:textId="430CCFD0" w:rsidR="00B74456" w:rsidRPr="003D2A45" w:rsidRDefault="00B74456" w:rsidP="005255CC">
            <w:pPr>
              <w:pStyle w:val="TAC"/>
              <w:rPr>
                <w:sz w:val="16"/>
                <w:szCs w:val="16"/>
              </w:rPr>
            </w:pPr>
            <w:r w:rsidRPr="003D2A45">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1F10" w14:textId="47524AEF" w:rsidR="00B74456" w:rsidRPr="003D2A45" w:rsidRDefault="003D2A45" w:rsidP="005255CC">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671F2" w14:textId="781B3845" w:rsidR="00B74456" w:rsidRPr="003D2A45" w:rsidRDefault="00B74456" w:rsidP="005255CC">
            <w:pPr>
              <w:pStyle w:val="TAC"/>
              <w:rPr>
                <w:sz w:val="16"/>
                <w:szCs w:val="16"/>
              </w:rPr>
            </w:pPr>
            <w:r w:rsidRPr="003D2A45">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7AE0F2E" w14:textId="19250BCA" w:rsidR="00B74456" w:rsidRPr="003D2A45" w:rsidRDefault="00B74456" w:rsidP="005255CC">
            <w:pPr>
              <w:pStyle w:val="TAL"/>
              <w:rPr>
                <w:sz w:val="16"/>
                <w:szCs w:val="16"/>
              </w:rPr>
            </w:pPr>
            <w:r w:rsidRPr="003D2A4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92F61" w14:textId="2BD02D6C" w:rsidR="00B74456" w:rsidRPr="003D2A45" w:rsidRDefault="00B74456" w:rsidP="005255CC">
            <w:pPr>
              <w:pStyle w:val="TAR"/>
              <w:rPr>
                <w:sz w:val="16"/>
                <w:szCs w:val="16"/>
              </w:rPr>
            </w:pPr>
            <w:r w:rsidRPr="003D2A4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B63A5" w14:textId="2617C0ED" w:rsidR="00B74456" w:rsidRPr="003D2A45" w:rsidRDefault="00B74456" w:rsidP="005255CC">
            <w:pPr>
              <w:pStyle w:val="TAC"/>
              <w:rPr>
                <w:sz w:val="16"/>
                <w:szCs w:val="16"/>
              </w:rPr>
            </w:pPr>
            <w:r w:rsidRPr="003D2A45">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5A8EC1" w14:textId="14C990EB" w:rsidR="00B74456" w:rsidRPr="003D2A45" w:rsidRDefault="00B74456" w:rsidP="005255CC">
            <w:pPr>
              <w:pStyle w:val="TAL"/>
              <w:rPr>
                <w:sz w:val="16"/>
                <w:szCs w:val="16"/>
              </w:rPr>
            </w:pPr>
            <w:r w:rsidRPr="003D2A45">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4579" w14:textId="6759ED5B" w:rsidR="00B74456" w:rsidRPr="003D2A45" w:rsidRDefault="00B74456" w:rsidP="005255CC">
            <w:pPr>
              <w:pStyle w:val="TAC"/>
              <w:rPr>
                <w:sz w:val="16"/>
                <w:szCs w:val="16"/>
              </w:rPr>
            </w:pPr>
            <w:r w:rsidRPr="003D2A45">
              <w:rPr>
                <w:sz w:val="16"/>
                <w:szCs w:val="16"/>
              </w:rPr>
              <w:t>17.0.0</w:t>
            </w:r>
          </w:p>
        </w:tc>
      </w:tr>
      <w:tr w:rsidR="00501A64" w:rsidRPr="003D2A45" w14:paraId="64346C86" w14:textId="77777777" w:rsidTr="003D2A45">
        <w:tc>
          <w:tcPr>
            <w:tcW w:w="800" w:type="dxa"/>
            <w:tcBorders>
              <w:top w:val="single" w:sz="4" w:space="0" w:color="auto"/>
              <w:left w:val="single" w:sz="4" w:space="0" w:color="auto"/>
              <w:bottom w:val="single" w:sz="4" w:space="0" w:color="auto"/>
              <w:right w:val="single" w:sz="4" w:space="0" w:color="auto"/>
            </w:tcBorders>
            <w:shd w:val="solid" w:color="FFFFFF" w:fill="auto"/>
          </w:tcPr>
          <w:p w14:paraId="302FE52F" w14:textId="07CE48D3" w:rsidR="00501A64" w:rsidRPr="003D2A45" w:rsidRDefault="00501A64" w:rsidP="005255C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817F0" w14:textId="40B69A72" w:rsidR="00501A64" w:rsidRDefault="00501A64" w:rsidP="005255CC">
            <w:pPr>
              <w:pStyle w:val="TAC"/>
              <w:rPr>
                <w:sz w:val="16"/>
                <w:szCs w:val="16"/>
              </w:rPr>
            </w:pPr>
            <w:r>
              <w:rPr>
                <w:sz w:val="16"/>
                <w:szCs w:val="16"/>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B202F" w14:textId="6BBD1DD7" w:rsidR="00501A64" w:rsidRPr="003D2A45" w:rsidRDefault="00A7530C" w:rsidP="005255CC">
            <w:pPr>
              <w:pStyle w:val="TAC"/>
              <w:rPr>
                <w:sz w:val="16"/>
                <w:szCs w:val="16"/>
              </w:rPr>
            </w:pPr>
            <w:r w:rsidRPr="00A7530C">
              <w:rPr>
                <w:sz w:val="16"/>
                <w:szCs w:val="16"/>
              </w:rPr>
              <w:t>CP-223134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14EAEA6" w14:textId="1349DAAC" w:rsidR="00501A64" w:rsidRPr="003D2A45" w:rsidRDefault="00501A64" w:rsidP="005255CC">
            <w:pPr>
              <w:pStyle w:val="TAL"/>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EEEA6" w14:textId="09DDDE69" w:rsidR="00501A64" w:rsidRPr="003D2A45" w:rsidRDefault="00501A64" w:rsidP="005255CC">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60FB3" w14:textId="03E7137C" w:rsidR="00501A64" w:rsidRPr="003D2A45" w:rsidRDefault="00501A64" w:rsidP="005255CC">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75251C" w14:textId="58CAFF37" w:rsidR="00501A64" w:rsidRPr="003D2A45" w:rsidRDefault="00501A64" w:rsidP="005255CC">
            <w:pPr>
              <w:pStyle w:val="TAL"/>
              <w:rPr>
                <w:sz w:val="16"/>
                <w:szCs w:val="16"/>
              </w:rPr>
            </w:pPr>
            <w:r w:rsidRPr="00501A64">
              <w:rPr>
                <w:sz w:val="16"/>
                <w:szCs w:val="16"/>
              </w:rPr>
              <w:t>MPS priority for ECT supplementary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D9045" w14:textId="12278F85" w:rsidR="00501A64" w:rsidRPr="003D2A45" w:rsidRDefault="00501A64" w:rsidP="005255CC">
            <w:pPr>
              <w:pStyle w:val="TAC"/>
              <w:rPr>
                <w:sz w:val="16"/>
                <w:szCs w:val="16"/>
              </w:rPr>
            </w:pPr>
            <w:r>
              <w:rPr>
                <w:sz w:val="16"/>
                <w:szCs w:val="16"/>
              </w:rPr>
              <w:t>18.0.0</w:t>
            </w:r>
          </w:p>
        </w:tc>
      </w:tr>
    </w:tbl>
    <w:p w14:paraId="236ECA0F" w14:textId="77777777" w:rsidR="00781C5A" w:rsidRDefault="00781C5A" w:rsidP="00BA3775"/>
    <w:sectPr w:rsidR="00781C5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1A435" w14:textId="77777777" w:rsidR="00B93D7D" w:rsidRDefault="00B93D7D">
      <w:r>
        <w:separator/>
      </w:r>
    </w:p>
  </w:endnote>
  <w:endnote w:type="continuationSeparator" w:id="0">
    <w:p w14:paraId="75E5D48F" w14:textId="77777777" w:rsidR="00B93D7D" w:rsidRDefault="00B9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797CD" w14:textId="77777777" w:rsidR="00B92377" w:rsidRDefault="00B923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712B" w14:textId="77777777" w:rsidR="00B93D7D" w:rsidRDefault="00B93D7D">
      <w:r>
        <w:separator/>
      </w:r>
    </w:p>
  </w:footnote>
  <w:footnote w:type="continuationSeparator" w:id="0">
    <w:p w14:paraId="18052272" w14:textId="77777777" w:rsidR="00B93D7D" w:rsidRDefault="00B93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5EC5" w14:textId="3D73E73E" w:rsidR="00B92377" w:rsidRDefault="00B92377">
    <w:pPr>
      <w:pStyle w:val="Header"/>
      <w:framePr w:wrap="auto" w:vAnchor="text" w:hAnchor="margin" w:xAlign="right" w:y="1"/>
      <w:widowControl/>
    </w:pPr>
    <w:r>
      <w:fldChar w:fldCharType="begin"/>
    </w:r>
    <w:r>
      <w:instrText xml:space="preserve"> STYLEREF ZA </w:instrText>
    </w:r>
    <w:r>
      <w:fldChar w:fldCharType="separate"/>
    </w:r>
    <w:r w:rsidR="00C649D7">
      <w:t>3GPP TS 24.629 V18.0.0 (2022-12)</w:t>
    </w:r>
    <w:r>
      <w:fldChar w:fldCharType="end"/>
    </w:r>
  </w:p>
  <w:p w14:paraId="1A3B91D9" w14:textId="77777777" w:rsidR="00B92377" w:rsidRDefault="00B92377">
    <w:pPr>
      <w:pStyle w:val="Header"/>
      <w:framePr w:wrap="auto" w:vAnchor="text" w:hAnchor="margin" w:xAlign="center" w:y="1"/>
      <w:widowControl/>
    </w:pPr>
    <w:r>
      <w:fldChar w:fldCharType="begin"/>
    </w:r>
    <w:r>
      <w:instrText xml:space="preserve"> PAGE </w:instrText>
    </w:r>
    <w:r>
      <w:fldChar w:fldCharType="separate"/>
    </w:r>
    <w:r w:rsidR="00907DCC">
      <w:t>6</w:t>
    </w:r>
    <w:r>
      <w:fldChar w:fldCharType="end"/>
    </w:r>
  </w:p>
  <w:p w14:paraId="7A56E2FB" w14:textId="64EF8121" w:rsidR="00B92377" w:rsidRDefault="00B92377">
    <w:pPr>
      <w:pStyle w:val="Header"/>
      <w:framePr w:wrap="auto" w:vAnchor="text" w:hAnchor="margin" w:y="1"/>
      <w:widowControl/>
    </w:pPr>
    <w:r>
      <w:fldChar w:fldCharType="begin"/>
    </w:r>
    <w:r>
      <w:instrText xml:space="preserve"> STYLEREF ZGSM </w:instrText>
    </w:r>
    <w:r>
      <w:fldChar w:fldCharType="separate"/>
    </w:r>
    <w:r w:rsidR="00C649D7">
      <w:t>Release 18</w:t>
    </w:r>
    <w:r>
      <w:fldChar w:fldCharType="end"/>
    </w:r>
  </w:p>
  <w:p w14:paraId="724EBD61" w14:textId="77777777" w:rsidR="00B92377" w:rsidRDefault="00B92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A1F0E918"/>
    <w:lvl w:ilvl="0" w:tplc="3834A358">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8FC4A02"/>
    <w:multiLevelType w:val="hybridMultilevel"/>
    <w:tmpl w:val="67AE084A"/>
    <w:lvl w:ilvl="0" w:tplc="07D620D8">
      <w:start w:val="1"/>
      <w:numFmt w:val="decimal"/>
      <w:pStyle w:val="nl0"/>
      <w:lvlText w:val="%1."/>
      <w:lvlJc w:val="right"/>
      <w:pPr>
        <w:tabs>
          <w:tab w:val="num" w:pos="1800"/>
        </w:tabs>
        <w:ind w:left="1800" w:hanging="20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3AB13E1"/>
    <w:multiLevelType w:val="multilevel"/>
    <w:tmpl w:val="B7D28C24"/>
    <w:lvl w:ilvl="0">
      <w:start w:val="4"/>
      <w:numFmt w:val="decimal"/>
      <w:lvlText w:val="%1"/>
      <w:lvlJc w:val="left"/>
      <w:pPr>
        <w:tabs>
          <w:tab w:val="num" w:pos="930"/>
        </w:tabs>
        <w:ind w:left="930" w:hanging="930"/>
      </w:pPr>
      <w:rPr>
        <w:rFonts w:hint="default"/>
      </w:rPr>
    </w:lvl>
    <w:lvl w:ilvl="1">
      <w:start w:val="5"/>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5"/>
      <w:numFmt w:val="decimal"/>
      <w:lvlText w:val="%1.%2.%3.%4"/>
      <w:lvlJc w:val="left"/>
      <w:pPr>
        <w:tabs>
          <w:tab w:val="num" w:pos="1080"/>
        </w:tabs>
        <w:ind w:left="1080" w:hanging="108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2E0551A"/>
    <w:multiLevelType w:val="multilevel"/>
    <w:tmpl w:val="29BA4DAC"/>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FFFFFFFF">
      <w:start w:val="1"/>
      <w:numFmt w:val="bullet"/>
      <w:pStyle w:val="B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B560CA"/>
    <w:multiLevelType w:val="multilevel"/>
    <w:tmpl w:val="F69A369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D7423A9"/>
    <w:multiLevelType w:val="multilevel"/>
    <w:tmpl w:val="A1F0E918"/>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08279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93554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7338661">
    <w:abstractNumId w:val="18"/>
  </w:num>
  <w:num w:numId="4" w16cid:durableId="1698122225">
    <w:abstractNumId w:val="33"/>
  </w:num>
  <w:num w:numId="5" w16cid:durableId="1740326957">
    <w:abstractNumId w:val="13"/>
  </w:num>
  <w:num w:numId="6" w16cid:durableId="1861507206">
    <w:abstractNumId w:val="26"/>
  </w:num>
  <w:num w:numId="7" w16cid:durableId="1220753074">
    <w:abstractNumId w:val="2"/>
  </w:num>
  <w:num w:numId="8" w16cid:durableId="1915313348">
    <w:abstractNumId w:val="1"/>
  </w:num>
  <w:num w:numId="9" w16cid:durableId="1766262020">
    <w:abstractNumId w:val="0"/>
  </w:num>
  <w:num w:numId="10" w16cid:durableId="1479147547">
    <w:abstractNumId w:val="20"/>
  </w:num>
  <w:num w:numId="11" w16cid:durableId="1305501632">
    <w:abstractNumId w:val="20"/>
    <w:lvlOverride w:ilvl="0">
      <w:startOverride w:val="1"/>
    </w:lvlOverride>
  </w:num>
  <w:num w:numId="12" w16cid:durableId="589125808">
    <w:abstractNumId w:val="20"/>
    <w:lvlOverride w:ilvl="0">
      <w:startOverride w:val="1"/>
    </w:lvlOverride>
  </w:num>
  <w:num w:numId="13" w16cid:durableId="1576815332">
    <w:abstractNumId w:val="9"/>
  </w:num>
  <w:num w:numId="14" w16cid:durableId="390620411">
    <w:abstractNumId w:val="7"/>
  </w:num>
  <w:num w:numId="15" w16cid:durableId="1582833655">
    <w:abstractNumId w:val="6"/>
  </w:num>
  <w:num w:numId="16" w16cid:durableId="209851228">
    <w:abstractNumId w:val="5"/>
  </w:num>
  <w:num w:numId="17" w16cid:durableId="1141263777">
    <w:abstractNumId w:val="4"/>
  </w:num>
  <w:num w:numId="18" w16cid:durableId="2011592686">
    <w:abstractNumId w:val="8"/>
  </w:num>
  <w:num w:numId="19" w16cid:durableId="1274752207">
    <w:abstractNumId w:val="3"/>
  </w:num>
  <w:num w:numId="20" w16cid:durableId="1133131600">
    <w:abstractNumId w:val="17"/>
  </w:num>
  <w:num w:numId="21" w16cid:durableId="1475752392">
    <w:abstractNumId w:val="29"/>
  </w:num>
  <w:num w:numId="22" w16cid:durableId="484931779">
    <w:abstractNumId w:val="24"/>
  </w:num>
  <w:num w:numId="23" w16cid:durableId="1883398159">
    <w:abstractNumId w:val="27"/>
  </w:num>
  <w:num w:numId="24" w16cid:durableId="921992518">
    <w:abstractNumId w:val="16"/>
  </w:num>
  <w:num w:numId="25" w16cid:durableId="935120">
    <w:abstractNumId w:val="12"/>
  </w:num>
  <w:num w:numId="26" w16cid:durableId="2136756874">
    <w:abstractNumId w:val="14"/>
  </w:num>
  <w:num w:numId="27" w16cid:durableId="437141256">
    <w:abstractNumId w:val="25"/>
  </w:num>
  <w:num w:numId="28" w16cid:durableId="1003581418">
    <w:abstractNumId w:val="31"/>
  </w:num>
  <w:num w:numId="29" w16cid:durableId="1077362191">
    <w:abstractNumId w:val="21"/>
  </w:num>
  <w:num w:numId="30" w16cid:durableId="935291830">
    <w:abstractNumId w:val="11"/>
  </w:num>
  <w:num w:numId="31" w16cid:durableId="464591601">
    <w:abstractNumId w:val="23"/>
  </w:num>
  <w:num w:numId="32" w16cid:durableId="2098209144">
    <w:abstractNumId w:val="15"/>
  </w:num>
  <w:num w:numId="33" w16cid:durableId="1242830488">
    <w:abstractNumId w:val="19"/>
  </w:num>
  <w:num w:numId="34" w16cid:durableId="1074351600">
    <w:abstractNumId w:val="30"/>
  </w:num>
  <w:num w:numId="35" w16cid:durableId="1317027560">
    <w:abstractNumId w:val="34"/>
  </w:num>
  <w:num w:numId="36" w16cid:durableId="1245993615">
    <w:abstractNumId w:val="20"/>
    <w:lvlOverride w:ilvl="0">
      <w:startOverride w:val="1"/>
    </w:lvlOverride>
  </w:num>
  <w:num w:numId="37" w16cid:durableId="1875265872">
    <w:abstractNumId w:val="20"/>
    <w:lvlOverride w:ilvl="0">
      <w:startOverride w:val="1"/>
    </w:lvlOverride>
  </w:num>
  <w:num w:numId="38" w16cid:durableId="1231312982">
    <w:abstractNumId w:val="32"/>
  </w:num>
  <w:num w:numId="39" w16cid:durableId="1344547346">
    <w:abstractNumId w:val="28"/>
  </w:num>
  <w:num w:numId="40" w16cid:durableId="1768966471">
    <w:abstractNumId w:val="22"/>
  </w:num>
  <w:num w:numId="41" w16cid:durableId="1877697132">
    <w:abstractNumId w:val="22"/>
    <w:lvlOverride w:ilvl="0">
      <w:startOverride w:val="1"/>
    </w:lvlOverride>
  </w:num>
  <w:num w:numId="42" w16cid:durableId="74010062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9AB"/>
    <w:rsid w:val="000171E1"/>
    <w:rsid w:val="000236AA"/>
    <w:rsid w:val="0002417E"/>
    <w:rsid w:val="00042894"/>
    <w:rsid w:val="0006229A"/>
    <w:rsid w:val="0007079E"/>
    <w:rsid w:val="000B74B3"/>
    <w:rsid w:val="000C6AB7"/>
    <w:rsid w:val="00101F8F"/>
    <w:rsid w:val="00120FD1"/>
    <w:rsid w:val="00130B61"/>
    <w:rsid w:val="00132630"/>
    <w:rsid w:val="0016294F"/>
    <w:rsid w:val="001643AC"/>
    <w:rsid w:val="00197A7E"/>
    <w:rsid w:val="001A7DDA"/>
    <w:rsid w:val="001B407F"/>
    <w:rsid w:val="001C7155"/>
    <w:rsid w:val="001F250E"/>
    <w:rsid w:val="001F7E89"/>
    <w:rsid w:val="00221F0F"/>
    <w:rsid w:val="0023270A"/>
    <w:rsid w:val="00240B24"/>
    <w:rsid w:val="002508CE"/>
    <w:rsid w:val="0026192F"/>
    <w:rsid w:val="002A3D1A"/>
    <w:rsid w:val="002A7D1E"/>
    <w:rsid w:val="002B68A1"/>
    <w:rsid w:val="002D088B"/>
    <w:rsid w:val="002D1948"/>
    <w:rsid w:val="002F3399"/>
    <w:rsid w:val="00312096"/>
    <w:rsid w:val="00317B29"/>
    <w:rsid w:val="00321529"/>
    <w:rsid w:val="00344AAB"/>
    <w:rsid w:val="00374CF3"/>
    <w:rsid w:val="00383736"/>
    <w:rsid w:val="0039675E"/>
    <w:rsid w:val="003A55F5"/>
    <w:rsid w:val="003C63CA"/>
    <w:rsid w:val="003D2A45"/>
    <w:rsid w:val="003E2780"/>
    <w:rsid w:val="004074CA"/>
    <w:rsid w:val="00451FE2"/>
    <w:rsid w:val="00454905"/>
    <w:rsid w:val="00480381"/>
    <w:rsid w:val="00484F76"/>
    <w:rsid w:val="0048793F"/>
    <w:rsid w:val="0049394D"/>
    <w:rsid w:val="004A3549"/>
    <w:rsid w:val="004C67A7"/>
    <w:rsid w:val="004E5A00"/>
    <w:rsid w:val="004E670F"/>
    <w:rsid w:val="00501A64"/>
    <w:rsid w:val="005046B1"/>
    <w:rsid w:val="005255CC"/>
    <w:rsid w:val="00526E24"/>
    <w:rsid w:val="00551B21"/>
    <w:rsid w:val="00561984"/>
    <w:rsid w:val="00576988"/>
    <w:rsid w:val="005A5445"/>
    <w:rsid w:val="005D3BF1"/>
    <w:rsid w:val="005E370F"/>
    <w:rsid w:val="005E4371"/>
    <w:rsid w:val="005E55E5"/>
    <w:rsid w:val="005F73C6"/>
    <w:rsid w:val="00641CAC"/>
    <w:rsid w:val="0066219A"/>
    <w:rsid w:val="00663015"/>
    <w:rsid w:val="006731A6"/>
    <w:rsid w:val="00673242"/>
    <w:rsid w:val="0069162D"/>
    <w:rsid w:val="006918C1"/>
    <w:rsid w:val="006A7A5C"/>
    <w:rsid w:val="006B2C44"/>
    <w:rsid w:val="006D27C1"/>
    <w:rsid w:val="006E600E"/>
    <w:rsid w:val="006E6E3B"/>
    <w:rsid w:val="00730133"/>
    <w:rsid w:val="00760735"/>
    <w:rsid w:val="00771779"/>
    <w:rsid w:val="0077678D"/>
    <w:rsid w:val="00781C5A"/>
    <w:rsid w:val="007C434E"/>
    <w:rsid w:val="00810377"/>
    <w:rsid w:val="00821712"/>
    <w:rsid w:val="0087054E"/>
    <w:rsid w:val="008743CF"/>
    <w:rsid w:val="00893098"/>
    <w:rsid w:val="008A2ECB"/>
    <w:rsid w:val="008B4604"/>
    <w:rsid w:val="008C6DB3"/>
    <w:rsid w:val="008D3909"/>
    <w:rsid w:val="008F34A5"/>
    <w:rsid w:val="00907DCC"/>
    <w:rsid w:val="009366A5"/>
    <w:rsid w:val="009478A7"/>
    <w:rsid w:val="00990ACB"/>
    <w:rsid w:val="009A0229"/>
    <w:rsid w:val="009A09C1"/>
    <w:rsid w:val="009D2406"/>
    <w:rsid w:val="009E2E07"/>
    <w:rsid w:val="009F5C19"/>
    <w:rsid w:val="00A12CE9"/>
    <w:rsid w:val="00A503BE"/>
    <w:rsid w:val="00A7530C"/>
    <w:rsid w:val="00AB1FCA"/>
    <w:rsid w:val="00AB452B"/>
    <w:rsid w:val="00AD2CAE"/>
    <w:rsid w:val="00AD42D9"/>
    <w:rsid w:val="00AE701C"/>
    <w:rsid w:val="00B00C55"/>
    <w:rsid w:val="00B052FF"/>
    <w:rsid w:val="00B10208"/>
    <w:rsid w:val="00B15FAE"/>
    <w:rsid w:val="00B324A1"/>
    <w:rsid w:val="00B3281B"/>
    <w:rsid w:val="00B51B54"/>
    <w:rsid w:val="00B74456"/>
    <w:rsid w:val="00B92377"/>
    <w:rsid w:val="00B93D7D"/>
    <w:rsid w:val="00BA3775"/>
    <w:rsid w:val="00BA7F66"/>
    <w:rsid w:val="00BE3A6F"/>
    <w:rsid w:val="00C11A6D"/>
    <w:rsid w:val="00C125D9"/>
    <w:rsid w:val="00C51C89"/>
    <w:rsid w:val="00C649D7"/>
    <w:rsid w:val="00C9265E"/>
    <w:rsid w:val="00CA56E4"/>
    <w:rsid w:val="00CB4D1F"/>
    <w:rsid w:val="00CC1399"/>
    <w:rsid w:val="00CC29EF"/>
    <w:rsid w:val="00CE2585"/>
    <w:rsid w:val="00CF6981"/>
    <w:rsid w:val="00D01380"/>
    <w:rsid w:val="00D157DA"/>
    <w:rsid w:val="00D378B5"/>
    <w:rsid w:val="00D52D5A"/>
    <w:rsid w:val="00D60B38"/>
    <w:rsid w:val="00D67330"/>
    <w:rsid w:val="00D70E9B"/>
    <w:rsid w:val="00D851D0"/>
    <w:rsid w:val="00D90A46"/>
    <w:rsid w:val="00D932AA"/>
    <w:rsid w:val="00D968BD"/>
    <w:rsid w:val="00D96C8B"/>
    <w:rsid w:val="00DA07CB"/>
    <w:rsid w:val="00DE7F0A"/>
    <w:rsid w:val="00DF6C42"/>
    <w:rsid w:val="00E115B6"/>
    <w:rsid w:val="00E1513A"/>
    <w:rsid w:val="00E15350"/>
    <w:rsid w:val="00E265C3"/>
    <w:rsid w:val="00E34783"/>
    <w:rsid w:val="00E84C64"/>
    <w:rsid w:val="00E854A5"/>
    <w:rsid w:val="00E92BC8"/>
    <w:rsid w:val="00EA5C46"/>
    <w:rsid w:val="00EB3A7F"/>
    <w:rsid w:val="00ED0EAB"/>
    <w:rsid w:val="00ED2AD5"/>
    <w:rsid w:val="00ED4365"/>
    <w:rsid w:val="00EE3EAD"/>
    <w:rsid w:val="00EE4A40"/>
    <w:rsid w:val="00EF11FC"/>
    <w:rsid w:val="00F559ED"/>
    <w:rsid w:val="00F77B91"/>
    <w:rsid w:val="00FB4603"/>
    <w:rsid w:val="00FE7CDF"/>
    <w:rsid w:val="00FF2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City"/>
  <w:smartTagType w:namespaceuri="urn:schemas-microsoft-com:office:smarttags" w:name="place"/>
  <w:shapeDefaults>
    <o:shapedefaults v:ext="edit" spidmax="2056"/>
    <o:shapelayout v:ext="edit">
      <o:idmap v:ext="edit" data="2"/>
    </o:shapelayout>
  </w:shapeDefaults>
  <w:decimalSymbol w:val="."/>
  <w:listSeparator w:val=","/>
  <w14:docId w14:val="17025B54"/>
  <w15:chartTrackingRefBased/>
  <w15:docId w15:val="{7E4AD4E9-CA93-41D0-BEB8-D33182232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3">
    <w:name w:val="B3+"/>
    <w:basedOn w:val="B30"/>
    <w:rsid w:val="00990ACB"/>
    <w:pPr>
      <w:numPr>
        <w:numId w:val="5"/>
      </w:numPr>
      <w:tabs>
        <w:tab w:val="left" w:pos="1134"/>
      </w:tabs>
      <w:overflowPunct w:val="0"/>
      <w:autoSpaceDE w:val="0"/>
      <w:autoSpaceDN w:val="0"/>
      <w:adjustRightInd w:val="0"/>
      <w:textAlignment w:val="baseline"/>
    </w:pPr>
  </w:style>
  <w:style w:type="paragraph" w:customStyle="1" w:styleId="B1">
    <w:name w:val="B1+"/>
    <w:basedOn w:val="B10"/>
    <w:rsid w:val="00990ACB"/>
    <w:pPr>
      <w:numPr>
        <w:numId w:val="3"/>
      </w:numPr>
      <w:overflowPunct w:val="0"/>
      <w:autoSpaceDE w:val="0"/>
      <w:autoSpaceDN w:val="0"/>
      <w:adjustRightInd w:val="0"/>
      <w:textAlignment w:val="baseline"/>
    </w:pPr>
  </w:style>
  <w:style w:type="paragraph" w:customStyle="1" w:styleId="B2">
    <w:name w:val="B2+"/>
    <w:basedOn w:val="B20"/>
    <w:rsid w:val="00990ACB"/>
    <w:pPr>
      <w:numPr>
        <w:numId w:val="4"/>
      </w:numPr>
      <w:overflowPunct w:val="0"/>
      <w:autoSpaceDE w:val="0"/>
      <w:autoSpaceDN w:val="0"/>
      <w:adjustRightInd w:val="0"/>
      <w:textAlignment w:val="baseline"/>
    </w:pPr>
  </w:style>
  <w:style w:type="paragraph" w:customStyle="1" w:styleId="BL">
    <w:name w:val="BL"/>
    <w:basedOn w:val="Normal"/>
    <w:rsid w:val="00990ACB"/>
    <w:pPr>
      <w:numPr>
        <w:numId w:val="6"/>
      </w:numPr>
      <w:tabs>
        <w:tab w:val="left" w:pos="851"/>
      </w:tabs>
      <w:overflowPunct w:val="0"/>
      <w:autoSpaceDE w:val="0"/>
      <w:autoSpaceDN w:val="0"/>
      <w:adjustRightInd w:val="0"/>
      <w:textAlignment w:val="baseline"/>
    </w:pPr>
  </w:style>
  <w:style w:type="paragraph" w:customStyle="1" w:styleId="BN">
    <w:name w:val="BN"/>
    <w:basedOn w:val="Normal"/>
    <w:rsid w:val="00990ACB"/>
    <w:pPr>
      <w:numPr>
        <w:numId w:val="10"/>
      </w:numPr>
      <w:overflowPunct w:val="0"/>
      <w:autoSpaceDE w:val="0"/>
      <w:autoSpaceDN w:val="0"/>
      <w:adjustRightInd w:val="0"/>
      <w:textAlignment w:val="baseline"/>
    </w:pPr>
  </w:style>
  <w:style w:type="paragraph" w:styleId="BlockText">
    <w:name w:val="Block Text"/>
    <w:basedOn w:val="Normal"/>
    <w:rsid w:val="00990ACB"/>
    <w:pPr>
      <w:overflowPunct w:val="0"/>
      <w:autoSpaceDE w:val="0"/>
      <w:autoSpaceDN w:val="0"/>
      <w:adjustRightInd w:val="0"/>
      <w:spacing w:after="120"/>
      <w:ind w:left="1440" w:right="1440"/>
      <w:textAlignment w:val="baseline"/>
    </w:pPr>
  </w:style>
  <w:style w:type="paragraph" w:styleId="BodyText2">
    <w:name w:val="Body Text 2"/>
    <w:basedOn w:val="Normal"/>
    <w:rsid w:val="00990ACB"/>
    <w:pPr>
      <w:overflowPunct w:val="0"/>
      <w:autoSpaceDE w:val="0"/>
      <w:autoSpaceDN w:val="0"/>
      <w:adjustRightInd w:val="0"/>
      <w:spacing w:after="120" w:line="480" w:lineRule="auto"/>
      <w:textAlignment w:val="baseline"/>
    </w:pPr>
  </w:style>
  <w:style w:type="paragraph" w:styleId="BodyText3">
    <w:name w:val="Body Text 3"/>
    <w:basedOn w:val="Normal"/>
    <w:rsid w:val="00990ACB"/>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990ACB"/>
    <w:pPr>
      <w:overflowPunct w:val="0"/>
      <w:autoSpaceDE w:val="0"/>
      <w:autoSpaceDN w:val="0"/>
      <w:adjustRightInd w:val="0"/>
      <w:spacing w:after="120"/>
      <w:ind w:firstLine="210"/>
      <w:textAlignment w:val="baseline"/>
    </w:pPr>
  </w:style>
  <w:style w:type="paragraph" w:styleId="BodyTextIndent">
    <w:name w:val="Body Text Indent"/>
    <w:basedOn w:val="Normal"/>
    <w:rsid w:val="00990ACB"/>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990ACB"/>
    <w:pPr>
      <w:ind w:firstLine="210"/>
    </w:pPr>
  </w:style>
  <w:style w:type="paragraph" w:styleId="BodyTextIndent2">
    <w:name w:val="Body Text Indent 2"/>
    <w:basedOn w:val="Normal"/>
    <w:rsid w:val="00990ACB"/>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990ACB"/>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990ACB"/>
    <w:pPr>
      <w:overflowPunct w:val="0"/>
      <w:autoSpaceDE w:val="0"/>
      <w:autoSpaceDN w:val="0"/>
      <w:adjustRightInd w:val="0"/>
      <w:ind w:left="4252"/>
      <w:textAlignment w:val="baseline"/>
    </w:pPr>
  </w:style>
  <w:style w:type="paragraph" w:styleId="Date">
    <w:name w:val="Date"/>
    <w:basedOn w:val="Normal"/>
    <w:next w:val="Normal"/>
    <w:rsid w:val="00990ACB"/>
    <w:pPr>
      <w:overflowPunct w:val="0"/>
      <w:autoSpaceDE w:val="0"/>
      <w:autoSpaceDN w:val="0"/>
      <w:adjustRightInd w:val="0"/>
      <w:textAlignment w:val="baseline"/>
    </w:pPr>
  </w:style>
  <w:style w:type="paragraph" w:styleId="E-mailSignature">
    <w:name w:val="E-mail Signature"/>
    <w:basedOn w:val="Normal"/>
    <w:rsid w:val="00990ACB"/>
    <w:pPr>
      <w:overflowPunct w:val="0"/>
      <w:autoSpaceDE w:val="0"/>
      <w:autoSpaceDN w:val="0"/>
      <w:adjustRightInd w:val="0"/>
      <w:textAlignment w:val="baseline"/>
    </w:pPr>
  </w:style>
  <w:style w:type="character" w:styleId="Emphasis">
    <w:name w:val="Emphasis"/>
    <w:qFormat/>
    <w:rsid w:val="00990ACB"/>
    <w:rPr>
      <w:i/>
      <w:iCs/>
    </w:rPr>
  </w:style>
  <w:style w:type="paragraph" w:styleId="EnvelopeAddress">
    <w:name w:val="envelope address"/>
    <w:basedOn w:val="Normal"/>
    <w:rsid w:val="00990AC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0AC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90ACB"/>
  </w:style>
  <w:style w:type="paragraph" w:styleId="HTMLAddress">
    <w:name w:val="HTML Address"/>
    <w:basedOn w:val="Normal"/>
    <w:rsid w:val="00990ACB"/>
    <w:pPr>
      <w:overflowPunct w:val="0"/>
      <w:autoSpaceDE w:val="0"/>
      <w:autoSpaceDN w:val="0"/>
      <w:adjustRightInd w:val="0"/>
      <w:textAlignment w:val="baseline"/>
    </w:pPr>
    <w:rPr>
      <w:i/>
      <w:iCs/>
    </w:rPr>
  </w:style>
  <w:style w:type="character" w:styleId="HTMLCite">
    <w:name w:val="HTML Cite"/>
    <w:rsid w:val="00990ACB"/>
    <w:rPr>
      <w:i/>
      <w:iCs/>
    </w:rPr>
  </w:style>
  <w:style w:type="character" w:styleId="HTMLCode">
    <w:name w:val="HTML Code"/>
    <w:rsid w:val="00990ACB"/>
    <w:rPr>
      <w:rFonts w:ascii="Courier New" w:hAnsi="Courier New"/>
      <w:sz w:val="20"/>
      <w:szCs w:val="20"/>
    </w:rPr>
  </w:style>
  <w:style w:type="character" w:styleId="HTMLDefinition">
    <w:name w:val="HTML Definition"/>
    <w:rsid w:val="00990ACB"/>
    <w:rPr>
      <w:i/>
      <w:iCs/>
    </w:rPr>
  </w:style>
  <w:style w:type="character" w:styleId="HTMLKeyboard">
    <w:name w:val="HTML Keyboard"/>
    <w:rsid w:val="00990ACB"/>
    <w:rPr>
      <w:rFonts w:ascii="Courier New" w:hAnsi="Courier New"/>
      <w:sz w:val="20"/>
      <w:szCs w:val="20"/>
    </w:rPr>
  </w:style>
  <w:style w:type="paragraph" w:styleId="HTMLPreformatted">
    <w:name w:val="HTML Preformatted"/>
    <w:basedOn w:val="Normal"/>
    <w:rsid w:val="00990ACB"/>
    <w:pPr>
      <w:overflowPunct w:val="0"/>
      <w:autoSpaceDE w:val="0"/>
      <w:autoSpaceDN w:val="0"/>
      <w:adjustRightInd w:val="0"/>
      <w:textAlignment w:val="baseline"/>
    </w:pPr>
    <w:rPr>
      <w:rFonts w:ascii="Courier New" w:hAnsi="Courier New" w:cs="Courier New"/>
    </w:rPr>
  </w:style>
  <w:style w:type="character" w:styleId="HTMLSample">
    <w:name w:val="HTML Sample"/>
    <w:rsid w:val="00990ACB"/>
    <w:rPr>
      <w:rFonts w:ascii="Courier New" w:hAnsi="Courier New"/>
    </w:rPr>
  </w:style>
  <w:style w:type="character" w:styleId="HTMLTypewriter">
    <w:name w:val="HTML Typewriter"/>
    <w:rsid w:val="00990ACB"/>
    <w:rPr>
      <w:rFonts w:ascii="Courier New" w:hAnsi="Courier New"/>
      <w:sz w:val="20"/>
      <w:szCs w:val="20"/>
    </w:rPr>
  </w:style>
  <w:style w:type="character" w:styleId="HTMLVariable">
    <w:name w:val="HTML Variable"/>
    <w:rsid w:val="00990ACB"/>
    <w:rPr>
      <w:i/>
      <w:iCs/>
    </w:rPr>
  </w:style>
  <w:style w:type="paragraph" w:styleId="Index6">
    <w:name w:val="index 6"/>
    <w:basedOn w:val="Normal"/>
    <w:next w:val="Normal"/>
    <w:autoRedefine/>
    <w:semiHidden/>
    <w:rsid w:val="00990AC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90ACB"/>
    <w:pPr>
      <w:overflowPunct w:val="0"/>
      <w:autoSpaceDE w:val="0"/>
      <w:autoSpaceDN w:val="0"/>
      <w:adjustRightInd w:val="0"/>
      <w:ind w:left="1400" w:hanging="200"/>
      <w:textAlignment w:val="baseline"/>
    </w:pPr>
  </w:style>
  <w:style w:type="character" w:styleId="LineNumber">
    <w:name w:val="line number"/>
    <w:basedOn w:val="DefaultParagraphFont"/>
    <w:rsid w:val="00990ACB"/>
  </w:style>
  <w:style w:type="paragraph" w:styleId="ListContinue">
    <w:name w:val="List Continue"/>
    <w:basedOn w:val="Normal"/>
    <w:rsid w:val="00990ACB"/>
    <w:pPr>
      <w:overflowPunct w:val="0"/>
      <w:autoSpaceDE w:val="0"/>
      <w:autoSpaceDN w:val="0"/>
      <w:adjustRightInd w:val="0"/>
      <w:spacing w:after="120"/>
      <w:ind w:left="283"/>
      <w:textAlignment w:val="baseline"/>
    </w:pPr>
  </w:style>
  <w:style w:type="paragraph" w:styleId="ListContinue2">
    <w:name w:val="List Continue 2"/>
    <w:basedOn w:val="Normal"/>
    <w:rsid w:val="00990ACB"/>
    <w:pPr>
      <w:overflowPunct w:val="0"/>
      <w:autoSpaceDE w:val="0"/>
      <w:autoSpaceDN w:val="0"/>
      <w:adjustRightInd w:val="0"/>
      <w:spacing w:after="120"/>
      <w:ind w:left="566"/>
      <w:textAlignment w:val="baseline"/>
    </w:pPr>
  </w:style>
  <w:style w:type="paragraph" w:styleId="ListContinue3">
    <w:name w:val="List Continue 3"/>
    <w:basedOn w:val="Normal"/>
    <w:rsid w:val="00990ACB"/>
    <w:pPr>
      <w:overflowPunct w:val="0"/>
      <w:autoSpaceDE w:val="0"/>
      <w:autoSpaceDN w:val="0"/>
      <w:adjustRightInd w:val="0"/>
      <w:spacing w:after="120"/>
      <w:ind w:left="849"/>
      <w:textAlignment w:val="baseline"/>
    </w:pPr>
  </w:style>
  <w:style w:type="paragraph" w:styleId="ListContinue4">
    <w:name w:val="List Continue 4"/>
    <w:basedOn w:val="Normal"/>
    <w:rsid w:val="00990ACB"/>
    <w:pPr>
      <w:overflowPunct w:val="0"/>
      <w:autoSpaceDE w:val="0"/>
      <w:autoSpaceDN w:val="0"/>
      <w:adjustRightInd w:val="0"/>
      <w:spacing w:after="120"/>
      <w:ind w:left="1132"/>
      <w:textAlignment w:val="baseline"/>
    </w:pPr>
  </w:style>
  <w:style w:type="paragraph" w:styleId="ListContinue5">
    <w:name w:val="List Continue 5"/>
    <w:basedOn w:val="Normal"/>
    <w:rsid w:val="00990ACB"/>
    <w:pPr>
      <w:overflowPunct w:val="0"/>
      <w:autoSpaceDE w:val="0"/>
      <w:autoSpaceDN w:val="0"/>
      <w:adjustRightInd w:val="0"/>
      <w:spacing w:after="120"/>
      <w:ind w:left="1415"/>
      <w:textAlignment w:val="baseline"/>
    </w:pPr>
  </w:style>
  <w:style w:type="paragraph" w:styleId="ListNumber3">
    <w:name w:val="List Number 3"/>
    <w:basedOn w:val="Normal"/>
    <w:rsid w:val="00990ACB"/>
    <w:pPr>
      <w:numPr>
        <w:numId w:val="7"/>
      </w:numPr>
      <w:overflowPunct w:val="0"/>
      <w:autoSpaceDE w:val="0"/>
      <w:autoSpaceDN w:val="0"/>
      <w:adjustRightInd w:val="0"/>
      <w:textAlignment w:val="baseline"/>
    </w:pPr>
  </w:style>
  <w:style w:type="paragraph" w:styleId="ListNumber4">
    <w:name w:val="List Number 4"/>
    <w:basedOn w:val="Normal"/>
    <w:rsid w:val="00990ACB"/>
    <w:pPr>
      <w:numPr>
        <w:numId w:val="8"/>
      </w:numPr>
      <w:overflowPunct w:val="0"/>
      <w:autoSpaceDE w:val="0"/>
      <w:autoSpaceDN w:val="0"/>
      <w:adjustRightInd w:val="0"/>
      <w:textAlignment w:val="baseline"/>
    </w:pPr>
  </w:style>
  <w:style w:type="paragraph" w:styleId="ListNumber5">
    <w:name w:val="List Number 5"/>
    <w:basedOn w:val="Normal"/>
    <w:rsid w:val="00990ACB"/>
    <w:pPr>
      <w:numPr>
        <w:numId w:val="9"/>
      </w:numPr>
      <w:overflowPunct w:val="0"/>
      <w:autoSpaceDE w:val="0"/>
      <w:autoSpaceDN w:val="0"/>
      <w:adjustRightInd w:val="0"/>
      <w:textAlignment w:val="baseline"/>
    </w:pPr>
  </w:style>
  <w:style w:type="paragraph" w:styleId="MessageHeader">
    <w:name w:val="Message Header"/>
    <w:basedOn w:val="Normal"/>
    <w:rsid w:val="00990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990ACB"/>
    <w:pPr>
      <w:overflowPunct w:val="0"/>
      <w:autoSpaceDE w:val="0"/>
      <w:autoSpaceDN w:val="0"/>
      <w:adjustRightInd w:val="0"/>
      <w:textAlignment w:val="baseline"/>
    </w:pPr>
    <w:rPr>
      <w:sz w:val="24"/>
      <w:szCs w:val="24"/>
    </w:rPr>
  </w:style>
  <w:style w:type="paragraph" w:styleId="NormalIndent">
    <w:name w:val="Normal Indent"/>
    <w:basedOn w:val="Normal"/>
    <w:rsid w:val="00990ACB"/>
    <w:pPr>
      <w:overflowPunct w:val="0"/>
      <w:autoSpaceDE w:val="0"/>
      <w:autoSpaceDN w:val="0"/>
      <w:adjustRightInd w:val="0"/>
      <w:ind w:left="720"/>
      <w:textAlignment w:val="baseline"/>
    </w:pPr>
  </w:style>
  <w:style w:type="paragraph" w:styleId="NoteHeading">
    <w:name w:val="Note Heading"/>
    <w:basedOn w:val="Normal"/>
    <w:next w:val="Normal"/>
    <w:rsid w:val="00990ACB"/>
    <w:pPr>
      <w:overflowPunct w:val="0"/>
      <w:autoSpaceDE w:val="0"/>
      <w:autoSpaceDN w:val="0"/>
      <w:adjustRightInd w:val="0"/>
      <w:textAlignment w:val="baseline"/>
    </w:pPr>
  </w:style>
  <w:style w:type="character" w:styleId="PageNumber">
    <w:name w:val="page number"/>
    <w:basedOn w:val="DefaultParagraphFont"/>
    <w:rsid w:val="00990ACB"/>
  </w:style>
  <w:style w:type="paragraph" w:styleId="Salutation">
    <w:name w:val="Salutation"/>
    <w:basedOn w:val="Normal"/>
    <w:next w:val="Normal"/>
    <w:rsid w:val="00990ACB"/>
    <w:pPr>
      <w:overflowPunct w:val="0"/>
      <w:autoSpaceDE w:val="0"/>
      <w:autoSpaceDN w:val="0"/>
      <w:adjustRightInd w:val="0"/>
      <w:textAlignment w:val="baseline"/>
    </w:pPr>
  </w:style>
  <w:style w:type="paragraph" w:styleId="Signature">
    <w:name w:val="Signature"/>
    <w:basedOn w:val="Normal"/>
    <w:rsid w:val="00990ACB"/>
    <w:pPr>
      <w:overflowPunct w:val="0"/>
      <w:autoSpaceDE w:val="0"/>
      <w:autoSpaceDN w:val="0"/>
      <w:adjustRightInd w:val="0"/>
      <w:ind w:left="4252"/>
      <w:textAlignment w:val="baseline"/>
    </w:pPr>
  </w:style>
  <w:style w:type="character" w:styleId="Strong">
    <w:name w:val="Strong"/>
    <w:qFormat/>
    <w:rsid w:val="00990ACB"/>
    <w:rPr>
      <w:b/>
      <w:bCs/>
    </w:rPr>
  </w:style>
  <w:style w:type="paragraph" w:styleId="Subtitle">
    <w:name w:val="Subtitle"/>
    <w:basedOn w:val="Normal"/>
    <w:qFormat/>
    <w:rsid w:val="00990ACB"/>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990AC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FL">
    <w:name w:val="FL"/>
    <w:basedOn w:val="Normal"/>
    <w:rsid w:val="00990ACB"/>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90A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0">
    <w:name w:val="nl0"/>
    <w:aliases w:val="numbered list 0"/>
    <w:rsid w:val="00DE7F0A"/>
    <w:pPr>
      <w:numPr>
        <w:numId w:val="40"/>
      </w:numPr>
      <w:spacing w:after="160"/>
      <w:jc w:val="both"/>
    </w:pPr>
    <w:rPr>
      <w:lang w:val="en-US" w:eastAsia="en-US"/>
    </w:rPr>
  </w:style>
  <w:style w:type="paragraph" w:customStyle="1" w:styleId="ft">
    <w:name w:val="ft"/>
    <w:aliases w:val="figure title"/>
    <w:next w:val="Normal"/>
    <w:rsid w:val="00DE7F0A"/>
    <w:pPr>
      <w:widowControl w:val="0"/>
      <w:tabs>
        <w:tab w:val="num" w:pos="926"/>
      </w:tabs>
      <w:spacing w:after="320"/>
      <w:ind w:left="1080" w:hanging="1080"/>
      <w:jc w:val="center"/>
    </w:pPr>
    <w:rPr>
      <w:rFonts w:ascii="Arial" w:hAnsi="Arial"/>
      <w:b/>
      <w:lang w:val="en-US" w:eastAsia="en-US"/>
    </w:rPr>
  </w:style>
  <w:style w:type="paragraph" w:customStyle="1" w:styleId="figurecell">
    <w:name w:val="figure cell"/>
    <w:next w:val="ft"/>
    <w:rsid w:val="00DE7F0A"/>
    <w:pPr>
      <w:keepNext/>
      <w:pBdr>
        <w:top w:val="single" w:sz="4" w:space="3" w:color="auto"/>
        <w:left w:val="single" w:sz="4" w:space="2" w:color="auto"/>
        <w:bottom w:val="single" w:sz="4" w:space="3" w:color="auto"/>
        <w:right w:val="single" w:sz="4" w:space="2" w:color="auto"/>
      </w:pBdr>
      <w:spacing w:after="80"/>
      <w:jc w:val="center"/>
    </w:pPr>
    <w:rPr>
      <w:sz w:val="16"/>
      <w:lang w:val="en-US" w:eastAsia="en-US"/>
    </w:rPr>
  </w:style>
  <w:style w:type="paragraph" w:styleId="BalloonText">
    <w:name w:val="Balloon Text"/>
    <w:basedOn w:val="Normal"/>
    <w:semiHidden/>
    <w:rsid w:val="00BE3A6F"/>
    <w:rPr>
      <w:rFonts w:ascii="Tahoma" w:hAnsi="Tahoma" w:cs="Tahoma"/>
      <w:sz w:val="16"/>
      <w:szCs w:val="16"/>
    </w:rPr>
  </w:style>
  <w:style w:type="character" w:customStyle="1" w:styleId="EditorsNoteChar">
    <w:name w:val="Editor's Note Char"/>
    <w:aliases w:val="EN Char"/>
    <w:link w:val="EditorsNote"/>
    <w:rsid w:val="00B052FF"/>
    <w:rPr>
      <w:color w:val="FF0000"/>
      <w:lang w:val="en-GB" w:eastAsia="en-US" w:bidi="ar-SA"/>
    </w:rPr>
  </w:style>
  <w:style w:type="character" w:customStyle="1" w:styleId="EXCar">
    <w:name w:val="EX Car"/>
    <w:link w:val="EX"/>
    <w:rsid w:val="002D1948"/>
    <w:rPr>
      <w:lang w:val="en-GB" w:eastAsia="en-US" w:bidi="ar-SA"/>
    </w:rPr>
  </w:style>
  <w:style w:type="character" w:customStyle="1" w:styleId="NOZchn">
    <w:name w:val="NO Zchn"/>
    <w:link w:val="NO"/>
    <w:rsid w:val="00760735"/>
    <w:rPr>
      <w:lang w:val="en-GB" w:eastAsia="en-US" w:bidi="ar-SA"/>
    </w:rPr>
  </w:style>
  <w:style w:type="character" w:customStyle="1" w:styleId="Heading3Char">
    <w:name w:val="Heading 3 Char"/>
    <w:link w:val="Heading3"/>
    <w:rsid w:val="006B2C44"/>
    <w:rPr>
      <w:rFonts w:ascii="Arial" w:hAnsi="Arial"/>
      <w:sz w:val="28"/>
      <w:lang w:eastAsia="en-US"/>
    </w:rPr>
  </w:style>
  <w:style w:type="paragraph" w:styleId="Revision">
    <w:name w:val="Revision"/>
    <w:hidden/>
    <w:uiPriority w:val="99"/>
    <w:semiHidden/>
    <w:rsid w:val="00501A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6196">
      <w:bodyDiv w:val="1"/>
      <w:marLeft w:val="0"/>
      <w:marRight w:val="0"/>
      <w:marTop w:val="0"/>
      <w:marBottom w:val="0"/>
      <w:divBdr>
        <w:top w:val="none" w:sz="0" w:space="0" w:color="auto"/>
        <w:left w:val="none" w:sz="0" w:space="0" w:color="auto"/>
        <w:bottom w:val="none" w:sz="0" w:space="0" w:color="auto"/>
        <w:right w:val="none" w:sz="0" w:space="0" w:color="auto"/>
      </w:divBdr>
    </w:div>
    <w:div w:id="99498494">
      <w:bodyDiv w:val="1"/>
      <w:marLeft w:val="0"/>
      <w:marRight w:val="0"/>
      <w:marTop w:val="0"/>
      <w:marBottom w:val="0"/>
      <w:divBdr>
        <w:top w:val="none" w:sz="0" w:space="0" w:color="auto"/>
        <w:left w:val="none" w:sz="0" w:space="0" w:color="auto"/>
        <w:bottom w:val="none" w:sz="0" w:space="0" w:color="auto"/>
        <w:right w:val="none" w:sz="0" w:space="0" w:color="auto"/>
      </w:divBdr>
    </w:div>
    <w:div w:id="213085600">
      <w:bodyDiv w:val="1"/>
      <w:marLeft w:val="0"/>
      <w:marRight w:val="0"/>
      <w:marTop w:val="0"/>
      <w:marBottom w:val="0"/>
      <w:divBdr>
        <w:top w:val="none" w:sz="0" w:space="0" w:color="auto"/>
        <w:left w:val="none" w:sz="0" w:space="0" w:color="auto"/>
        <w:bottom w:val="none" w:sz="0" w:space="0" w:color="auto"/>
        <w:right w:val="none" w:sz="0" w:space="0" w:color="auto"/>
      </w:divBdr>
    </w:div>
    <w:div w:id="257905039">
      <w:bodyDiv w:val="1"/>
      <w:marLeft w:val="0"/>
      <w:marRight w:val="0"/>
      <w:marTop w:val="0"/>
      <w:marBottom w:val="0"/>
      <w:divBdr>
        <w:top w:val="none" w:sz="0" w:space="0" w:color="auto"/>
        <w:left w:val="none" w:sz="0" w:space="0" w:color="auto"/>
        <w:bottom w:val="none" w:sz="0" w:space="0" w:color="auto"/>
        <w:right w:val="none" w:sz="0" w:space="0" w:color="auto"/>
      </w:divBdr>
    </w:div>
    <w:div w:id="361437956">
      <w:bodyDiv w:val="1"/>
      <w:marLeft w:val="0"/>
      <w:marRight w:val="0"/>
      <w:marTop w:val="0"/>
      <w:marBottom w:val="0"/>
      <w:divBdr>
        <w:top w:val="none" w:sz="0" w:space="0" w:color="auto"/>
        <w:left w:val="none" w:sz="0" w:space="0" w:color="auto"/>
        <w:bottom w:val="none" w:sz="0" w:space="0" w:color="auto"/>
        <w:right w:val="none" w:sz="0" w:space="0" w:color="auto"/>
      </w:divBdr>
    </w:div>
    <w:div w:id="403063479">
      <w:bodyDiv w:val="1"/>
      <w:marLeft w:val="0"/>
      <w:marRight w:val="0"/>
      <w:marTop w:val="0"/>
      <w:marBottom w:val="0"/>
      <w:divBdr>
        <w:top w:val="none" w:sz="0" w:space="0" w:color="auto"/>
        <w:left w:val="none" w:sz="0" w:space="0" w:color="auto"/>
        <w:bottom w:val="none" w:sz="0" w:space="0" w:color="auto"/>
        <w:right w:val="none" w:sz="0" w:space="0" w:color="auto"/>
      </w:divBdr>
    </w:div>
    <w:div w:id="417675771">
      <w:bodyDiv w:val="1"/>
      <w:marLeft w:val="0"/>
      <w:marRight w:val="0"/>
      <w:marTop w:val="0"/>
      <w:marBottom w:val="0"/>
      <w:divBdr>
        <w:top w:val="none" w:sz="0" w:space="0" w:color="auto"/>
        <w:left w:val="none" w:sz="0" w:space="0" w:color="auto"/>
        <w:bottom w:val="none" w:sz="0" w:space="0" w:color="auto"/>
        <w:right w:val="none" w:sz="0" w:space="0" w:color="auto"/>
      </w:divBdr>
    </w:div>
    <w:div w:id="452604220">
      <w:bodyDiv w:val="1"/>
      <w:marLeft w:val="0"/>
      <w:marRight w:val="0"/>
      <w:marTop w:val="0"/>
      <w:marBottom w:val="0"/>
      <w:divBdr>
        <w:top w:val="none" w:sz="0" w:space="0" w:color="auto"/>
        <w:left w:val="none" w:sz="0" w:space="0" w:color="auto"/>
        <w:bottom w:val="none" w:sz="0" w:space="0" w:color="auto"/>
        <w:right w:val="none" w:sz="0" w:space="0" w:color="auto"/>
      </w:divBdr>
    </w:div>
    <w:div w:id="573122533">
      <w:bodyDiv w:val="1"/>
      <w:marLeft w:val="0"/>
      <w:marRight w:val="0"/>
      <w:marTop w:val="0"/>
      <w:marBottom w:val="0"/>
      <w:divBdr>
        <w:top w:val="none" w:sz="0" w:space="0" w:color="auto"/>
        <w:left w:val="none" w:sz="0" w:space="0" w:color="auto"/>
        <w:bottom w:val="none" w:sz="0" w:space="0" w:color="auto"/>
        <w:right w:val="none" w:sz="0" w:space="0" w:color="auto"/>
      </w:divBdr>
    </w:div>
    <w:div w:id="627709000">
      <w:bodyDiv w:val="1"/>
      <w:marLeft w:val="0"/>
      <w:marRight w:val="0"/>
      <w:marTop w:val="0"/>
      <w:marBottom w:val="0"/>
      <w:divBdr>
        <w:top w:val="none" w:sz="0" w:space="0" w:color="auto"/>
        <w:left w:val="none" w:sz="0" w:space="0" w:color="auto"/>
        <w:bottom w:val="none" w:sz="0" w:space="0" w:color="auto"/>
        <w:right w:val="none" w:sz="0" w:space="0" w:color="auto"/>
      </w:divBdr>
    </w:div>
    <w:div w:id="637497668">
      <w:bodyDiv w:val="1"/>
      <w:marLeft w:val="0"/>
      <w:marRight w:val="0"/>
      <w:marTop w:val="0"/>
      <w:marBottom w:val="0"/>
      <w:divBdr>
        <w:top w:val="none" w:sz="0" w:space="0" w:color="auto"/>
        <w:left w:val="none" w:sz="0" w:space="0" w:color="auto"/>
        <w:bottom w:val="none" w:sz="0" w:space="0" w:color="auto"/>
        <w:right w:val="none" w:sz="0" w:space="0" w:color="auto"/>
      </w:divBdr>
    </w:div>
    <w:div w:id="949316090">
      <w:bodyDiv w:val="1"/>
      <w:marLeft w:val="0"/>
      <w:marRight w:val="0"/>
      <w:marTop w:val="0"/>
      <w:marBottom w:val="0"/>
      <w:divBdr>
        <w:top w:val="none" w:sz="0" w:space="0" w:color="auto"/>
        <w:left w:val="none" w:sz="0" w:space="0" w:color="auto"/>
        <w:bottom w:val="none" w:sz="0" w:space="0" w:color="auto"/>
        <w:right w:val="none" w:sz="0" w:space="0" w:color="auto"/>
      </w:divBdr>
    </w:div>
    <w:div w:id="1216165817">
      <w:bodyDiv w:val="1"/>
      <w:marLeft w:val="0"/>
      <w:marRight w:val="0"/>
      <w:marTop w:val="0"/>
      <w:marBottom w:val="0"/>
      <w:divBdr>
        <w:top w:val="none" w:sz="0" w:space="0" w:color="auto"/>
        <w:left w:val="none" w:sz="0" w:space="0" w:color="auto"/>
        <w:bottom w:val="none" w:sz="0" w:space="0" w:color="auto"/>
        <w:right w:val="none" w:sz="0" w:space="0" w:color="auto"/>
      </w:divBdr>
    </w:div>
    <w:div w:id="1258751992">
      <w:bodyDiv w:val="1"/>
      <w:marLeft w:val="0"/>
      <w:marRight w:val="0"/>
      <w:marTop w:val="0"/>
      <w:marBottom w:val="0"/>
      <w:divBdr>
        <w:top w:val="none" w:sz="0" w:space="0" w:color="auto"/>
        <w:left w:val="none" w:sz="0" w:space="0" w:color="auto"/>
        <w:bottom w:val="none" w:sz="0" w:space="0" w:color="auto"/>
        <w:right w:val="none" w:sz="0" w:space="0" w:color="auto"/>
      </w:divBdr>
    </w:div>
    <w:div w:id="1306932938">
      <w:bodyDiv w:val="1"/>
      <w:marLeft w:val="0"/>
      <w:marRight w:val="0"/>
      <w:marTop w:val="0"/>
      <w:marBottom w:val="0"/>
      <w:divBdr>
        <w:top w:val="none" w:sz="0" w:space="0" w:color="auto"/>
        <w:left w:val="none" w:sz="0" w:space="0" w:color="auto"/>
        <w:bottom w:val="none" w:sz="0" w:space="0" w:color="auto"/>
        <w:right w:val="none" w:sz="0" w:space="0" w:color="auto"/>
      </w:divBdr>
    </w:div>
    <w:div w:id="1377270359">
      <w:bodyDiv w:val="1"/>
      <w:marLeft w:val="0"/>
      <w:marRight w:val="0"/>
      <w:marTop w:val="0"/>
      <w:marBottom w:val="0"/>
      <w:divBdr>
        <w:top w:val="none" w:sz="0" w:space="0" w:color="auto"/>
        <w:left w:val="none" w:sz="0" w:space="0" w:color="auto"/>
        <w:bottom w:val="none" w:sz="0" w:space="0" w:color="auto"/>
        <w:right w:val="none" w:sz="0" w:space="0" w:color="auto"/>
      </w:divBdr>
    </w:div>
    <w:div w:id="1562667184">
      <w:bodyDiv w:val="1"/>
      <w:marLeft w:val="0"/>
      <w:marRight w:val="0"/>
      <w:marTop w:val="0"/>
      <w:marBottom w:val="0"/>
      <w:divBdr>
        <w:top w:val="none" w:sz="0" w:space="0" w:color="auto"/>
        <w:left w:val="none" w:sz="0" w:space="0" w:color="auto"/>
        <w:bottom w:val="none" w:sz="0" w:space="0" w:color="auto"/>
        <w:right w:val="none" w:sz="0" w:space="0" w:color="auto"/>
      </w:divBdr>
    </w:div>
    <w:div w:id="2000763882">
      <w:bodyDiv w:val="1"/>
      <w:marLeft w:val="0"/>
      <w:marRight w:val="0"/>
      <w:marTop w:val="0"/>
      <w:marBottom w:val="0"/>
      <w:divBdr>
        <w:top w:val="none" w:sz="0" w:space="0" w:color="auto"/>
        <w:left w:val="none" w:sz="0" w:space="0" w:color="auto"/>
        <w:bottom w:val="none" w:sz="0" w:space="0" w:color="auto"/>
        <w:right w:val="none" w:sz="0" w:space="0" w:color="auto"/>
      </w:divBdr>
    </w:div>
    <w:div w:id="2016149829">
      <w:bodyDiv w:val="1"/>
      <w:marLeft w:val="0"/>
      <w:marRight w:val="0"/>
      <w:marTop w:val="0"/>
      <w:marBottom w:val="0"/>
      <w:divBdr>
        <w:top w:val="none" w:sz="0" w:space="0" w:color="auto"/>
        <w:left w:val="none" w:sz="0" w:space="0" w:color="auto"/>
        <w:bottom w:val="none" w:sz="0" w:space="0" w:color="auto"/>
        <w:right w:val="none" w:sz="0" w:space="0" w:color="auto"/>
      </w:divBdr>
    </w:div>
    <w:div w:id="2087678876">
      <w:bodyDiv w:val="1"/>
      <w:marLeft w:val="0"/>
      <w:marRight w:val="0"/>
      <w:marTop w:val="0"/>
      <w:marBottom w:val="0"/>
      <w:divBdr>
        <w:top w:val="none" w:sz="0" w:space="0" w:color="auto"/>
        <w:left w:val="none" w:sz="0" w:space="0" w:color="auto"/>
        <w:bottom w:val="none" w:sz="0" w:space="0" w:color="auto"/>
        <w:right w:val="none" w:sz="0" w:space="0" w:color="auto"/>
      </w:divBdr>
    </w:div>
    <w:div w:id="2123914649">
      <w:bodyDiv w:val="1"/>
      <w:marLeft w:val="0"/>
      <w:marRight w:val="0"/>
      <w:marTop w:val="0"/>
      <w:marBottom w:val="0"/>
      <w:divBdr>
        <w:top w:val="none" w:sz="0" w:space="0" w:color="auto"/>
        <w:left w:val="none" w:sz="0" w:space="0" w:color="auto"/>
        <w:bottom w:val="none" w:sz="0" w:space="0" w:color="auto"/>
        <w:right w:val="none" w:sz="0" w:space="0" w:color="auto"/>
      </w:divBdr>
    </w:div>
    <w:div w:id="213575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626EB-36D6-4996-B8AA-B6782D4E6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19700-C2CE-41CF-909F-3E170B4458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1C805F-9491-4605-B7FB-30D4A5A54D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8692</Words>
  <Characters>45897</Characters>
  <Application>Microsoft Office Word</Application>
  <DocSecurity>0</DocSecurity>
  <Lines>1207</Lines>
  <Paragraphs>992</Paragraphs>
  <ScaleCrop>false</ScaleCrop>
  <HeadingPairs>
    <vt:vector size="2" baseType="variant">
      <vt:variant>
        <vt:lpstr>Title</vt:lpstr>
      </vt:variant>
      <vt:variant>
        <vt:i4>1</vt:i4>
      </vt:variant>
    </vt:vector>
  </HeadingPairs>
  <TitlesOfParts>
    <vt:vector size="1" baseType="lpstr">
      <vt:lpstr>3GPP TS 24.629</vt:lpstr>
    </vt:vector>
  </TitlesOfParts>
  <Manager/>
  <Company/>
  <LinksUpToDate>false</LinksUpToDate>
  <CharactersWithSpaces>53597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24.629</dc:title>
  <dc:subject>Explicit Communication Transfer (ECT) using IP Multimedia (IM) Core Network (CN) subsystem; Protocol specification (Release 18)</dc:subject>
  <dc:creator>MCC Support</dc:creator>
  <cp:keywords/>
  <dc:description/>
  <cp:lastModifiedBy>V1</cp:lastModifiedBy>
  <cp:revision>3</cp:revision>
  <dcterms:created xsi:type="dcterms:W3CDTF">2023-01-03T07:30:00Z</dcterms:created>
  <dcterms:modified xsi:type="dcterms:W3CDTF">2023-01-03T07:31:00Z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