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65EF1" w:rsidRPr="0084375D" w14:paraId="77C1AE8F" w14:textId="77777777" w:rsidTr="00E11F40">
        <w:trPr>
          <w:cantSplit/>
        </w:trPr>
        <w:tc>
          <w:tcPr>
            <w:tcW w:w="10423" w:type="dxa"/>
            <w:gridSpan w:val="2"/>
            <w:shd w:val="clear" w:color="auto" w:fill="auto"/>
          </w:tcPr>
          <w:p w14:paraId="6536860E" w14:textId="77777777" w:rsidR="00465EF1" w:rsidRPr="0084375D" w:rsidRDefault="00465EF1" w:rsidP="00E11F40">
            <w:pPr>
              <w:pStyle w:val="ZA"/>
              <w:framePr w:w="0" w:hRule="auto" w:wrap="auto" w:vAnchor="margin" w:hAnchor="text" w:yAlign="inline"/>
            </w:pPr>
            <w:bookmarkStart w:id="0" w:name="page1"/>
            <w:r>
              <w:rPr>
                <w:sz w:val="64"/>
              </w:rPr>
              <w:t xml:space="preserve">3GPP TS 24.608 </w:t>
            </w:r>
            <w:r>
              <w:t xml:space="preserve">V18.0.0 </w:t>
            </w:r>
            <w:r>
              <w:rPr>
                <w:sz w:val="32"/>
              </w:rPr>
              <w:t>(2024-04)</w:t>
            </w:r>
          </w:p>
        </w:tc>
      </w:tr>
      <w:tr w:rsidR="00465EF1" w:rsidRPr="0084375D" w14:paraId="688D280E" w14:textId="77777777" w:rsidTr="00E11F40">
        <w:trPr>
          <w:cantSplit/>
          <w:trHeight w:hRule="exact" w:val="1134"/>
        </w:trPr>
        <w:tc>
          <w:tcPr>
            <w:tcW w:w="10423" w:type="dxa"/>
            <w:gridSpan w:val="2"/>
            <w:shd w:val="clear" w:color="auto" w:fill="auto"/>
          </w:tcPr>
          <w:p w14:paraId="5C529E3B" w14:textId="77777777" w:rsidR="00465EF1" w:rsidRPr="0084375D" w:rsidRDefault="00465EF1" w:rsidP="00E11F40">
            <w:pPr>
              <w:pStyle w:val="TAR"/>
            </w:pPr>
            <w:r>
              <w:t>Technical Specification</w:t>
            </w:r>
          </w:p>
        </w:tc>
      </w:tr>
      <w:tr w:rsidR="00465EF1" w:rsidRPr="0084375D" w14:paraId="362073EE" w14:textId="77777777" w:rsidTr="00E11F40">
        <w:trPr>
          <w:cantSplit/>
          <w:trHeight w:hRule="exact" w:val="3685"/>
        </w:trPr>
        <w:tc>
          <w:tcPr>
            <w:tcW w:w="10423" w:type="dxa"/>
            <w:gridSpan w:val="2"/>
            <w:tcBorders>
              <w:bottom w:val="single" w:sz="12" w:space="0" w:color="auto"/>
            </w:tcBorders>
            <w:shd w:val="clear" w:color="auto" w:fill="auto"/>
          </w:tcPr>
          <w:p w14:paraId="0A468D23" w14:textId="77777777" w:rsidR="00465EF1" w:rsidRDefault="00465EF1" w:rsidP="00E11F40">
            <w:pPr>
              <w:pStyle w:val="ZT"/>
              <w:framePr w:wrap="auto" w:hAnchor="text" w:yAlign="inline"/>
            </w:pPr>
            <w:r>
              <w:t>3rd Generation Partnership Project;</w:t>
            </w:r>
          </w:p>
          <w:p w14:paraId="4FA12858" w14:textId="77777777" w:rsidR="00465EF1" w:rsidRDefault="00465EF1" w:rsidP="00E11F40">
            <w:pPr>
              <w:pStyle w:val="ZT"/>
              <w:framePr w:wrap="auto" w:hAnchor="text" w:yAlign="inline"/>
            </w:pPr>
            <w:r w:rsidRPr="00A42F40">
              <w:t>Technical Specification Group Core Network and Terminals;</w:t>
            </w:r>
          </w:p>
          <w:p w14:paraId="74958D62" w14:textId="77777777" w:rsidR="00465EF1" w:rsidRDefault="00465EF1" w:rsidP="00E11F40">
            <w:pPr>
              <w:pStyle w:val="ZT"/>
              <w:framePr w:wrap="auto" w:hAnchor="text" w:yAlign="inline"/>
            </w:pPr>
            <w:r w:rsidRPr="00A42F40">
              <w:t xml:space="preserve">Terminating Identification Presentation (TIP) </w:t>
            </w:r>
            <w:r>
              <w:br/>
            </w:r>
            <w:r w:rsidRPr="00A42F40">
              <w:t>and Terminating Identification Restriction (TIR)</w:t>
            </w:r>
            <w:r>
              <w:t xml:space="preserve"> using IP Multimedia (IM) Core Network (CN) subsystem</w:t>
            </w:r>
            <w:r w:rsidRPr="00A42F40">
              <w:t xml:space="preserve">; </w:t>
            </w:r>
            <w:r>
              <w:br/>
            </w:r>
            <w:r w:rsidRPr="00A42F40">
              <w:t>Protocol specification</w:t>
            </w:r>
          </w:p>
          <w:p w14:paraId="285DEB81" w14:textId="77777777" w:rsidR="00465EF1" w:rsidRPr="0084375D" w:rsidRDefault="00465EF1" w:rsidP="00E11F40">
            <w:pPr>
              <w:pStyle w:val="ZT"/>
              <w:framePr w:wrap="auto" w:hAnchor="text" w:yAlign="inline"/>
              <w:rPr>
                <w:i/>
                <w:sz w:val="28"/>
              </w:rPr>
            </w:pPr>
            <w:r>
              <w:t>(</w:t>
            </w:r>
            <w:r>
              <w:rPr>
                <w:rStyle w:val="ZGSM"/>
              </w:rPr>
              <w:t>Release 18</w:t>
            </w:r>
            <w:r>
              <w:t>)</w:t>
            </w:r>
          </w:p>
        </w:tc>
      </w:tr>
      <w:tr w:rsidR="00465EF1" w:rsidRPr="0084375D" w14:paraId="6CAF68D0" w14:textId="77777777" w:rsidTr="00E11F40">
        <w:trPr>
          <w:cantSplit/>
        </w:trPr>
        <w:tc>
          <w:tcPr>
            <w:tcW w:w="10423" w:type="dxa"/>
            <w:gridSpan w:val="2"/>
            <w:tcBorders>
              <w:top w:val="single" w:sz="12" w:space="0" w:color="auto"/>
              <w:bottom w:val="dashed" w:sz="4" w:space="0" w:color="auto"/>
            </w:tcBorders>
            <w:shd w:val="clear" w:color="auto" w:fill="auto"/>
          </w:tcPr>
          <w:p w14:paraId="160C308E" w14:textId="77777777" w:rsidR="00465EF1" w:rsidRPr="0084375D" w:rsidRDefault="00465EF1" w:rsidP="00E11F40">
            <w:pPr>
              <w:pStyle w:val="FP"/>
            </w:pPr>
          </w:p>
        </w:tc>
      </w:tr>
      <w:bookmarkStart w:id="1" w:name="_Hlk99699974"/>
      <w:bookmarkEnd w:id="1"/>
      <w:bookmarkStart w:id="2" w:name="_MON_1684549432"/>
      <w:bookmarkEnd w:id="2"/>
      <w:tr w:rsidR="00465EF1" w:rsidRPr="0084375D" w14:paraId="1C7D6CD5" w14:textId="77777777" w:rsidTr="00E11F40">
        <w:trPr>
          <w:cantSplit/>
          <w:trHeight w:hRule="exact" w:val="1531"/>
        </w:trPr>
        <w:tc>
          <w:tcPr>
            <w:tcW w:w="5211" w:type="dxa"/>
            <w:tcBorders>
              <w:top w:val="dashed" w:sz="4" w:space="0" w:color="auto"/>
              <w:bottom w:val="dashed" w:sz="4" w:space="0" w:color="auto"/>
            </w:tcBorders>
            <w:shd w:val="clear" w:color="auto" w:fill="auto"/>
          </w:tcPr>
          <w:p w14:paraId="2054DA5E" w14:textId="77777777" w:rsidR="00465EF1" w:rsidRPr="0084375D" w:rsidRDefault="00465EF1" w:rsidP="00E11F40">
            <w:pPr>
              <w:pStyle w:val="TAL"/>
            </w:pPr>
            <w:r w:rsidRPr="00465EF1">
              <w:rPr>
                <w:i/>
              </w:rPr>
              <w:object w:dxaOrig="2026" w:dyaOrig="1251" w14:anchorId="7A673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pt;height:62.5pt" o:ole="">
                  <v:imagedata r:id="rId7" o:title=""/>
                </v:shape>
                <o:OLEObject Type="Embed" ProgID="Word.Picture.8" ShapeID="_x0000_i1031" DrawAspect="Content" ObjectID="_1773828045" r:id="rId8"/>
              </w:object>
            </w:r>
          </w:p>
        </w:tc>
        <w:tc>
          <w:tcPr>
            <w:tcW w:w="5212" w:type="dxa"/>
            <w:tcBorders>
              <w:top w:val="dashed" w:sz="4" w:space="0" w:color="auto"/>
              <w:bottom w:val="dashed" w:sz="4" w:space="0" w:color="auto"/>
            </w:tcBorders>
            <w:shd w:val="clear" w:color="auto" w:fill="auto"/>
          </w:tcPr>
          <w:p w14:paraId="724A03B7" w14:textId="01B7349B" w:rsidR="00465EF1" w:rsidRPr="0084375D" w:rsidRDefault="00465EF1" w:rsidP="00E11F40">
            <w:pPr>
              <w:pStyle w:val="TAR"/>
            </w:pPr>
            <w:r w:rsidRPr="00B2229D">
              <w:rPr>
                <w:noProof/>
              </w:rPr>
              <w:pict w14:anchorId="2D23F876">
                <v:shape id="Picture 1" o:spid="_x0000_i1033" type="#_x0000_t75" style="width:128pt;height:75pt;visibility:visible;mso-wrap-style:square">
                  <v:imagedata r:id="rId9" o:title=""/>
                </v:shape>
              </w:pict>
            </w:r>
          </w:p>
        </w:tc>
      </w:tr>
      <w:tr w:rsidR="00465EF1" w:rsidRPr="0084375D" w14:paraId="274BBB5E" w14:textId="77777777" w:rsidTr="00E11F40">
        <w:trPr>
          <w:cantSplit/>
          <w:trHeight w:hRule="exact" w:val="5783"/>
        </w:trPr>
        <w:tc>
          <w:tcPr>
            <w:tcW w:w="10423" w:type="dxa"/>
            <w:gridSpan w:val="2"/>
            <w:tcBorders>
              <w:top w:val="dashed" w:sz="4" w:space="0" w:color="auto"/>
              <w:bottom w:val="dashed" w:sz="4" w:space="0" w:color="auto"/>
            </w:tcBorders>
            <w:shd w:val="clear" w:color="auto" w:fill="auto"/>
          </w:tcPr>
          <w:p w14:paraId="12C4E9D8" w14:textId="77777777" w:rsidR="00465EF1" w:rsidRPr="0084375D" w:rsidRDefault="00465EF1" w:rsidP="00E11F40">
            <w:pPr>
              <w:pStyle w:val="FP"/>
            </w:pPr>
          </w:p>
        </w:tc>
      </w:tr>
      <w:tr w:rsidR="00465EF1" w:rsidRPr="0084375D" w14:paraId="3920426E" w14:textId="77777777" w:rsidTr="00E11F40">
        <w:trPr>
          <w:cantSplit/>
          <w:trHeight w:hRule="exact" w:val="964"/>
        </w:trPr>
        <w:tc>
          <w:tcPr>
            <w:tcW w:w="10423" w:type="dxa"/>
            <w:gridSpan w:val="2"/>
            <w:tcBorders>
              <w:top w:val="dashed" w:sz="4" w:space="0" w:color="auto"/>
            </w:tcBorders>
            <w:shd w:val="clear" w:color="auto" w:fill="auto"/>
          </w:tcPr>
          <w:p w14:paraId="1F5FCBF5" w14:textId="77777777" w:rsidR="00465EF1" w:rsidRPr="0084375D" w:rsidRDefault="00465EF1" w:rsidP="00E11F40">
            <w:pPr>
              <w:rPr>
                <w:sz w:val="16"/>
                <w:szCs w:val="16"/>
              </w:rPr>
            </w:pPr>
            <w:r w:rsidRPr="0084375D">
              <w:rPr>
                <w:sz w:val="16"/>
                <w:szCs w:val="16"/>
              </w:rPr>
              <w:t>The present document has been developed within the 3rd Generation Partnership Project (3GPP</w:t>
            </w:r>
            <w:r w:rsidRPr="0084375D">
              <w:rPr>
                <w:sz w:val="16"/>
                <w:szCs w:val="16"/>
                <w:vertAlign w:val="superscript"/>
              </w:rPr>
              <w:t xml:space="preserve"> TM</w:t>
            </w:r>
            <w:r w:rsidRPr="0084375D">
              <w:rPr>
                <w:sz w:val="16"/>
                <w:szCs w:val="16"/>
              </w:rPr>
              <w:t>) and may be further elaborated for the purposes of 3GPP.</w:t>
            </w:r>
            <w:r w:rsidRPr="0084375D">
              <w:rPr>
                <w:sz w:val="16"/>
                <w:szCs w:val="16"/>
              </w:rPr>
              <w:br/>
              <w:t>The present document has not been subject to any approval process by the 3GPP</w:t>
            </w:r>
            <w:r w:rsidRPr="0084375D">
              <w:rPr>
                <w:sz w:val="16"/>
                <w:szCs w:val="16"/>
                <w:vertAlign w:val="superscript"/>
              </w:rPr>
              <w:t xml:space="preserve"> </w:t>
            </w:r>
            <w:r w:rsidRPr="0084375D">
              <w:rPr>
                <w:sz w:val="16"/>
                <w:szCs w:val="16"/>
              </w:rPr>
              <w:t>Organizational Partners and shall not be implemented.</w:t>
            </w:r>
            <w:r w:rsidRPr="0084375D">
              <w:rPr>
                <w:sz w:val="16"/>
                <w:szCs w:val="16"/>
              </w:rPr>
              <w:br/>
              <w:t>This Specification is provided for future development work within 3GPP</w:t>
            </w:r>
            <w:r w:rsidRPr="0084375D">
              <w:rPr>
                <w:sz w:val="16"/>
                <w:szCs w:val="16"/>
                <w:vertAlign w:val="superscript"/>
              </w:rPr>
              <w:t xml:space="preserve"> </w:t>
            </w:r>
            <w:r w:rsidRPr="0084375D">
              <w:rPr>
                <w:sz w:val="16"/>
                <w:szCs w:val="16"/>
              </w:rPr>
              <w:t>only. The Organizational Partners accept no liability for any use of this Specification.</w:t>
            </w:r>
            <w:r w:rsidRPr="0084375D">
              <w:rPr>
                <w:sz w:val="16"/>
                <w:szCs w:val="16"/>
              </w:rPr>
              <w:br/>
              <w:t>Specifications and Reports for implementation of the 3GPP</w:t>
            </w:r>
            <w:r w:rsidRPr="0084375D">
              <w:rPr>
                <w:sz w:val="16"/>
                <w:szCs w:val="16"/>
                <w:vertAlign w:val="superscript"/>
              </w:rPr>
              <w:t xml:space="preserve"> TM</w:t>
            </w:r>
            <w:r w:rsidRPr="0084375D">
              <w:rPr>
                <w:sz w:val="16"/>
                <w:szCs w:val="16"/>
              </w:rPr>
              <w:t xml:space="preserve"> system should be obtained via the 3GPP Organizational Partners' Publications Offices.</w:t>
            </w:r>
          </w:p>
        </w:tc>
      </w:tr>
    </w:tbl>
    <w:p w14:paraId="25A15A4B" w14:textId="77777777" w:rsidR="00465EF1" w:rsidRPr="0084375D" w:rsidRDefault="00465EF1" w:rsidP="00465EF1">
      <w:pPr>
        <w:sectPr w:rsidR="00465EF1" w:rsidRPr="0084375D"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65EF1" w:rsidRPr="0084375D" w14:paraId="52DB7686" w14:textId="77777777" w:rsidTr="00E11F40">
        <w:trPr>
          <w:cantSplit/>
          <w:trHeight w:hRule="exact" w:val="5669"/>
        </w:trPr>
        <w:tc>
          <w:tcPr>
            <w:tcW w:w="10423" w:type="dxa"/>
            <w:shd w:val="clear" w:color="auto" w:fill="auto"/>
          </w:tcPr>
          <w:p w14:paraId="3A11AB0A" w14:textId="77777777" w:rsidR="00465EF1" w:rsidRPr="0084375D" w:rsidRDefault="00465EF1" w:rsidP="00E11F40">
            <w:pPr>
              <w:pStyle w:val="FP"/>
            </w:pPr>
            <w:bookmarkStart w:id="4" w:name="page2"/>
          </w:p>
        </w:tc>
      </w:tr>
      <w:tr w:rsidR="00465EF1" w:rsidRPr="0084375D" w14:paraId="374A6702" w14:textId="77777777" w:rsidTr="00E11F40">
        <w:trPr>
          <w:cantSplit/>
          <w:trHeight w:hRule="exact" w:val="5386"/>
        </w:trPr>
        <w:tc>
          <w:tcPr>
            <w:tcW w:w="10423" w:type="dxa"/>
            <w:shd w:val="clear" w:color="auto" w:fill="auto"/>
          </w:tcPr>
          <w:p w14:paraId="485ECEFE" w14:textId="77777777" w:rsidR="00465EF1" w:rsidRPr="0084375D" w:rsidRDefault="00465EF1" w:rsidP="00E11F40">
            <w:pPr>
              <w:pStyle w:val="FP"/>
              <w:spacing w:after="240"/>
              <w:ind w:left="2835" w:right="2835"/>
              <w:jc w:val="center"/>
              <w:rPr>
                <w:rFonts w:ascii="Arial" w:hAnsi="Arial"/>
                <w:b/>
                <w:i/>
                <w:noProof/>
              </w:rPr>
            </w:pPr>
            <w:bookmarkStart w:id="5" w:name="coords3gpp"/>
            <w:r w:rsidRPr="0084375D">
              <w:rPr>
                <w:rFonts w:ascii="Arial" w:hAnsi="Arial"/>
                <w:b/>
                <w:i/>
                <w:noProof/>
              </w:rPr>
              <w:t>3GPP</w:t>
            </w:r>
          </w:p>
          <w:p w14:paraId="7837B7B8" w14:textId="77777777" w:rsidR="00465EF1" w:rsidRPr="0084375D" w:rsidRDefault="00465EF1" w:rsidP="00E11F40">
            <w:pPr>
              <w:pStyle w:val="FP"/>
              <w:pBdr>
                <w:bottom w:val="single" w:sz="6" w:space="1" w:color="auto"/>
              </w:pBdr>
              <w:ind w:left="2835" w:right="2835"/>
              <w:jc w:val="center"/>
              <w:rPr>
                <w:noProof/>
              </w:rPr>
            </w:pPr>
            <w:r w:rsidRPr="0084375D">
              <w:rPr>
                <w:noProof/>
              </w:rPr>
              <w:t>Postal address</w:t>
            </w:r>
          </w:p>
          <w:p w14:paraId="0C8FF8B2" w14:textId="77777777" w:rsidR="00465EF1" w:rsidRPr="0084375D" w:rsidRDefault="00465EF1" w:rsidP="00E11F40">
            <w:pPr>
              <w:pStyle w:val="FP"/>
              <w:ind w:left="2835" w:right="2835"/>
              <w:jc w:val="center"/>
              <w:rPr>
                <w:rFonts w:ascii="Arial" w:hAnsi="Arial"/>
                <w:noProof/>
                <w:sz w:val="18"/>
              </w:rPr>
            </w:pPr>
          </w:p>
          <w:p w14:paraId="0A44790B" w14:textId="77777777" w:rsidR="00465EF1" w:rsidRPr="0084375D" w:rsidRDefault="00465EF1" w:rsidP="00E11F40">
            <w:pPr>
              <w:pStyle w:val="FP"/>
              <w:pBdr>
                <w:bottom w:val="single" w:sz="6" w:space="1" w:color="auto"/>
              </w:pBdr>
              <w:spacing w:before="240"/>
              <w:ind w:left="2835" w:right="2835"/>
              <w:jc w:val="center"/>
              <w:rPr>
                <w:noProof/>
              </w:rPr>
            </w:pPr>
            <w:r w:rsidRPr="0084375D">
              <w:rPr>
                <w:noProof/>
              </w:rPr>
              <w:t>3GPP support office address</w:t>
            </w:r>
          </w:p>
          <w:p w14:paraId="7FE44D32" w14:textId="77777777" w:rsidR="00465EF1" w:rsidRPr="004D1F91" w:rsidRDefault="00465EF1" w:rsidP="00E11F40">
            <w:pPr>
              <w:pStyle w:val="FP"/>
              <w:ind w:left="2835" w:right="2835"/>
              <w:jc w:val="center"/>
              <w:rPr>
                <w:rFonts w:ascii="Arial" w:hAnsi="Arial"/>
                <w:noProof/>
                <w:sz w:val="18"/>
                <w:lang w:val="fr-FR"/>
              </w:rPr>
            </w:pPr>
            <w:r w:rsidRPr="004D1F91">
              <w:rPr>
                <w:rFonts w:ascii="Arial" w:hAnsi="Arial"/>
                <w:noProof/>
                <w:sz w:val="18"/>
                <w:lang w:val="fr-FR"/>
              </w:rPr>
              <w:t>650 Route des Lucioles - Sophia Antipolis</w:t>
            </w:r>
          </w:p>
          <w:p w14:paraId="74726BD3" w14:textId="77777777" w:rsidR="00465EF1" w:rsidRPr="004D1F91" w:rsidRDefault="00465EF1" w:rsidP="00E11F40">
            <w:pPr>
              <w:pStyle w:val="FP"/>
              <w:ind w:left="2835" w:right="2835"/>
              <w:jc w:val="center"/>
              <w:rPr>
                <w:rFonts w:ascii="Arial" w:hAnsi="Arial"/>
                <w:noProof/>
                <w:sz w:val="18"/>
                <w:lang w:val="fr-FR"/>
              </w:rPr>
            </w:pPr>
            <w:r w:rsidRPr="004D1F91">
              <w:rPr>
                <w:rFonts w:ascii="Arial" w:hAnsi="Arial"/>
                <w:noProof/>
                <w:sz w:val="18"/>
                <w:lang w:val="fr-FR"/>
              </w:rPr>
              <w:t>Valbonne - FRANCE</w:t>
            </w:r>
          </w:p>
          <w:p w14:paraId="649F76CF" w14:textId="77777777" w:rsidR="00465EF1" w:rsidRPr="0084375D" w:rsidRDefault="00465EF1" w:rsidP="00E11F40">
            <w:pPr>
              <w:pStyle w:val="FP"/>
              <w:spacing w:after="20"/>
              <w:ind w:left="2835" w:right="2835"/>
              <w:jc w:val="center"/>
              <w:rPr>
                <w:rFonts w:ascii="Arial" w:hAnsi="Arial"/>
                <w:noProof/>
                <w:sz w:val="18"/>
              </w:rPr>
            </w:pPr>
            <w:r w:rsidRPr="0084375D">
              <w:rPr>
                <w:rFonts w:ascii="Arial" w:hAnsi="Arial"/>
                <w:noProof/>
                <w:sz w:val="18"/>
              </w:rPr>
              <w:t>Tel.: +33 4 92 94 42 00 Fax: +33 4 93 65 47 16</w:t>
            </w:r>
          </w:p>
          <w:p w14:paraId="549DD876" w14:textId="77777777" w:rsidR="00465EF1" w:rsidRPr="0084375D" w:rsidRDefault="00465EF1" w:rsidP="00E11F40">
            <w:pPr>
              <w:pStyle w:val="FP"/>
              <w:pBdr>
                <w:bottom w:val="single" w:sz="6" w:space="1" w:color="auto"/>
              </w:pBdr>
              <w:spacing w:before="240"/>
              <w:ind w:left="2835" w:right="2835"/>
              <w:jc w:val="center"/>
              <w:rPr>
                <w:noProof/>
              </w:rPr>
            </w:pPr>
            <w:r w:rsidRPr="0084375D">
              <w:rPr>
                <w:noProof/>
              </w:rPr>
              <w:t>Internet</w:t>
            </w:r>
          </w:p>
          <w:p w14:paraId="46860AF9" w14:textId="77777777" w:rsidR="00465EF1" w:rsidRPr="0084375D" w:rsidRDefault="00465EF1" w:rsidP="00E11F40">
            <w:pPr>
              <w:pStyle w:val="FP"/>
              <w:ind w:left="2835" w:right="2835"/>
              <w:jc w:val="center"/>
              <w:rPr>
                <w:rFonts w:ascii="Arial" w:hAnsi="Arial"/>
                <w:noProof/>
                <w:sz w:val="18"/>
              </w:rPr>
            </w:pPr>
            <w:r w:rsidRPr="0084375D">
              <w:rPr>
                <w:rFonts w:ascii="Arial" w:hAnsi="Arial"/>
                <w:noProof/>
                <w:sz w:val="18"/>
              </w:rPr>
              <w:t>https://www.3gpp.org</w:t>
            </w:r>
            <w:bookmarkEnd w:id="5"/>
          </w:p>
          <w:p w14:paraId="1F5FBFB6" w14:textId="77777777" w:rsidR="00465EF1" w:rsidRPr="0084375D" w:rsidRDefault="00465EF1" w:rsidP="00E11F40">
            <w:pPr>
              <w:rPr>
                <w:noProof/>
              </w:rPr>
            </w:pPr>
          </w:p>
        </w:tc>
      </w:tr>
      <w:tr w:rsidR="00465EF1" w:rsidRPr="0084375D" w14:paraId="17D062E7" w14:textId="77777777" w:rsidTr="00E11F40">
        <w:trPr>
          <w:cantSplit/>
        </w:trPr>
        <w:tc>
          <w:tcPr>
            <w:tcW w:w="10423" w:type="dxa"/>
            <w:shd w:val="clear" w:color="auto" w:fill="auto"/>
            <w:vAlign w:val="bottom"/>
          </w:tcPr>
          <w:p w14:paraId="3C5E92EA" w14:textId="77777777" w:rsidR="00465EF1" w:rsidRPr="0084375D" w:rsidRDefault="00465EF1" w:rsidP="00E11F40">
            <w:pPr>
              <w:pStyle w:val="FP"/>
              <w:pBdr>
                <w:bottom w:val="single" w:sz="6" w:space="1" w:color="auto"/>
              </w:pBdr>
              <w:spacing w:after="240"/>
              <w:jc w:val="center"/>
              <w:rPr>
                <w:rFonts w:ascii="Arial" w:hAnsi="Arial"/>
                <w:b/>
                <w:i/>
                <w:noProof/>
              </w:rPr>
            </w:pPr>
            <w:bookmarkStart w:id="6" w:name="copyrightNotification"/>
            <w:r w:rsidRPr="0084375D">
              <w:rPr>
                <w:rFonts w:ascii="Arial" w:hAnsi="Arial"/>
                <w:b/>
                <w:i/>
                <w:noProof/>
              </w:rPr>
              <w:t>Copyright Notification</w:t>
            </w:r>
          </w:p>
          <w:p w14:paraId="1336F706" w14:textId="77777777" w:rsidR="00465EF1" w:rsidRPr="0084375D" w:rsidRDefault="00465EF1" w:rsidP="00E11F40">
            <w:pPr>
              <w:pStyle w:val="FP"/>
              <w:jc w:val="center"/>
              <w:rPr>
                <w:noProof/>
              </w:rPr>
            </w:pPr>
            <w:r w:rsidRPr="0084375D">
              <w:rPr>
                <w:noProof/>
              </w:rPr>
              <w:t>No part may be reproduced except as authorized by written permission.</w:t>
            </w:r>
            <w:r w:rsidRPr="0084375D">
              <w:rPr>
                <w:noProof/>
              </w:rPr>
              <w:br/>
              <w:t>The copyright and the foregoing restriction extend to reproduction in all media.</w:t>
            </w:r>
          </w:p>
          <w:p w14:paraId="3EAF56C1" w14:textId="77777777" w:rsidR="00465EF1" w:rsidRPr="0084375D" w:rsidRDefault="00465EF1" w:rsidP="00E11F40">
            <w:pPr>
              <w:pStyle w:val="FP"/>
              <w:jc w:val="center"/>
              <w:rPr>
                <w:noProof/>
              </w:rPr>
            </w:pPr>
          </w:p>
          <w:p w14:paraId="679FFF14" w14:textId="77777777" w:rsidR="00465EF1" w:rsidRPr="0084375D" w:rsidRDefault="00465EF1" w:rsidP="00E11F40">
            <w:pPr>
              <w:pStyle w:val="FP"/>
              <w:jc w:val="center"/>
              <w:rPr>
                <w:noProof/>
                <w:sz w:val="18"/>
              </w:rPr>
            </w:pPr>
            <w:r w:rsidRPr="0084375D">
              <w:rPr>
                <w:noProof/>
                <w:sz w:val="18"/>
              </w:rPr>
              <w:t xml:space="preserve">© </w:t>
            </w:r>
            <w:r>
              <w:rPr>
                <w:noProof/>
                <w:sz w:val="18"/>
              </w:rPr>
              <w:t>2024</w:t>
            </w:r>
            <w:r w:rsidRPr="0084375D">
              <w:rPr>
                <w:noProof/>
                <w:sz w:val="18"/>
              </w:rPr>
              <w:t>, 3GPP Organizational Partners (ARIB, ATIS, CCSA, ETSI, TSDSI, TTA, TTC).</w:t>
            </w:r>
            <w:bookmarkStart w:id="7" w:name="copyrightaddon"/>
            <w:bookmarkEnd w:id="7"/>
          </w:p>
          <w:p w14:paraId="0009A1B9" w14:textId="77777777" w:rsidR="00465EF1" w:rsidRPr="0084375D" w:rsidRDefault="00465EF1" w:rsidP="00E11F40">
            <w:pPr>
              <w:pStyle w:val="FP"/>
              <w:jc w:val="center"/>
              <w:rPr>
                <w:noProof/>
                <w:sz w:val="18"/>
              </w:rPr>
            </w:pPr>
            <w:r w:rsidRPr="0084375D">
              <w:rPr>
                <w:noProof/>
                <w:sz w:val="18"/>
              </w:rPr>
              <w:t>All rights reserved.</w:t>
            </w:r>
          </w:p>
          <w:p w14:paraId="0C8DE890" w14:textId="77777777" w:rsidR="00465EF1" w:rsidRPr="0084375D" w:rsidRDefault="00465EF1" w:rsidP="00E11F40">
            <w:pPr>
              <w:pStyle w:val="FP"/>
              <w:rPr>
                <w:noProof/>
                <w:sz w:val="18"/>
              </w:rPr>
            </w:pPr>
          </w:p>
          <w:p w14:paraId="3B1F9230" w14:textId="77777777" w:rsidR="00465EF1" w:rsidRPr="0084375D" w:rsidRDefault="00465EF1" w:rsidP="00E11F40">
            <w:pPr>
              <w:pStyle w:val="FP"/>
              <w:rPr>
                <w:noProof/>
                <w:sz w:val="18"/>
              </w:rPr>
            </w:pPr>
            <w:r w:rsidRPr="0084375D">
              <w:rPr>
                <w:noProof/>
                <w:sz w:val="18"/>
              </w:rPr>
              <w:t>UMTS™ is a Trade Mark of ETSI registered for the benefit of its members</w:t>
            </w:r>
          </w:p>
          <w:p w14:paraId="45381392" w14:textId="77777777" w:rsidR="00465EF1" w:rsidRPr="0084375D" w:rsidRDefault="00465EF1" w:rsidP="00E11F40">
            <w:pPr>
              <w:pStyle w:val="FP"/>
              <w:rPr>
                <w:noProof/>
                <w:sz w:val="18"/>
              </w:rPr>
            </w:pPr>
            <w:r w:rsidRPr="0084375D">
              <w:rPr>
                <w:noProof/>
                <w:sz w:val="18"/>
              </w:rPr>
              <w:t>3GPP™ is a Trade Mark of ETSI registered for the benefit of its Members and of the 3GPP Organizational Partners</w:t>
            </w:r>
            <w:r w:rsidRPr="0084375D">
              <w:rPr>
                <w:noProof/>
                <w:sz w:val="18"/>
              </w:rPr>
              <w:br/>
              <w:t>LTE™ is a Trade Mark of ETSI registered for the benefit of its Members and of the 3GPP Organizational Partners</w:t>
            </w:r>
          </w:p>
          <w:p w14:paraId="1353B164" w14:textId="77777777" w:rsidR="00465EF1" w:rsidRPr="0084375D" w:rsidRDefault="00465EF1" w:rsidP="00E11F40">
            <w:pPr>
              <w:pStyle w:val="FP"/>
              <w:rPr>
                <w:noProof/>
                <w:sz w:val="18"/>
              </w:rPr>
            </w:pPr>
            <w:r w:rsidRPr="0084375D">
              <w:rPr>
                <w:noProof/>
                <w:sz w:val="18"/>
              </w:rPr>
              <w:t>GSM® and the GSM logo are registered and owned by the GSM Association</w:t>
            </w:r>
            <w:bookmarkEnd w:id="6"/>
          </w:p>
          <w:p w14:paraId="0CC90BA5" w14:textId="77777777" w:rsidR="00465EF1" w:rsidRPr="0084375D" w:rsidRDefault="00465EF1" w:rsidP="00E11F40"/>
        </w:tc>
      </w:tr>
      <w:bookmarkEnd w:id="4"/>
    </w:tbl>
    <w:p w14:paraId="65CD9E65" w14:textId="306F06F8" w:rsidR="004A3549" w:rsidRDefault="00465EF1">
      <w:pPr>
        <w:pStyle w:val="TT"/>
      </w:pPr>
      <w:r w:rsidRPr="0084375D">
        <w:br w:type="page"/>
      </w:r>
      <w:r w:rsidR="004A3549">
        <w:lastRenderedPageBreak/>
        <w:t>Contents</w:t>
      </w:r>
    </w:p>
    <w:p w14:paraId="7080C16D" w14:textId="06841B93" w:rsidR="004D1F91" w:rsidRDefault="00540145">
      <w:pPr>
        <w:pStyle w:val="TOC1"/>
        <w:rPr>
          <w:rFonts w:ascii="Calibri" w:hAnsi="Calibri"/>
          <w:kern w:val="2"/>
          <w:szCs w:val="22"/>
        </w:rPr>
      </w:pPr>
      <w:r>
        <w:fldChar w:fldCharType="begin" w:fldLock="1"/>
      </w:r>
      <w:r>
        <w:instrText xml:space="preserve"> TOC \o "1-9" </w:instrText>
      </w:r>
      <w:r>
        <w:fldChar w:fldCharType="separate"/>
      </w:r>
      <w:r w:rsidR="004D1F91">
        <w:t>Foreword</w:t>
      </w:r>
      <w:r w:rsidR="004D1F91">
        <w:tab/>
      </w:r>
      <w:r w:rsidR="004D1F91">
        <w:fldChar w:fldCharType="begin" w:fldLock="1"/>
      </w:r>
      <w:r w:rsidR="004D1F91">
        <w:instrText xml:space="preserve"> PAGEREF _Toc163215250 \h </w:instrText>
      </w:r>
      <w:r w:rsidR="004D1F91">
        <w:fldChar w:fldCharType="separate"/>
      </w:r>
      <w:r w:rsidR="004D1F91">
        <w:t>5</w:t>
      </w:r>
      <w:r w:rsidR="004D1F91">
        <w:fldChar w:fldCharType="end"/>
      </w:r>
    </w:p>
    <w:p w14:paraId="16896D2F" w14:textId="0FB34C10" w:rsidR="004D1F91" w:rsidRDefault="004D1F9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_Toc163215251 \h </w:instrText>
      </w:r>
      <w:r>
        <w:fldChar w:fldCharType="separate"/>
      </w:r>
      <w:r>
        <w:t>6</w:t>
      </w:r>
      <w:r>
        <w:fldChar w:fldCharType="end"/>
      </w:r>
    </w:p>
    <w:p w14:paraId="312E74EC" w14:textId="65248F6F" w:rsidR="004D1F91" w:rsidRDefault="004D1F9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_Toc163215252 \h </w:instrText>
      </w:r>
      <w:r>
        <w:fldChar w:fldCharType="separate"/>
      </w:r>
      <w:r>
        <w:t>6</w:t>
      </w:r>
      <w:r>
        <w:fldChar w:fldCharType="end"/>
      </w:r>
    </w:p>
    <w:p w14:paraId="5E485B32" w14:textId="4F44A00A" w:rsidR="004D1F91" w:rsidRDefault="004D1F9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_Toc163215253 \h </w:instrText>
      </w:r>
      <w:r>
        <w:fldChar w:fldCharType="separate"/>
      </w:r>
      <w:r>
        <w:t>7</w:t>
      </w:r>
      <w:r>
        <w:fldChar w:fldCharType="end"/>
      </w:r>
    </w:p>
    <w:p w14:paraId="18DF88B9" w14:textId="2614F2B3" w:rsidR="004D1F91" w:rsidRDefault="004D1F9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_Toc163215254 \h </w:instrText>
      </w:r>
      <w:r>
        <w:fldChar w:fldCharType="separate"/>
      </w:r>
      <w:r>
        <w:t>7</w:t>
      </w:r>
      <w:r>
        <w:fldChar w:fldCharType="end"/>
      </w:r>
    </w:p>
    <w:p w14:paraId="528CE8D6" w14:textId="10FAAE31" w:rsidR="004D1F91" w:rsidRDefault="004D1F9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_Toc163215255 \h </w:instrText>
      </w:r>
      <w:r>
        <w:fldChar w:fldCharType="separate"/>
      </w:r>
      <w:r>
        <w:t>7</w:t>
      </w:r>
      <w:r>
        <w:fldChar w:fldCharType="end"/>
      </w:r>
    </w:p>
    <w:p w14:paraId="02CD4C76" w14:textId="50108EA9" w:rsidR="004D1F91" w:rsidRDefault="004D1F91">
      <w:pPr>
        <w:pStyle w:val="TOC1"/>
        <w:rPr>
          <w:rFonts w:ascii="Calibri" w:hAnsi="Calibri"/>
          <w:kern w:val="2"/>
          <w:szCs w:val="22"/>
        </w:rPr>
      </w:pPr>
      <w:r>
        <w:t>4</w:t>
      </w:r>
      <w:r>
        <w:rPr>
          <w:rFonts w:ascii="Calibri" w:hAnsi="Calibri"/>
          <w:kern w:val="2"/>
          <w:szCs w:val="22"/>
        </w:rPr>
        <w:tab/>
      </w:r>
      <w:r>
        <w:t>Terminating Identification Presentation (TIP) and Terminating Identification Restriction (TIR)</w:t>
      </w:r>
      <w:r>
        <w:tab/>
      </w:r>
      <w:r>
        <w:fldChar w:fldCharType="begin" w:fldLock="1"/>
      </w:r>
      <w:r>
        <w:instrText xml:space="preserve"> PAGEREF _Toc163215256 \h </w:instrText>
      </w:r>
      <w:r>
        <w:fldChar w:fldCharType="separate"/>
      </w:r>
      <w:r>
        <w:t>8</w:t>
      </w:r>
      <w:r>
        <w:fldChar w:fldCharType="end"/>
      </w:r>
    </w:p>
    <w:p w14:paraId="18FB01DE" w14:textId="11C3241A" w:rsidR="004D1F91" w:rsidRDefault="004D1F91">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_Toc163215257 \h </w:instrText>
      </w:r>
      <w:r>
        <w:fldChar w:fldCharType="separate"/>
      </w:r>
      <w:r>
        <w:t>8</w:t>
      </w:r>
      <w:r>
        <w:fldChar w:fldCharType="end"/>
      </w:r>
    </w:p>
    <w:p w14:paraId="70836190" w14:textId="12FDAEAF" w:rsidR="004D1F91" w:rsidRDefault="004D1F91">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_Toc163215258 \h </w:instrText>
      </w:r>
      <w:r>
        <w:fldChar w:fldCharType="separate"/>
      </w:r>
      <w:r>
        <w:t>8</w:t>
      </w:r>
      <w:r>
        <w:fldChar w:fldCharType="end"/>
      </w:r>
    </w:p>
    <w:p w14:paraId="7B42BFD4" w14:textId="68C8A08B" w:rsidR="004D1F91" w:rsidRDefault="004D1F91">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_Toc163215259 \h </w:instrText>
      </w:r>
      <w:r>
        <w:fldChar w:fldCharType="separate"/>
      </w:r>
      <w:r>
        <w:t>8</w:t>
      </w:r>
      <w:r>
        <w:fldChar w:fldCharType="end"/>
      </w:r>
    </w:p>
    <w:p w14:paraId="4AC62538" w14:textId="30B92A9F" w:rsidR="004D1F91" w:rsidRDefault="004D1F91">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_Toc163215260 \h </w:instrText>
      </w:r>
      <w:r>
        <w:fldChar w:fldCharType="separate"/>
      </w:r>
      <w:r>
        <w:t>8</w:t>
      </w:r>
      <w:r>
        <w:fldChar w:fldCharType="end"/>
      </w:r>
    </w:p>
    <w:p w14:paraId="2E8EC344" w14:textId="0BF210D6" w:rsidR="004D1F91" w:rsidRDefault="004D1F91">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_Toc163215261 \h </w:instrText>
      </w:r>
      <w:r>
        <w:fldChar w:fldCharType="separate"/>
      </w:r>
      <w:r>
        <w:t>8</w:t>
      </w:r>
      <w:r>
        <w:fldChar w:fldCharType="end"/>
      </w:r>
    </w:p>
    <w:p w14:paraId="35E5CD16" w14:textId="15E7330A" w:rsidR="004D1F91" w:rsidRDefault="004D1F91">
      <w:pPr>
        <w:pStyle w:val="TOC4"/>
        <w:rPr>
          <w:rFonts w:ascii="Calibri" w:hAnsi="Calibri"/>
          <w:kern w:val="2"/>
          <w:sz w:val="22"/>
          <w:szCs w:val="22"/>
        </w:rPr>
      </w:pPr>
      <w:r>
        <w:t>4.3.1.1</w:t>
      </w:r>
      <w:r>
        <w:rPr>
          <w:rFonts w:ascii="Calibri" w:hAnsi="Calibri"/>
          <w:kern w:val="2"/>
          <w:sz w:val="22"/>
          <w:szCs w:val="22"/>
        </w:rPr>
        <w:tab/>
      </w:r>
      <w:r>
        <w:t>TIP provision/withdrawal</w:t>
      </w:r>
      <w:r>
        <w:tab/>
      </w:r>
      <w:r>
        <w:fldChar w:fldCharType="begin" w:fldLock="1"/>
      </w:r>
      <w:r>
        <w:instrText xml:space="preserve"> PAGEREF _Toc163215262 \h </w:instrText>
      </w:r>
      <w:r>
        <w:fldChar w:fldCharType="separate"/>
      </w:r>
      <w:r>
        <w:t>8</w:t>
      </w:r>
      <w:r>
        <w:fldChar w:fldCharType="end"/>
      </w:r>
    </w:p>
    <w:p w14:paraId="4BF9A679" w14:textId="770C2DC1" w:rsidR="004D1F91" w:rsidRDefault="004D1F91">
      <w:pPr>
        <w:pStyle w:val="TOC4"/>
        <w:rPr>
          <w:rFonts w:ascii="Calibri" w:hAnsi="Calibri"/>
          <w:kern w:val="2"/>
          <w:sz w:val="22"/>
          <w:szCs w:val="22"/>
        </w:rPr>
      </w:pPr>
      <w:r>
        <w:t>4.3.1.2</w:t>
      </w:r>
      <w:r>
        <w:rPr>
          <w:rFonts w:ascii="Calibri" w:hAnsi="Calibri"/>
          <w:kern w:val="2"/>
          <w:sz w:val="22"/>
          <w:szCs w:val="22"/>
        </w:rPr>
        <w:tab/>
      </w:r>
      <w:r>
        <w:t>TIR provision/withdrawal</w:t>
      </w:r>
      <w:r>
        <w:tab/>
      </w:r>
      <w:r>
        <w:fldChar w:fldCharType="begin" w:fldLock="1"/>
      </w:r>
      <w:r>
        <w:instrText xml:space="preserve"> PAGEREF _Toc163215263 \h </w:instrText>
      </w:r>
      <w:r>
        <w:fldChar w:fldCharType="separate"/>
      </w:r>
      <w:r>
        <w:t>9</w:t>
      </w:r>
      <w:r>
        <w:fldChar w:fldCharType="end"/>
      </w:r>
    </w:p>
    <w:p w14:paraId="437455DC" w14:textId="1DBDF586" w:rsidR="004D1F91" w:rsidRDefault="004D1F91">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_Toc163215264 \h </w:instrText>
      </w:r>
      <w:r>
        <w:fldChar w:fldCharType="separate"/>
      </w:r>
      <w:r>
        <w:t>9</w:t>
      </w:r>
      <w:r>
        <w:fldChar w:fldCharType="end"/>
      </w:r>
    </w:p>
    <w:p w14:paraId="610EB3F5" w14:textId="74770C32" w:rsidR="004D1F91" w:rsidRDefault="004D1F91">
      <w:pPr>
        <w:pStyle w:val="TOC3"/>
        <w:rPr>
          <w:rFonts w:ascii="Calibri" w:hAnsi="Calibri"/>
          <w:kern w:val="2"/>
          <w:sz w:val="22"/>
          <w:szCs w:val="22"/>
        </w:rPr>
      </w:pPr>
      <w:r>
        <w:t>4.3.3</w:t>
      </w:r>
      <w:r>
        <w:rPr>
          <w:rFonts w:ascii="Calibri" w:hAnsi="Calibri"/>
          <w:kern w:val="2"/>
          <w:sz w:val="22"/>
          <w:szCs w:val="22"/>
        </w:rPr>
        <w:tab/>
      </w:r>
      <w:r>
        <w:t>Requirements on the terminating network side</w:t>
      </w:r>
      <w:r>
        <w:tab/>
      </w:r>
      <w:r>
        <w:fldChar w:fldCharType="begin" w:fldLock="1"/>
      </w:r>
      <w:r>
        <w:instrText xml:space="preserve"> PAGEREF _Toc163215265 \h </w:instrText>
      </w:r>
      <w:r>
        <w:fldChar w:fldCharType="separate"/>
      </w:r>
      <w:r>
        <w:t>9</w:t>
      </w:r>
      <w:r>
        <w:fldChar w:fldCharType="end"/>
      </w:r>
    </w:p>
    <w:p w14:paraId="0C1AB272" w14:textId="02C6D3E5" w:rsidR="004D1F91" w:rsidRDefault="004D1F91">
      <w:pPr>
        <w:pStyle w:val="TOC2"/>
        <w:rPr>
          <w:rFonts w:ascii="Calibri" w:hAnsi="Calibri"/>
          <w:kern w:val="2"/>
          <w:sz w:val="22"/>
          <w:szCs w:val="22"/>
        </w:rPr>
      </w:pPr>
      <w:r>
        <w:t>4.4</w:t>
      </w:r>
      <w:r>
        <w:rPr>
          <w:rFonts w:ascii="Calibri" w:hAnsi="Calibri"/>
          <w:kern w:val="2"/>
          <w:sz w:val="22"/>
          <w:szCs w:val="22"/>
        </w:rPr>
        <w:tab/>
      </w:r>
      <w:r>
        <w:t>Syntax requirements</w:t>
      </w:r>
      <w:r>
        <w:tab/>
      </w:r>
      <w:r>
        <w:fldChar w:fldCharType="begin" w:fldLock="1"/>
      </w:r>
      <w:r>
        <w:instrText xml:space="preserve"> PAGEREF _Toc163215266 \h </w:instrText>
      </w:r>
      <w:r>
        <w:fldChar w:fldCharType="separate"/>
      </w:r>
      <w:r>
        <w:t>10</w:t>
      </w:r>
      <w:r>
        <w:fldChar w:fldCharType="end"/>
      </w:r>
    </w:p>
    <w:p w14:paraId="773C7D3A" w14:textId="0873928C" w:rsidR="004D1F91" w:rsidRDefault="004D1F91">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_Toc163215267 \h </w:instrText>
      </w:r>
      <w:r>
        <w:fldChar w:fldCharType="separate"/>
      </w:r>
      <w:r>
        <w:t>10</w:t>
      </w:r>
      <w:r>
        <w:fldChar w:fldCharType="end"/>
      </w:r>
    </w:p>
    <w:p w14:paraId="669D14A7" w14:textId="521FE49F" w:rsidR="004D1F91" w:rsidRDefault="004D1F91">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_Toc163215268 \h </w:instrText>
      </w:r>
      <w:r>
        <w:fldChar w:fldCharType="separate"/>
      </w:r>
      <w:r>
        <w:t>10</w:t>
      </w:r>
      <w:r>
        <w:fldChar w:fldCharType="end"/>
      </w:r>
    </w:p>
    <w:p w14:paraId="332E2ACD" w14:textId="4243B2D5" w:rsidR="004D1F91" w:rsidRDefault="004D1F91">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_Toc163215269 \h </w:instrText>
      </w:r>
      <w:r>
        <w:fldChar w:fldCharType="separate"/>
      </w:r>
      <w:r>
        <w:t>10</w:t>
      </w:r>
      <w:r>
        <w:fldChar w:fldCharType="end"/>
      </w:r>
    </w:p>
    <w:p w14:paraId="0D2CD60A" w14:textId="720F5D09" w:rsidR="004D1F91" w:rsidRDefault="004D1F91">
      <w:pPr>
        <w:pStyle w:val="TOC3"/>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_Toc163215270 \h </w:instrText>
      </w:r>
      <w:r>
        <w:fldChar w:fldCharType="separate"/>
      </w:r>
      <w:r>
        <w:t>10</w:t>
      </w:r>
      <w:r>
        <w:fldChar w:fldCharType="end"/>
      </w:r>
    </w:p>
    <w:p w14:paraId="0C1BEFC3" w14:textId="30EE4985" w:rsidR="004D1F91" w:rsidRDefault="004D1F91">
      <w:pPr>
        <w:pStyle w:val="TOC3"/>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_Toc163215271 \h </w:instrText>
      </w:r>
      <w:r>
        <w:fldChar w:fldCharType="separate"/>
      </w:r>
      <w:r>
        <w:t>10</w:t>
      </w:r>
      <w:r>
        <w:fldChar w:fldCharType="end"/>
      </w:r>
    </w:p>
    <w:p w14:paraId="26C9D32C" w14:textId="04417626" w:rsidR="004D1F91" w:rsidRDefault="004D1F91">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_Toc163215272 \h </w:instrText>
      </w:r>
      <w:r>
        <w:fldChar w:fldCharType="separate"/>
      </w:r>
      <w:r>
        <w:t>10</w:t>
      </w:r>
      <w:r>
        <w:fldChar w:fldCharType="end"/>
      </w:r>
    </w:p>
    <w:p w14:paraId="27B715D4" w14:textId="6702C3BC" w:rsidR="004D1F91" w:rsidRDefault="004D1F91">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_Toc163215273 \h </w:instrText>
      </w:r>
      <w:r>
        <w:fldChar w:fldCharType="separate"/>
      </w:r>
      <w:r>
        <w:t>10</w:t>
      </w:r>
      <w:r>
        <w:fldChar w:fldCharType="end"/>
      </w:r>
    </w:p>
    <w:p w14:paraId="35CD2D80" w14:textId="37570FF4" w:rsidR="004D1F91" w:rsidRDefault="004D1F91">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_Toc163215274 \h </w:instrText>
      </w:r>
      <w:r>
        <w:fldChar w:fldCharType="separate"/>
      </w:r>
      <w:r>
        <w:t>11</w:t>
      </w:r>
      <w:r>
        <w:fldChar w:fldCharType="end"/>
      </w:r>
    </w:p>
    <w:p w14:paraId="1B5745EB" w14:textId="28890044" w:rsidR="004D1F91" w:rsidRDefault="004D1F91">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_Toc163215275 \h </w:instrText>
      </w:r>
      <w:r>
        <w:fldChar w:fldCharType="separate"/>
      </w:r>
      <w:r>
        <w:t>11</w:t>
      </w:r>
      <w:r>
        <w:fldChar w:fldCharType="end"/>
      </w:r>
    </w:p>
    <w:p w14:paraId="7E22079B" w14:textId="1F264805" w:rsidR="004D1F91" w:rsidRDefault="004D1F91">
      <w:pPr>
        <w:pStyle w:val="TOC4"/>
        <w:rPr>
          <w:rFonts w:ascii="Calibri" w:hAnsi="Calibri"/>
          <w:kern w:val="2"/>
          <w:sz w:val="22"/>
          <w:szCs w:val="22"/>
        </w:rPr>
      </w:pPr>
      <w:r>
        <w:t>4.5.2.4</w:t>
      </w:r>
      <w:r>
        <w:rPr>
          <w:rFonts w:ascii="Calibri" w:hAnsi="Calibri"/>
          <w:kern w:val="2"/>
          <w:sz w:val="22"/>
          <w:szCs w:val="22"/>
        </w:rPr>
        <w:tab/>
      </w:r>
      <w:r>
        <w:t>Actions at the AS serving the originating UE</w:t>
      </w:r>
      <w:r>
        <w:tab/>
      </w:r>
      <w:r>
        <w:fldChar w:fldCharType="begin" w:fldLock="1"/>
      </w:r>
      <w:r>
        <w:instrText xml:space="preserve"> PAGEREF _Toc163215276 \h </w:instrText>
      </w:r>
      <w:r>
        <w:fldChar w:fldCharType="separate"/>
      </w:r>
      <w:r>
        <w:t>11</w:t>
      </w:r>
      <w:r>
        <w:fldChar w:fldCharType="end"/>
      </w:r>
    </w:p>
    <w:p w14:paraId="7A8AD132" w14:textId="3D9F3DCC" w:rsidR="004D1F91" w:rsidRDefault="004D1F91">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_Toc163215277 \h </w:instrText>
      </w:r>
      <w:r>
        <w:fldChar w:fldCharType="separate"/>
      </w:r>
      <w:r>
        <w:t>11</w:t>
      </w:r>
      <w:r>
        <w:fldChar w:fldCharType="end"/>
      </w:r>
    </w:p>
    <w:p w14:paraId="3A88702A" w14:textId="0903F5C8" w:rsidR="004D1F91" w:rsidRDefault="004D1F91">
      <w:pPr>
        <w:pStyle w:val="TOC4"/>
        <w:rPr>
          <w:rFonts w:ascii="Calibri" w:hAnsi="Calibri"/>
          <w:kern w:val="2"/>
          <w:sz w:val="22"/>
          <w:szCs w:val="22"/>
        </w:rPr>
      </w:pPr>
      <w:r>
        <w:t>4.5.2.6</w:t>
      </w:r>
      <w:r>
        <w:rPr>
          <w:rFonts w:ascii="Calibri" w:hAnsi="Calibri"/>
          <w:kern w:val="2"/>
          <w:sz w:val="22"/>
          <w:szCs w:val="22"/>
        </w:rPr>
        <w:tab/>
      </w:r>
      <w:r>
        <w:t>Void</w:t>
      </w:r>
      <w:r>
        <w:tab/>
      </w:r>
      <w:r>
        <w:fldChar w:fldCharType="begin" w:fldLock="1"/>
      </w:r>
      <w:r>
        <w:instrText xml:space="preserve"> PAGEREF _Toc163215278 \h </w:instrText>
      </w:r>
      <w:r>
        <w:fldChar w:fldCharType="separate"/>
      </w:r>
      <w:r>
        <w:t>11</w:t>
      </w:r>
      <w:r>
        <w:fldChar w:fldCharType="end"/>
      </w:r>
    </w:p>
    <w:p w14:paraId="1F43BE9F" w14:textId="6246C539" w:rsidR="004D1F91" w:rsidRDefault="004D1F91">
      <w:pPr>
        <w:pStyle w:val="TOC4"/>
        <w:rPr>
          <w:rFonts w:ascii="Calibri" w:hAnsi="Calibri"/>
          <w:kern w:val="2"/>
          <w:sz w:val="22"/>
          <w:szCs w:val="22"/>
        </w:rPr>
      </w:pPr>
      <w:r>
        <w:t>4.5.2.7</w:t>
      </w:r>
      <w:r>
        <w:rPr>
          <w:rFonts w:ascii="Calibri" w:hAnsi="Calibri"/>
          <w:kern w:val="2"/>
          <w:sz w:val="22"/>
          <w:szCs w:val="22"/>
        </w:rPr>
        <w:tab/>
      </w:r>
      <w:r>
        <w:t>Void</w:t>
      </w:r>
      <w:r>
        <w:tab/>
      </w:r>
      <w:r>
        <w:fldChar w:fldCharType="begin" w:fldLock="1"/>
      </w:r>
      <w:r>
        <w:instrText xml:space="preserve"> PAGEREF _Toc163215279 \h </w:instrText>
      </w:r>
      <w:r>
        <w:fldChar w:fldCharType="separate"/>
      </w:r>
      <w:r>
        <w:t>11</w:t>
      </w:r>
      <w:r>
        <w:fldChar w:fldCharType="end"/>
      </w:r>
    </w:p>
    <w:p w14:paraId="04F4988E" w14:textId="2357A6EB" w:rsidR="004D1F91" w:rsidRDefault="004D1F91">
      <w:pPr>
        <w:pStyle w:val="TOC4"/>
        <w:rPr>
          <w:rFonts w:ascii="Calibri" w:hAnsi="Calibri"/>
          <w:kern w:val="2"/>
          <w:sz w:val="22"/>
          <w:szCs w:val="22"/>
        </w:rPr>
      </w:pPr>
      <w:r>
        <w:t>4.5.2.8</w:t>
      </w:r>
      <w:r>
        <w:rPr>
          <w:rFonts w:ascii="Calibri" w:hAnsi="Calibri"/>
          <w:kern w:val="2"/>
          <w:sz w:val="22"/>
          <w:szCs w:val="22"/>
        </w:rPr>
        <w:tab/>
      </w:r>
      <w:r>
        <w:t>Void</w:t>
      </w:r>
      <w:r>
        <w:tab/>
      </w:r>
      <w:r>
        <w:fldChar w:fldCharType="begin" w:fldLock="1"/>
      </w:r>
      <w:r>
        <w:instrText xml:space="preserve"> PAGEREF _Toc163215280 \h </w:instrText>
      </w:r>
      <w:r>
        <w:fldChar w:fldCharType="separate"/>
      </w:r>
      <w:r>
        <w:t>11</w:t>
      </w:r>
      <w:r>
        <w:fldChar w:fldCharType="end"/>
      </w:r>
    </w:p>
    <w:p w14:paraId="368D3B4E" w14:textId="328F76EB" w:rsidR="004D1F91" w:rsidRDefault="004D1F91">
      <w:pPr>
        <w:pStyle w:val="TOC4"/>
        <w:rPr>
          <w:rFonts w:ascii="Calibri" w:hAnsi="Calibri"/>
          <w:kern w:val="2"/>
          <w:sz w:val="22"/>
          <w:szCs w:val="22"/>
        </w:rPr>
      </w:pPr>
      <w:r>
        <w:t>4.5.2.9</w:t>
      </w:r>
      <w:r>
        <w:rPr>
          <w:rFonts w:ascii="Calibri" w:hAnsi="Calibri"/>
          <w:kern w:val="2"/>
          <w:sz w:val="22"/>
          <w:szCs w:val="22"/>
        </w:rPr>
        <w:tab/>
      </w:r>
      <w:r>
        <w:t>Actions at the AS serving the terminating UE</w:t>
      </w:r>
      <w:r>
        <w:tab/>
      </w:r>
      <w:r>
        <w:fldChar w:fldCharType="begin" w:fldLock="1"/>
      </w:r>
      <w:r>
        <w:instrText xml:space="preserve"> PAGEREF _Toc163215281 \h </w:instrText>
      </w:r>
      <w:r>
        <w:fldChar w:fldCharType="separate"/>
      </w:r>
      <w:r>
        <w:t>11</w:t>
      </w:r>
      <w:r>
        <w:fldChar w:fldCharType="end"/>
      </w:r>
    </w:p>
    <w:p w14:paraId="6328F042" w14:textId="7528B546" w:rsidR="004D1F91" w:rsidRDefault="004D1F91">
      <w:pPr>
        <w:pStyle w:val="TOC4"/>
        <w:rPr>
          <w:rFonts w:ascii="Calibri" w:hAnsi="Calibri"/>
          <w:kern w:val="2"/>
          <w:sz w:val="22"/>
          <w:szCs w:val="22"/>
        </w:rPr>
      </w:pPr>
      <w:r>
        <w:t>4.5.2.10</w:t>
      </w:r>
      <w:r>
        <w:rPr>
          <w:rFonts w:ascii="Calibri" w:hAnsi="Calibri"/>
          <w:kern w:val="2"/>
          <w:sz w:val="22"/>
          <w:szCs w:val="22"/>
        </w:rPr>
        <w:tab/>
      </w:r>
      <w:r>
        <w:t>Void</w:t>
      </w:r>
      <w:r>
        <w:tab/>
      </w:r>
      <w:r>
        <w:fldChar w:fldCharType="begin" w:fldLock="1"/>
      </w:r>
      <w:r>
        <w:instrText xml:space="preserve"> PAGEREF _Toc163215282 \h </w:instrText>
      </w:r>
      <w:r>
        <w:fldChar w:fldCharType="separate"/>
      </w:r>
      <w:r>
        <w:t>12</w:t>
      </w:r>
      <w:r>
        <w:fldChar w:fldCharType="end"/>
      </w:r>
    </w:p>
    <w:p w14:paraId="3495F469" w14:textId="25A6CC03" w:rsidR="004D1F91" w:rsidRDefault="004D1F91">
      <w:pPr>
        <w:pStyle w:val="TOC4"/>
        <w:rPr>
          <w:rFonts w:ascii="Calibri" w:hAnsi="Calibri"/>
          <w:kern w:val="2"/>
          <w:sz w:val="22"/>
          <w:szCs w:val="22"/>
        </w:rPr>
      </w:pPr>
      <w:r>
        <w:t>4.5.2.11</w:t>
      </w:r>
      <w:r>
        <w:rPr>
          <w:rFonts w:ascii="Calibri" w:hAnsi="Calibri"/>
          <w:kern w:val="2"/>
          <w:sz w:val="22"/>
          <w:szCs w:val="22"/>
        </w:rPr>
        <w:tab/>
      </w:r>
      <w:r>
        <w:t>Void</w:t>
      </w:r>
      <w:r>
        <w:tab/>
      </w:r>
      <w:r>
        <w:fldChar w:fldCharType="begin" w:fldLock="1"/>
      </w:r>
      <w:r>
        <w:instrText xml:space="preserve"> PAGEREF _Toc163215283 \h </w:instrText>
      </w:r>
      <w:r>
        <w:fldChar w:fldCharType="separate"/>
      </w:r>
      <w:r>
        <w:t>12</w:t>
      </w:r>
      <w:r>
        <w:fldChar w:fldCharType="end"/>
      </w:r>
    </w:p>
    <w:p w14:paraId="77CE3137" w14:textId="24A07499" w:rsidR="004D1F91" w:rsidRDefault="004D1F91">
      <w:pPr>
        <w:pStyle w:val="TOC4"/>
        <w:rPr>
          <w:rFonts w:ascii="Calibri" w:hAnsi="Calibri"/>
          <w:kern w:val="2"/>
          <w:sz w:val="22"/>
          <w:szCs w:val="22"/>
        </w:rPr>
      </w:pPr>
      <w:r>
        <w:t>4.5.2.12</w:t>
      </w:r>
      <w:r>
        <w:rPr>
          <w:rFonts w:ascii="Calibri" w:hAnsi="Calibri"/>
          <w:kern w:val="2"/>
          <w:sz w:val="22"/>
          <w:szCs w:val="22"/>
        </w:rPr>
        <w:tab/>
      </w:r>
      <w:r>
        <w:t>Actions at the terminating UE</w:t>
      </w:r>
      <w:r>
        <w:tab/>
      </w:r>
      <w:r>
        <w:fldChar w:fldCharType="begin" w:fldLock="1"/>
      </w:r>
      <w:r>
        <w:instrText xml:space="preserve"> PAGEREF _Toc163215284 \h </w:instrText>
      </w:r>
      <w:r>
        <w:fldChar w:fldCharType="separate"/>
      </w:r>
      <w:r>
        <w:t>12</w:t>
      </w:r>
      <w:r>
        <w:fldChar w:fldCharType="end"/>
      </w:r>
    </w:p>
    <w:p w14:paraId="3C42F95A" w14:textId="2724B48C" w:rsidR="004D1F91" w:rsidRDefault="004D1F91">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_Toc163215285 \h </w:instrText>
      </w:r>
      <w:r>
        <w:fldChar w:fldCharType="separate"/>
      </w:r>
      <w:r>
        <w:t>12</w:t>
      </w:r>
      <w:r>
        <w:fldChar w:fldCharType="end"/>
      </w:r>
    </w:p>
    <w:p w14:paraId="7064BA99" w14:textId="20441ED3" w:rsidR="004D1F91" w:rsidRDefault="004D1F91">
      <w:pPr>
        <w:pStyle w:val="TOC3"/>
        <w:rPr>
          <w:rFonts w:ascii="Calibri" w:hAnsi="Calibri"/>
          <w:kern w:val="2"/>
          <w:sz w:val="22"/>
          <w:szCs w:val="22"/>
        </w:rPr>
      </w:pPr>
      <w:r>
        <w:t>4.6.1</w:t>
      </w:r>
      <w:r>
        <w:rPr>
          <w:rFonts w:ascii="Calibri" w:hAnsi="Calibri"/>
          <w:kern w:val="2"/>
          <w:sz w:val="22"/>
          <w:szCs w:val="22"/>
        </w:rPr>
        <w:tab/>
      </w:r>
      <w:r>
        <w:t>Communication session Hold (HOLD)</w:t>
      </w:r>
      <w:r>
        <w:tab/>
      </w:r>
      <w:r>
        <w:fldChar w:fldCharType="begin" w:fldLock="1"/>
      </w:r>
      <w:r>
        <w:instrText xml:space="preserve"> PAGEREF _Toc163215286 \h </w:instrText>
      </w:r>
      <w:r>
        <w:fldChar w:fldCharType="separate"/>
      </w:r>
      <w:r>
        <w:t>12</w:t>
      </w:r>
      <w:r>
        <w:fldChar w:fldCharType="end"/>
      </w:r>
    </w:p>
    <w:p w14:paraId="635775AB" w14:textId="489726DA" w:rsidR="004D1F91" w:rsidRDefault="004D1F91">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_Toc163215287 \h </w:instrText>
      </w:r>
      <w:r>
        <w:fldChar w:fldCharType="separate"/>
      </w:r>
      <w:r>
        <w:t>12</w:t>
      </w:r>
      <w:r>
        <w:fldChar w:fldCharType="end"/>
      </w:r>
    </w:p>
    <w:p w14:paraId="2D4A0527" w14:textId="382005A6" w:rsidR="004D1F91" w:rsidRDefault="004D1F91">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_Toc163215288 \h </w:instrText>
      </w:r>
      <w:r>
        <w:fldChar w:fldCharType="separate"/>
      </w:r>
      <w:r>
        <w:t>12</w:t>
      </w:r>
      <w:r>
        <w:fldChar w:fldCharType="end"/>
      </w:r>
    </w:p>
    <w:p w14:paraId="0BB46F74" w14:textId="70786165" w:rsidR="004D1F91" w:rsidRDefault="004D1F91">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_Toc163215289 \h </w:instrText>
      </w:r>
      <w:r>
        <w:fldChar w:fldCharType="separate"/>
      </w:r>
      <w:r>
        <w:t>12</w:t>
      </w:r>
      <w:r>
        <w:fldChar w:fldCharType="end"/>
      </w:r>
    </w:p>
    <w:p w14:paraId="24247728" w14:textId="48F0AD21" w:rsidR="004D1F91" w:rsidRDefault="004D1F91">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_Toc163215290 \h </w:instrText>
      </w:r>
      <w:r>
        <w:fldChar w:fldCharType="separate"/>
      </w:r>
      <w:r>
        <w:t>12</w:t>
      </w:r>
      <w:r>
        <w:fldChar w:fldCharType="end"/>
      </w:r>
    </w:p>
    <w:p w14:paraId="25FBEDFC" w14:textId="4F1CA093" w:rsidR="004D1F91" w:rsidRDefault="004D1F91">
      <w:pPr>
        <w:pStyle w:val="TOC3"/>
        <w:rPr>
          <w:rFonts w:ascii="Calibri" w:hAnsi="Calibri"/>
          <w:kern w:val="2"/>
          <w:sz w:val="22"/>
          <w:szCs w:val="22"/>
        </w:rPr>
      </w:pPr>
      <w:r>
        <w:t>4.6.6</w:t>
      </w:r>
      <w:r>
        <w:rPr>
          <w:rFonts w:ascii="Calibri" w:hAnsi="Calibri"/>
          <w:kern w:val="2"/>
          <w:sz w:val="22"/>
          <w:szCs w:val="22"/>
        </w:rPr>
        <w:tab/>
      </w:r>
      <w:r>
        <w:t>Conference (CONF)</w:t>
      </w:r>
      <w:r>
        <w:tab/>
      </w:r>
      <w:r>
        <w:fldChar w:fldCharType="begin" w:fldLock="1"/>
      </w:r>
      <w:r>
        <w:instrText xml:space="preserve"> PAGEREF _Toc163215291 \h </w:instrText>
      </w:r>
      <w:r>
        <w:fldChar w:fldCharType="separate"/>
      </w:r>
      <w:r>
        <w:t>13</w:t>
      </w:r>
      <w:r>
        <w:fldChar w:fldCharType="end"/>
      </w:r>
    </w:p>
    <w:p w14:paraId="4CE595B7" w14:textId="5681B1C3" w:rsidR="004D1F91" w:rsidRDefault="004D1F91">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_Toc163215292 \h </w:instrText>
      </w:r>
      <w:r>
        <w:fldChar w:fldCharType="separate"/>
      </w:r>
      <w:r>
        <w:t>13</w:t>
      </w:r>
      <w:r>
        <w:fldChar w:fldCharType="end"/>
      </w:r>
    </w:p>
    <w:p w14:paraId="1EAD7E06" w14:textId="22BC3775" w:rsidR="004D1F91" w:rsidRDefault="004D1F91">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_Toc163215293 \h </w:instrText>
      </w:r>
      <w:r>
        <w:fldChar w:fldCharType="separate"/>
      </w:r>
      <w:r>
        <w:t>13</w:t>
      </w:r>
      <w:r>
        <w:fldChar w:fldCharType="end"/>
      </w:r>
    </w:p>
    <w:p w14:paraId="00C87F48" w14:textId="4E4A4CA7" w:rsidR="004D1F91" w:rsidRDefault="004D1F91">
      <w:pPr>
        <w:pStyle w:val="TOC3"/>
        <w:rPr>
          <w:rFonts w:ascii="Calibri" w:hAnsi="Calibri"/>
          <w:kern w:val="2"/>
          <w:sz w:val="22"/>
          <w:szCs w:val="22"/>
        </w:rPr>
      </w:pPr>
      <w:r>
        <w:t>4.6.9</w:t>
      </w:r>
      <w:r>
        <w:rPr>
          <w:rFonts w:ascii="Calibri" w:hAnsi="Calibri"/>
          <w:kern w:val="2"/>
          <w:sz w:val="22"/>
          <w:szCs w:val="22"/>
        </w:rPr>
        <w:tab/>
      </w:r>
      <w:r>
        <w:t>Enhanced Calling Name (eCNAM)</w:t>
      </w:r>
      <w:r>
        <w:tab/>
      </w:r>
      <w:r>
        <w:fldChar w:fldCharType="begin" w:fldLock="1"/>
      </w:r>
      <w:r>
        <w:instrText xml:space="preserve"> PAGEREF _Toc163215294 \h </w:instrText>
      </w:r>
      <w:r>
        <w:fldChar w:fldCharType="separate"/>
      </w:r>
      <w:r>
        <w:t>13</w:t>
      </w:r>
      <w:r>
        <w:fldChar w:fldCharType="end"/>
      </w:r>
    </w:p>
    <w:p w14:paraId="26C78B21" w14:textId="27D16857" w:rsidR="004D1F91" w:rsidRDefault="004D1F91">
      <w:pPr>
        <w:pStyle w:val="TOC2"/>
        <w:rPr>
          <w:rFonts w:ascii="Calibri" w:hAnsi="Calibri"/>
          <w:kern w:val="2"/>
          <w:sz w:val="22"/>
          <w:szCs w:val="22"/>
        </w:rPr>
      </w:pPr>
      <w:r w:rsidRPr="006F73DC">
        <w:rPr>
          <w:lang w:val="en-US"/>
        </w:rPr>
        <w:t>4.6.10</w:t>
      </w:r>
      <w:r>
        <w:rPr>
          <w:rFonts w:ascii="Calibri" w:hAnsi="Calibri"/>
          <w:kern w:val="2"/>
          <w:sz w:val="22"/>
          <w:szCs w:val="22"/>
        </w:rPr>
        <w:tab/>
      </w:r>
      <w:r w:rsidRPr="006F73DC">
        <w:rPr>
          <w:lang w:val="en-US"/>
        </w:rPr>
        <w:t>Multi-Device (MuD)</w:t>
      </w:r>
      <w:r>
        <w:tab/>
      </w:r>
      <w:r>
        <w:fldChar w:fldCharType="begin" w:fldLock="1"/>
      </w:r>
      <w:r>
        <w:instrText xml:space="preserve"> PAGEREF _Toc163215295 \h </w:instrText>
      </w:r>
      <w:r>
        <w:fldChar w:fldCharType="separate"/>
      </w:r>
      <w:r>
        <w:t>13</w:t>
      </w:r>
      <w:r>
        <w:fldChar w:fldCharType="end"/>
      </w:r>
    </w:p>
    <w:p w14:paraId="50313DA4" w14:textId="58690B48" w:rsidR="004D1F91" w:rsidRDefault="004D1F91">
      <w:pPr>
        <w:pStyle w:val="TOC2"/>
        <w:rPr>
          <w:rFonts w:ascii="Calibri" w:hAnsi="Calibri"/>
          <w:kern w:val="2"/>
          <w:sz w:val="22"/>
          <w:szCs w:val="22"/>
        </w:rPr>
      </w:pPr>
      <w:r w:rsidRPr="006F73DC">
        <w:rPr>
          <w:lang w:val="en-US"/>
        </w:rPr>
        <w:t>4.6.11</w:t>
      </w:r>
      <w:r>
        <w:rPr>
          <w:rFonts w:ascii="Calibri" w:hAnsi="Calibri"/>
          <w:kern w:val="2"/>
          <w:sz w:val="22"/>
          <w:szCs w:val="22"/>
        </w:rPr>
        <w:tab/>
      </w:r>
      <w:r w:rsidRPr="006F73DC">
        <w:rPr>
          <w:lang w:val="en-US"/>
        </w:rPr>
        <w:t>Multi-Identity (MiD)</w:t>
      </w:r>
      <w:r>
        <w:tab/>
      </w:r>
      <w:r>
        <w:fldChar w:fldCharType="begin" w:fldLock="1"/>
      </w:r>
      <w:r>
        <w:instrText xml:space="preserve"> PAGEREF _Toc163215296 \h </w:instrText>
      </w:r>
      <w:r>
        <w:fldChar w:fldCharType="separate"/>
      </w:r>
      <w:r>
        <w:t>13</w:t>
      </w:r>
      <w:r>
        <w:fldChar w:fldCharType="end"/>
      </w:r>
    </w:p>
    <w:p w14:paraId="0C169AF4" w14:textId="1816D493" w:rsidR="004D1F91" w:rsidRDefault="004D1F91">
      <w:pPr>
        <w:pStyle w:val="TOC2"/>
        <w:rPr>
          <w:rFonts w:ascii="Calibri" w:hAnsi="Calibri"/>
          <w:kern w:val="2"/>
          <w:sz w:val="22"/>
          <w:szCs w:val="22"/>
        </w:rPr>
      </w:pPr>
      <w:r>
        <w:t>4.7</w:t>
      </w:r>
      <w:r>
        <w:rPr>
          <w:rFonts w:ascii="Calibri" w:hAnsi="Calibri"/>
          <w:kern w:val="2"/>
          <w:sz w:val="22"/>
          <w:szCs w:val="22"/>
        </w:rPr>
        <w:tab/>
      </w:r>
      <w:r>
        <w:t>Interactions with other networks</w:t>
      </w:r>
      <w:r>
        <w:tab/>
      </w:r>
      <w:r>
        <w:fldChar w:fldCharType="begin" w:fldLock="1"/>
      </w:r>
      <w:r>
        <w:instrText xml:space="preserve"> PAGEREF _Toc163215297 \h </w:instrText>
      </w:r>
      <w:r>
        <w:fldChar w:fldCharType="separate"/>
      </w:r>
      <w:r>
        <w:t>14</w:t>
      </w:r>
      <w:r>
        <w:fldChar w:fldCharType="end"/>
      </w:r>
    </w:p>
    <w:p w14:paraId="5A4340AE" w14:textId="1ED167EB" w:rsidR="004D1F91" w:rsidRDefault="004D1F91">
      <w:pPr>
        <w:pStyle w:val="TOC3"/>
        <w:rPr>
          <w:rFonts w:ascii="Calibri" w:hAnsi="Calibri"/>
          <w:kern w:val="2"/>
          <w:sz w:val="22"/>
          <w:szCs w:val="22"/>
        </w:rPr>
      </w:pPr>
      <w:r>
        <w:t>4.7.1</w:t>
      </w:r>
      <w:r>
        <w:rPr>
          <w:rFonts w:ascii="Calibri" w:hAnsi="Calibri"/>
          <w:kern w:val="2"/>
          <w:sz w:val="22"/>
          <w:szCs w:val="22"/>
        </w:rPr>
        <w:tab/>
      </w:r>
      <w:r>
        <w:t>Void</w:t>
      </w:r>
      <w:r>
        <w:tab/>
      </w:r>
      <w:r>
        <w:fldChar w:fldCharType="begin" w:fldLock="1"/>
      </w:r>
      <w:r>
        <w:instrText xml:space="preserve"> PAGEREF _Toc163215298 \h </w:instrText>
      </w:r>
      <w:r>
        <w:fldChar w:fldCharType="separate"/>
      </w:r>
      <w:r>
        <w:t>14</w:t>
      </w:r>
      <w:r>
        <w:fldChar w:fldCharType="end"/>
      </w:r>
    </w:p>
    <w:p w14:paraId="61153C55" w14:textId="2AE0A116" w:rsidR="004D1F91" w:rsidRDefault="004D1F91">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_Toc163215299 \h </w:instrText>
      </w:r>
      <w:r>
        <w:fldChar w:fldCharType="separate"/>
      </w:r>
      <w:r>
        <w:t>14</w:t>
      </w:r>
      <w:r>
        <w:fldChar w:fldCharType="end"/>
      </w:r>
    </w:p>
    <w:p w14:paraId="06B88304" w14:textId="67F71932" w:rsidR="004D1F91" w:rsidRDefault="004D1F91">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_Toc163215300 \h </w:instrText>
      </w:r>
      <w:r>
        <w:fldChar w:fldCharType="separate"/>
      </w:r>
      <w:r>
        <w:t>14</w:t>
      </w:r>
      <w:r>
        <w:fldChar w:fldCharType="end"/>
      </w:r>
    </w:p>
    <w:p w14:paraId="6F86E6C6" w14:textId="3832BEFD" w:rsidR="004D1F91" w:rsidRDefault="004D1F91">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_Toc163215301 \h </w:instrText>
      </w:r>
      <w:r>
        <w:fldChar w:fldCharType="separate"/>
      </w:r>
      <w:r>
        <w:t>14</w:t>
      </w:r>
      <w:r>
        <w:fldChar w:fldCharType="end"/>
      </w:r>
    </w:p>
    <w:p w14:paraId="25502E38" w14:textId="0E8AD421" w:rsidR="004D1F91" w:rsidRDefault="004D1F91">
      <w:pPr>
        <w:pStyle w:val="TOC2"/>
        <w:rPr>
          <w:rFonts w:ascii="Calibri" w:hAnsi="Calibri"/>
          <w:kern w:val="2"/>
          <w:sz w:val="22"/>
          <w:szCs w:val="22"/>
        </w:rPr>
      </w:pPr>
      <w:r>
        <w:t>4.9</w:t>
      </w:r>
      <w:r>
        <w:rPr>
          <w:rFonts w:ascii="Calibri" w:hAnsi="Calibri"/>
          <w:kern w:val="2"/>
          <w:sz w:val="22"/>
          <w:szCs w:val="22"/>
        </w:rPr>
        <w:tab/>
      </w:r>
      <w:r>
        <w:t>Service configuration</w:t>
      </w:r>
      <w:r>
        <w:tab/>
      </w:r>
      <w:r>
        <w:fldChar w:fldCharType="begin" w:fldLock="1"/>
      </w:r>
      <w:r>
        <w:instrText xml:space="preserve"> PAGEREF _Toc163215302 \h </w:instrText>
      </w:r>
      <w:r>
        <w:fldChar w:fldCharType="separate"/>
      </w:r>
      <w:r>
        <w:t>14</w:t>
      </w:r>
      <w:r>
        <w:fldChar w:fldCharType="end"/>
      </w:r>
    </w:p>
    <w:p w14:paraId="1009F097" w14:textId="0BED16D9" w:rsidR="004D1F91" w:rsidRDefault="004D1F91">
      <w:pPr>
        <w:pStyle w:val="TOC3"/>
        <w:rPr>
          <w:rFonts w:ascii="Calibri" w:hAnsi="Calibri"/>
          <w:kern w:val="2"/>
          <w:sz w:val="22"/>
          <w:szCs w:val="22"/>
        </w:rPr>
      </w:pPr>
      <w:r>
        <w:t>4.9.0</w:t>
      </w:r>
      <w:r>
        <w:rPr>
          <w:rFonts w:ascii="Calibri" w:hAnsi="Calibri"/>
          <w:kern w:val="2"/>
          <w:sz w:val="22"/>
          <w:szCs w:val="22"/>
        </w:rPr>
        <w:tab/>
      </w:r>
      <w:r>
        <w:t>General</w:t>
      </w:r>
      <w:r>
        <w:tab/>
      </w:r>
      <w:r>
        <w:fldChar w:fldCharType="begin" w:fldLock="1"/>
      </w:r>
      <w:r>
        <w:instrText xml:space="preserve"> PAGEREF _Toc163215303 \h </w:instrText>
      </w:r>
      <w:r>
        <w:fldChar w:fldCharType="separate"/>
      </w:r>
      <w:r>
        <w:t>14</w:t>
      </w:r>
      <w:r>
        <w:fldChar w:fldCharType="end"/>
      </w:r>
    </w:p>
    <w:p w14:paraId="685F86F4" w14:textId="4300C185" w:rsidR="004D1F91" w:rsidRDefault="004D1F91">
      <w:pPr>
        <w:pStyle w:val="TOC3"/>
        <w:rPr>
          <w:rFonts w:ascii="Calibri" w:hAnsi="Calibri"/>
          <w:kern w:val="2"/>
          <w:sz w:val="22"/>
          <w:szCs w:val="22"/>
        </w:rPr>
      </w:pPr>
      <w:r>
        <w:t>4.9.1</w:t>
      </w:r>
      <w:r>
        <w:rPr>
          <w:rFonts w:ascii="Calibri" w:hAnsi="Calibri"/>
          <w:kern w:val="2"/>
          <w:sz w:val="22"/>
          <w:szCs w:val="22"/>
        </w:rPr>
        <w:tab/>
      </w:r>
      <w:r>
        <w:t>Data semantics</w:t>
      </w:r>
      <w:r>
        <w:tab/>
      </w:r>
      <w:r>
        <w:fldChar w:fldCharType="begin" w:fldLock="1"/>
      </w:r>
      <w:r>
        <w:instrText xml:space="preserve"> PAGEREF _Toc163215304 \h </w:instrText>
      </w:r>
      <w:r>
        <w:fldChar w:fldCharType="separate"/>
      </w:r>
      <w:r>
        <w:t>14</w:t>
      </w:r>
      <w:r>
        <w:fldChar w:fldCharType="end"/>
      </w:r>
    </w:p>
    <w:p w14:paraId="33C91E07" w14:textId="5B608847" w:rsidR="004D1F91" w:rsidRDefault="004D1F91">
      <w:pPr>
        <w:pStyle w:val="TOC3"/>
        <w:rPr>
          <w:rFonts w:ascii="Calibri" w:hAnsi="Calibri"/>
          <w:kern w:val="2"/>
          <w:sz w:val="22"/>
          <w:szCs w:val="22"/>
        </w:rPr>
      </w:pPr>
      <w:r w:rsidRPr="006F73DC">
        <w:rPr>
          <w:lang w:val="de-DE"/>
        </w:rPr>
        <w:lastRenderedPageBreak/>
        <w:t>4.9.2</w:t>
      </w:r>
      <w:r>
        <w:rPr>
          <w:rFonts w:ascii="Calibri" w:hAnsi="Calibri"/>
          <w:kern w:val="2"/>
          <w:sz w:val="22"/>
          <w:szCs w:val="22"/>
        </w:rPr>
        <w:tab/>
      </w:r>
      <w:r w:rsidRPr="006F73DC">
        <w:rPr>
          <w:lang w:val="de-DE"/>
        </w:rPr>
        <w:t>XML schema</w:t>
      </w:r>
      <w:r>
        <w:tab/>
      </w:r>
      <w:r>
        <w:fldChar w:fldCharType="begin" w:fldLock="1"/>
      </w:r>
      <w:r>
        <w:instrText xml:space="preserve"> PAGEREF _Toc163215305 \h </w:instrText>
      </w:r>
      <w:r>
        <w:fldChar w:fldCharType="separate"/>
      </w:r>
      <w:r>
        <w:t>15</w:t>
      </w:r>
      <w:r>
        <w:fldChar w:fldCharType="end"/>
      </w:r>
    </w:p>
    <w:p w14:paraId="4591AEC9" w14:textId="3321A846" w:rsidR="004D1F91" w:rsidRDefault="004D1F91" w:rsidP="004D1F91">
      <w:pPr>
        <w:pStyle w:val="TOC8"/>
        <w:rPr>
          <w:rFonts w:ascii="Calibri" w:hAnsi="Calibri"/>
          <w:b w:val="0"/>
          <w:kern w:val="2"/>
          <w:szCs w:val="22"/>
        </w:rPr>
      </w:pPr>
      <w:r>
        <w:t>Annex A (informative):</w:t>
      </w:r>
      <w:r>
        <w:tab/>
        <w:t>Signalling flows</w:t>
      </w:r>
      <w:r>
        <w:tab/>
      </w:r>
      <w:r>
        <w:fldChar w:fldCharType="begin" w:fldLock="1"/>
      </w:r>
      <w:r>
        <w:instrText xml:space="preserve"> PAGEREF _Toc163215306 \h </w:instrText>
      </w:r>
      <w:r>
        <w:fldChar w:fldCharType="separate"/>
      </w:r>
      <w:r>
        <w:t>16</w:t>
      </w:r>
      <w:r>
        <w:fldChar w:fldCharType="end"/>
      </w:r>
    </w:p>
    <w:p w14:paraId="00EB305C" w14:textId="3C27F752" w:rsidR="004D1F91" w:rsidRDefault="004D1F91" w:rsidP="004D1F91">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_Toc163215307 \h </w:instrText>
      </w:r>
      <w:r>
        <w:fldChar w:fldCharType="separate"/>
      </w:r>
      <w:r>
        <w:t>17</w:t>
      </w:r>
      <w:r>
        <w:fldChar w:fldCharType="end"/>
      </w:r>
    </w:p>
    <w:p w14:paraId="59AAFD02" w14:textId="36BA6CC8" w:rsidR="004D1F91" w:rsidRDefault="004D1F91">
      <w:pPr>
        <w:pStyle w:val="TOC1"/>
        <w:rPr>
          <w:rFonts w:ascii="Calibri" w:hAnsi="Calibri"/>
          <w:kern w:val="2"/>
          <w:szCs w:val="22"/>
        </w:rPr>
      </w:pPr>
      <w:r>
        <w:t>B.1</w:t>
      </w:r>
      <w:r>
        <w:rPr>
          <w:rFonts w:ascii="Calibri" w:hAnsi="Calibri"/>
          <w:kern w:val="2"/>
          <w:szCs w:val="22"/>
        </w:rPr>
        <w:tab/>
      </w:r>
      <w:r>
        <w:t>Originating IFC for TIP service</w:t>
      </w:r>
      <w:r>
        <w:tab/>
      </w:r>
      <w:r>
        <w:fldChar w:fldCharType="begin" w:fldLock="1"/>
      </w:r>
      <w:r>
        <w:instrText xml:space="preserve"> PAGEREF _Toc163215308 \h </w:instrText>
      </w:r>
      <w:r>
        <w:fldChar w:fldCharType="separate"/>
      </w:r>
      <w:r>
        <w:t>17</w:t>
      </w:r>
      <w:r>
        <w:fldChar w:fldCharType="end"/>
      </w:r>
    </w:p>
    <w:p w14:paraId="0FB9096D" w14:textId="0DCBD10A" w:rsidR="004D1F91" w:rsidRDefault="004D1F91">
      <w:pPr>
        <w:pStyle w:val="TOC1"/>
        <w:rPr>
          <w:rFonts w:ascii="Calibri" w:hAnsi="Calibri"/>
          <w:kern w:val="2"/>
          <w:szCs w:val="22"/>
        </w:rPr>
      </w:pPr>
      <w:r>
        <w:t>B.2</w:t>
      </w:r>
      <w:r>
        <w:rPr>
          <w:rFonts w:ascii="Calibri" w:hAnsi="Calibri"/>
          <w:kern w:val="2"/>
          <w:szCs w:val="22"/>
        </w:rPr>
        <w:tab/>
      </w:r>
      <w:r>
        <w:t>Terminating IFC for TIR service</w:t>
      </w:r>
      <w:r>
        <w:tab/>
      </w:r>
      <w:r>
        <w:fldChar w:fldCharType="begin" w:fldLock="1"/>
      </w:r>
      <w:r>
        <w:instrText xml:space="preserve"> PAGEREF _Toc163215309 \h </w:instrText>
      </w:r>
      <w:r>
        <w:fldChar w:fldCharType="separate"/>
      </w:r>
      <w:r>
        <w:t>17</w:t>
      </w:r>
      <w:r>
        <w:fldChar w:fldCharType="end"/>
      </w:r>
    </w:p>
    <w:p w14:paraId="48AB556B" w14:textId="354B6B9E" w:rsidR="004D1F91" w:rsidRDefault="004D1F91" w:rsidP="004D1F91">
      <w:pPr>
        <w:pStyle w:val="TOC8"/>
        <w:rPr>
          <w:rFonts w:ascii="Calibri" w:hAnsi="Calibri"/>
          <w:b w:val="0"/>
          <w:kern w:val="2"/>
          <w:szCs w:val="22"/>
        </w:rPr>
      </w:pPr>
      <w:r>
        <w:t>Annex C (informative):</w:t>
      </w:r>
      <w:r>
        <w:tab/>
        <w:t>Void</w:t>
      </w:r>
      <w:r>
        <w:tab/>
      </w:r>
      <w:r>
        <w:fldChar w:fldCharType="begin" w:fldLock="1"/>
      </w:r>
      <w:r>
        <w:instrText xml:space="preserve"> PAGEREF _Toc163215310 \h </w:instrText>
      </w:r>
      <w:r>
        <w:fldChar w:fldCharType="separate"/>
      </w:r>
      <w:r>
        <w:t>18</w:t>
      </w:r>
      <w:r>
        <w:fldChar w:fldCharType="end"/>
      </w:r>
    </w:p>
    <w:p w14:paraId="6FF8B3E6" w14:textId="3C1FC06A" w:rsidR="004D1F91" w:rsidRDefault="004D1F91" w:rsidP="004D1F91">
      <w:pPr>
        <w:pStyle w:val="TOC8"/>
        <w:rPr>
          <w:rFonts w:ascii="Calibri" w:hAnsi="Calibri"/>
          <w:b w:val="0"/>
          <w:kern w:val="2"/>
          <w:szCs w:val="22"/>
        </w:rPr>
      </w:pPr>
      <w:r>
        <w:t>Annex D (informative):</w:t>
      </w:r>
      <w:r>
        <w:tab/>
        <w:t>Change history</w:t>
      </w:r>
      <w:r>
        <w:tab/>
      </w:r>
      <w:r>
        <w:fldChar w:fldCharType="begin" w:fldLock="1"/>
      </w:r>
      <w:r>
        <w:instrText xml:space="preserve"> PAGEREF _Toc163215311 \h </w:instrText>
      </w:r>
      <w:r>
        <w:fldChar w:fldCharType="separate"/>
      </w:r>
      <w:r>
        <w:t>19</w:t>
      </w:r>
      <w:r>
        <w:fldChar w:fldCharType="end"/>
      </w:r>
    </w:p>
    <w:p w14:paraId="0D051DB4" w14:textId="331A6A14" w:rsidR="004A3549" w:rsidRDefault="00540145">
      <w:r>
        <w:rPr>
          <w:noProof/>
          <w:sz w:val="22"/>
        </w:rPr>
        <w:fldChar w:fldCharType="end"/>
      </w:r>
    </w:p>
    <w:p w14:paraId="18513F03" w14:textId="77777777" w:rsidR="004A3549" w:rsidRDefault="004A3549">
      <w:pPr>
        <w:pStyle w:val="Heading1"/>
      </w:pPr>
      <w:r>
        <w:br w:type="page"/>
      </w:r>
      <w:bookmarkStart w:id="8" w:name="_Toc502244553"/>
      <w:bookmarkStart w:id="9" w:name="_Toc27580794"/>
      <w:bookmarkStart w:id="10" w:name="_Toc163215250"/>
      <w:r>
        <w:lastRenderedPageBreak/>
        <w:t>Foreword</w:t>
      </w:r>
      <w:bookmarkEnd w:id="8"/>
      <w:bookmarkEnd w:id="9"/>
      <w:bookmarkEnd w:id="10"/>
    </w:p>
    <w:p w14:paraId="7FEB078A" w14:textId="77777777" w:rsidR="004A3549" w:rsidRDefault="00A42F40" w:rsidP="00A42F40">
      <w:r>
        <w:t>This Technical Specification (TS) was been produced by ETSI Technical Committee Telecommunications and Internet converged Services and Protocols for Advanced Networking (TISPAN) and originally published as ETSI</w:t>
      </w:r>
      <w:r w:rsidR="00200337">
        <w:t> </w:t>
      </w:r>
      <w:r>
        <w:t>TS</w:t>
      </w:r>
      <w:r w:rsidR="00200337">
        <w:t> </w:t>
      </w:r>
      <w:r>
        <w:t>183</w:t>
      </w:r>
      <w:r w:rsidR="00200337">
        <w:t> </w:t>
      </w:r>
      <w:r>
        <w:t>008</w:t>
      </w:r>
      <w:r w:rsidR="00200337">
        <w:t> </w:t>
      </w:r>
      <w:r>
        <w:t>[18]. It was transferred to the 3rd Generation Partnership Project (3GPP) in January 2008.</w:t>
      </w:r>
    </w:p>
    <w:p w14:paraId="768D34D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30F1C0" w14:textId="77777777" w:rsidR="004A3549" w:rsidRPr="0004441F" w:rsidRDefault="004A3549">
      <w:pPr>
        <w:pStyle w:val="B1"/>
        <w:rPr>
          <w:lang w:val="en-US"/>
        </w:rPr>
      </w:pPr>
      <w:r w:rsidRPr="0004441F">
        <w:rPr>
          <w:lang w:val="en-US"/>
        </w:rPr>
        <w:t>Version x.y.z</w:t>
      </w:r>
    </w:p>
    <w:p w14:paraId="4AB71DE7" w14:textId="77777777" w:rsidR="004A3549" w:rsidRDefault="004A3549">
      <w:pPr>
        <w:pStyle w:val="B1"/>
      </w:pPr>
      <w:r>
        <w:t>where:</w:t>
      </w:r>
    </w:p>
    <w:p w14:paraId="6E0307DF" w14:textId="77777777" w:rsidR="004A3549" w:rsidRDefault="004A3549">
      <w:pPr>
        <w:pStyle w:val="B2"/>
      </w:pPr>
      <w:r>
        <w:t>x</w:t>
      </w:r>
      <w:r>
        <w:tab/>
        <w:t>the first digit:</w:t>
      </w:r>
    </w:p>
    <w:p w14:paraId="0551F7DE" w14:textId="77777777" w:rsidR="004A3549" w:rsidRDefault="004A3549">
      <w:pPr>
        <w:pStyle w:val="B3"/>
      </w:pPr>
      <w:r>
        <w:t>1</w:t>
      </w:r>
      <w:r>
        <w:tab/>
        <w:t>presented to TSG for information;</w:t>
      </w:r>
    </w:p>
    <w:p w14:paraId="349EAAE2" w14:textId="77777777" w:rsidR="004A3549" w:rsidRDefault="004A3549">
      <w:pPr>
        <w:pStyle w:val="B3"/>
      </w:pPr>
      <w:r>
        <w:t>2</w:t>
      </w:r>
      <w:r>
        <w:tab/>
        <w:t>presented to TSG for approval;</w:t>
      </w:r>
    </w:p>
    <w:p w14:paraId="460E7286" w14:textId="77777777" w:rsidR="004A3549" w:rsidRDefault="004A3549">
      <w:pPr>
        <w:pStyle w:val="B3"/>
      </w:pPr>
      <w:r>
        <w:t>3</w:t>
      </w:r>
      <w:r>
        <w:tab/>
        <w:t>or greater indicates TSG approved document under change control.</w:t>
      </w:r>
    </w:p>
    <w:p w14:paraId="334C5107" w14:textId="77777777" w:rsidR="004A3549" w:rsidRDefault="004A3549">
      <w:pPr>
        <w:pStyle w:val="B2"/>
      </w:pPr>
      <w:r>
        <w:t>y</w:t>
      </w:r>
      <w:r>
        <w:tab/>
        <w:t>the second digit is incremented for all changes of substance, i.e. technical enhancements, corrections, updates, etc.</w:t>
      </w:r>
    </w:p>
    <w:p w14:paraId="11CD44ED" w14:textId="77777777" w:rsidR="004A3549" w:rsidRDefault="004A3549">
      <w:pPr>
        <w:pStyle w:val="B2"/>
      </w:pPr>
      <w:r>
        <w:t>z</w:t>
      </w:r>
      <w:r>
        <w:tab/>
        <w:t>the third digit is incremented when editorial only changes have been incorporated in the document.</w:t>
      </w:r>
    </w:p>
    <w:p w14:paraId="0AD9E13D" w14:textId="77777777" w:rsidR="004A3549" w:rsidRDefault="004A3549">
      <w:pPr>
        <w:pStyle w:val="Heading1"/>
      </w:pPr>
      <w:r>
        <w:br w:type="page"/>
      </w:r>
      <w:bookmarkStart w:id="11" w:name="_Toc502244554"/>
      <w:bookmarkStart w:id="12" w:name="_Toc27580795"/>
      <w:bookmarkStart w:id="13" w:name="_Toc163215251"/>
      <w:r>
        <w:lastRenderedPageBreak/>
        <w:t>1</w:t>
      </w:r>
      <w:r>
        <w:tab/>
        <w:t>Scope</w:t>
      </w:r>
      <w:bookmarkEnd w:id="11"/>
      <w:bookmarkEnd w:id="12"/>
      <w:bookmarkEnd w:id="13"/>
    </w:p>
    <w:p w14:paraId="63A289EB" w14:textId="77777777" w:rsidR="00A42F40" w:rsidRPr="0047190F" w:rsidRDefault="00A42F40" w:rsidP="00A42F40">
      <w:r w:rsidRPr="0047190F">
        <w:t>The present document specifies the stage three protocol description of the Terminating Identification Presentation (</w:t>
      </w:r>
      <w:r w:rsidRPr="00192607">
        <w:t>TIP</w:t>
      </w:r>
      <w:r w:rsidRPr="0047190F">
        <w:t>) and Terminating Identification Restriction (</w:t>
      </w:r>
      <w:r w:rsidRPr="00192607">
        <w:t>TIR</w:t>
      </w:r>
      <w:r w:rsidRPr="0047190F">
        <w:t xml:space="preserve">) services, based on stage one and two of the </w:t>
      </w:r>
      <w:r w:rsidRPr="00192607">
        <w:t>ISDN</w:t>
      </w:r>
      <w:r w:rsidRPr="0047190F">
        <w:t xml:space="preserve"> COLP</w:t>
      </w:r>
      <w:r w:rsidR="00200337">
        <w:t> </w:t>
      </w:r>
      <w:r w:rsidRPr="00192607">
        <w:t>[</w:t>
      </w:r>
      <w:r w:rsidR="00B60A95">
        <w:rPr>
          <w:noProof/>
        </w:rPr>
        <w:t>3</w:t>
      </w:r>
      <w:r w:rsidRPr="00192607">
        <w:t>]</w:t>
      </w:r>
      <w:r w:rsidRPr="0047190F">
        <w:t xml:space="preserve"> and COLR</w:t>
      </w:r>
      <w:r w:rsidR="00200337">
        <w:t> </w:t>
      </w:r>
      <w:r w:rsidRPr="0047190F">
        <w:t>[</w:t>
      </w:r>
      <w:r w:rsidR="00B60A95">
        <w:rPr>
          <w:noProof/>
        </w:rPr>
        <w:t>4</w:t>
      </w:r>
      <w:r w:rsidRPr="0047190F">
        <w:t xml:space="preserve">] supplementary services. </w:t>
      </w:r>
      <w:r w:rsidR="0004441F">
        <w:t xml:space="preserve">It provides the protocol details in the </w:t>
      </w:r>
      <w:r w:rsidR="0004441F" w:rsidRPr="00A32990">
        <w:t>IP Multimedia (IM) Core Network (CN) subsystem</w:t>
      </w:r>
      <w:r w:rsidRPr="0047190F">
        <w:t xml:space="preserve"> based on </w:t>
      </w:r>
      <w:r w:rsidR="0004441F">
        <w:t xml:space="preserve">the </w:t>
      </w:r>
      <w:r w:rsidRPr="0047190F">
        <w:t>Session Initiation Protocol (</w:t>
      </w:r>
      <w:r w:rsidRPr="00192607">
        <w:t>SIP</w:t>
      </w:r>
      <w:r w:rsidRPr="0047190F">
        <w:t xml:space="preserve">) and </w:t>
      </w:r>
      <w:r w:rsidR="0004441F">
        <w:t xml:space="preserve">the </w:t>
      </w:r>
      <w:r w:rsidRPr="0047190F">
        <w:t>Session Description Protocol (SDP).</w:t>
      </w:r>
    </w:p>
    <w:p w14:paraId="6D91F561" w14:textId="77777777" w:rsidR="004A3549" w:rsidRDefault="004A3549">
      <w:pPr>
        <w:pStyle w:val="Heading1"/>
      </w:pPr>
      <w:bookmarkStart w:id="14" w:name="_Toc502244555"/>
      <w:bookmarkStart w:id="15" w:name="_Toc27580796"/>
      <w:bookmarkStart w:id="16" w:name="_Toc163215252"/>
      <w:r>
        <w:t>2</w:t>
      </w:r>
      <w:r>
        <w:tab/>
        <w:t>References</w:t>
      </w:r>
      <w:bookmarkEnd w:id="14"/>
      <w:bookmarkEnd w:id="15"/>
      <w:bookmarkEnd w:id="16"/>
    </w:p>
    <w:p w14:paraId="137F717E" w14:textId="77777777" w:rsidR="004A3549" w:rsidRDefault="004A3549">
      <w:r>
        <w:t>The following documents contain provisions which, through reference in this text, constitute provisions of the present document.</w:t>
      </w:r>
    </w:p>
    <w:p w14:paraId="1B31ADF1" w14:textId="77777777" w:rsidR="004A3549" w:rsidRDefault="00540145" w:rsidP="00540145">
      <w:pPr>
        <w:pStyle w:val="B1"/>
      </w:pPr>
      <w:r>
        <w:t>-</w:t>
      </w:r>
      <w:r>
        <w:tab/>
      </w:r>
      <w:r w:rsidR="004A3549">
        <w:t>References are either specific (identified by date of publication, edition number, version number, etc.) or non</w:t>
      </w:r>
      <w:r w:rsidR="004A3549">
        <w:noBreakHyphen/>
        <w:t>specific.</w:t>
      </w:r>
    </w:p>
    <w:p w14:paraId="5BEAAEBF" w14:textId="77777777" w:rsidR="004A3549" w:rsidRDefault="00540145" w:rsidP="00540145">
      <w:pPr>
        <w:pStyle w:val="B1"/>
      </w:pPr>
      <w:r>
        <w:t>-</w:t>
      </w:r>
      <w:r>
        <w:tab/>
      </w:r>
      <w:r w:rsidR="004A3549">
        <w:t>For a specific reference, subsequent revisions do not apply.</w:t>
      </w:r>
    </w:p>
    <w:p w14:paraId="553EB811" w14:textId="77777777" w:rsidR="004A3549" w:rsidRDefault="00540145" w:rsidP="00540145">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228467B" w14:textId="77777777" w:rsidR="00280CC2" w:rsidRPr="0091628F" w:rsidRDefault="00A42F40" w:rsidP="00280CC2">
      <w:pPr>
        <w:pStyle w:val="EX"/>
      </w:pPr>
      <w:r w:rsidRPr="0047190F">
        <w:t>[</w:t>
      </w:r>
      <w:bookmarkStart w:id="17" w:name="REF_ES282007"/>
      <w:r w:rsidR="00B60A95">
        <w:rPr>
          <w:noProof/>
        </w:rPr>
        <w:t>1</w:t>
      </w:r>
      <w:bookmarkEnd w:id="17"/>
      <w:r w:rsidRPr="0047190F">
        <w:t>]</w:t>
      </w:r>
      <w:r w:rsidRPr="0047190F">
        <w:tab/>
      </w:r>
      <w:r w:rsidR="00280CC2" w:rsidRPr="0091628F">
        <w:t>3GPP TS 23.002: "Network architecture".</w:t>
      </w:r>
    </w:p>
    <w:p w14:paraId="3E24C283" w14:textId="77777777" w:rsidR="00A42F40" w:rsidRPr="0047190F" w:rsidRDefault="00A42F40" w:rsidP="00A42F40">
      <w:pPr>
        <w:pStyle w:val="EX"/>
      </w:pPr>
      <w:r w:rsidRPr="0047190F">
        <w:t>[</w:t>
      </w:r>
      <w:bookmarkStart w:id="18" w:name="REF_ES283003"/>
      <w:r w:rsidR="00B60A95">
        <w:rPr>
          <w:noProof/>
        </w:rPr>
        <w:t>2</w:t>
      </w:r>
      <w:bookmarkEnd w:id="18"/>
      <w:r w:rsidRPr="0047190F">
        <w:t>]</w:t>
      </w:r>
      <w:r w:rsidRPr="0047190F">
        <w:tab/>
      </w:r>
      <w:r w:rsidR="00280CC2" w:rsidRPr="00A32990">
        <w:t>3GPP TS 24.229: "IP Multimedia Call Control Protocol based on SIP and SDP".</w:t>
      </w:r>
    </w:p>
    <w:p w14:paraId="2346EFA9" w14:textId="77777777" w:rsidR="00A42F40" w:rsidRPr="0047190F" w:rsidRDefault="00A42F40" w:rsidP="00A42F40">
      <w:pPr>
        <w:pStyle w:val="EX"/>
      </w:pPr>
      <w:r w:rsidRPr="0047190F">
        <w:t>[</w:t>
      </w:r>
      <w:bookmarkStart w:id="19" w:name="REF_EN300094"/>
      <w:r w:rsidR="00B60A95">
        <w:rPr>
          <w:noProof/>
        </w:rPr>
        <w:t>3</w:t>
      </w:r>
      <w:bookmarkEnd w:id="19"/>
      <w:r w:rsidRPr="0047190F">
        <w:t>]</w:t>
      </w:r>
      <w:r w:rsidRPr="0047190F">
        <w:tab/>
      </w:r>
      <w:r w:rsidRPr="00192607">
        <w:t>ETSI</w:t>
      </w:r>
      <w:r w:rsidR="00200337">
        <w:t> </w:t>
      </w:r>
      <w:r w:rsidRPr="00192607">
        <w:t>EN</w:t>
      </w:r>
      <w:r w:rsidR="00200337">
        <w:t> </w:t>
      </w:r>
      <w:r w:rsidRPr="00192607">
        <w:t>300</w:t>
      </w:r>
      <w:r w:rsidR="00200337">
        <w:t> </w:t>
      </w:r>
      <w:r w:rsidRPr="00192607">
        <w:t>094</w:t>
      </w:r>
      <w:r w:rsidR="002F7058">
        <w:t xml:space="preserve"> V2.1.1</w:t>
      </w:r>
      <w:r w:rsidRPr="0047190F">
        <w:t>: "Integrated Services Digital Network (ISDN); Connected Line Identification Presentation (COLP) supplementary service; Service description".</w:t>
      </w:r>
    </w:p>
    <w:p w14:paraId="7364F897" w14:textId="77777777" w:rsidR="00A42F40" w:rsidRPr="0047190F" w:rsidRDefault="00A42F40" w:rsidP="00A42F40">
      <w:pPr>
        <w:pStyle w:val="EX"/>
      </w:pPr>
      <w:r w:rsidRPr="0047190F">
        <w:t>[</w:t>
      </w:r>
      <w:bookmarkStart w:id="20" w:name="REF_ETS300095"/>
      <w:r w:rsidR="00B60A95">
        <w:rPr>
          <w:noProof/>
        </w:rPr>
        <w:t>4</w:t>
      </w:r>
      <w:bookmarkEnd w:id="20"/>
      <w:r w:rsidRPr="0047190F">
        <w:t>]</w:t>
      </w:r>
      <w:r w:rsidRPr="0047190F">
        <w:tab/>
      </w:r>
      <w:r w:rsidRPr="00192607">
        <w:t>ETSI</w:t>
      </w:r>
      <w:r w:rsidR="00200337">
        <w:t> </w:t>
      </w:r>
      <w:r w:rsidRPr="00192607">
        <w:t>ETS</w:t>
      </w:r>
      <w:r w:rsidR="00200337">
        <w:t> </w:t>
      </w:r>
      <w:r w:rsidRPr="00192607">
        <w:t>300</w:t>
      </w:r>
      <w:r w:rsidR="00200337">
        <w:t> </w:t>
      </w:r>
      <w:r w:rsidRPr="00192607">
        <w:t>095</w:t>
      </w:r>
      <w:r w:rsidR="002F7058">
        <w:t xml:space="preserve"> (January 1992)</w:t>
      </w:r>
      <w:r w:rsidRPr="0047190F">
        <w:t>: "Integrated Services Digital Network (ISDN); Connected Line Identification Restriction (COLR) supplementary service; Service description".</w:t>
      </w:r>
    </w:p>
    <w:p w14:paraId="03A19CAA" w14:textId="77777777" w:rsidR="00A42F40" w:rsidRPr="0047190F" w:rsidRDefault="00A42F40" w:rsidP="00A42F40">
      <w:pPr>
        <w:pStyle w:val="EX"/>
      </w:pPr>
      <w:r w:rsidRPr="0047190F">
        <w:t>[</w:t>
      </w:r>
      <w:bookmarkStart w:id="21" w:name="REF_IETFRFC3323"/>
      <w:r w:rsidR="00B60A95">
        <w:rPr>
          <w:noProof/>
        </w:rPr>
        <w:t>5</w:t>
      </w:r>
      <w:bookmarkEnd w:id="21"/>
      <w:r w:rsidRPr="0047190F">
        <w:t>]</w:t>
      </w:r>
      <w:r w:rsidRPr="0047190F">
        <w:tab/>
      </w:r>
      <w:r w:rsidRPr="00192607">
        <w:t>IETF</w:t>
      </w:r>
      <w:r w:rsidR="00200337">
        <w:t> </w:t>
      </w:r>
      <w:r w:rsidRPr="00192607">
        <w:t>RFC</w:t>
      </w:r>
      <w:r w:rsidR="00200337">
        <w:t> </w:t>
      </w:r>
      <w:r w:rsidRPr="00192607">
        <w:t>3323</w:t>
      </w:r>
      <w:r w:rsidRPr="0047190F">
        <w:t>: "A Privacy Mechanism for the Session Initiation Protocol (SIP)".</w:t>
      </w:r>
    </w:p>
    <w:p w14:paraId="6A03D722" w14:textId="77777777" w:rsidR="00A42F40" w:rsidRPr="0047190F" w:rsidRDefault="00A42F40" w:rsidP="00A42F40">
      <w:pPr>
        <w:pStyle w:val="EX"/>
      </w:pPr>
      <w:r w:rsidRPr="0047190F">
        <w:t>[</w:t>
      </w:r>
      <w:bookmarkStart w:id="22" w:name="REF_IETFRFC3325"/>
      <w:r w:rsidR="00B60A95">
        <w:rPr>
          <w:noProof/>
        </w:rPr>
        <w:t>6</w:t>
      </w:r>
      <w:bookmarkEnd w:id="22"/>
      <w:r w:rsidRPr="0047190F">
        <w:t>]</w:t>
      </w:r>
      <w:r w:rsidRPr="0047190F">
        <w:tab/>
      </w:r>
      <w:r w:rsidRPr="00192607">
        <w:t>IETF</w:t>
      </w:r>
      <w:r w:rsidR="00200337">
        <w:t> </w:t>
      </w:r>
      <w:r w:rsidRPr="00192607">
        <w:t>RFC</w:t>
      </w:r>
      <w:r w:rsidR="00200337">
        <w:t> </w:t>
      </w:r>
      <w:r w:rsidRPr="00192607">
        <w:t>3325</w:t>
      </w:r>
      <w:r w:rsidRPr="0047190F">
        <w:t>: "Private Extensions to the Session Initiation Protocol (SIP) for Network Asserted Identity within Trusted Networks".</w:t>
      </w:r>
    </w:p>
    <w:p w14:paraId="30612817" w14:textId="77777777" w:rsidR="00A42F40" w:rsidRPr="0047190F" w:rsidRDefault="00A42F40" w:rsidP="00A42F40">
      <w:pPr>
        <w:pStyle w:val="EX"/>
      </w:pPr>
      <w:r w:rsidRPr="0047190F">
        <w:t>[</w:t>
      </w:r>
      <w:bookmarkStart w:id="23" w:name="REF_IETFRFC2396"/>
      <w:r w:rsidR="00B60A95">
        <w:rPr>
          <w:noProof/>
        </w:rPr>
        <w:t>7</w:t>
      </w:r>
      <w:bookmarkEnd w:id="23"/>
      <w:r w:rsidRPr="0047190F">
        <w:t>]</w:t>
      </w:r>
      <w:r w:rsidRPr="0047190F">
        <w:tab/>
      </w:r>
      <w:r w:rsidRPr="00192607">
        <w:t>IETF</w:t>
      </w:r>
      <w:r w:rsidR="00200337">
        <w:t> </w:t>
      </w:r>
      <w:r w:rsidRPr="00192607">
        <w:t>RFC</w:t>
      </w:r>
      <w:r w:rsidR="00200337">
        <w:t> </w:t>
      </w:r>
      <w:r w:rsidRPr="00192607">
        <w:t>2396</w:t>
      </w:r>
      <w:r w:rsidRPr="0047190F">
        <w:t>: "Uniform Resource Identifiers (URI): Generic Syntax".</w:t>
      </w:r>
    </w:p>
    <w:p w14:paraId="1A4BD40C" w14:textId="77777777" w:rsidR="00A42F40" w:rsidRPr="0047190F" w:rsidRDefault="00A42F40" w:rsidP="00A42F40">
      <w:pPr>
        <w:pStyle w:val="EX"/>
      </w:pPr>
      <w:r w:rsidRPr="0047190F">
        <w:t>[</w:t>
      </w:r>
      <w:bookmarkStart w:id="24" w:name="REF_IETFRFC3966"/>
      <w:r w:rsidR="00B60A95">
        <w:rPr>
          <w:noProof/>
        </w:rPr>
        <w:t>8</w:t>
      </w:r>
      <w:bookmarkEnd w:id="24"/>
      <w:r w:rsidRPr="0047190F">
        <w:t>]</w:t>
      </w:r>
      <w:r w:rsidRPr="0047190F">
        <w:tab/>
      </w:r>
      <w:r w:rsidRPr="00192607">
        <w:t>IETF</w:t>
      </w:r>
      <w:r w:rsidR="00200337">
        <w:t> </w:t>
      </w:r>
      <w:r w:rsidRPr="00192607">
        <w:t>RFC</w:t>
      </w:r>
      <w:r w:rsidR="00200337">
        <w:t> </w:t>
      </w:r>
      <w:r w:rsidRPr="00192607">
        <w:t>3966</w:t>
      </w:r>
      <w:r w:rsidRPr="0047190F">
        <w:t>: "The tel URI for Telephone Numbers".</w:t>
      </w:r>
    </w:p>
    <w:p w14:paraId="6A129418" w14:textId="77777777" w:rsidR="00A42F40" w:rsidRPr="0047190F" w:rsidRDefault="00A42F40" w:rsidP="00A42F40">
      <w:pPr>
        <w:pStyle w:val="EX"/>
      </w:pPr>
      <w:r w:rsidRPr="0047190F">
        <w:t>[</w:t>
      </w:r>
      <w:bookmarkStart w:id="25" w:name="REF_IETFRFC3261"/>
      <w:r w:rsidR="00B60A95">
        <w:rPr>
          <w:noProof/>
        </w:rPr>
        <w:t>9</w:t>
      </w:r>
      <w:bookmarkEnd w:id="25"/>
      <w:r w:rsidRPr="0047190F">
        <w:t>]</w:t>
      </w:r>
      <w:r w:rsidRPr="0047190F">
        <w:tab/>
      </w:r>
      <w:r w:rsidRPr="00192607">
        <w:t>IETF</w:t>
      </w:r>
      <w:r w:rsidR="00200337">
        <w:t> </w:t>
      </w:r>
      <w:r w:rsidRPr="00192607">
        <w:t>RFC</w:t>
      </w:r>
      <w:r w:rsidR="00200337">
        <w:t> </w:t>
      </w:r>
      <w:r w:rsidRPr="00192607">
        <w:t>3261</w:t>
      </w:r>
      <w:r w:rsidRPr="0047190F">
        <w:t>: "SIP: Session Initiation Protocol".</w:t>
      </w:r>
    </w:p>
    <w:p w14:paraId="65C83E59" w14:textId="77777777" w:rsidR="00A42F40" w:rsidRPr="0047190F" w:rsidRDefault="00A42F40" w:rsidP="00A42F40">
      <w:pPr>
        <w:pStyle w:val="EX"/>
      </w:pPr>
      <w:r w:rsidRPr="0047190F">
        <w:t>[</w:t>
      </w:r>
      <w:bookmarkStart w:id="26" w:name="REF_ES282003"/>
      <w:r w:rsidR="00B60A95">
        <w:rPr>
          <w:noProof/>
        </w:rPr>
        <w:t>10</w:t>
      </w:r>
      <w:bookmarkEnd w:id="26"/>
      <w:r w:rsidRPr="0047190F">
        <w:t>]</w:t>
      </w:r>
      <w:r w:rsidRPr="0047190F">
        <w:tab/>
      </w:r>
      <w:r w:rsidR="001000E3">
        <w:t>Void</w:t>
      </w:r>
      <w:r w:rsidRPr="0047190F">
        <w:t>.</w:t>
      </w:r>
    </w:p>
    <w:p w14:paraId="4E0CD02C" w14:textId="77777777" w:rsidR="00A42F40" w:rsidRPr="0047190F" w:rsidRDefault="00A42F40" w:rsidP="00A42F40">
      <w:pPr>
        <w:pStyle w:val="EX"/>
      </w:pPr>
      <w:r w:rsidRPr="0047190F">
        <w:t>[</w:t>
      </w:r>
      <w:bookmarkStart w:id="27" w:name="REF_IETFRFC2806"/>
      <w:r w:rsidR="00B60A95">
        <w:rPr>
          <w:noProof/>
        </w:rPr>
        <w:t>11</w:t>
      </w:r>
      <w:bookmarkEnd w:id="27"/>
      <w:r w:rsidRPr="0047190F">
        <w:t>]</w:t>
      </w:r>
      <w:r w:rsidRPr="0047190F">
        <w:tab/>
      </w:r>
      <w:r w:rsidRPr="00192607">
        <w:t>IETF</w:t>
      </w:r>
      <w:r w:rsidR="00200337">
        <w:t> </w:t>
      </w:r>
      <w:r w:rsidRPr="00192607">
        <w:t>RFC</w:t>
      </w:r>
      <w:r w:rsidR="00200337">
        <w:t> </w:t>
      </w:r>
      <w:r w:rsidRPr="00192607">
        <w:t>2806</w:t>
      </w:r>
      <w:r w:rsidRPr="0047190F">
        <w:t>: "URLs for Telephone Calls".</w:t>
      </w:r>
    </w:p>
    <w:p w14:paraId="5C9AFAC7" w14:textId="77777777" w:rsidR="00A42F40" w:rsidRPr="0047190F" w:rsidRDefault="00A42F40" w:rsidP="00A42F40">
      <w:pPr>
        <w:pStyle w:val="EX"/>
      </w:pPr>
      <w:r w:rsidRPr="0047190F">
        <w:t>[</w:t>
      </w:r>
      <w:bookmarkStart w:id="28" w:name="REF_ITU_TE164"/>
      <w:r w:rsidR="00B60A95">
        <w:rPr>
          <w:noProof/>
        </w:rPr>
        <w:t>12</w:t>
      </w:r>
      <w:bookmarkEnd w:id="28"/>
      <w:r w:rsidRPr="0047190F">
        <w:t>]</w:t>
      </w:r>
      <w:r w:rsidRPr="0047190F">
        <w:tab/>
      </w:r>
      <w:r w:rsidRPr="00192607">
        <w:t>ITU-T</w:t>
      </w:r>
      <w:r w:rsidR="00200337">
        <w:t> </w:t>
      </w:r>
      <w:r w:rsidRPr="00192607">
        <w:t>Recommendation</w:t>
      </w:r>
      <w:r w:rsidR="00200337">
        <w:t> </w:t>
      </w:r>
      <w:r w:rsidRPr="00192607">
        <w:t>E.164</w:t>
      </w:r>
      <w:r w:rsidRPr="0047190F">
        <w:t>: "The international public telecommunication numbering plan".</w:t>
      </w:r>
    </w:p>
    <w:p w14:paraId="4093997B" w14:textId="77777777" w:rsidR="00A42F40" w:rsidRPr="0047190F" w:rsidRDefault="00A42F40" w:rsidP="00A42F40">
      <w:pPr>
        <w:pStyle w:val="EX"/>
      </w:pPr>
      <w:r w:rsidRPr="0047190F">
        <w:t>[</w:t>
      </w:r>
      <w:bookmarkStart w:id="29" w:name="REF_ITU_TI210"/>
      <w:r w:rsidR="00B60A95">
        <w:rPr>
          <w:noProof/>
        </w:rPr>
        <w:t>13</w:t>
      </w:r>
      <w:bookmarkEnd w:id="29"/>
      <w:r w:rsidRPr="0047190F">
        <w:t>]</w:t>
      </w:r>
      <w:r w:rsidRPr="0047190F">
        <w:tab/>
      </w:r>
      <w:r w:rsidRPr="00192607">
        <w:t>ITU-T</w:t>
      </w:r>
      <w:r w:rsidR="00200337">
        <w:t> </w:t>
      </w:r>
      <w:r w:rsidRPr="00192607">
        <w:t>Recommendation</w:t>
      </w:r>
      <w:r w:rsidR="00200337">
        <w:t> </w:t>
      </w:r>
      <w:r w:rsidRPr="00192607">
        <w:t>I.210</w:t>
      </w:r>
      <w:r w:rsidRPr="0047190F">
        <w:t>: "Principles of telecommunication services supported by an ISDN and the means to describe them".</w:t>
      </w:r>
    </w:p>
    <w:p w14:paraId="7973E0D1" w14:textId="77777777" w:rsidR="00A42F40" w:rsidRPr="0047190F" w:rsidRDefault="00A42F40" w:rsidP="00A42F40">
      <w:pPr>
        <w:pStyle w:val="EX"/>
      </w:pPr>
      <w:r w:rsidRPr="0047190F">
        <w:t>[</w:t>
      </w:r>
      <w:bookmarkStart w:id="30" w:name="REF_TS182006"/>
      <w:r w:rsidR="00B60A95">
        <w:rPr>
          <w:noProof/>
        </w:rPr>
        <w:t>14</w:t>
      </w:r>
      <w:bookmarkEnd w:id="30"/>
      <w:r w:rsidRPr="0047190F">
        <w:t>]</w:t>
      </w:r>
      <w:r w:rsidRPr="0047190F">
        <w:tab/>
      </w:r>
      <w:r w:rsidR="00280CC2" w:rsidRPr="0091628F">
        <w:t>3GPP TS 23.228: "IP multimedia subsystem; Stage 2".</w:t>
      </w:r>
    </w:p>
    <w:p w14:paraId="6D84A9A9" w14:textId="77777777" w:rsidR="00A42F40" w:rsidRPr="0047190F" w:rsidRDefault="00A42F40" w:rsidP="00A42F40">
      <w:pPr>
        <w:pStyle w:val="EX"/>
      </w:pPr>
      <w:r w:rsidRPr="0047190F">
        <w:t>[</w:t>
      </w:r>
      <w:bookmarkStart w:id="31" w:name="REF_TS183023"/>
      <w:r w:rsidR="00B60A95">
        <w:rPr>
          <w:noProof/>
        </w:rPr>
        <w:t>15</w:t>
      </w:r>
      <w:bookmarkEnd w:id="31"/>
      <w:r w:rsidRPr="0047190F">
        <w:t>]</w:t>
      </w:r>
      <w:r w:rsidRPr="0047190F">
        <w:tab/>
      </w:r>
      <w:r w:rsidR="00297E4E" w:rsidRPr="0091628F">
        <w:t>3GPP TS 2</w:t>
      </w:r>
      <w:r w:rsidR="00297E4E">
        <w:t>4</w:t>
      </w:r>
      <w:r w:rsidR="00297E4E" w:rsidRPr="0091628F">
        <w:t>.</w:t>
      </w:r>
      <w:r w:rsidR="00297E4E">
        <w:t>623</w:t>
      </w:r>
      <w:r w:rsidRPr="0047190F">
        <w:t xml:space="preserve">: "Extensible Markup Language (XML) Configuration Access Protocol (XCAP) over the Ut interface for Manipulating </w:t>
      </w:r>
      <w:r w:rsidR="00C764F3">
        <w:t>Supplementary</w:t>
      </w:r>
      <w:r w:rsidRPr="0047190F">
        <w:t xml:space="preserve"> Services".</w:t>
      </w:r>
    </w:p>
    <w:p w14:paraId="156D9C6D" w14:textId="77777777" w:rsidR="00A42F40" w:rsidRPr="0047190F" w:rsidRDefault="00A42F40" w:rsidP="00A42F40">
      <w:pPr>
        <w:pStyle w:val="EX"/>
      </w:pPr>
      <w:r w:rsidRPr="0047190F">
        <w:t>[</w:t>
      </w:r>
      <w:bookmarkStart w:id="32" w:name="REF_ES283027"/>
      <w:r w:rsidR="00B60A95">
        <w:rPr>
          <w:noProof/>
        </w:rPr>
        <w:t>16</w:t>
      </w:r>
      <w:bookmarkEnd w:id="32"/>
      <w:r w:rsidRPr="0047190F">
        <w:t>]</w:t>
      </w:r>
      <w:r w:rsidRPr="0047190F">
        <w:tab/>
      </w:r>
      <w:r w:rsidR="00C32DBF">
        <w:t>Void</w:t>
      </w:r>
    </w:p>
    <w:p w14:paraId="2916C7F5" w14:textId="77777777" w:rsidR="00A42F40" w:rsidRDefault="00A42F40" w:rsidP="00A42F40">
      <w:pPr>
        <w:pStyle w:val="EX"/>
      </w:pPr>
      <w:r w:rsidRPr="0047190F">
        <w:t>[</w:t>
      </w:r>
      <w:bookmarkStart w:id="33" w:name="REF_IETFDRAFT_IETF_SIP_CONNECTED_IDENTIT"/>
      <w:r w:rsidR="00B60A95">
        <w:rPr>
          <w:noProof/>
        </w:rPr>
        <w:t>17</w:t>
      </w:r>
      <w:bookmarkEnd w:id="33"/>
      <w:r w:rsidRPr="0047190F">
        <w:t>]</w:t>
      </w:r>
      <w:r w:rsidRPr="0047190F">
        <w:tab/>
      </w:r>
      <w:r w:rsidRPr="00192607">
        <w:t>IETF</w:t>
      </w:r>
      <w:r w:rsidR="00200337">
        <w:t> </w:t>
      </w:r>
      <w:r w:rsidR="00280CC2">
        <w:t>RFC</w:t>
      </w:r>
      <w:r w:rsidR="00200337">
        <w:t> </w:t>
      </w:r>
      <w:r w:rsidR="00280CC2">
        <w:t>4916</w:t>
      </w:r>
      <w:r w:rsidRPr="0047190F">
        <w:t xml:space="preserve">: </w:t>
      </w:r>
      <w:r w:rsidR="00280CC2">
        <w:t>"</w:t>
      </w:r>
      <w:r w:rsidRPr="0047190F">
        <w:t>Connected Identity in the Session Initiation Protocol (SIP)</w:t>
      </w:r>
      <w:r w:rsidR="00280CC2">
        <w:t>"</w:t>
      </w:r>
      <w:r w:rsidRPr="0047190F">
        <w:t>.</w:t>
      </w:r>
    </w:p>
    <w:p w14:paraId="6A01CAFB" w14:textId="77777777" w:rsidR="0063652C" w:rsidRDefault="00A42F40" w:rsidP="0063652C">
      <w:pPr>
        <w:pStyle w:val="EX"/>
      </w:pPr>
      <w:r>
        <w:lastRenderedPageBreak/>
        <w:t>[18]</w:t>
      </w:r>
      <w:r>
        <w:tab/>
      </w:r>
      <w:r w:rsidRPr="00A42F40">
        <w:t>ETSI</w:t>
      </w:r>
      <w:r w:rsidR="00200337">
        <w:t> </w:t>
      </w:r>
      <w:r w:rsidRPr="00A42F40">
        <w:t>TS</w:t>
      </w:r>
      <w:r w:rsidR="00200337">
        <w:t> </w:t>
      </w:r>
      <w:r w:rsidRPr="00A42F40">
        <w:t>183</w:t>
      </w:r>
      <w:r w:rsidR="00200337">
        <w:t> </w:t>
      </w:r>
      <w:r w:rsidRPr="00A42F40">
        <w:t>008</w:t>
      </w:r>
      <w:r w:rsidR="00200337">
        <w:t> </w:t>
      </w:r>
      <w:r w:rsidRPr="00A42F40">
        <w:t>V</w:t>
      </w:r>
      <w:r w:rsidR="002F7058">
        <w:t>1.6</w:t>
      </w:r>
      <w:r w:rsidRPr="00A42F40">
        <w:t>.0: "Telecommunications and Internet converged Services and Protocols for Advanced Networking (TISPAN); PSTN/ISDN simulation services Terminating Identification Presentation (TIP) and Terminating Identification Restriction (TIR); Protocol specification".</w:t>
      </w:r>
    </w:p>
    <w:p w14:paraId="61D4FC3D" w14:textId="77777777" w:rsidR="00E277E6" w:rsidRDefault="0063652C" w:rsidP="00E277E6">
      <w:pPr>
        <w:pStyle w:val="EX"/>
      </w:pPr>
      <w:r>
        <w:t>[19]</w:t>
      </w:r>
      <w:r>
        <w:tab/>
        <w:t>3GPP</w:t>
      </w:r>
      <w:r w:rsidR="00200337">
        <w:t> </w:t>
      </w:r>
      <w:r>
        <w:t>TS</w:t>
      </w:r>
      <w:r w:rsidR="00200337">
        <w:t> </w:t>
      </w:r>
      <w:r>
        <w:t xml:space="preserve">24.238: </w:t>
      </w:r>
      <w:r w:rsidRPr="00A42F40">
        <w:t>"</w:t>
      </w:r>
      <w:r>
        <w:t>Session Initiation Protocol (SIP) based user configuration; stage 3</w:t>
      </w:r>
      <w:r w:rsidRPr="00A42F40">
        <w:t>"</w:t>
      </w:r>
      <w:r w:rsidR="00E277E6">
        <w:t>.</w:t>
      </w:r>
    </w:p>
    <w:p w14:paraId="42DD9012" w14:textId="77777777" w:rsidR="00A42F40" w:rsidRPr="00A42F40" w:rsidRDefault="00E277E6" w:rsidP="0063652C">
      <w:pPr>
        <w:pStyle w:val="EX"/>
      </w:pPr>
      <w:r w:rsidRPr="0047190F">
        <w:t>[</w:t>
      </w:r>
      <w:r>
        <w:rPr>
          <w:noProof/>
        </w:rPr>
        <w:t>20</w:t>
      </w:r>
      <w:r w:rsidRPr="0047190F">
        <w:t>]</w:t>
      </w:r>
      <w:r w:rsidRPr="0047190F">
        <w:tab/>
      </w:r>
      <w:r w:rsidRPr="00417769">
        <w:t>IETF</w:t>
      </w:r>
      <w:r>
        <w:t> </w:t>
      </w:r>
      <w:r w:rsidRPr="00417769">
        <w:t>RFC</w:t>
      </w:r>
      <w:r>
        <w:t> 4825</w:t>
      </w:r>
      <w:r w:rsidRPr="00417769">
        <w:t>: "The Extensible Markup Language (XML) Configuration Access Protocol (XCAP)".</w:t>
      </w:r>
    </w:p>
    <w:p w14:paraId="48ECC932" w14:textId="77777777" w:rsidR="00A42F40" w:rsidRPr="0047190F" w:rsidRDefault="00A42F40" w:rsidP="00A42F40">
      <w:pPr>
        <w:pStyle w:val="Heading1"/>
      </w:pPr>
      <w:bookmarkStart w:id="34" w:name="_Toc502244556"/>
      <w:bookmarkStart w:id="35" w:name="_Toc27580797"/>
      <w:bookmarkStart w:id="36" w:name="historyclause"/>
      <w:bookmarkStart w:id="37" w:name="_Toc163215253"/>
      <w:r w:rsidRPr="0047190F">
        <w:t>3</w:t>
      </w:r>
      <w:r w:rsidRPr="0047190F">
        <w:tab/>
        <w:t>Definitions and abbreviations</w:t>
      </w:r>
      <w:bookmarkEnd w:id="34"/>
      <w:bookmarkEnd w:id="35"/>
      <w:bookmarkEnd w:id="37"/>
    </w:p>
    <w:p w14:paraId="3EEF6805" w14:textId="77777777" w:rsidR="00A42F40" w:rsidRPr="0047190F" w:rsidRDefault="00A42F40" w:rsidP="00A42F40">
      <w:pPr>
        <w:pStyle w:val="Heading2"/>
      </w:pPr>
      <w:bookmarkStart w:id="38" w:name="_Toc502244557"/>
      <w:bookmarkStart w:id="39" w:name="_Toc27580798"/>
      <w:bookmarkStart w:id="40" w:name="_Toc163215254"/>
      <w:r w:rsidRPr="0047190F">
        <w:t>3.1</w:t>
      </w:r>
      <w:r w:rsidRPr="0047190F">
        <w:tab/>
        <w:t>Definitions</w:t>
      </w:r>
      <w:bookmarkEnd w:id="38"/>
      <w:bookmarkEnd w:id="39"/>
      <w:bookmarkEnd w:id="40"/>
    </w:p>
    <w:p w14:paraId="01764E07" w14:textId="77777777" w:rsidR="00A42F40" w:rsidRPr="0047190F" w:rsidRDefault="00A42F40" w:rsidP="00A42F40">
      <w:r w:rsidRPr="0047190F">
        <w:t>For the purposes of the present document, the following terms and definitions apply:</w:t>
      </w:r>
    </w:p>
    <w:p w14:paraId="329C1D96" w14:textId="77777777" w:rsidR="00A42F40" w:rsidRPr="0047190F" w:rsidRDefault="00A42F40" w:rsidP="00A42F40">
      <w:pPr>
        <w:rPr>
          <w:b/>
        </w:rPr>
      </w:pPr>
      <w:r w:rsidRPr="0047190F">
        <w:rPr>
          <w:b/>
        </w:rPr>
        <w:t>Call Session Control Function (</w:t>
      </w:r>
      <w:r w:rsidRPr="00192607">
        <w:rPr>
          <w:b/>
        </w:rPr>
        <w:t>CSCF</w:t>
      </w:r>
      <w:r w:rsidRPr="0047190F">
        <w:rPr>
          <w:b/>
        </w:rPr>
        <w:t xml:space="preserve">): </w:t>
      </w:r>
      <w:r w:rsidRPr="0047190F">
        <w:t xml:space="preserve">See </w:t>
      </w:r>
      <w:r w:rsidR="00280CC2" w:rsidRPr="0091628F">
        <w:t>3GPP TS 23.002</w:t>
      </w:r>
      <w:r w:rsidR="00200337">
        <w:t> </w:t>
      </w:r>
      <w:r w:rsidRPr="00192607">
        <w:t>[</w:t>
      </w:r>
      <w:r w:rsidR="00B60A95">
        <w:t>1</w:t>
      </w:r>
      <w:r w:rsidRPr="00192607">
        <w:t>]</w:t>
      </w:r>
      <w:r w:rsidRPr="0047190F">
        <w:t>.</w:t>
      </w:r>
    </w:p>
    <w:p w14:paraId="2A27E26E" w14:textId="77777777" w:rsidR="00A42F40" w:rsidRPr="0047190F" w:rsidRDefault="00A42F40" w:rsidP="00A42F40">
      <w:pPr>
        <w:rPr>
          <w:b/>
        </w:rPr>
      </w:pPr>
      <w:r w:rsidRPr="0047190F">
        <w:rPr>
          <w:b/>
        </w:rPr>
        <w:t xml:space="preserve">dialog: </w:t>
      </w:r>
      <w:r w:rsidRPr="0047190F">
        <w:t>See</w:t>
      </w:r>
      <w:r w:rsidRPr="00BE21F0">
        <w:t xml:space="preserve"> </w:t>
      </w:r>
      <w:r w:rsidR="00BE21F0">
        <w:t>IETF R</w:t>
      </w:r>
      <w:r w:rsidRPr="00192607">
        <w:t>FC</w:t>
      </w:r>
      <w:r w:rsidR="00200337">
        <w:t> </w:t>
      </w:r>
      <w:r w:rsidRPr="00192607">
        <w:t>3261</w:t>
      </w:r>
      <w:r w:rsidR="00200337">
        <w:t> </w:t>
      </w:r>
      <w:r w:rsidRPr="00192607">
        <w:t>[</w:t>
      </w:r>
      <w:r w:rsidR="00B60A95">
        <w:rPr>
          <w:noProof/>
        </w:rPr>
        <w:t>9</w:t>
      </w:r>
      <w:r w:rsidRPr="00192607">
        <w:t>]</w:t>
      </w:r>
      <w:r w:rsidRPr="0047190F">
        <w:t>.</w:t>
      </w:r>
    </w:p>
    <w:p w14:paraId="57265A42" w14:textId="77777777" w:rsidR="00A42F40" w:rsidRPr="0047190F" w:rsidRDefault="00A42F40" w:rsidP="00A42F40">
      <w:pPr>
        <w:rPr>
          <w:b/>
        </w:rPr>
      </w:pPr>
      <w:r w:rsidRPr="0047190F">
        <w:rPr>
          <w:b/>
        </w:rPr>
        <w:t xml:space="preserve">header: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75617253" w14:textId="77777777" w:rsidR="00A42F40" w:rsidRPr="0047190F" w:rsidRDefault="00A42F40" w:rsidP="00A42F40">
      <w:pPr>
        <w:rPr>
          <w:b/>
        </w:rPr>
      </w:pPr>
      <w:r w:rsidRPr="0047190F">
        <w:rPr>
          <w:b/>
        </w:rPr>
        <w:t xml:space="preserve">header field: </w:t>
      </w:r>
      <w:r w:rsidRPr="0047190F">
        <w:t>See</w:t>
      </w:r>
      <w:r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66BC24E" w14:textId="77777777" w:rsidR="00A42F40" w:rsidRPr="0047190F" w:rsidRDefault="00A42F40" w:rsidP="00A42F40">
      <w:r w:rsidRPr="0047190F">
        <w:rPr>
          <w:b/>
        </w:rPr>
        <w:t xml:space="preserve">identity information: </w:t>
      </w:r>
      <w:r w:rsidRPr="0047190F">
        <w:t>all the information (</w:t>
      </w:r>
      <w:r w:rsidR="00BE21F0">
        <w:t>IETF </w:t>
      </w:r>
      <w:r w:rsidRPr="00192607">
        <w:t>RFC</w:t>
      </w:r>
      <w:r w:rsidR="00200337">
        <w:t> </w:t>
      </w:r>
      <w:r w:rsidRPr="00192607">
        <w:t>2806</w:t>
      </w:r>
      <w:r w:rsidR="00200337">
        <w:t> </w:t>
      </w:r>
      <w:r w:rsidRPr="00192607">
        <w:t>[</w:t>
      </w:r>
      <w:r w:rsidR="00B60A95">
        <w:rPr>
          <w:noProof/>
        </w:rPr>
        <w:t>11</w:t>
      </w:r>
      <w:r w:rsidRPr="00192607">
        <w:t>]</w:t>
      </w:r>
      <w:r w:rsidRPr="0047190F">
        <w:t xml:space="preserve"> / </w:t>
      </w:r>
      <w:r w:rsidR="00BE21F0">
        <w:t>IETF R</w:t>
      </w:r>
      <w:r w:rsidRPr="00192607">
        <w:t>FC</w:t>
      </w:r>
      <w:r w:rsidR="00200337">
        <w:t> </w:t>
      </w:r>
      <w:r w:rsidRPr="00192607">
        <w:t>2396</w:t>
      </w:r>
      <w:r w:rsidR="00200337">
        <w:t> </w:t>
      </w:r>
      <w:r w:rsidRPr="00192607">
        <w:t>[</w:t>
      </w:r>
      <w:r w:rsidR="00B60A95">
        <w:rPr>
          <w:noProof/>
        </w:rPr>
        <w:t>7</w:t>
      </w:r>
      <w:r w:rsidRPr="00192607">
        <w:t>]</w:t>
      </w:r>
      <w:r w:rsidRPr="0047190F">
        <w:t xml:space="preserve"> / </w:t>
      </w:r>
      <w:r w:rsidRPr="00192607">
        <w:t>ITU-T</w:t>
      </w:r>
      <w:r w:rsidR="00200337">
        <w:t> </w:t>
      </w:r>
      <w:r w:rsidRPr="00192607">
        <w:t>Recommendation</w:t>
      </w:r>
      <w:r w:rsidR="00200337">
        <w:t> </w:t>
      </w:r>
      <w:r w:rsidRPr="00192607">
        <w:t>E.164</w:t>
      </w:r>
      <w:r w:rsidR="00200337">
        <w:t> </w:t>
      </w:r>
      <w:r w:rsidRPr="00192607">
        <w:t>[</w:t>
      </w:r>
      <w:r w:rsidR="00B60A95">
        <w:rPr>
          <w:noProof/>
        </w:rPr>
        <w:t>12</w:t>
      </w:r>
      <w:r w:rsidRPr="00192607">
        <w:t>]</w:t>
      </w:r>
      <w:r w:rsidRPr="0047190F">
        <w:t>) identifying a user, including trusted (network generated) and/or untrusted (user generated) addresses</w:t>
      </w:r>
    </w:p>
    <w:p w14:paraId="5F09F064" w14:textId="77777777" w:rsidR="00A42F40" w:rsidRPr="0047190F" w:rsidRDefault="00A42F40" w:rsidP="00A42F40">
      <w:pPr>
        <w:pStyle w:val="NO"/>
      </w:pPr>
      <w:r w:rsidRPr="0047190F">
        <w:t>NOTE:</w:t>
      </w:r>
      <w:r w:rsidRPr="0047190F">
        <w:tab/>
        <w:t xml:space="preserve">Identity information takes the form of either a </w:t>
      </w:r>
      <w:r w:rsidRPr="00192607">
        <w:t>SIP</w:t>
      </w:r>
      <w:r w:rsidRPr="0047190F">
        <w:t xml:space="preserve"> URI (see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 or a "tel" URI</w:t>
      </w:r>
      <w:r w:rsidR="00200337">
        <w:t xml:space="preserve"> </w:t>
      </w:r>
      <w:r w:rsidRPr="0047190F">
        <w:t xml:space="preserve">(see </w:t>
      </w:r>
      <w:r w:rsidR="00BE21F0">
        <w:t>IETF </w:t>
      </w:r>
      <w:r w:rsidRPr="00192607">
        <w:t>RFC</w:t>
      </w:r>
      <w:r w:rsidR="00200337">
        <w:t> </w:t>
      </w:r>
      <w:r w:rsidRPr="00192607">
        <w:t>3966</w:t>
      </w:r>
      <w:r w:rsidR="00200337">
        <w:t> </w:t>
      </w:r>
      <w:r w:rsidRPr="00192607">
        <w:t>[</w:t>
      </w:r>
      <w:r w:rsidR="00B60A95">
        <w:rPr>
          <w:noProof/>
        </w:rPr>
        <w:t>8</w:t>
      </w:r>
      <w:r w:rsidRPr="00192607">
        <w:t>]</w:t>
      </w:r>
      <w:r w:rsidRPr="0047190F">
        <w:t>).</w:t>
      </w:r>
    </w:p>
    <w:p w14:paraId="1B58262A" w14:textId="77777777" w:rsidR="00A42F40" w:rsidRPr="0047190F" w:rsidRDefault="00A42F40" w:rsidP="00A42F40">
      <w:r w:rsidRPr="0047190F">
        <w:rPr>
          <w:b/>
        </w:rPr>
        <w:t>incoming initial request:</w:t>
      </w:r>
      <w:r w:rsidRPr="0047190F">
        <w:t xml:space="preserve"> all requests intended to initiate either a dialog or a standalone transaction received from the served user</w:t>
      </w:r>
    </w:p>
    <w:p w14:paraId="1FBCDA13" w14:textId="77777777" w:rsidR="00A42F40" w:rsidRPr="0047190F" w:rsidRDefault="00A42F40" w:rsidP="00A42F40">
      <w:pPr>
        <w:rPr>
          <w:b/>
        </w:rPr>
      </w:pPr>
      <w:r w:rsidRPr="0047190F">
        <w:rPr>
          <w:b/>
        </w:rPr>
        <w:t>Interconnection Border Control Function (</w:t>
      </w:r>
      <w:r w:rsidRPr="00192607">
        <w:rPr>
          <w:b/>
        </w:rPr>
        <w:t>IBCF</w:t>
      </w:r>
      <w:r w:rsidRPr="0047190F">
        <w:rPr>
          <w:b/>
        </w:rPr>
        <w:t xml:space="preserve">): </w:t>
      </w:r>
      <w:r w:rsidRPr="0047190F">
        <w:t xml:space="preserve">See </w:t>
      </w:r>
      <w:r w:rsidR="00297E4E" w:rsidRPr="00A32990">
        <w:t>3GPP TS 24.229</w:t>
      </w:r>
      <w:r w:rsidR="00200337">
        <w:t> </w:t>
      </w:r>
      <w:r w:rsidRPr="00192607">
        <w:t>[</w:t>
      </w:r>
      <w:r w:rsidR="00280CC2">
        <w:t>2</w:t>
      </w:r>
      <w:r w:rsidRPr="00192607">
        <w:t>]</w:t>
      </w:r>
      <w:r w:rsidRPr="0047190F">
        <w:t>.</w:t>
      </w:r>
    </w:p>
    <w:p w14:paraId="2B06C2F3" w14:textId="77777777" w:rsidR="00A42F40" w:rsidRPr="0047190F" w:rsidRDefault="00A42F40" w:rsidP="00A42F40">
      <w:pPr>
        <w:rPr>
          <w:b/>
        </w:rPr>
      </w:pPr>
      <w:r w:rsidRPr="0047190F">
        <w:rPr>
          <w:b/>
        </w:rPr>
        <w:t xml:space="preserve">method: </w:t>
      </w:r>
      <w:r w:rsidRPr="0047190F">
        <w:t>See</w:t>
      </w:r>
      <w:r w:rsidR="00BE21F0">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D71B906" w14:textId="77777777" w:rsidR="00A42F40" w:rsidRPr="0047190F" w:rsidRDefault="00A42F40" w:rsidP="00A42F40">
      <w:r w:rsidRPr="0047190F">
        <w:rPr>
          <w:b/>
        </w:rPr>
        <w:t>outgoing initial request:</w:t>
      </w:r>
      <w:r w:rsidRPr="0047190F">
        <w:t xml:space="preserve"> all requests intended to initiate either a dialog or a standalone transaction terminated by the served user</w:t>
      </w:r>
    </w:p>
    <w:p w14:paraId="4ED3DF5D" w14:textId="77777777" w:rsidR="00A42F40" w:rsidRPr="0047190F" w:rsidRDefault="00A42F40" w:rsidP="00A42F40">
      <w:pPr>
        <w:rPr>
          <w:b/>
        </w:rPr>
      </w:pPr>
      <w:r w:rsidRPr="0047190F">
        <w:rPr>
          <w:b/>
        </w:rPr>
        <w:t xml:space="preserve">provisional 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312CD7DD" w14:textId="77777777" w:rsidR="00A42F40" w:rsidRPr="0047190F" w:rsidRDefault="00A42F40" w:rsidP="00A42F40">
      <w:r w:rsidRPr="0047190F">
        <w:rPr>
          <w:b/>
        </w:rPr>
        <w:t>public user identity:</w:t>
      </w:r>
      <w:r w:rsidRPr="0047190F">
        <w:t xml:space="preserve"> See </w:t>
      </w:r>
      <w:r w:rsidR="002F7058">
        <w:t>3GPP </w:t>
      </w:r>
      <w:r w:rsidRPr="00192607">
        <w:t>TS</w:t>
      </w:r>
      <w:r w:rsidR="00200337">
        <w:t> </w:t>
      </w:r>
      <w:r w:rsidR="002F7058">
        <w:t>23.228</w:t>
      </w:r>
      <w:r w:rsidR="00200337">
        <w:t> </w:t>
      </w:r>
      <w:r w:rsidRPr="00192607">
        <w:t>[</w:t>
      </w:r>
      <w:r w:rsidR="00B60A95">
        <w:t>14</w:t>
      </w:r>
      <w:r w:rsidRPr="00192607">
        <w:t>]</w:t>
      </w:r>
      <w:r w:rsidRPr="0047190F">
        <w:t xml:space="preserve">, </w:t>
      </w:r>
      <w:r w:rsidR="00C32DBF">
        <w:t>sub</w:t>
      </w:r>
      <w:r w:rsidRPr="0047190F">
        <w:t xml:space="preserve">clause 4.3.3.2 and </w:t>
      </w:r>
      <w:r w:rsidR="00297E4E" w:rsidRPr="00A32990">
        <w:t>3GPP TS 24.229</w:t>
      </w:r>
      <w:r w:rsidR="00200337">
        <w:t> </w:t>
      </w:r>
      <w:r w:rsidRPr="00192607">
        <w:t>[</w:t>
      </w:r>
      <w:r w:rsidR="00280CC2">
        <w:t>2</w:t>
      </w:r>
      <w:r w:rsidRPr="00192607">
        <w:t>]</w:t>
      </w:r>
      <w:r w:rsidRPr="0047190F">
        <w:t>.</w:t>
      </w:r>
    </w:p>
    <w:p w14:paraId="20621466" w14:textId="77777777" w:rsidR="00A42F40" w:rsidRPr="0047190F" w:rsidRDefault="00A42F40" w:rsidP="00A42F40">
      <w:pPr>
        <w:rPr>
          <w:b/>
        </w:rPr>
      </w:pPr>
      <w:r w:rsidRPr="0047190F">
        <w:rPr>
          <w:b/>
        </w:rPr>
        <w:t xml:space="preserve">request: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DB56219" w14:textId="77777777" w:rsidR="00A42F40" w:rsidRPr="0047190F" w:rsidRDefault="00A42F40" w:rsidP="00A42F40">
      <w:pPr>
        <w:rPr>
          <w:b/>
        </w:rPr>
      </w:pPr>
      <w:r w:rsidRPr="0047190F">
        <w:rPr>
          <w:b/>
        </w:rPr>
        <w:t xml:space="preserve">response: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2813923" w14:textId="77777777" w:rsidR="00A42F40" w:rsidRPr="0047190F" w:rsidRDefault="00A42F40" w:rsidP="00A42F40">
      <w:pPr>
        <w:rPr>
          <w:b/>
        </w:rPr>
      </w:pPr>
      <w:r w:rsidRPr="0047190F">
        <w:rPr>
          <w:b/>
        </w:rPr>
        <w:t xml:space="preserve">session: </w:t>
      </w:r>
      <w:r w:rsidRPr="0047190F">
        <w:t>See</w:t>
      </w:r>
      <w:r w:rsidR="00BE21F0" w:rsidRPr="00BE21F0">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1279EED3" w14:textId="77777777" w:rsidR="00A42F40" w:rsidRPr="0047190F" w:rsidRDefault="00A42F40" w:rsidP="00A42F40">
      <w:pPr>
        <w:rPr>
          <w:b/>
        </w:rPr>
      </w:pPr>
      <w:r w:rsidRPr="0047190F">
        <w:rPr>
          <w:b/>
        </w:rPr>
        <w:t>(</w:t>
      </w:r>
      <w:r w:rsidRPr="00192607">
        <w:rPr>
          <w:b/>
        </w:rPr>
        <w:t>SIP</w:t>
      </w:r>
      <w:r w:rsidRPr="0047190F">
        <w:rPr>
          <w:b/>
        </w:rPr>
        <w:t xml:space="preserve">) transaction: </w:t>
      </w:r>
      <w:r w:rsidRPr="0047190F">
        <w:t>See</w:t>
      </w:r>
      <w:r w:rsidRPr="0047190F">
        <w:rPr>
          <w:b/>
        </w:rPr>
        <w:t xml:space="preserve"> </w:t>
      </w:r>
      <w:r w:rsidR="00BE21F0">
        <w:t>IETF </w:t>
      </w:r>
      <w:r w:rsidRPr="00192607">
        <w:t>RFC</w:t>
      </w:r>
      <w:r w:rsidR="00200337">
        <w:t> </w:t>
      </w:r>
      <w:r w:rsidRPr="00192607">
        <w:t>3261</w:t>
      </w:r>
      <w:r w:rsidR="00200337">
        <w:t> </w:t>
      </w:r>
      <w:r w:rsidRPr="00192607">
        <w:t>[</w:t>
      </w:r>
      <w:r w:rsidR="00B60A95">
        <w:rPr>
          <w:noProof/>
        </w:rPr>
        <w:t>9</w:t>
      </w:r>
      <w:r w:rsidRPr="00192607">
        <w:t>]</w:t>
      </w:r>
      <w:r w:rsidRPr="0047190F">
        <w:t>.</w:t>
      </w:r>
    </w:p>
    <w:p w14:paraId="6ACBD8D6" w14:textId="77777777" w:rsidR="00A42F40" w:rsidRPr="0047190F" w:rsidRDefault="00A42F40" w:rsidP="00A42F40">
      <w:r w:rsidRPr="0047190F">
        <w:rPr>
          <w:b/>
        </w:rPr>
        <w:t>supplementary service:</w:t>
      </w:r>
      <w:r w:rsidRPr="0047190F">
        <w:t xml:space="preserve"> See </w:t>
      </w:r>
      <w:r w:rsidRPr="00192607">
        <w:t>ITU-T</w:t>
      </w:r>
      <w:r w:rsidR="00200337">
        <w:t> </w:t>
      </w:r>
      <w:r w:rsidRPr="00192607">
        <w:t>Recommendation</w:t>
      </w:r>
      <w:r w:rsidR="00200337">
        <w:t> </w:t>
      </w:r>
      <w:r w:rsidRPr="00192607">
        <w:t>I.210</w:t>
      </w:r>
      <w:r w:rsidR="00200337">
        <w:t> </w:t>
      </w:r>
      <w:r w:rsidRPr="00192607">
        <w:t>[</w:t>
      </w:r>
      <w:r w:rsidR="00B60A95">
        <w:rPr>
          <w:noProof/>
        </w:rPr>
        <w:t>13</w:t>
      </w:r>
      <w:r w:rsidRPr="00192607">
        <w:t>]</w:t>
      </w:r>
      <w:r w:rsidRPr="0047190F">
        <w:t>, clause 2.4</w:t>
      </w:r>
      <w:r>
        <w:t>.</w:t>
      </w:r>
    </w:p>
    <w:p w14:paraId="294A6ED2" w14:textId="77777777" w:rsidR="00A42F40" w:rsidRPr="0047190F" w:rsidRDefault="00A42F40" w:rsidP="00A42F40">
      <w:r w:rsidRPr="0047190F">
        <w:rPr>
          <w:b/>
        </w:rPr>
        <w:t xml:space="preserve">tag: </w:t>
      </w:r>
      <w:r w:rsidRPr="0047190F">
        <w:t>See</w:t>
      </w:r>
      <w:r w:rsidRPr="0047190F">
        <w:rPr>
          <w:b/>
        </w:rPr>
        <w:t xml:space="preserve"> </w:t>
      </w:r>
      <w:r w:rsidR="00BE21F0">
        <w:t>IETF </w:t>
      </w:r>
      <w:r w:rsidRPr="00192607">
        <w:t>RFC</w:t>
      </w:r>
      <w:r w:rsidR="00FB3A0A">
        <w:t> </w:t>
      </w:r>
      <w:r w:rsidRPr="00192607">
        <w:t>3261</w:t>
      </w:r>
      <w:r w:rsidR="00FB3A0A">
        <w:t> </w:t>
      </w:r>
      <w:r w:rsidRPr="00192607">
        <w:t>[</w:t>
      </w:r>
      <w:r w:rsidR="00B60A95">
        <w:rPr>
          <w:noProof/>
        </w:rPr>
        <w:t>9</w:t>
      </w:r>
      <w:r w:rsidRPr="00192607">
        <w:t>]</w:t>
      </w:r>
      <w:r w:rsidRPr="0047190F">
        <w:t>.</w:t>
      </w:r>
    </w:p>
    <w:p w14:paraId="278A497B" w14:textId="77777777" w:rsidR="00A42F40" w:rsidRPr="0047190F" w:rsidRDefault="00A42F40" w:rsidP="00A42F40">
      <w:pPr>
        <w:rPr>
          <w:color w:val="000000"/>
        </w:rPr>
      </w:pPr>
      <w:r w:rsidRPr="0047190F">
        <w:rPr>
          <w:b/>
        </w:rPr>
        <w:t>trusted identity information:</w:t>
      </w:r>
      <w:r w:rsidRPr="0047190F">
        <w:t xml:space="preserve"> network generated user public identity information</w:t>
      </w:r>
    </w:p>
    <w:p w14:paraId="7F31A954" w14:textId="77777777" w:rsidR="00A42F40" w:rsidRPr="0047190F" w:rsidRDefault="00A42F40" w:rsidP="00A42F40">
      <w:pPr>
        <w:pStyle w:val="Heading2"/>
      </w:pPr>
      <w:bookmarkStart w:id="41" w:name="_Toc502244558"/>
      <w:bookmarkStart w:id="42" w:name="_Toc27580799"/>
      <w:bookmarkStart w:id="43" w:name="_Toc163215255"/>
      <w:r w:rsidRPr="0047190F">
        <w:t>3.2</w:t>
      </w:r>
      <w:r w:rsidRPr="0047190F">
        <w:tab/>
        <w:t>Abbreviations</w:t>
      </w:r>
      <w:bookmarkEnd w:id="41"/>
      <w:bookmarkEnd w:id="42"/>
      <w:bookmarkEnd w:id="43"/>
    </w:p>
    <w:p w14:paraId="2F39FDD1" w14:textId="77777777" w:rsidR="00A42F40" w:rsidRPr="0047190F" w:rsidRDefault="00A42F40" w:rsidP="00A42F40">
      <w:pPr>
        <w:keepNext/>
      </w:pPr>
      <w:r w:rsidRPr="0047190F">
        <w:t>For the purposes of the present document, the following abbreviations apply:</w:t>
      </w:r>
    </w:p>
    <w:p w14:paraId="5ECB0FF8" w14:textId="77777777" w:rsidR="00A42F40" w:rsidRPr="00D62945" w:rsidRDefault="00A42F40" w:rsidP="00A42F40">
      <w:pPr>
        <w:pStyle w:val="EW"/>
      </w:pPr>
      <w:r w:rsidRPr="00D62945">
        <w:t>AS</w:t>
      </w:r>
      <w:r w:rsidRPr="00D62945">
        <w:tab/>
        <w:t>Application Server</w:t>
      </w:r>
    </w:p>
    <w:p w14:paraId="2F307D27" w14:textId="77777777" w:rsidR="00A42F40" w:rsidRPr="00D62945" w:rsidRDefault="00A42F40" w:rsidP="00A42F40">
      <w:pPr>
        <w:pStyle w:val="EW"/>
      </w:pPr>
      <w:r w:rsidRPr="00D62945">
        <w:lastRenderedPageBreak/>
        <w:t>CDIV</w:t>
      </w:r>
      <w:r w:rsidRPr="00D62945">
        <w:tab/>
        <w:t xml:space="preserve">Communication DIVersion </w:t>
      </w:r>
    </w:p>
    <w:p w14:paraId="723E15C2" w14:textId="77777777" w:rsidR="00A42F40" w:rsidRPr="008C553C" w:rsidRDefault="00A42F40" w:rsidP="00A42F40">
      <w:pPr>
        <w:pStyle w:val="EW"/>
      </w:pPr>
      <w:r w:rsidRPr="008C553C">
        <w:t>CN</w:t>
      </w:r>
      <w:r w:rsidRPr="008C553C">
        <w:tab/>
        <w:t>Core Network</w:t>
      </w:r>
    </w:p>
    <w:p w14:paraId="52D5B673" w14:textId="77777777" w:rsidR="00A42F40" w:rsidRPr="0047190F" w:rsidRDefault="00A42F40" w:rsidP="00A42F40">
      <w:pPr>
        <w:pStyle w:val="EW"/>
      </w:pPr>
      <w:r w:rsidRPr="00192607">
        <w:t>CONF</w:t>
      </w:r>
      <w:r w:rsidRPr="0047190F">
        <w:tab/>
        <w:t>CONFerence</w:t>
      </w:r>
    </w:p>
    <w:p w14:paraId="6BC54718" w14:textId="77777777" w:rsidR="00A42F40" w:rsidRPr="0047190F" w:rsidRDefault="00A42F40" w:rsidP="00A42F40">
      <w:pPr>
        <w:pStyle w:val="EW"/>
      </w:pPr>
      <w:r w:rsidRPr="00192607">
        <w:t>CS</w:t>
      </w:r>
      <w:r w:rsidRPr="0047190F">
        <w:tab/>
        <w:t>Circuit Switched</w:t>
      </w:r>
    </w:p>
    <w:p w14:paraId="0A456473" w14:textId="77777777" w:rsidR="00A42F40" w:rsidRPr="0047190F" w:rsidRDefault="00A42F40" w:rsidP="00A42F40">
      <w:pPr>
        <w:pStyle w:val="EW"/>
      </w:pPr>
      <w:r w:rsidRPr="00192607">
        <w:t>CSCF</w:t>
      </w:r>
      <w:r w:rsidRPr="0047190F">
        <w:tab/>
        <w:t>Call Session Control Function</w:t>
      </w:r>
    </w:p>
    <w:p w14:paraId="232B45A7" w14:textId="77777777" w:rsidR="00A42F40" w:rsidRPr="0047190F" w:rsidRDefault="00A42F40" w:rsidP="00A42F40">
      <w:pPr>
        <w:pStyle w:val="EW"/>
      </w:pPr>
      <w:r w:rsidRPr="00192607">
        <w:t>HOLD</w:t>
      </w:r>
      <w:r w:rsidRPr="0047190F">
        <w:tab/>
        <w:t xml:space="preserve">communication </w:t>
      </w:r>
      <w:r w:rsidRPr="00192607">
        <w:t>HOLD</w:t>
      </w:r>
    </w:p>
    <w:p w14:paraId="4E1BE225" w14:textId="77777777" w:rsidR="00A42F40" w:rsidRPr="0047190F" w:rsidRDefault="00A42F40" w:rsidP="00A42F40">
      <w:pPr>
        <w:pStyle w:val="EW"/>
      </w:pPr>
      <w:r w:rsidRPr="00192607">
        <w:t>IBCF</w:t>
      </w:r>
      <w:r w:rsidRPr="0047190F">
        <w:tab/>
        <w:t>Interconnection Border Control Function</w:t>
      </w:r>
    </w:p>
    <w:p w14:paraId="1EBF946A" w14:textId="77777777" w:rsidR="00A42F40" w:rsidRPr="0047190F" w:rsidRDefault="00A42F40" w:rsidP="00A42F40">
      <w:pPr>
        <w:pStyle w:val="EW"/>
      </w:pPr>
      <w:r w:rsidRPr="00192607">
        <w:t>IFC</w:t>
      </w:r>
      <w:r w:rsidRPr="0047190F">
        <w:tab/>
        <w:t>Initial Filter Criteria</w:t>
      </w:r>
    </w:p>
    <w:p w14:paraId="36AD5A5C" w14:textId="77777777" w:rsidR="00A42F40" w:rsidRPr="0047190F" w:rsidRDefault="00A42F40" w:rsidP="00A42F40">
      <w:pPr>
        <w:pStyle w:val="EW"/>
      </w:pPr>
      <w:r w:rsidRPr="00192607">
        <w:t>IMS</w:t>
      </w:r>
      <w:r w:rsidRPr="0047190F">
        <w:tab/>
      </w:r>
      <w:r w:rsidRPr="00192607">
        <w:t>IP</w:t>
      </w:r>
      <w:r w:rsidRPr="0047190F">
        <w:t xml:space="preserve"> Multimedia Subsystem</w:t>
      </w:r>
    </w:p>
    <w:p w14:paraId="33704993" w14:textId="77777777" w:rsidR="00A42F40" w:rsidRPr="0047190F" w:rsidRDefault="00A42F40" w:rsidP="00A42F40">
      <w:pPr>
        <w:pStyle w:val="EW"/>
      </w:pPr>
      <w:r w:rsidRPr="00192607">
        <w:t>IP</w:t>
      </w:r>
      <w:r w:rsidRPr="0047190F">
        <w:tab/>
        <w:t>Internet Protocol</w:t>
      </w:r>
    </w:p>
    <w:p w14:paraId="75C3512F" w14:textId="77777777" w:rsidR="00A42F40" w:rsidRPr="0047190F" w:rsidRDefault="00A42F40" w:rsidP="00A42F40">
      <w:pPr>
        <w:pStyle w:val="EW"/>
      </w:pPr>
      <w:r w:rsidRPr="00192607">
        <w:t>ISDN</w:t>
      </w:r>
      <w:r w:rsidRPr="0047190F">
        <w:tab/>
        <w:t>Integrated Service Data Network</w:t>
      </w:r>
    </w:p>
    <w:p w14:paraId="610E6E89" w14:textId="77777777" w:rsidR="00A42F40" w:rsidRPr="0047190F" w:rsidRDefault="00A42F40" w:rsidP="00A42F40">
      <w:pPr>
        <w:pStyle w:val="EW"/>
      </w:pPr>
      <w:r w:rsidRPr="00192607">
        <w:t>MCID</w:t>
      </w:r>
      <w:r w:rsidRPr="0047190F">
        <w:tab/>
        <w:t>Malicious Communication IDentification</w:t>
      </w:r>
    </w:p>
    <w:p w14:paraId="01B35E5B" w14:textId="77777777" w:rsidR="0047631D" w:rsidRPr="00BA6C68" w:rsidRDefault="0047631D" w:rsidP="0047631D">
      <w:pPr>
        <w:pStyle w:val="EW"/>
      </w:pPr>
      <w:r w:rsidRPr="00BA6C68">
        <w:t>MiD</w:t>
      </w:r>
      <w:r w:rsidRPr="00BA6C68">
        <w:tab/>
      </w:r>
      <w:r w:rsidRPr="00BA6C68">
        <w:rPr>
          <w:bCs/>
          <w:lang w:eastAsia="zh-CN"/>
        </w:rPr>
        <w:t>M</w:t>
      </w:r>
      <w:r w:rsidRPr="00BA6C68">
        <w:rPr>
          <w:bCs/>
        </w:rPr>
        <w:t>ulti-iDentity</w:t>
      </w:r>
    </w:p>
    <w:p w14:paraId="593781B4" w14:textId="77777777" w:rsidR="0047631D" w:rsidRPr="00BA6C68" w:rsidRDefault="0047631D" w:rsidP="0047631D">
      <w:pPr>
        <w:pStyle w:val="EW"/>
      </w:pPr>
      <w:r w:rsidRPr="00BA6C68">
        <w:t>MuD</w:t>
      </w:r>
      <w:r w:rsidRPr="00BA6C68">
        <w:tab/>
      </w:r>
      <w:r w:rsidRPr="00BA6C68">
        <w:rPr>
          <w:bCs/>
          <w:lang w:eastAsia="zh-CN"/>
        </w:rPr>
        <w:t>M</w:t>
      </w:r>
      <w:r w:rsidRPr="00BA6C68">
        <w:rPr>
          <w:bCs/>
        </w:rPr>
        <w:t>ulti-Device</w:t>
      </w:r>
    </w:p>
    <w:p w14:paraId="4177BC85" w14:textId="77777777" w:rsidR="00A42F40" w:rsidRPr="0047190F" w:rsidRDefault="00A42F40" w:rsidP="00A42F40">
      <w:pPr>
        <w:pStyle w:val="EW"/>
      </w:pPr>
      <w:r w:rsidRPr="00192607">
        <w:t>OIP</w:t>
      </w:r>
      <w:r w:rsidRPr="0047190F">
        <w:tab/>
        <w:t>Originating Identification Presentation</w:t>
      </w:r>
    </w:p>
    <w:p w14:paraId="29881AE7" w14:textId="77777777" w:rsidR="00A42F40" w:rsidRPr="0047190F" w:rsidRDefault="00A42F40" w:rsidP="00A42F40">
      <w:pPr>
        <w:pStyle w:val="EW"/>
      </w:pPr>
      <w:r w:rsidRPr="00192607">
        <w:t>OIR</w:t>
      </w:r>
      <w:r w:rsidRPr="0047190F">
        <w:tab/>
        <w:t>Originating Identification Restriction</w:t>
      </w:r>
    </w:p>
    <w:p w14:paraId="657CC890" w14:textId="77777777" w:rsidR="00A42F40" w:rsidRPr="0047190F" w:rsidRDefault="00A42F40" w:rsidP="00A42F40">
      <w:pPr>
        <w:pStyle w:val="EW"/>
      </w:pPr>
      <w:r w:rsidRPr="00192607">
        <w:t>PSTN</w:t>
      </w:r>
      <w:r w:rsidRPr="0047190F">
        <w:tab/>
        <w:t>Public Switch Telephone Network</w:t>
      </w:r>
    </w:p>
    <w:p w14:paraId="7F272270" w14:textId="77777777" w:rsidR="00A42F40" w:rsidRPr="0047190F" w:rsidRDefault="00A42F40" w:rsidP="00A42F40">
      <w:pPr>
        <w:pStyle w:val="EW"/>
      </w:pPr>
      <w:r w:rsidRPr="00192607">
        <w:t>S-CSCF</w:t>
      </w:r>
      <w:r w:rsidRPr="0047190F">
        <w:tab/>
        <w:t>Serving-Call Session Control Function</w:t>
      </w:r>
    </w:p>
    <w:p w14:paraId="1B6112A2" w14:textId="77777777" w:rsidR="00A42F40" w:rsidRPr="0047190F" w:rsidRDefault="00A42F40" w:rsidP="00A42F40">
      <w:pPr>
        <w:pStyle w:val="EW"/>
      </w:pPr>
      <w:r w:rsidRPr="00192607">
        <w:t>SIP</w:t>
      </w:r>
      <w:r w:rsidRPr="0047190F">
        <w:tab/>
        <w:t>Session Initiation Protocol</w:t>
      </w:r>
    </w:p>
    <w:p w14:paraId="761492B6" w14:textId="77777777" w:rsidR="00A42F40" w:rsidRPr="0047190F" w:rsidRDefault="00A42F40" w:rsidP="00A42F40">
      <w:pPr>
        <w:pStyle w:val="EW"/>
      </w:pPr>
      <w:r w:rsidRPr="00192607">
        <w:t>TIP</w:t>
      </w:r>
      <w:r w:rsidRPr="0047190F">
        <w:tab/>
        <w:t>Terminating Identification Presentation</w:t>
      </w:r>
    </w:p>
    <w:p w14:paraId="0E4D435C" w14:textId="77777777" w:rsidR="00A42F40" w:rsidRPr="0047190F" w:rsidRDefault="00A42F40" w:rsidP="00A42F40">
      <w:pPr>
        <w:pStyle w:val="EW"/>
      </w:pPr>
      <w:r w:rsidRPr="00192607">
        <w:t>TIR</w:t>
      </w:r>
      <w:r w:rsidRPr="0047190F">
        <w:tab/>
        <w:t xml:space="preserve">Terminating Identification Restriction </w:t>
      </w:r>
    </w:p>
    <w:p w14:paraId="451DE1FC" w14:textId="77777777" w:rsidR="00A42F40" w:rsidRPr="0047190F" w:rsidRDefault="00A42F40" w:rsidP="00A42F40">
      <w:pPr>
        <w:pStyle w:val="EW"/>
      </w:pPr>
      <w:r w:rsidRPr="00192607">
        <w:t>UE</w:t>
      </w:r>
      <w:r w:rsidRPr="0047190F">
        <w:tab/>
        <w:t>User Equipment</w:t>
      </w:r>
    </w:p>
    <w:p w14:paraId="267357EA" w14:textId="77777777" w:rsidR="00A42F40" w:rsidRPr="0047190F" w:rsidRDefault="00A42F40" w:rsidP="00A42F40">
      <w:pPr>
        <w:pStyle w:val="EX"/>
      </w:pPr>
      <w:r w:rsidRPr="00192607">
        <w:t>XML</w:t>
      </w:r>
      <w:r w:rsidRPr="0047190F">
        <w:tab/>
        <w:t>Extensible Markup Language</w:t>
      </w:r>
    </w:p>
    <w:p w14:paraId="32007DE8" w14:textId="77777777" w:rsidR="00A42F40" w:rsidRPr="0047190F" w:rsidRDefault="00A42F40" w:rsidP="00A42F40">
      <w:pPr>
        <w:pStyle w:val="Heading1"/>
      </w:pPr>
      <w:bookmarkStart w:id="44" w:name="_Toc502244559"/>
      <w:bookmarkStart w:id="45" w:name="_Toc27580800"/>
      <w:bookmarkStart w:id="46" w:name="_Toc163215256"/>
      <w:r w:rsidRPr="0047190F">
        <w:t>4</w:t>
      </w:r>
      <w:r w:rsidRPr="0047190F">
        <w:tab/>
        <w:t>Terminating Identification Presentation (</w:t>
      </w:r>
      <w:r w:rsidRPr="00192607">
        <w:t>TIP</w:t>
      </w:r>
      <w:r w:rsidRPr="0047190F">
        <w:t>) and Terminating Identification Restriction (</w:t>
      </w:r>
      <w:r w:rsidRPr="00192607">
        <w:t>TIR</w:t>
      </w:r>
      <w:r w:rsidRPr="0047190F">
        <w:t>)</w:t>
      </w:r>
      <w:bookmarkEnd w:id="44"/>
      <w:bookmarkEnd w:id="45"/>
      <w:bookmarkEnd w:id="46"/>
    </w:p>
    <w:p w14:paraId="57EAF536" w14:textId="77777777" w:rsidR="00A42F40" w:rsidRPr="0047190F" w:rsidRDefault="00A42F40" w:rsidP="00A42F40">
      <w:pPr>
        <w:pStyle w:val="Heading2"/>
      </w:pPr>
      <w:bookmarkStart w:id="47" w:name="_Toc502244560"/>
      <w:bookmarkStart w:id="48" w:name="_Toc27580801"/>
      <w:bookmarkStart w:id="49" w:name="_Toc163215257"/>
      <w:r w:rsidRPr="0047190F">
        <w:t>4.1</w:t>
      </w:r>
      <w:r w:rsidRPr="0047190F">
        <w:tab/>
        <w:t>Introduction</w:t>
      </w:r>
      <w:bookmarkEnd w:id="47"/>
      <w:bookmarkEnd w:id="48"/>
      <w:bookmarkEnd w:id="49"/>
    </w:p>
    <w:p w14:paraId="6BCE00D7"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identity information in order to identify the terminating party.</w:t>
      </w:r>
    </w:p>
    <w:p w14:paraId="59032B58" w14:textId="77777777" w:rsidR="00A42F40" w:rsidRPr="0047190F" w:rsidRDefault="00A42F40" w:rsidP="00A42F40">
      <w:r w:rsidRPr="0047190F">
        <w:t xml:space="preserve">The network shall deliver the Terminating Identity to the originating party on </w:t>
      </w:r>
      <w:r w:rsidRPr="0047190F">
        <w:rPr>
          <w:iCs/>
        </w:rPr>
        <w:t>communication</w:t>
      </w:r>
      <w:r w:rsidRPr="0047190F">
        <w:rPr>
          <w:i/>
          <w:iCs/>
        </w:rPr>
        <w:t xml:space="preserve"> </w:t>
      </w:r>
      <w:r w:rsidRPr="0047190F">
        <w:t>acceptance regardless of the terminal capability to handle the information.</w:t>
      </w:r>
    </w:p>
    <w:p w14:paraId="69A2B6E4"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connected party which enables the connected party to prevent presentation of the terminating identity information to originating party.</w:t>
      </w:r>
    </w:p>
    <w:p w14:paraId="224F468F" w14:textId="77777777" w:rsidR="00A42F40" w:rsidRPr="0047190F" w:rsidRDefault="00A42F40" w:rsidP="00A42F40">
      <w:pPr>
        <w:pStyle w:val="Heading2"/>
      </w:pPr>
      <w:bookmarkStart w:id="50" w:name="_Toc502244561"/>
      <w:bookmarkStart w:id="51" w:name="_Toc27580802"/>
      <w:bookmarkStart w:id="52" w:name="_Toc163215258"/>
      <w:r w:rsidRPr="0047190F">
        <w:t>4.2</w:t>
      </w:r>
      <w:r w:rsidRPr="0047190F">
        <w:tab/>
        <w:t>Description</w:t>
      </w:r>
      <w:bookmarkEnd w:id="50"/>
      <w:bookmarkEnd w:id="51"/>
      <w:bookmarkEnd w:id="52"/>
    </w:p>
    <w:p w14:paraId="5652ADD8" w14:textId="77777777" w:rsidR="00A42F40" w:rsidRPr="0047190F" w:rsidRDefault="00A42F40" w:rsidP="00A42F40">
      <w:pPr>
        <w:pStyle w:val="Heading3"/>
      </w:pPr>
      <w:bookmarkStart w:id="53" w:name="_Toc502244562"/>
      <w:bookmarkStart w:id="54" w:name="_Toc27580803"/>
      <w:bookmarkStart w:id="55" w:name="_Toc163215259"/>
      <w:r w:rsidRPr="0047190F">
        <w:t>4.2.1</w:t>
      </w:r>
      <w:r w:rsidRPr="0047190F">
        <w:tab/>
        <w:t>General description</w:t>
      </w:r>
      <w:bookmarkEnd w:id="53"/>
      <w:bookmarkEnd w:id="54"/>
      <w:bookmarkEnd w:id="55"/>
    </w:p>
    <w:p w14:paraId="3CE425C4" w14:textId="77777777" w:rsidR="00A42F40" w:rsidRPr="0047190F" w:rsidRDefault="00A42F40" w:rsidP="00A42F40">
      <w:r w:rsidRPr="0047190F">
        <w:t xml:space="preserve">The </w:t>
      </w:r>
      <w:r w:rsidRPr="0047190F">
        <w:rPr>
          <w:bCs/>
        </w:rPr>
        <w:t>Terminating Identification Presentation</w:t>
      </w:r>
      <w:r w:rsidRPr="0047190F">
        <w:t xml:space="preserve"> (</w:t>
      </w:r>
      <w:r w:rsidRPr="00192607">
        <w:rPr>
          <w:bCs/>
        </w:rPr>
        <w:t>TIP</w:t>
      </w:r>
      <w:r w:rsidRPr="0047190F">
        <w:rPr>
          <w:bCs/>
        </w:rPr>
        <w:t>)</w:t>
      </w:r>
      <w:r w:rsidRPr="0047190F">
        <w:t xml:space="preserve"> service provides the originating party with the possibility of receiving trusted information in order to identify the terminating party.</w:t>
      </w:r>
    </w:p>
    <w:p w14:paraId="17899211" w14:textId="77777777" w:rsidR="00A42F40" w:rsidRPr="0047190F" w:rsidRDefault="00A42F40" w:rsidP="00A42F40">
      <w:r w:rsidRPr="0047190F">
        <w:t xml:space="preserve">The </w:t>
      </w:r>
      <w:r w:rsidRPr="0047190F">
        <w:rPr>
          <w:bCs/>
        </w:rPr>
        <w:t>Terminating Identification Restriction (</w:t>
      </w:r>
      <w:r w:rsidRPr="00192607">
        <w:rPr>
          <w:bCs/>
        </w:rPr>
        <w:t>TIR</w:t>
      </w:r>
      <w:r w:rsidRPr="0047190F">
        <w:rPr>
          <w:bCs/>
        </w:rPr>
        <w:t>)</w:t>
      </w:r>
      <w:r w:rsidRPr="0047190F">
        <w:t xml:space="preserve"> is a service offered to the terminating party which enables the terminating party to prevent presentation of the terminating identity information to originating party.</w:t>
      </w:r>
    </w:p>
    <w:p w14:paraId="13B5630E" w14:textId="77777777" w:rsidR="00A42F40" w:rsidRPr="0047190F" w:rsidRDefault="00A42F40" w:rsidP="00A42F40">
      <w:pPr>
        <w:pStyle w:val="Heading2"/>
      </w:pPr>
      <w:bookmarkStart w:id="56" w:name="_Toc502244563"/>
      <w:bookmarkStart w:id="57" w:name="_Toc27580804"/>
      <w:bookmarkStart w:id="58" w:name="_Toc163215260"/>
      <w:r w:rsidRPr="0047190F">
        <w:t>4.3</w:t>
      </w:r>
      <w:r w:rsidRPr="0047190F">
        <w:tab/>
        <w:t>Operational requirements</w:t>
      </w:r>
      <w:bookmarkEnd w:id="56"/>
      <w:bookmarkEnd w:id="57"/>
      <w:bookmarkEnd w:id="58"/>
    </w:p>
    <w:p w14:paraId="30A5D180" w14:textId="77777777" w:rsidR="00A42F40" w:rsidRPr="0047190F" w:rsidRDefault="00A42F40" w:rsidP="00A42F40">
      <w:pPr>
        <w:pStyle w:val="Heading3"/>
      </w:pPr>
      <w:bookmarkStart w:id="59" w:name="_Toc502244564"/>
      <w:bookmarkStart w:id="60" w:name="_Toc27580805"/>
      <w:bookmarkStart w:id="61" w:name="_Toc163215261"/>
      <w:r w:rsidRPr="0047190F">
        <w:t>4.3.1</w:t>
      </w:r>
      <w:r w:rsidRPr="0047190F">
        <w:tab/>
        <w:t>Provision/withdrawal</w:t>
      </w:r>
      <w:bookmarkEnd w:id="59"/>
      <w:bookmarkEnd w:id="60"/>
      <w:bookmarkEnd w:id="61"/>
    </w:p>
    <w:p w14:paraId="6462E4EE" w14:textId="77777777" w:rsidR="00A42F40" w:rsidRPr="0047190F" w:rsidRDefault="00A42F40" w:rsidP="00A42F40">
      <w:pPr>
        <w:pStyle w:val="Heading4"/>
      </w:pPr>
      <w:bookmarkStart w:id="62" w:name="_Toc502244565"/>
      <w:bookmarkStart w:id="63" w:name="_Toc27580806"/>
      <w:bookmarkStart w:id="64" w:name="_Toc163215262"/>
      <w:r w:rsidRPr="0047190F">
        <w:t>4.3.1.1</w:t>
      </w:r>
      <w:r w:rsidRPr="0047190F">
        <w:tab/>
      </w:r>
      <w:r w:rsidRPr="00192607">
        <w:t>TIP</w:t>
      </w:r>
      <w:r w:rsidRPr="0047190F">
        <w:t xml:space="preserve"> provision/withdrawal</w:t>
      </w:r>
      <w:bookmarkEnd w:id="62"/>
      <w:bookmarkEnd w:id="63"/>
      <w:bookmarkEnd w:id="64"/>
    </w:p>
    <w:p w14:paraId="40F5589A" w14:textId="77777777" w:rsidR="00A42F40" w:rsidRPr="0047190F" w:rsidRDefault="00A42F40" w:rsidP="00A42F40">
      <w:r w:rsidRPr="0047190F">
        <w:t xml:space="preserve">The </w:t>
      </w:r>
      <w:r w:rsidRPr="00192607">
        <w:t>TIP</w:t>
      </w:r>
      <w:r w:rsidRPr="0047190F">
        <w:t xml:space="preserve"> service may be provided after prior arrangement with the service provider or be generally available.</w:t>
      </w:r>
    </w:p>
    <w:p w14:paraId="1F54D321" w14:textId="77777777" w:rsidR="00A42F40" w:rsidRPr="0047190F" w:rsidRDefault="00A42F40" w:rsidP="00A42F40">
      <w:r w:rsidRPr="0047190F">
        <w:lastRenderedPageBreak/>
        <w:t xml:space="preserve">The </w:t>
      </w:r>
      <w:r w:rsidRPr="00192607">
        <w:t>TIP</w:t>
      </w:r>
      <w:r w:rsidRPr="0047190F">
        <w:t xml:space="preserve"> service shall be withdrawn at the subscriber's request or for administrative reasons.</w:t>
      </w:r>
    </w:p>
    <w:p w14:paraId="143461E6" w14:textId="77777777" w:rsidR="00A42F40" w:rsidRPr="0047190F" w:rsidRDefault="00A42F40" w:rsidP="00A42F40">
      <w:r w:rsidRPr="00192607">
        <w:t>As</w:t>
      </w:r>
      <w:r w:rsidRPr="0047190F">
        <w:t xml:space="preserve"> a general operator policy a special arrangement may exist on a per subscriber basis or on a general behaviour basis whereby the terminating user's identity information intended to be transparently transported by the network is not screened by the network.</w:t>
      </w:r>
    </w:p>
    <w:p w14:paraId="389C5DEA" w14:textId="77777777" w:rsidR="00A42F40" w:rsidRPr="0047190F" w:rsidRDefault="00A42F40" w:rsidP="00A42F40">
      <w:pPr>
        <w:pStyle w:val="Heading4"/>
      </w:pPr>
      <w:bookmarkStart w:id="65" w:name="_Toc502244566"/>
      <w:bookmarkStart w:id="66" w:name="_Toc27580807"/>
      <w:bookmarkStart w:id="67" w:name="_Toc163215263"/>
      <w:r w:rsidRPr="0047190F">
        <w:t>4.3.1.2</w:t>
      </w:r>
      <w:r w:rsidRPr="0047190F">
        <w:tab/>
      </w:r>
      <w:r w:rsidRPr="00192607">
        <w:t>TIR</w:t>
      </w:r>
      <w:r w:rsidRPr="0047190F">
        <w:t xml:space="preserve"> provision/withdrawal</w:t>
      </w:r>
      <w:bookmarkEnd w:id="65"/>
      <w:bookmarkEnd w:id="66"/>
      <w:bookmarkEnd w:id="67"/>
    </w:p>
    <w:p w14:paraId="61CBBE09" w14:textId="77777777" w:rsidR="00A42F40" w:rsidRPr="0047190F" w:rsidRDefault="00A42F40" w:rsidP="00A42F40">
      <w:r w:rsidRPr="0047190F">
        <w:t xml:space="preserve">The </w:t>
      </w:r>
      <w:r w:rsidRPr="00192607">
        <w:t>TIR</w:t>
      </w:r>
      <w:r w:rsidRPr="0047190F">
        <w:t xml:space="preserve"> service, temporary mode, may be provided on a subscription basis or may be generally available.</w:t>
      </w:r>
    </w:p>
    <w:p w14:paraId="60464BEA" w14:textId="77777777" w:rsidR="00A42F40" w:rsidRPr="0047190F" w:rsidRDefault="00A42F40" w:rsidP="00A42F40">
      <w:r w:rsidRPr="0047190F">
        <w:t xml:space="preserve">The </w:t>
      </w:r>
      <w:r w:rsidRPr="00192607">
        <w:t>TIR</w:t>
      </w:r>
      <w:r w:rsidRPr="0047190F">
        <w:t xml:space="preserve"> service, permanent mode, shall be provided on a subscription basis.</w:t>
      </w:r>
    </w:p>
    <w:p w14:paraId="03DB3863" w14:textId="77777777" w:rsidR="00A42F40" w:rsidRPr="0047190F" w:rsidRDefault="00A42F40" w:rsidP="00A42F40">
      <w:r w:rsidRPr="00192607">
        <w:t>As</w:t>
      </w:r>
      <w:r w:rsidRPr="0047190F">
        <w:t xml:space="preserve"> a network option, the </w:t>
      </w:r>
      <w:r w:rsidRPr="00192607">
        <w:t>TIR</w:t>
      </w:r>
      <w:r w:rsidRPr="0047190F">
        <w:t xml:space="preserve"> service can be offered with several subscription options. A network providing the </w:t>
      </w:r>
      <w:r w:rsidRPr="00192607">
        <w:t>TIR</w:t>
      </w:r>
      <w:r w:rsidRPr="0047190F">
        <w:t xml:space="preserve"> service shall support temporary mode at a minimum. Subscription options are summarized in table 1.</w:t>
      </w:r>
    </w:p>
    <w:p w14:paraId="0C0EE26B" w14:textId="77777777" w:rsidR="00A42F40" w:rsidRPr="0047190F" w:rsidRDefault="00A42F40" w:rsidP="00A42F40">
      <w:pPr>
        <w:pStyle w:val="TH"/>
      </w:pPr>
      <w:r w:rsidRPr="0047190F">
        <w:t xml:space="preserve">Table 1: </w:t>
      </w:r>
      <w:r w:rsidRPr="00192607">
        <w:t>TIR</w:t>
      </w:r>
      <w:r w:rsidRPr="0047190F">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2"/>
        <w:gridCol w:w="4495"/>
      </w:tblGrid>
      <w:tr w:rsidR="00A42F40" w:rsidRPr="0047190F" w14:paraId="799AFD71" w14:textId="77777777">
        <w:trPr>
          <w:jc w:val="center"/>
        </w:trPr>
        <w:tc>
          <w:tcPr>
            <w:tcW w:w="3362" w:type="dxa"/>
          </w:tcPr>
          <w:p w14:paraId="3210DC0B" w14:textId="77777777" w:rsidR="00A42F40" w:rsidRPr="0047190F" w:rsidRDefault="00A42F40" w:rsidP="00A42F40">
            <w:pPr>
              <w:pStyle w:val="TAH"/>
            </w:pPr>
            <w:r w:rsidRPr="0047190F">
              <w:t>Subscription option values</w:t>
            </w:r>
          </w:p>
        </w:tc>
        <w:tc>
          <w:tcPr>
            <w:tcW w:w="4495" w:type="dxa"/>
          </w:tcPr>
          <w:p w14:paraId="4BD65C2D" w14:textId="77777777" w:rsidR="00A42F40" w:rsidRPr="0047190F" w:rsidRDefault="00A42F40" w:rsidP="00A42F40">
            <w:pPr>
              <w:pStyle w:val="TAH"/>
            </w:pPr>
            <w:r w:rsidRPr="0047190F">
              <w:t>Values</w:t>
            </w:r>
          </w:p>
        </w:tc>
      </w:tr>
      <w:tr w:rsidR="00A42F40" w:rsidRPr="0047190F" w14:paraId="100652AE" w14:textId="77777777">
        <w:trPr>
          <w:jc w:val="center"/>
        </w:trPr>
        <w:tc>
          <w:tcPr>
            <w:tcW w:w="3362" w:type="dxa"/>
          </w:tcPr>
          <w:p w14:paraId="49F9C2C0" w14:textId="77777777" w:rsidR="00A42F40" w:rsidRPr="0047190F" w:rsidRDefault="00A42F40" w:rsidP="00A42F40">
            <w:pPr>
              <w:pStyle w:val="TAL"/>
            </w:pPr>
            <w:r w:rsidRPr="0047190F">
              <w:t xml:space="preserve">Mode </w:t>
            </w:r>
          </w:p>
        </w:tc>
        <w:tc>
          <w:tcPr>
            <w:tcW w:w="4495" w:type="dxa"/>
          </w:tcPr>
          <w:p w14:paraId="0DB10C68" w14:textId="77777777" w:rsidR="00A42F40" w:rsidRPr="0047190F" w:rsidRDefault="00A42F40" w:rsidP="00A42F40">
            <w:pPr>
              <w:pStyle w:val="TAL"/>
            </w:pPr>
            <w:r w:rsidRPr="0047190F">
              <w:noBreakHyphen/>
              <w:t xml:space="preserve"> permanent mode (active for all requests)</w:t>
            </w:r>
          </w:p>
          <w:p w14:paraId="5C359E4A" w14:textId="77777777" w:rsidR="00A42F40" w:rsidRPr="0047190F" w:rsidRDefault="00A42F40" w:rsidP="00A42F40">
            <w:pPr>
              <w:pStyle w:val="TAL"/>
            </w:pPr>
            <w:r w:rsidRPr="0047190F">
              <w:noBreakHyphen/>
              <w:t xml:space="preserve"> temporary mode (specified by the user per request)</w:t>
            </w:r>
          </w:p>
        </w:tc>
      </w:tr>
      <w:tr w:rsidR="00A42F40" w:rsidRPr="0047190F" w14:paraId="68181CCE" w14:textId="77777777">
        <w:trPr>
          <w:jc w:val="center"/>
        </w:trPr>
        <w:tc>
          <w:tcPr>
            <w:tcW w:w="3362" w:type="dxa"/>
          </w:tcPr>
          <w:p w14:paraId="5D9E8FDC" w14:textId="77777777" w:rsidR="00A42F40" w:rsidRPr="0047190F" w:rsidRDefault="00A42F40" w:rsidP="00A42F40">
            <w:pPr>
              <w:pStyle w:val="TAL"/>
            </w:pPr>
            <w:r w:rsidRPr="0047190F">
              <w:t>Temporary mode default</w:t>
            </w:r>
          </w:p>
        </w:tc>
        <w:tc>
          <w:tcPr>
            <w:tcW w:w="4495" w:type="dxa"/>
          </w:tcPr>
          <w:p w14:paraId="2701E309" w14:textId="77777777" w:rsidR="00A42F40" w:rsidRPr="0047190F" w:rsidRDefault="00A42F40" w:rsidP="00A42F40">
            <w:pPr>
              <w:pStyle w:val="TAL"/>
            </w:pPr>
            <w:r w:rsidRPr="0047190F">
              <w:noBreakHyphen/>
              <w:t xml:space="preserve"> presentation restricted</w:t>
            </w:r>
          </w:p>
          <w:p w14:paraId="0E6F8A44" w14:textId="77777777" w:rsidR="00A42F40" w:rsidRPr="0047190F" w:rsidRDefault="00A42F40" w:rsidP="00A42F40">
            <w:pPr>
              <w:pStyle w:val="TAL"/>
            </w:pPr>
            <w:r w:rsidRPr="0047190F">
              <w:noBreakHyphen/>
              <w:t xml:space="preserve"> presentation not restricted</w:t>
            </w:r>
          </w:p>
        </w:tc>
      </w:tr>
    </w:tbl>
    <w:p w14:paraId="0015FD55" w14:textId="77777777" w:rsidR="00A42F40" w:rsidRPr="0047190F" w:rsidRDefault="00A42F40" w:rsidP="00A42F40"/>
    <w:p w14:paraId="66A447F8" w14:textId="77777777" w:rsidR="00A42F40" w:rsidRPr="0047190F" w:rsidRDefault="00A42F40" w:rsidP="00A42F40">
      <w:pPr>
        <w:pStyle w:val="Heading3"/>
      </w:pPr>
      <w:bookmarkStart w:id="68" w:name="_Toc502244567"/>
      <w:bookmarkStart w:id="69" w:name="_Toc27580808"/>
      <w:bookmarkStart w:id="70" w:name="_Toc163215264"/>
      <w:r w:rsidRPr="0047190F">
        <w:t>4.3.2</w:t>
      </w:r>
      <w:r w:rsidRPr="0047190F">
        <w:tab/>
        <w:t>Requirements on the originating network side</w:t>
      </w:r>
      <w:bookmarkEnd w:id="68"/>
      <w:bookmarkEnd w:id="69"/>
      <w:bookmarkEnd w:id="70"/>
    </w:p>
    <w:p w14:paraId="4769E7BC" w14:textId="77777777" w:rsidR="00A42F40" w:rsidRPr="0047190F" w:rsidRDefault="00A42F40" w:rsidP="00A42F40">
      <w:pPr>
        <w:keepNext/>
        <w:keepLines/>
      </w:pPr>
      <w:r w:rsidRPr="0047190F">
        <w:t xml:space="preserve">For originating users that subscribe to the </w:t>
      </w:r>
      <w:r w:rsidRPr="00192607">
        <w:t>TIP</w:t>
      </w:r>
      <w:r w:rsidRPr="0047190F">
        <w:t xml:space="preserve"> service, if network provided identity information about the terminator is available, and if presentation is allowed, the network shall include that information in the responses sent to the user.</w:t>
      </w:r>
    </w:p>
    <w:p w14:paraId="44EBFB53" w14:textId="77777777" w:rsidR="00A42F40" w:rsidRPr="0047190F" w:rsidRDefault="00A42F40" w:rsidP="00A42F40">
      <w:pPr>
        <w:keepNext/>
        <w:keepLines/>
      </w:pPr>
      <w:r w:rsidRPr="0047190F">
        <w:t xml:space="preserve">If the presentation of the network asserted identity is restricted due to the </w:t>
      </w:r>
      <w:r w:rsidRPr="00192607">
        <w:t>TIR</w:t>
      </w:r>
      <w:r w:rsidRPr="0047190F">
        <w:t xml:space="preserve"> service, then the originating user shall receive an indication that the network provided identity was not sent because of restriction.</w:t>
      </w:r>
    </w:p>
    <w:p w14:paraId="2C158BCD" w14:textId="77777777" w:rsidR="00A42F40" w:rsidRPr="0047190F" w:rsidRDefault="00A42F40" w:rsidP="00A42F40">
      <w:r w:rsidRPr="0047190F">
        <w:t xml:space="preserve">If the network asserted identity information is not available at the originating network (for reasons such </w:t>
      </w:r>
      <w:r w:rsidRPr="00192607">
        <w:t>as</w:t>
      </w:r>
      <w:r w:rsidRPr="0047190F">
        <w:t xml:space="preserve"> interworking), then the network shall indicate to the </w:t>
      </w:r>
      <w:r w:rsidR="003711E5">
        <w:t>originating</w:t>
      </w:r>
      <w:r w:rsidR="003711E5" w:rsidRPr="0047190F">
        <w:t xml:space="preserve"> </w:t>
      </w:r>
      <w:r w:rsidRPr="0047190F">
        <w:t>user that the network asserted identity information was not included for reasons other than restriction.</w:t>
      </w:r>
    </w:p>
    <w:p w14:paraId="51A0F97C" w14:textId="77777777" w:rsidR="00E277E6" w:rsidRDefault="00A42F40" w:rsidP="00E277E6">
      <w:r w:rsidRPr="00192607">
        <w:t>As</w:t>
      </w:r>
      <w:r w:rsidRPr="0047190F">
        <w:t xml:space="preserve"> a national option</w:t>
      </w:r>
      <w:r w:rsidR="002F7058">
        <w:t>,</w:t>
      </w:r>
      <w:r w:rsidRPr="0047190F">
        <w:t xml:space="preserve"> the originating </w:t>
      </w:r>
      <w:r w:rsidRPr="00192607">
        <w:t>AS</w:t>
      </w:r>
      <w:r w:rsidRPr="0047190F">
        <w:t xml:space="preserve"> can override the presentation restriction indication and the terminating identity is then presented to the originating subscriber for specific originating access's categories (e.g. police).</w:t>
      </w:r>
    </w:p>
    <w:p w14:paraId="278FE4DD" w14:textId="77777777" w:rsidR="00A42F40" w:rsidRDefault="00E277E6" w:rsidP="00E277E6">
      <w:pPr>
        <w:pStyle w:val="NO"/>
      </w:pPr>
      <w:r w:rsidRPr="00487C15">
        <w:t>NOTE 1:</w:t>
      </w:r>
      <w:r w:rsidRPr="00487C15">
        <w:tab/>
        <w:t>The priv-value "id" in the Privacy header</w:t>
      </w:r>
      <w:r>
        <w:t xml:space="preserve"> field</w:t>
      </w:r>
      <w:r w:rsidRPr="00487C15">
        <w:t xml:space="preserve"> is not expected be removed when removing any P-Asserted-Identity header </w:t>
      </w:r>
      <w:r w:rsidR="002F7058">
        <w:t xml:space="preserve">field </w:t>
      </w:r>
      <w:r w:rsidRPr="00487C15">
        <w:t>as described in 3GPP</w:t>
      </w:r>
      <w:r>
        <w:t> TS 24.229 </w:t>
      </w:r>
      <w:r w:rsidRPr="00487C15">
        <w:t>[</w:t>
      </w:r>
      <w:r w:rsidR="003711E5">
        <w:t>2</w:t>
      </w:r>
      <w:r w:rsidRPr="00487C15">
        <w:t>].</w:t>
      </w:r>
    </w:p>
    <w:p w14:paraId="564BAB74" w14:textId="77777777" w:rsidR="00B573C7" w:rsidRPr="0047190F" w:rsidRDefault="00B573C7" w:rsidP="00B573C7">
      <w:pPr>
        <w:pStyle w:val="NO"/>
      </w:pPr>
      <w:r>
        <w:t>NOTE </w:t>
      </w:r>
      <w:r w:rsidR="00E277E6">
        <w:t>2</w:t>
      </w:r>
      <w:r w:rsidRPr="0047190F">
        <w:t>:</w:t>
      </w:r>
      <w:r w:rsidRPr="0047190F">
        <w:tab/>
        <w:t xml:space="preserve">Annex B provides an example of an initial filter criterion that can be applied for the </w:t>
      </w:r>
      <w:r w:rsidRPr="00192607">
        <w:t>TIP</w:t>
      </w:r>
      <w:r w:rsidRPr="0047190F">
        <w:t>/</w:t>
      </w:r>
      <w:r w:rsidRPr="00192607">
        <w:t>TIR</w:t>
      </w:r>
      <w:r w:rsidRPr="0047190F">
        <w:t xml:space="preserve"> service.</w:t>
      </w:r>
    </w:p>
    <w:p w14:paraId="2FFD71AF" w14:textId="77777777" w:rsidR="00B573C7" w:rsidRPr="0047190F" w:rsidRDefault="00B573C7" w:rsidP="00B573C7">
      <w:pPr>
        <w:pStyle w:val="NO"/>
      </w:pPr>
      <w:r w:rsidRPr="0047190F">
        <w:t>NOTE</w:t>
      </w:r>
      <w:r>
        <w:t> </w:t>
      </w:r>
      <w:r w:rsidR="00E277E6">
        <w:t>3</w:t>
      </w:r>
      <w:r w:rsidRPr="0047190F">
        <w:t>:</w:t>
      </w:r>
      <w:r w:rsidRPr="0047190F">
        <w:tab/>
        <w:t xml:space="preserve">It is assumed that the </w:t>
      </w:r>
      <w:r w:rsidRPr="00192607">
        <w:t>IBCF</w:t>
      </w:r>
      <w:r w:rsidRPr="0047190F">
        <w:t xml:space="preserve"> is responsible for stripping the P-Asserted</w:t>
      </w:r>
      <w:r w:rsidRPr="0047190F">
        <w:noBreakHyphen/>
        <w:t xml:space="preserve">Identity from the </w:t>
      </w:r>
      <w:r w:rsidRPr="00192607">
        <w:t>SIP</w:t>
      </w:r>
      <w:r w:rsidRPr="0047190F">
        <w:t xml:space="preserve"> header when interworking with untrusted networks.</w:t>
      </w:r>
    </w:p>
    <w:p w14:paraId="28FF19AC" w14:textId="77777777" w:rsidR="00A42F40" w:rsidRPr="0047190F" w:rsidRDefault="00A42F40" w:rsidP="00A42F40">
      <w:pPr>
        <w:pStyle w:val="Heading3"/>
      </w:pPr>
      <w:bookmarkStart w:id="71" w:name="_Toc502244568"/>
      <w:bookmarkStart w:id="72" w:name="_Toc27580809"/>
      <w:bookmarkStart w:id="73" w:name="_Toc163215265"/>
      <w:r w:rsidRPr="0047190F">
        <w:t>4.3.3</w:t>
      </w:r>
      <w:r w:rsidRPr="0047190F">
        <w:tab/>
        <w:t>Requirements on the terminating network side</w:t>
      </w:r>
      <w:bookmarkEnd w:id="71"/>
      <w:bookmarkEnd w:id="72"/>
      <w:bookmarkEnd w:id="73"/>
    </w:p>
    <w:p w14:paraId="5D889FD1" w14:textId="77777777" w:rsidR="00A42F40" w:rsidRPr="0047190F" w:rsidRDefault="00A42F40" w:rsidP="00A42F40">
      <w:r w:rsidRPr="00192607">
        <w:t>As</w:t>
      </w:r>
      <w:r w:rsidRPr="0047190F">
        <w:t xml:space="preserve"> part of the basic communication control procedures specified in </w:t>
      </w:r>
      <w:r w:rsidR="00297E4E" w:rsidRPr="00A32990">
        <w:t>3GPP TS 24.229</w:t>
      </w:r>
      <w:r w:rsidR="00FB3A0A">
        <w:t> </w:t>
      </w:r>
      <w:r w:rsidRPr="00192607">
        <w:t>[</w:t>
      </w:r>
      <w:r w:rsidR="00B60A95">
        <w:rPr>
          <w:noProof/>
        </w:rPr>
        <w:t>2</w:t>
      </w:r>
      <w:r w:rsidRPr="00192607">
        <w:t>]</w:t>
      </w:r>
      <w:r w:rsidRPr="0047190F">
        <w:t xml:space="preserve">, the following requirements apply at the terminating network side in support of the </w:t>
      </w:r>
      <w:r w:rsidRPr="00192607">
        <w:t>TIP</w:t>
      </w:r>
      <w:r w:rsidRPr="0047190F">
        <w:t xml:space="preserve"> service and the </w:t>
      </w:r>
      <w:r w:rsidRPr="00192607">
        <w:t>TIR</w:t>
      </w:r>
      <w:r w:rsidRPr="0047190F">
        <w:t xml:space="preserve"> service. Unless noted otherwise, these requirements are meant to apply to responses where the presence of the P-Asserted-Identity and Privacy header fields are allowed. These procedures apply regardless of whether the originating or terminating parties subscribe to the </w:t>
      </w:r>
      <w:r w:rsidRPr="00192607">
        <w:t>TIP</w:t>
      </w:r>
      <w:r w:rsidRPr="0047190F">
        <w:t xml:space="preserve"> service or the </w:t>
      </w:r>
      <w:r w:rsidRPr="00192607">
        <w:t>TIR</w:t>
      </w:r>
      <w:r w:rsidRPr="0047190F">
        <w:t xml:space="preserve"> service.</w:t>
      </w:r>
    </w:p>
    <w:p w14:paraId="5D6807F0" w14:textId="77777777" w:rsidR="00A42F40" w:rsidRPr="0047190F" w:rsidRDefault="00A42F40" w:rsidP="00A42F40">
      <w:r w:rsidRPr="0047190F">
        <w:t xml:space="preserve">The terminating network shall include network asserted identity information in responses where allowed by </w:t>
      </w:r>
      <w:r w:rsidRPr="0047190F">
        <w:br/>
      </w:r>
      <w:r w:rsidR="00297E4E" w:rsidRPr="00A32990">
        <w:t>3GPP TS 24.229</w:t>
      </w:r>
      <w:r w:rsidR="00FB3A0A">
        <w:t> </w:t>
      </w:r>
      <w:r w:rsidRPr="00192607">
        <w:t>[</w:t>
      </w:r>
      <w:r w:rsidR="00B60A95">
        <w:rPr>
          <w:noProof/>
        </w:rPr>
        <w:t>2</w:t>
      </w:r>
      <w:r w:rsidRPr="00192607">
        <w:t>]</w:t>
      </w:r>
      <w:r w:rsidRPr="0047190F">
        <w:t xml:space="preserve">. For </w:t>
      </w:r>
      <w:r w:rsidRPr="00192607">
        <w:t>TIR</w:t>
      </w:r>
      <w:r w:rsidRPr="0047190F">
        <w:t xml:space="preserve"> subscribers:</w:t>
      </w:r>
    </w:p>
    <w:p w14:paraId="7B057B6B" w14:textId="77777777" w:rsidR="00A42F40" w:rsidRPr="0047190F" w:rsidRDefault="00640067" w:rsidP="00640067">
      <w:pPr>
        <w:pStyle w:val="B1"/>
      </w:pPr>
      <w:r>
        <w:t>-</w:t>
      </w:r>
      <w:r>
        <w:tab/>
      </w:r>
      <w:r w:rsidR="00A42F40" w:rsidRPr="0047190F">
        <w:t xml:space="preserve">The terminating user may include an indication that it wishes to have the presentation of its identity information restricted, in any response where allowed by </w:t>
      </w:r>
      <w:r w:rsidR="00297E4E" w:rsidRPr="00A32990">
        <w:t>3GPP TS 24.229</w:t>
      </w:r>
      <w:r w:rsidR="00FB3A0A">
        <w:t> </w:t>
      </w:r>
      <w:r w:rsidR="00A42F40" w:rsidRPr="00192607">
        <w:t>[</w:t>
      </w:r>
      <w:r w:rsidR="00B60A95">
        <w:rPr>
          <w:noProof/>
        </w:rPr>
        <w:t>2</w:t>
      </w:r>
      <w:r w:rsidR="00A42F40" w:rsidRPr="00192607">
        <w:t>]</w:t>
      </w:r>
      <w:r w:rsidR="00A42F40" w:rsidRPr="0047190F">
        <w:t>.</w:t>
      </w:r>
    </w:p>
    <w:p w14:paraId="1C5CB408" w14:textId="77777777" w:rsidR="00A42F40" w:rsidRPr="0047190F" w:rsidRDefault="00640067" w:rsidP="00640067">
      <w:pPr>
        <w:pStyle w:val="B1"/>
      </w:pPr>
      <w:r>
        <w:t>-</w:t>
      </w:r>
      <w:r>
        <w:tab/>
      </w:r>
      <w:r w:rsidR="00A42F40" w:rsidRPr="0047190F">
        <w:t xml:space="preserve">If the terminating user has subscribed to the </w:t>
      </w:r>
      <w:r w:rsidR="00A42F40" w:rsidRPr="00192607">
        <w:t>TIR</w:t>
      </w:r>
      <w:r w:rsidR="00A42F40" w:rsidRPr="0047190F">
        <w:t xml:space="preserve"> service in the permanent or temporary mode, then the network shall invoke the </w:t>
      </w:r>
      <w:r w:rsidR="00A42F40" w:rsidRPr="00192607">
        <w:t>TIR</w:t>
      </w:r>
      <w:r w:rsidR="00A42F40" w:rsidRPr="0047190F">
        <w:t xml:space="preserve"> service for every incoming request.</w:t>
      </w:r>
    </w:p>
    <w:p w14:paraId="2B7349A2" w14:textId="77777777" w:rsidR="00C764F3" w:rsidRDefault="00C764F3" w:rsidP="00C764F3">
      <w:pPr>
        <w:pStyle w:val="NO"/>
      </w:pPr>
      <w:r>
        <w:lastRenderedPageBreak/>
        <w:t>NOTE 1:</w:t>
      </w:r>
      <w:r>
        <w:tab/>
        <w:t>The above requirement needs appropriate configuration of the initial filter criteria.</w:t>
      </w:r>
    </w:p>
    <w:p w14:paraId="00DCA492" w14:textId="77777777" w:rsidR="00A42F40" w:rsidRDefault="00A42F40" w:rsidP="00A42F40">
      <w:r w:rsidRPr="0047190F">
        <w:t xml:space="preserve">If the </w:t>
      </w:r>
      <w:r w:rsidRPr="00192607">
        <w:t>TIR</w:t>
      </w:r>
      <w:r w:rsidRPr="0047190F">
        <w:t xml:space="preserve"> service is not invoked, the network-provided identity shall be considered to be presentation allowed.</w:t>
      </w:r>
    </w:p>
    <w:p w14:paraId="2BA22AEA" w14:textId="77777777" w:rsidR="00B573C7" w:rsidRPr="0047190F" w:rsidRDefault="00B573C7" w:rsidP="00B573C7">
      <w:pPr>
        <w:pStyle w:val="NO"/>
      </w:pPr>
      <w:r w:rsidRPr="0047190F">
        <w:t>NOTE</w:t>
      </w:r>
      <w:r>
        <w:t> </w:t>
      </w:r>
      <w:r w:rsidR="00C764F3">
        <w:t>2</w:t>
      </w:r>
      <w:r w:rsidRPr="0047190F">
        <w:t>:</w:t>
      </w:r>
      <w:r w:rsidRPr="0047190F">
        <w:tab/>
        <w:t xml:space="preserve">Annex B provides an example of an initial filter criterion that that can be applied for the </w:t>
      </w:r>
      <w:r w:rsidRPr="00192607">
        <w:t>TIP</w:t>
      </w:r>
      <w:r w:rsidRPr="0047190F">
        <w:t>/</w:t>
      </w:r>
      <w:r w:rsidRPr="00192607">
        <w:t>TIR</w:t>
      </w:r>
      <w:r w:rsidRPr="0047190F">
        <w:t xml:space="preserve"> service.</w:t>
      </w:r>
    </w:p>
    <w:p w14:paraId="07551D7E" w14:textId="77777777" w:rsidR="00B573C7" w:rsidRPr="0047190F" w:rsidRDefault="00B573C7" w:rsidP="00B573C7">
      <w:pPr>
        <w:pStyle w:val="NO"/>
      </w:pPr>
      <w:r w:rsidRPr="0047190F">
        <w:t>NOTE</w:t>
      </w:r>
      <w:r>
        <w:t> </w:t>
      </w:r>
      <w:r w:rsidR="00C764F3">
        <w:t>3</w:t>
      </w:r>
      <w:r w:rsidRPr="0047190F">
        <w:t>:</w:t>
      </w:r>
      <w:r w:rsidRPr="0047190F">
        <w:tab/>
        <w:t xml:space="preserve">It is assumed that the </w:t>
      </w:r>
      <w:r w:rsidRPr="00192607">
        <w:t>IBCF</w:t>
      </w:r>
      <w:r w:rsidRPr="0047190F">
        <w:t xml:space="preserve"> is responsible for stripping the P-Asserted-Identity from the </w:t>
      </w:r>
      <w:r w:rsidRPr="00192607">
        <w:t>SIP</w:t>
      </w:r>
      <w:r w:rsidRPr="0047190F">
        <w:t xml:space="preserve"> header when interworking with untrusted networks.</w:t>
      </w:r>
    </w:p>
    <w:p w14:paraId="67591884" w14:textId="77777777" w:rsidR="00A42F40" w:rsidRPr="0047190F" w:rsidRDefault="00A42F40" w:rsidP="00A42F40">
      <w:pPr>
        <w:pStyle w:val="Heading2"/>
      </w:pPr>
      <w:bookmarkStart w:id="74" w:name="_Toc502244569"/>
      <w:bookmarkStart w:id="75" w:name="_Toc27580810"/>
      <w:bookmarkStart w:id="76" w:name="_Toc163215266"/>
      <w:r w:rsidRPr="0047190F">
        <w:t>4.4</w:t>
      </w:r>
      <w:r w:rsidRPr="0047190F">
        <w:tab/>
        <w:t>Syntax requirements</w:t>
      </w:r>
      <w:bookmarkEnd w:id="74"/>
      <w:bookmarkEnd w:id="75"/>
      <w:bookmarkEnd w:id="76"/>
    </w:p>
    <w:p w14:paraId="600E68D0" w14:textId="77777777" w:rsidR="00A42F40" w:rsidRPr="0047190F" w:rsidRDefault="00A42F40" w:rsidP="00A42F40">
      <w:r w:rsidRPr="0047190F">
        <w:t>The syntax for the relevant header</w:t>
      </w:r>
      <w:r w:rsidR="002F7058">
        <w:t xml:space="preserve"> field</w:t>
      </w:r>
      <w:r w:rsidRPr="0047190F">
        <w:t xml:space="preserve">s in the </w:t>
      </w:r>
      <w:r w:rsidRPr="00192607">
        <w:t>SIP</w:t>
      </w:r>
      <w:r w:rsidRPr="0047190F">
        <w:t xml:space="preserve"> requests and </w:t>
      </w:r>
      <w:r w:rsidRPr="00192607">
        <w:t>SIP</w:t>
      </w:r>
      <w:r w:rsidRPr="0047190F">
        <w:t xml:space="preserve"> responses shall be </w:t>
      </w:r>
      <w:r w:rsidRPr="00192607">
        <w:t>as</w:t>
      </w:r>
      <w:r w:rsidRPr="0047190F">
        <w:t xml:space="preserve"> follows:</w:t>
      </w:r>
    </w:p>
    <w:p w14:paraId="23D7E874" w14:textId="77777777" w:rsidR="00A42F40" w:rsidRPr="0047190F" w:rsidRDefault="00640067" w:rsidP="00640067">
      <w:pPr>
        <w:pStyle w:val="B1"/>
      </w:pPr>
      <w:r>
        <w:t>-</w:t>
      </w:r>
      <w:r>
        <w:tab/>
      </w:r>
      <w:r w:rsidR="00A42F40" w:rsidRPr="0047190F">
        <w:t xml:space="preserve">The syntax of the P-Asserted-Identity header field 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BE21F0">
        <w:t>IETF </w:t>
      </w:r>
      <w:r w:rsidR="00A42F40" w:rsidRPr="00192607">
        <w:t>RFC 3325 [</w:t>
      </w:r>
      <w:r w:rsidR="00B60A95">
        <w:rPr>
          <w:noProof/>
        </w:rPr>
        <w:t>6</w:t>
      </w:r>
      <w:r w:rsidR="00A42F40" w:rsidRPr="00192607">
        <w:t>]</w:t>
      </w:r>
      <w:r w:rsidR="00A42F40" w:rsidRPr="0047190F">
        <w:t xml:space="preserve"> and </w:t>
      </w:r>
      <w:r w:rsidR="00BE21F0">
        <w:t>IETF </w:t>
      </w:r>
      <w:r w:rsidR="00A42F40" w:rsidRPr="00192607">
        <w:t>RFC 3966 [</w:t>
      </w:r>
      <w:r w:rsidR="00B60A95">
        <w:rPr>
          <w:noProof/>
        </w:rPr>
        <w:t>8</w:t>
      </w:r>
      <w:r w:rsidR="00A42F40" w:rsidRPr="00192607">
        <w:t>]</w:t>
      </w:r>
      <w:r w:rsidR="00A42F40" w:rsidRPr="0047190F">
        <w:t>).</w:t>
      </w:r>
    </w:p>
    <w:p w14:paraId="2CFD6B68" w14:textId="77777777" w:rsidR="00A42F40" w:rsidRPr="0047190F" w:rsidRDefault="00640067" w:rsidP="00640067">
      <w:pPr>
        <w:pStyle w:val="B1"/>
      </w:pPr>
      <w:r>
        <w:t>-</w:t>
      </w:r>
      <w:r>
        <w:tab/>
      </w:r>
      <w:r w:rsidR="00A42F40" w:rsidRPr="0047190F">
        <w:t xml:space="preserve">The syntax of the Privacy header </w:t>
      </w:r>
      <w:r w:rsidR="002F7058">
        <w:t xml:space="preserve">field </w:t>
      </w:r>
      <w:r w:rsidR="00A42F40" w:rsidRPr="0047190F">
        <w:t xml:space="preserve">shall conform to the requirements in </w:t>
      </w:r>
      <w:r w:rsidR="00297E4E" w:rsidRPr="00A32990">
        <w:t>3GPP TS 24.229</w:t>
      </w:r>
      <w:r w:rsidR="00FB3A0A">
        <w:t> </w:t>
      </w:r>
      <w:r w:rsidR="00A42F40" w:rsidRPr="00192607">
        <w:t>[</w:t>
      </w:r>
      <w:r w:rsidR="00B60A95">
        <w:rPr>
          <w:noProof/>
        </w:rPr>
        <w:t>2</w:t>
      </w:r>
      <w:r w:rsidR="00A42F40" w:rsidRPr="00192607">
        <w:t>]</w:t>
      </w:r>
      <w:r w:rsidR="00A42F40" w:rsidRPr="0047190F">
        <w:t xml:space="preserve"> (</w:t>
      </w:r>
      <w:r w:rsidR="002F7058">
        <w:t>IETF </w:t>
      </w:r>
      <w:r w:rsidR="00A42F40" w:rsidRPr="00192607">
        <w:t>RFC 3323</w:t>
      </w:r>
      <w:r w:rsidR="00FB3A0A">
        <w:t> </w:t>
      </w:r>
      <w:r w:rsidR="00A42F40" w:rsidRPr="00192607">
        <w:t>[</w:t>
      </w:r>
      <w:r w:rsidR="00B60A95">
        <w:rPr>
          <w:noProof/>
        </w:rPr>
        <w:t>5</w:t>
      </w:r>
      <w:r w:rsidR="00A42F40" w:rsidRPr="00192607">
        <w:t>]</w:t>
      </w:r>
      <w:r w:rsidR="00A42F40" w:rsidRPr="0047190F">
        <w:t xml:space="preserve"> and </w:t>
      </w:r>
      <w:r w:rsidR="00BE21F0">
        <w:t>IETF </w:t>
      </w:r>
      <w:r w:rsidR="00A42F40" w:rsidRPr="00192607">
        <w:t>RFC</w:t>
      </w:r>
      <w:r w:rsidR="00FB3A0A">
        <w:t> </w:t>
      </w:r>
      <w:r w:rsidR="00A42F40" w:rsidRPr="00192607">
        <w:t>3325</w:t>
      </w:r>
      <w:r w:rsidR="00FB3A0A">
        <w:t> </w:t>
      </w:r>
      <w:r w:rsidR="00A42F40" w:rsidRPr="00192607">
        <w:t>[</w:t>
      </w:r>
      <w:r w:rsidR="00B60A95">
        <w:rPr>
          <w:noProof/>
        </w:rPr>
        <w:t>6</w:t>
      </w:r>
      <w:r w:rsidR="00A42F40" w:rsidRPr="00192607">
        <w:t>]</w:t>
      </w:r>
      <w:r w:rsidR="00A42F40" w:rsidRPr="0047190F">
        <w:t>).</w:t>
      </w:r>
    </w:p>
    <w:p w14:paraId="110E3047" w14:textId="77777777" w:rsidR="00A42F40" w:rsidRPr="0047190F" w:rsidRDefault="00640067" w:rsidP="00640067">
      <w:pPr>
        <w:pStyle w:val="B1"/>
      </w:pPr>
      <w:r>
        <w:t>-</w:t>
      </w:r>
      <w:r>
        <w:tab/>
      </w:r>
      <w:r w:rsidR="00A42F40" w:rsidRPr="0047190F">
        <w:t>The Syntax of the option tag "from-change" shall conform to the requirements in IETF</w:t>
      </w:r>
      <w:r w:rsidR="00FB3A0A">
        <w:t> </w:t>
      </w:r>
      <w:r w:rsidR="00297E4E">
        <w:t>RFC</w:t>
      </w:r>
      <w:r w:rsidR="00FB3A0A">
        <w:t> </w:t>
      </w:r>
      <w:r w:rsidR="00297E4E">
        <w:t>4916</w:t>
      </w:r>
      <w:r w:rsidR="00FB3A0A">
        <w:t> </w:t>
      </w:r>
      <w:r w:rsidR="00A42F40" w:rsidRPr="00192607">
        <w:t>[</w:t>
      </w:r>
      <w:r w:rsidR="00B60A95">
        <w:rPr>
          <w:noProof/>
        </w:rPr>
        <w:t>17</w:t>
      </w:r>
      <w:r w:rsidR="00A42F40" w:rsidRPr="00192607">
        <w:t>]</w:t>
      </w:r>
    </w:p>
    <w:p w14:paraId="685ECFCF" w14:textId="77777777" w:rsidR="00A42F40" w:rsidRPr="0047190F" w:rsidRDefault="00A42F40" w:rsidP="00A42F40">
      <w:pPr>
        <w:pStyle w:val="Heading2"/>
      </w:pPr>
      <w:bookmarkStart w:id="77" w:name="_Toc502244570"/>
      <w:bookmarkStart w:id="78" w:name="_Toc27580811"/>
      <w:bookmarkStart w:id="79" w:name="_Toc163215267"/>
      <w:r w:rsidRPr="0047190F">
        <w:t>4.5</w:t>
      </w:r>
      <w:r w:rsidRPr="0047190F">
        <w:tab/>
        <w:t>Signalling procedures</w:t>
      </w:r>
      <w:bookmarkEnd w:id="77"/>
      <w:bookmarkEnd w:id="78"/>
      <w:bookmarkEnd w:id="79"/>
    </w:p>
    <w:p w14:paraId="185724FF" w14:textId="77777777" w:rsidR="00A42F40" w:rsidRPr="0047190F" w:rsidRDefault="00A42F40" w:rsidP="00A42F40">
      <w:pPr>
        <w:pStyle w:val="Heading3"/>
      </w:pPr>
      <w:bookmarkStart w:id="80" w:name="_Toc502244571"/>
      <w:bookmarkStart w:id="81" w:name="_Toc27580812"/>
      <w:bookmarkStart w:id="82" w:name="_Toc163215268"/>
      <w:r w:rsidRPr="0047190F">
        <w:t>4.5.0</w:t>
      </w:r>
      <w:r w:rsidRPr="0047190F">
        <w:tab/>
        <w:t>General</w:t>
      </w:r>
      <w:bookmarkEnd w:id="80"/>
      <w:bookmarkEnd w:id="81"/>
      <w:bookmarkEnd w:id="82"/>
    </w:p>
    <w:p w14:paraId="62331A95" w14:textId="77777777" w:rsidR="0063652C" w:rsidRDefault="0063652C" w:rsidP="0063652C">
      <w:r w:rsidRPr="00B9646A">
        <w:t xml:space="preserve">Configuration of supplementary services </w:t>
      </w:r>
      <w:r>
        <w:t xml:space="preserve">by the user should: </w:t>
      </w:r>
    </w:p>
    <w:p w14:paraId="5D8FBF10" w14:textId="77777777" w:rsidR="0063652C" w:rsidRDefault="0063652C" w:rsidP="0063652C">
      <w:pPr>
        <w:pStyle w:val="B1"/>
      </w:pPr>
      <w:r>
        <w:t>-</w:t>
      </w:r>
      <w:r>
        <w:tab/>
      </w:r>
      <w:r w:rsidRPr="00B9646A">
        <w:t>take place over the Ut interface us</w:t>
      </w:r>
      <w:r>
        <w:t>ing</w:t>
      </w:r>
      <w:r w:rsidRPr="00B9646A">
        <w:t xml:space="preserve"> XCAP as enabling protocol</w:t>
      </w:r>
      <w:r>
        <w:t xml:space="preserve"> as described in 3GPP</w:t>
      </w:r>
      <w:r w:rsidR="00FB3A0A">
        <w:t> </w:t>
      </w:r>
      <w:r>
        <w:t>TS</w:t>
      </w:r>
      <w:r w:rsidR="00FB3A0A">
        <w:t> </w:t>
      </w:r>
      <w:r>
        <w:t>24.623</w:t>
      </w:r>
      <w:r w:rsidR="00FB3A0A">
        <w:t> </w:t>
      </w:r>
      <w:r>
        <w:t>[15]; or</w:t>
      </w:r>
    </w:p>
    <w:p w14:paraId="6EA1A918" w14:textId="77777777" w:rsidR="0063652C" w:rsidRDefault="0063652C" w:rsidP="0063652C">
      <w:pPr>
        <w:pStyle w:val="B1"/>
      </w:pPr>
      <w:r>
        <w:t>-</w:t>
      </w:r>
      <w:r>
        <w:tab/>
        <w:t>use SIP based user configuration as described in 3GPP</w:t>
      </w:r>
      <w:r w:rsidR="00FB3A0A">
        <w:t> </w:t>
      </w:r>
      <w:r>
        <w:t>TS</w:t>
      </w:r>
      <w:r w:rsidR="00FB3A0A">
        <w:t> </w:t>
      </w:r>
      <w:r>
        <w:t>24.238</w:t>
      </w:r>
      <w:r w:rsidR="00FB3A0A">
        <w:t> </w:t>
      </w:r>
      <w:r>
        <w:t>[19]</w:t>
      </w:r>
      <w:r w:rsidR="00FA0D78">
        <w:t>.</w:t>
      </w:r>
    </w:p>
    <w:p w14:paraId="4AE0E738" w14:textId="77777777" w:rsidR="0063652C" w:rsidRDefault="00A42F40" w:rsidP="0063652C">
      <w:pPr>
        <w:pStyle w:val="NO"/>
      </w:pPr>
      <w:r w:rsidRPr="0047190F">
        <w:t>NOTE:</w:t>
      </w:r>
      <w:r w:rsidRPr="0047190F">
        <w:tab/>
        <w:t xml:space="preserve">Other possibilities for user configuration, </w:t>
      </w:r>
      <w:r w:rsidR="0063652C">
        <w:t xml:space="preserve">such </w:t>
      </w:r>
      <w:r w:rsidRPr="00192607">
        <w:t>as</w:t>
      </w:r>
      <w:r w:rsidRPr="0047190F">
        <w:t xml:space="preserve"> web-based provisioning or pre-provisioning by the operator are outside the scope of the present document</w:t>
      </w:r>
      <w:r w:rsidR="0063652C">
        <w:t>, but are not precluded</w:t>
      </w:r>
      <w:r w:rsidR="0063652C" w:rsidRPr="0063652C">
        <w:t xml:space="preserve"> </w:t>
      </w:r>
    </w:p>
    <w:p w14:paraId="31131F98" w14:textId="77777777" w:rsidR="00A42F40" w:rsidRPr="0047190F" w:rsidRDefault="0063652C" w:rsidP="00200337">
      <w:r>
        <w:t>The enhancements to the XML schema for use over the Ut interface are</w:t>
      </w:r>
      <w:r w:rsidRPr="00CC5C3C">
        <w:t xml:space="preserve"> described in </w:t>
      </w:r>
      <w:r>
        <w:t>sub</w:t>
      </w:r>
      <w:r w:rsidRPr="00CC5C3C">
        <w:t>clause</w:t>
      </w:r>
      <w:r>
        <w:t> </w:t>
      </w:r>
      <w:r w:rsidRPr="00CC5C3C">
        <w:t>4.9.</w:t>
      </w:r>
    </w:p>
    <w:p w14:paraId="45AFD24D" w14:textId="77777777" w:rsidR="00A42F40" w:rsidRPr="0047190F" w:rsidRDefault="00A42F40" w:rsidP="00A42F40">
      <w:pPr>
        <w:pStyle w:val="Heading3"/>
      </w:pPr>
      <w:bookmarkStart w:id="83" w:name="_Toc502244572"/>
      <w:bookmarkStart w:id="84" w:name="_Toc27580813"/>
      <w:bookmarkStart w:id="85" w:name="_Toc163215269"/>
      <w:r w:rsidRPr="0047190F">
        <w:t>4.5.1</w:t>
      </w:r>
      <w:r w:rsidRPr="0047190F">
        <w:tab/>
        <w:t>Activation/deactivation</w:t>
      </w:r>
      <w:bookmarkEnd w:id="83"/>
      <w:bookmarkEnd w:id="84"/>
      <w:bookmarkEnd w:id="85"/>
    </w:p>
    <w:p w14:paraId="0523A3C6" w14:textId="77777777" w:rsidR="00A42F40" w:rsidRPr="0047190F" w:rsidRDefault="00A42F40" w:rsidP="00A42F40">
      <w:r w:rsidRPr="0047190F">
        <w:t xml:space="preserve">The </w:t>
      </w:r>
      <w:r w:rsidRPr="00192607">
        <w:t>TIP</w:t>
      </w:r>
      <w:r w:rsidRPr="0047190F">
        <w:t xml:space="preserve"> service is activated at provisioning and deactivated at withdrawal.</w:t>
      </w:r>
    </w:p>
    <w:p w14:paraId="434EA790" w14:textId="77777777" w:rsidR="00A42F40" w:rsidRPr="0047190F" w:rsidRDefault="00A42F40" w:rsidP="00A42F40">
      <w:r w:rsidRPr="0047190F">
        <w:t xml:space="preserve">The </w:t>
      </w:r>
      <w:r w:rsidRPr="00192607">
        <w:t>TIR</w:t>
      </w:r>
      <w:r w:rsidRPr="0047190F">
        <w:t xml:space="preserve"> service is activated at provisioning and deactivated at withdrawal.</w:t>
      </w:r>
    </w:p>
    <w:p w14:paraId="3B7F27D7" w14:textId="77777777" w:rsidR="00A42F40" w:rsidRPr="0047190F" w:rsidRDefault="00A42F40" w:rsidP="00A42F40">
      <w:pPr>
        <w:pStyle w:val="Heading3"/>
      </w:pPr>
      <w:bookmarkStart w:id="86" w:name="_Toc502244573"/>
      <w:bookmarkStart w:id="87" w:name="_Toc27580814"/>
      <w:bookmarkStart w:id="88" w:name="_Toc163215270"/>
      <w:r w:rsidRPr="0047190F">
        <w:t>4.5.1A</w:t>
      </w:r>
      <w:r w:rsidRPr="0047190F">
        <w:tab/>
        <w:t>Registration/erasure</w:t>
      </w:r>
      <w:bookmarkEnd w:id="86"/>
      <w:bookmarkEnd w:id="87"/>
      <w:bookmarkEnd w:id="88"/>
    </w:p>
    <w:p w14:paraId="1828257F" w14:textId="77777777" w:rsidR="00A42F40" w:rsidRPr="0047190F" w:rsidRDefault="00A42F40" w:rsidP="00A42F40">
      <w:r w:rsidRPr="0047190F">
        <w:t xml:space="preserve">The </w:t>
      </w:r>
      <w:r w:rsidRPr="00192607">
        <w:t>TIP</w:t>
      </w:r>
      <w:r w:rsidRPr="0047190F">
        <w:t xml:space="preserve"> service requires no registration. Erasure is not applicable.</w:t>
      </w:r>
    </w:p>
    <w:p w14:paraId="57332A10" w14:textId="77777777" w:rsidR="00A42F40" w:rsidRPr="0047190F" w:rsidRDefault="00A42F40" w:rsidP="00A42F40">
      <w:r w:rsidRPr="0047190F">
        <w:t xml:space="preserve">The </w:t>
      </w:r>
      <w:r w:rsidRPr="00192607">
        <w:t>TIR</w:t>
      </w:r>
      <w:r w:rsidRPr="0047190F">
        <w:t xml:space="preserve"> service requires no registration. Erasure is not applicable.</w:t>
      </w:r>
    </w:p>
    <w:p w14:paraId="60E1991A" w14:textId="77777777" w:rsidR="00A42F40" w:rsidRPr="0047190F" w:rsidRDefault="00A42F40" w:rsidP="00A42F40">
      <w:pPr>
        <w:pStyle w:val="Heading3"/>
      </w:pPr>
      <w:bookmarkStart w:id="89" w:name="_Toc502244574"/>
      <w:bookmarkStart w:id="90" w:name="_Toc27580815"/>
      <w:bookmarkStart w:id="91" w:name="_Toc163215271"/>
      <w:r w:rsidRPr="0047190F">
        <w:t>4.5.1B</w:t>
      </w:r>
      <w:r w:rsidRPr="0047190F">
        <w:tab/>
        <w:t>Interrogation</w:t>
      </w:r>
      <w:bookmarkEnd w:id="89"/>
      <w:bookmarkEnd w:id="90"/>
      <w:bookmarkEnd w:id="91"/>
    </w:p>
    <w:p w14:paraId="49BB6CDC" w14:textId="77777777" w:rsidR="00A42F40" w:rsidRPr="0047190F" w:rsidRDefault="00A42F40" w:rsidP="00A42F40">
      <w:r w:rsidRPr="0047190F">
        <w:t xml:space="preserve">For interrogation of </w:t>
      </w:r>
      <w:r w:rsidR="0077216D">
        <w:t xml:space="preserve">TIP and </w:t>
      </w:r>
      <w:r w:rsidRPr="00192607">
        <w:t>TIR</w:t>
      </w:r>
      <w:r w:rsidRPr="0047190F">
        <w:t xml:space="preserve">, the </w:t>
      </w:r>
      <w:r w:rsidR="0063652C">
        <w:t>mechanisms specified in subclause</w:t>
      </w:r>
      <w:r w:rsidR="00FB3A0A">
        <w:t> </w:t>
      </w:r>
      <w:r w:rsidR="0063652C">
        <w:t xml:space="preserve">4.5.0 </w:t>
      </w:r>
      <w:r w:rsidRPr="0047190F">
        <w:t>should be used.</w:t>
      </w:r>
    </w:p>
    <w:p w14:paraId="364C1BC6" w14:textId="77777777" w:rsidR="00A42F40" w:rsidRPr="0047190F" w:rsidRDefault="00A42F40" w:rsidP="00A42F40">
      <w:pPr>
        <w:pStyle w:val="Heading3"/>
      </w:pPr>
      <w:bookmarkStart w:id="92" w:name="_Toc502244575"/>
      <w:bookmarkStart w:id="93" w:name="_Toc27580816"/>
      <w:bookmarkStart w:id="94" w:name="_Toc163215272"/>
      <w:r w:rsidRPr="0047190F">
        <w:t>4.5.2</w:t>
      </w:r>
      <w:r w:rsidRPr="0047190F">
        <w:tab/>
        <w:t>Invocation and operation</w:t>
      </w:r>
      <w:bookmarkEnd w:id="92"/>
      <w:bookmarkEnd w:id="93"/>
      <w:bookmarkEnd w:id="94"/>
    </w:p>
    <w:p w14:paraId="20D24B54" w14:textId="77777777" w:rsidR="00A42F40" w:rsidRPr="0047190F" w:rsidRDefault="00A42F40" w:rsidP="00A42F40">
      <w:pPr>
        <w:pStyle w:val="Heading4"/>
      </w:pPr>
      <w:bookmarkStart w:id="95" w:name="_Toc502244576"/>
      <w:bookmarkStart w:id="96" w:name="_Toc27580817"/>
      <w:bookmarkStart w:id="97" w:name="_Toc163215273"/>
      <w:r w:rsidRPr="0047190F">
        <w:t>4.5.2.1</w:t>
      </w:r>
      <w:r w:rsidRPr="0047190F">
        <w:tab/>
        <w:t xml:space="preserve">Actions at the originating </w:t>
      </w:r>
      <w:r w:rsidRPr="00192607">
        <w:t>UE</w:t>
      </w:r>
      <w:bookmarkEnd w:id="95"/>
      <w:bookmarkEnd w:id="96"/>
      <w:bookmarkEnd w:id="97"/>
    </w:p>
    <w:p w14:paraId="3EA0AB89" w14:textId="77777777" w:rsidR="00A42F40" w:rsidRPr="0047190F" w:rsidRDefault="00A42F40" w:rsidP="00A42F40">
      <w:r w:rsidRPr="0047190F">
        <w:t xml:space="preserve">A </w:t>
      </w:r>
      <w:r w:rsidRPr="00192607">
        <w:t>UE</w:t>
      </w:r>
      <w:r w:rsidRPr="0047190F">
        <w:t xml:space="preserve"> that supports the </w:t>
      </w:r>
      <w:r w:rsidRPr="00192607">
        <w:t>TIP</w:t>
      </w:r>
      <w:r w:rsidRPr="0047190F">
        <w:t xml:space="preserve"> service signalling procedures shall support the receipt, in </w:t>
      </w:r>
      <w:r w:rsidRPr="00192607">
        <w:t>SIP</w:t>
      </w:r>
      <w:r w:rsidRPr="0047190F">
        <w:t xml:space="preserve"> responses to </w:t>
      </w:r>
      <w:r w:rsidRPr="00192607">
        <w:t>SIP</w:t>
      </w:r>
      <w:r w:rsidRPr="0047190F">
        <w:t xml:space="preserve"> requests initiating a dialog or for standalone transactions, one or more P-Asserted-Identity headers, each one containing a network-provided identity information of the terminating user.</w:t>
      </w:r>
    </w:p>
    <w:p w14:paraId="34E16E54" w14:textId="77777777" w:rsidR="00A42F40" w:rsidRPr="0047190F" w:rsidRDefault="00A42F40" w:rsidP="00A42F40">
      <w:r w:rsidRPr="0047190F">
        <w:lastRenderedPageBreak/>
        <w:t>If no P-Asserted</w:t>
      </w:r>
      <w:r w:rsidRPr="0047190F">
        <w:noBreakHyphen/>
        <w:t xml:space="preserve">Identity header fields are present, but a Privacy header field set to "id" was present, then the </w:t>
      </w:r>
      <w:r w:rsidRPr="0047190F">
        <w:br/>
        <w:t>network-provided identity information was withheld due to presentation restriction.</w:t>
      </w:r>
    </w:p>
    <w:p w14:paraId="475251E6" w14:textId="77777777" w:rsidR="00A42F40" w:rsidRPr="0047190F" w:rsidRDefault="00A42F40" w:rsidP="00A42F40">
      <w:r w:rsidRPr="0047190F">
        <w:t>If neither P-Asserted-Identity header fields nor a Privacy header fields set to "id" are present, then the network-provided identity information was not available (due, for example, to interworking with other networks).</w:t>
      </w:r>
    </w:p>
    <w:p w14:paraId="3C1CC609" w14:textId="77777777" w:rsidR="00A42F40" w:rsidRPr="0047190F" w:rsidRDefault="00A42F40" w:rsidP="00A42F40">
      <w:r w:rsidRPr="0047190F">
        <w:t>Once a 2xx response is received, the P-Asserted-Identity header field of the first 2xx response is used, e.g. when presenting the identity to the user.</w:t>
      </w:r>
    </w:p>
    <w:p w14:paraId="36E62D2C" w14:textId="77777777" w:rsidR="00A42F40" w:rsidRPr="0047190F" w:rsidRDefault="00A42F40" w:rsidP="00A42F40">
      <w:pPr>
        <w:pStyle w:val="NO"/>
      </w:pPr>
      <w:r w:rsidRPr="0047190F">
        <w:t>NOTE</w:t>
      </w:r>
      <w:r w:rsidR="00FB3A0A">
        <w:t> </w:t>
      </w:r>
      <w:r w:rsidRPr="0047190F">
        <w:t>1:</w:t>
      </w:r>
      <w:r w:rsidRPr="0047190F">
        <w:tab/>
        <w:t>Any P-Asserted-Identity received in a provisional response is outside the scope of this service.</w:t>
      </w:r>
    </w:p>
    <w:p w14:paraId="375FCC06" w14:textId="77777777" w:rsidR="00A42F40" w:rsidRPr="0047190F" w:rsidRDefault="00A42F40" w:rsidP="00947971">
      <w:r w:rsidRPr="0047190F">
        <w:t xml:space="preserve">If the originating user is subscribed to the </w:t>
      </w:r>
      <w:r w:rsidRPr="00192607">
        <w:t>TIP</w:t>
      </w:r>
      <w:r w:rsidRPr="0047190F">
        <w:t xml:space="preserve"> services and wants to receive </w:t>
      </w:r>
      <w:r w:rsidR="0034114C" w:rsidRPr="00947971">
        <w:t>changes of the terminating identity in the dialog</w:t>
      </w:r>
      <w:r w:rsidRPr="0047190F">
        <w:t xml:space="preserve"> the </w:t>
      </w:r>
      <w:r w:rsidRPr="00192607">
        <w:t>UE</w:t>
      </w:r>
      <w:r w:rsidRPr="0047190F">
        <w:t xml:space="preserve"> shall add the option tag "from-change" to the Supported header field in the initial request.</w:t>
      </w:r>
    </w:p>
    <w:p w14:paraId="7122D041" w14:textId="77777777" w:rsidR="00A42F40" w:rsidRPr="0047190F" w:rsidRDefault="00A42F40" w:rsidP="00A42F40">
      <w:pPr>
        <w:pStyle w:val="NO"/>
      </w:pPr>
      <w:r w:rsidRPr="0047190F">
        <w:t>NOTE</w:t>
      </w:r>
      <w:r w:rsidR="00FB3A0A">
        <w:t> </w:t>
      </w:r>
      <w:r w:rsidRPr="0047190F">
        <w:t>2:</w:t>
      </w:r>
      <w:r w:rsidRPr="0047190F">
        <w:tab/>
        <w:t xml:space="preserve">This option tag is used to indicate that a UA supports changes to URIs in From and To header fields during a dialog. Not setting this indication shows that the </w:t>
      </w:r>
      <w:r w:rsidRPr="00192607">
        <w:t>UE</w:t>
      </w:r>
      <w:r w:rsidRPr="0047190F">
        <w:t xml:space="preserve"> is not supporting this procedure.</w:t>
      </w:r>
    </w:p>
    <w:p w14:paraId="5F9C31CA" w14:textId="77777777" w:rsidR="00A42F40" w:rsidRPr="0047190F" w:rsidRDefault="00A42F40" w:rsidP="00A42F40">
      <w:pPr>
        <w:pStyle w:val="Heading4"/>
      </w:pPr>
      <w:bookmarkStart w:id="98" w:name="_Toc502244577"/>
      <w:bookmarkStart w:id="99" w:name="_Toc27580818"/>
      <w:bookmarkStart w:id="100" w:name="_Toc163215274"/>
      <w:r w:rsidRPr="0047190F">
        <w:t>4.5.2.2</w:t>
      </w:r>
      <w:r w:rsidRPr="0047190F">
        <w:tab/>
      </w:r>
      <w:r w:rsidR="00B573C7">
        <w:t>Void</w:t>
      </w:r>
      <w:bookmarkEnd w:id="98"/>
      <w:bookmarkEnd w:id="99"/>
      <w:bookmarkEnd w:id="100"/>
    </w:p>
    <w:p w14:paraId="062F0D0B" w14:textId="77777777" w:rsidR="00A42F40" w:rsidRPr="0047190F" w:rsidRDefault="00A42F40" w:rsidP="00A42F40">
      <w:pPr>
        <w:pStyle w:val="Heading4"/>
      </w:pPr>
      <w:bookmarkStart w:id="101" w:name="_Toc502244578"/>
      <w:bookmarkStart w:id="102" w:name="_Toc27580819"/>
      <w:bookmarkStart w:id="103" w:name="_Toc163215275"/>
      <w:r w:rsidRPr="0047190F">
        <w:t>4.5.2.3</w:t>
      </w:r>
      <w:r w:rsidRPr="0047190F">
        <w:tab/>
      </w:r>
      <w:r w:rsidR="00B573C7">
        <w:t>Void</w:t>
      </w:r>
      <w:bookmarkEnd w:id="101"/>
      <w:bookmarkEnd w:id="102"/>
      <w:bookmarkEnd w:id="103"/>
    </w:p>
    <w:p w14:paraId="56141FBC" w14:textId="77777777" w:rsidR="00A42F40" w:rsidRPr="0047190F" w:rsidRDefault="00A42F40" w:rsidP="00A42F40">
      <w:pPr>
        <w:pStyle w:val="Heading4"/>
      </w:pPr>
      <w:bookmarkStart w:id="104" w:name="_Toc502244579"/>
      <w:bookmarkStart w:id="105" w:name="_Toc27580820"/>
      <w:bookmarkStart w:id="106" w:name="_Toc163215276"/>
      <w:r w:rsidRPr="0047190F">
        <w:t>4.5.2.4</w:t>
      </w:r>
      <w:r w:rsidRPr="0047190F">
        <w:tab/>
        <w:t xml:space="preserve">Actions at the </w:t>
      </w:r>
      <w:r w:rsidRPr="00192607">
        <w:t>AS</w:t>
      </w:r>
      <w:r w:rsidRPr="0047190F">
        <w:t xml:space="preserve"> serving the originating </w:t>
      </w:r>
      <w:r w:rsidRPr="00192607">
        <w:t>UE</w:t>
      </w:r>
      <w:bookmarkEnd w:id="104"/>
      <w:bookmarkEnd w:id="105"/>
      <w:bookmarkEnd w:id="106"/>
    </w:p>
    <w:p w14:paraId="5D1246BD" w14:textId="77777777" w:rsidR="00A42F40" w:rsidRPr="0047190F" w:rsidRDefault="00A42F40" w:rsidP="00A42F40">
      <w:pPr>
        <w:keepNext/>
      </w:pPr>
      <w:r w:rsidRPr="0047190F">
        <w:t xml:space="preserve">If the originating user is subscribed to the </w:t>
      </w:r>
      <w:r w:rsidR="00947971">
        <w:t>TIP service</w:t>
      </w:r>
      <w:r w:rsidRPr="0047190F">
        <w:t xml:space="preserve"> the </w:t>
      </w:r>
      <w:r w:rsidRPr="00192607">
        <w:t>AS</w:t>
      </w:r>
      <w:r w:rsidRPr="0047190F">
        <w:t xml:space="preserve"> shall pass the option tag "from-change" </w:t>
      </w:r>
      <w:r w:rsidR="00947971">
        <w:t>in</w:t>
      </w:r>
      <w:r w:rsidR="00947971" w:rsidRPr="0047190F">
        <w:t xml:space="preserve"> </w:t>
      </w:r>
      <w:r w:rsidRPr="0047190F">
        <w:t>the Supported header field in the initial request if received</w:t>
      </w:r>
      <w:r w:rsidR="009A2813">
        <w:t xml:space="preserve"> from the originating user</w:t>
      </w:r>
      <w:r w:rsidRPr="0047190F">
        <w:t>.</w:t>
      </w:r>
    </w:p>
    <w:p w14:paraId="21309987" w14:textId="77777777" w:rsidR="00A42F40" w:rsidRPr="0047190F" w:rsidRDefault="00A42F40" w:rsidP="00A42F40">
      <w:pPr>
        <w:keepNext/>
      </w:pPr>
      <w:r w:rsidRPr="0047190F">
        <w:t xml:space="preserve">If the originating user is not subscribed to the </w:t>
      </w:r>
      <w:r w:rsidRPr="00192607">
        <w:t>TIP</w:t>
      </w:r>
      <w:r w:rsidRPr="0047190F">
        <w:t xml:space="preserve"> service the </w:t>
      </w:r>
      <w:r w:rsidRPr="00192607">
        <w:t>AS</w:t>
      </w:r>
      <w:r w:rsidRPr="0047190F">
        <w:t xml:space="preserve"> shall remove the option tag "from-change".</w:t>
      </w:r>
    </w:p>
    <w:p w14:paraId="607E93DA" w14:textId="77777777" w:rsidR="00A42F40" w:rsidRPr="0047190F" w:rsidRDefault="00A42F40" w:rsidP="00A42F40">
      <w:pPr>
        <w:pStyle w:val="NO"/>
      </w:pPr>
      <w:r w:rsidRPr="0047190F">
        <w:t>NOTE</w:t>
      </w:r>
      <w:r w:rsidR="00FB3A0A">
        <w:t> </w:t>
      </w:r>
      <w:r w:rsidRPr="0047190F">
        <w:t>1:</w:t>
      </w:r>
      <w:r w:rsidRPr="0047190F">
        <w:tab/>
        <w:t xml:space="preserve">If the terminating user requests privacy the </w:t>
      </w:r>
      <w:r w:rsidRPr="00192607">
        <w:t>S-CSCF</w:t>
      </w:r>
      <w:r w:rsidRPr="0047190F">
        <w:t xml:space="preserve"> </w:t>
      </w:r>
      <w:r w:rsidR="0077216D">
        <w:t xml:space="preserve">or PCSCF </w:t>
      </w:r>
      <w:r w:rsidRPr="0047190F">
        <w:t xml:space="preserve">removes the P-Asserted-Identity header field </w:t>
      </w:r>
      <w:r w:rsidRPr="00192607">
        <w:t>as</w:t>
      </w:r>
      <w:r w:rsidRPr="0047190F">
        <w:t xml:space="preserve"> part of the basic communication procedures defined in </w:t>
      </w:r>
      <w:r w:rsidR="00297E4E" w:rsidRPr="00A32990">
        <w:t>3GPP TS 24.229</w:t>
      </w:r>
      <w:r w:rsidR="00FB3A0A">
        <w:t> </w:t>
      </w:r>
      <w:r w:rsidRPr="00192607">
        <w:t>[</w:t>
      </w:r>
      <w:r w:rsidR="00B60A95">
        <w:rPr>
          <w:noProof/>
        </w:rPr>
        <w:t>2</w:t>
      </w:r>
      <w:r w:rsidRPr="00192607">
        <w:t>]</w:t>
      </w:r>
      <w:r w:rsidRPr="0047190F">
        <w:t>.</w:t>
      </w:r>
    </w:p>
    <w:p w14:paraId="72FAFACB" w14:textId="77777777" w:rsidR="00A42F40" w:rsidRPr="0047190F" w:rsidRDefault="00A42F40" w:rsidP="00A42F40">
      <w:r w:rsidRPr="0047190F">
        <w:t xml:space="preserve">If an originating user does not subscribe to the </w:t>
      </w:r>
      <w:r w:rsidRPr="00192607">
        <w:t>TIP</w:t>
      </w:r>
      <w:r w:rsidRPr="0047190F">
        <w:t xml:space="preserve"> service, any P-Asserted-Identity header fields or Privacy header fields included in the </w:t>
      </w:r>
      <w:r w:rsidRPr="00192607">
        <w:t>SIP</w:t>
      </w:r>
      <w:r w:rsidRPr="0047190F">
        <w:t xml:space="preserve"> response shall be removed. </w:t>
      </w:r>
      <w:r w:rsidRPr="00192607">
        <w:t>As</w:t>
      </w:r>
      <w:r w:rsidRPr="0047190F">
        <w:t xml:space="preserve"> a network option, if the </w:t>
      </w:r>
      <w:r w:rsidRPr="0047190F">
        <w:rPr>
          <w:rFonts w:hint="eastAsia"/>
        </w:rPr>
        <w:t>originating</w:t>
      </w:r>
      <w:r w:rsidRPr="0047190F">
        <w:t xml:space="preserve"> user has an</w:t>
      </w:r>
      <w:r w:rsidRPr="0047190F">
        <w:rPr>
          <w:rFonts w:hint="eastAsia"/>
        </w:rPr>
        <w:t xml:space="preserve"> </w:t>
      </w:r>
      <w:r w:rsidRPr="0047190F">
        <w:t xml:space="preserve">override category, the </w:t>
      </w:r>
      <w:r w:rsidRPr="00192607">
        <w:t>AS</w:t>
      </w:r>
      <w:r w:rsidRPr="0047190F">
        <w:t xml:space="preserve"> shall send the P-Asserted-Identity headers and remove the Privacy header fields.</w:t>
      </w:r>
    </w:p>
    <w:p w14:paraId="21742D77" w14:textId="77777777" w:rsidR="00A42F40" w:rsidRPr="0047190F" w:rsidRDefault="00A42F40" w:rsidP="00A42F40">
      <w:pPr>
        <w:rPr>
          <w:lang w:eastAsia="ja-JP"/>
        </w:rPr>
      </w:pPr>
      <w:r w:rsidRPr="0047190F">
        <w:rPr>
          <w:rFonts w:hint="eastAsia"/>
          <w:lang w:eastAsia="ja-JP"/>
        </w:rPr>
        <w:t xml:space="preserve">When the Privacy header field is set to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with the exception of the cases listed above, the </w:t>
      </w:r>
      <w:r w:rsidRPr="00192607">
        <w:rPr>
          <w:rFonts w:hint="eastAsia"/>
          <w:lang w:eastAsia="ja-JP"/>
        </w:rPr>
        <w:t>AS</w:t>
      </w:r>
      <w:r w:rsidRPr="0047190F">
        <w:rPr>
          <w:rFonts w:hint="eastAsia"/>
          <w:lang w:eastAsia="ja-JP"/>
        </w:rPr>
        <w:t xml:space="preserve"> should not remove this Privacy header entry.</w:t>
      </w:r>
    </w:p>
    <w:p w14:paraId="0101017B" w14:textId="77777777" w:rsidR="00A42F40" w:rsidRPr="0047190F" w:rsidRDefault="00A42F40" w:rsidP="00A42F40">
      <w:pPr>
        <w:pStyle w:val="NO"/>
      </w:pPr>
      <w:r w:rsidRPr="0047190F">
        <w:t>NOTE</w:t>
      </w:r>
      <w:r w:rsidR="00FB3A0A">
        <w:t> </w:t>
      </w:r>
      <w:r w:rsidRPr="0047190F">
        <w:t>2:</w:t>
      </w:r>
      <w:r w:rsidRPr="0047190F">
        <w:tab/>
      </w:r>
      <w:r w:rsidRPr="0047190F">
        <w:rPr>
          <w:rFonts w:hint="eastAsia"/>
          <w:lang w:eastAsia="ja-JP"/>
        </w:rPr>
        <w:t xml:space="preserve">The priv-value </w:t>
      </w:r>
      <w:r w:rsidRPr="0047190F">
        <w:rPr>
          <w:lang w:eastAsia="ja-JP"/>
        </w:rPr>
        <w:t>"</w:t>
      </w:r>
      <w:r w:rsidRPr="0047190F">
        <w:rPr>
          <w:rFonts w:hint="eastAsia"/>
          <w:lang w:eastAsia="ja-JP"/>
        </w:rPr>
        <w:t>id</w:t>
      </w:r>
      <w:r w:rsidRPr="0047190F">
        <w:rPr>
          <w:lang w:eastAsia="ja-JP"/>
        </w:rPr>
        <w:t>"</w:t>
      </w:r>
      <w:r w:rsidRPr="0047190F">
        <w:rPr>
          <w:rFonts w:hint="eastAsia"/>
          <w:lang w:eastAsia="ja-JP"/>
        </w:rPr>
        <w:t xml:space="preserve"> in the Privacy header </w:t>
      </w:r>
      <w:r w:rsidRPr="0047190F">
        <w:t xml:space="preserve">will be used by the </w:t>
      </w:r>
      <w:r w:rsidRPr="0047190F">
        <w:rPr>
          <w:rFonts w:hint="eastAsia"/>
          <w:lang w:eastAsia="ja-JP"/>
        </w:rPr>
        <w:t>originating</w:t>
      </w:r>
      <w:r w:rsidRPr="0047190F">
        <w:t xml:space="preserve"> </w:t>
      </w:r>
      <w:r w:rsidRPr="00192607">
        <w:t>UE</w:t>
      </w:r>
      <w:r w:rsidRPr="0047190F">
        <w:t xml:space="preserve"> to distinguish the request of </w:t>
      </w:r>
      <w:r w:rsidRPr="00192607">
        <w:rPr>
          <w:rFonts w:hint="eastAsia"/>
          <w:lang w:eastAsia="ja-JP"/>
        </w:rPr>
        <w:t>T</w:t>
      </w:r>
      <w:r w:rsidRPr="00192607">
        <w:t>IR</w:t>
      </w:r>
      <w:r w:rsidRPr="0047190F">
        <w:rPr>
          <w:rFonts w:hint="eastAsia"/>
          <w:lang w:eastAsia="ja-JP"/>
        </w:rPr>
        <w:t xml:space="preserve"> by the terminating user</w:t>
      </w:r>
      <w:r w:rsidRPr="0047190F">
        <w:t>.</w:t>
      </w:r>
    </w:p>
    <w:p w14:paraId="1EA27798" w14:textId="77777777" w:rsidR="00A42F40" w:rsidRPr="0047190F" w:rsidRDefault="00A42F40" w:rsidP="00A42F40">
      <w:pPr>
        <w:pStyle w:val="Heading4"/>
      </w:pPr>
      <w:bookmarkStart w:id="107" w:name="_Toc502244580"/>
      <w:bookmarkStart w:id="108" w:name="_Toc27580821"/>
      <w:bookmarkStart w:id="109" w:name="_Toc163215277"/>
      <w:r w:rsidRPr="0047190F">
        <w:t>4.5.2.5</w:t>
      </w:r>
      <w:r w:rsidRPr="0047190F">
        <w:tab/>
      </w:r>
      <w:r w:rsidR="00B573C7">
        <w:t>Void</w:t>
      </w:r>
      <w:bookmarkEnd w:id="107"/>
      <w:bookmarkEnd w:id="108"/>
      <w:bookmarkEnd w:id="109"/>
    </w:p>
    <w:p w14:paraId="59D2C6A1" w14:textId="77777777" w:rsidR="00A42F40" w:rsidRPr="0047190F" w:rsidRDefault="00A42F40" w:rsidP="00A42F40">
      <w:pPr>
        <w:pStyle w:val="Heading4"/>
      </w:pPr>
      <w:bookmarkStart w:id="110" w:name="_Toc502244581"/>
      <w:bookmarkStart w:id="111" w:name="_Toc27580822"/>
      <w:bookmarkStart w:id="112" w:name="_Toc163215278"/>
      <w:r w:rsidRPr="0047190F">
        <w:t>4.5.2.6</w:t>
      </w:r>
      <w:r w:rsidRPr="0047190F">
        <w:tab/>
      </w:r>
      <w:r w:rsidR="00B573C7">
        <w:t>Void</w:t>
      </w:r>
      <w:bookmarkEnd w:id="110"/>
      <w:bookmarkEnd w:id="111"/>
      <w:bookmarkEnd w:id="112"/>
    </w:p>
    <w:p w14:paraId="061AED9D" w14:textId="77777777" w:rsidR="00A42F40" w:rsidRPr="0047190F" w:rsidRDefault="00A42F40" w:rsidP="00A42F40">
      <w:pPr>
        <w:pStyle w:val="Heading4"/>
      </w:pPr>
      <w:bookmarkStart w:id="113" w:name="_Toc502244582"/>
      <w:bookmarkStart w:id="114" w:name="_Toc27580823"/>
      <w:bookmarkStart w:id="115" w:name="_Toc163215279"/>
      <w:r w:rsidRPr="0047190F">
        <w:t>4.5.2.7</w:t>
      </w:r>
      <w:r w:rsidRPr="0047190F">
        <w:tab/>
      </w:r>
      <w:r w:rsidR="00B573C7">
        <w:t>Void</w:t>
      </w:r>
      <w:bookmarkEnd w:id="113"/>
      <w:bookmarkEnd w:id="114"/>
      <w:bookmarkEnd w:id="115"/>
    </w:p>
    <w:p w14:paraId="521A5708" w14:textId="77777777" w:rsidR="00A42F40" w:rsidRPr="0047190F" w:rsidRDefault="00A42F40" w:rsidP="00A42F40">
      <w:pPr>
        <w:pStyle w:val="Heading4"/>
      </w:pPr>
      <w:bookmarkStart w:id="116" w:name="_Toc502244583"/>
      <w:bookmarkStart w:id="117" w:name="_Toc27580824"/>
      <w:bookmarkStart w:id="118" w:name="_Toc163215280"/>
      <w:r w:rsidRPr="0047190F">
        <w:t>4.5.2.8</w:t>
      </w:r>
      <w:r w:rsidRPr="0047190F">
        <w:tab/>
      </w:r>
      <w:r w:rsidR="00B573C7">
        <w:t>Void</w:t>
      </w:r>
      <w:bookmarkEnd w:id="116"/>
      <w:bookmarkEnd w:id="117"/>
      <w:bookmarkEnd w:id="118"/>
    </w:p>
    <w:p w14:paraId="5789B42F" w14:textId="77777777" w:rsidR="00A42F40" w:rsidRPr="0047190F" w:rsidRDefault="00A42F40" w:rsidP="00A42F40">
      <w:pPr>
        <w:pStyle w:val="Heading4"/>
      </w:pPr>
      <w:bookmarkStart w:id="119" w:name="_Toc502244584"/>
      <w:bookmarkStart w:id="120" w:name="_Toc27580825"/>
      <w:bookmarkStart w:id="121" w:name="_Toc163215281"/>
      <w:r w:rsidRPr="0047190F">
        <w:t>4.5.2.9</w:t>
      </w:r>
      <w:r w:rsidRPr="0047190F">
        <w:tab/>
        <w:t xml:space="preserve">Actions at the </w:t>
      </w:r>
      <w:r w:rsidRPr="00192607">
        <w:t>AS</w:t>
      </w:r>
      <w:r w:rsidRPr="0047190F">
        <w:t xml:space="preserve"> serving the terminating </w:t>
      </w:r>
      <w:r w:rsidRPr="00192607">
        <w:t>UE</w:t>
      </w:r>
      <w:bookmarkEnd w:id="119"/>
      <w:bookmarkEnd w:id="120"/>
      <w:bookmarkEnd w:id="121"/>
    </w:p>
    <w:p w14:paraId="58D24697" w14:textId="77777777" w:rsidR="00A42F40" w:rsidRPr="0047190F" w:rsidRDefault="00A42F40" w:rsidP="00A42F40">
      <w:r w:rsidRPr="0047190F">
        <w:t xml:space="preserve">For a terminating user who subscribes to the </w:t>
      </w:r>
      <w:r w:rsidRPr="00192607">
        <w:t>TIR</w:t>
      </w:r>
      <w:r w:rsidRPr="0047190F">
        <w:t xml:space="preserve"> service in "permanent mode", if a </w:t>
      </w:r>
      <w:r w:rsidRPr="00192607">
        <w:t>SIP</w:t>
      </w:r>
      <w:r w:rsidRPr="0047190F">
        <w:t xml:space="preserve"> response to a </w:t>
      </w:r>
      <w:r w:rsidRPr="00192607">
        <w:t>SIP</w:t>
      </w:r>
      <w:r w:rsidRPr="0047190F">
        <w:t xml:space="preserve"> request include</w:t>
      </w:r>
      <w:r w:rsidR="003711E5">
        <w:t>s</w:t>
      </w:r>
      <w:r w:rsidRPr="0047190F">
        <w:t xml:space="preserve"> a Privacy header field</w:t>
      </w:r>
      <w:r w:rsidR="003711E5" w:rsidRPr="005D32D5">
        <w:t xml:space="preserve"> </w:t>
      </w:r>
      <w:r w:rsidR="003711E5" w:rsidRPr="00F41051">
        <w:t>that is set to "none"</w:t>
      </w:r>
      <w:r w:rsidR="003711E5" w:rsidRPr="00F41051">
        <w:rPr>
          <w:rFonts w:hint="eastAsia"/>
          <w:lang w:eastAsia="zh-CN"/>
        </w:rPr>
        <w:t xml:space="preserve">, the </w:t>
      </w:r>
      <w:r w:rsidR="003711E5" w:rsidRPr="007A023A">
        <w:rPr>
          <w:rFonts w:hint="eastAsia"/>
          <w:lang w:eastAsia="zh-CN"/>
        </w:rPr>
        <w:t>AS</w:t>
      </w:r>
      <w:r w:rsidR="003711E5" w:rsidRPr="00F41051">
        <w:rPr>
          <w:rFonts w:hint="eastAsia"/>
          <w:lang w:eastAsia="zh-CN"/>
        </w:rPr>
        <w:t xml:space="preserve"> shall remove the </w:t>
      </w:r>
      <w:r w:rsidR="003711E5">
        <w:rPr>
          <w:rFonts w:eastAsia="SimSun"/>
          <w:lang w:eastAsia="zh-CN"/>
        </w:rPr>
        <w:t>"</w:t>
      </w:r>
      <w:r w:rsidR="003711E5" w:rsidRPr="00F41051">
        <w:rPr>
          <w:rFonts w:eastAsia="SimSun" w:hint="eastAsia"/>
          <w:lang w:eastAsia="zh-CN"/>
        </w:rPr>
        <w:t>none</w:t>
      </w:r>
      <w:r w:rsidR="003711E5">
        <w:rPr>
          <w:rFonts w:eastAsia="SimSun"/>
          <w:lang w:eastAsia="zh-CN"/>
        </w:rPr>
        <w:t>"</w:t>
      </w:r>
      <w:r w:rsidR="003711E5" w:rsidRPr="00F41051">
        <w:rPr>
          <w:rFonts w:eastAsia="SimSun" w:hint="eastAsia"/>
          <w:lang w:eastAsia="zh-CN"/>
        </w:rPr>
        <w:t xml:space="preserve"> </w:t>
      </w:r>
      <w:r w:rsidR="003711E5" w:rsidRPr="00F41051">
        <w:rPr>
          <w:rFonts w:hint="eastAsia"/>
          <w:lang w:eastAsia="zh-CN"/>
        </w:rPr>
        <w:t>value from the Privacy header field</w:t>
      </w:r>
      <w:r w:rsidR="003711E5">
        <w:t>.</w:t>
      </w:r>
      <w:r w:rsidRPr="0047190F">
        <w:t xml:space="preserve"> </w:t>
      </w:r>
      <w:r w:rsidR="003711E5">
        <w:t>T</w:t>
      </w:r>
      <w:r w:rsidRPr="0047190F">
        <w:t xml:space="preserve">he </w:t>
      </w:r>
      <w:r w:rsidRPr="00192607">
        <w:t>AS</w:t>
      </w:r>
      <w:r w:rsidRPr="0047190F">
        <w:t xml:space="preserve"> shall insert a Privacy header field set to "id"</w:t>
      </w:r>
      <w:r w:rsidR="003711E5">
        <w:t xml:space="preserve"> if not already present</w:t>
      </w:r>
      <w:r w:rsidRPr="0047190F">
        <w:t>.</w:t>
      </w:r>
    </w:p>
    <w:p w14:paraId="15EAEEB1" w14:textId="77777777" w:rsidR="00A42F40" w:rsidRPr="0047190F" w:rsidRDefault="00A42F40" w:rsidP="00A42F40">
      <w:r w:rsidRPr="0047190F">
        <w:t xml:space="preserve">For a terminating user who subscribes to the </w:t>
      </w:r>
      <w:r w:rsidRPr="00192607">
        <w:t>TIR</w:t>
      </w:r>
      <w:r w:rsidRPr="0047190F">
        <w:t xml:space="preserve"> service in "permanent mode", if a</w:t>
      </w:r>
      <w:r w:rsidR="003711E5">
        <w:t>n</w:t>
      </w:r>
      <w:r w:rsidRPr="0047190F">
        <w:t xml:space="preserve"> INVITE</w:t>
      </w:r>
      <w:r w:rsidR="00050730">
        <w:t xml:space="preserve"> request</w:t>
      </w:r>
      <w:r w:rsidRPr="0047190F">
        <w:t xml:space="preserve"> with a Supported header field including a</w:t>
      </w:r>
      <w:r w:rsidR="003711E5">
        <w:t>n</w:t>
      </w:r>
      <w:r w:rsidRPr="0047190F">
        <w:t xml:space="preserve"> option tag "from-change"</w:t>
      </w:r>
      <w:r w:rsidR="003711E5">
        <w:t xml:space="preserve"> is received</w:t>
      </w:r>
      <w:r w:rsidRPr="0047190F">
        <w:t xml:space="preserve">, the </w:t>
      </w:r>
      <w:r w:rsidRPr="00192607">
        <w:t>AS</w:t>
      </w:r>
      <w:r w:rsidRPr="0047190F">
        <w:t xml:space="preserve"> shall remove the option tag "from-change".</w:t>
      </w:r>
    </w:p>
    <w:p w14:paraId="70D3BBFD" w14:textId="77777777" w:rsidR="00A42F40" w:rsidRPr="0047190F" w:rsidRDefault="00A42F40" w:rsidP="00A42F40">
      <w:r w:rsidRPr="0047190F">
        <w:t xml:space="preserve">For a terminating user who subscribes to the </w:t>
      </w:r>
      <w:r w:rsidRPr="00192607">
        <w:t>TIR</w:t>
      </w:r>
      <w:r w:rsidRPr="0047190F">
        <w:t xml:space="preserve"> service in "temporary mode" with default set to "restricted", if a </w:t>
      </w:r>
      <w:r w:rsidRPr="00192607">
        <w:t>SIP</w:t>
      </w:r>
      <w:r w:rsidRPr="0047190F">
        <w:t xml:space="preserve"> response to a </w:t>
      </w:r>
      <w:r w:rsidRPr="00192607">
        <w:t>SIP</w:t>
      </w:r>
      <w:r w:rsidRPr="0047190F">
        <w:t xml:space="preserve"> request does not include a Privacy header field, the </w:t>
      </w:r>
      <w:r w:rsidRPr="00192607">
        <w:t>AS</w:t>
      </w:r>
      <w:r w:rsidRPr="0047190F">
        <w:t xml:space="preserve"> shall insert a Privacy header field set to "id".</w:t>
      </w:r>
    </w:p>
    <w:p w14:paraId="05DFC1E3" w14:textId="77777777" w:rsidR="00A42F40" w:rsidRPr="0047190F" w:rsidRDefault="00A42F40" w:rsidP="00A42F40">
      <w:r w:rsidRPr="0047190F">
        <w:lastRenderedPageBreak/>
        <w:t xml:space="preserve">For a terminating user who subscribes to the </w:t>
      </w:r>
      <w:r w:rsidRPr="00192607">
        <w:t>TIR</w:t>
      </w:r>
      <w:r w:rsidRPr="0047190F">
        <w:t xml:space="preserve"> service in "temporary mode" with default set to "not restricted" normal procedures apply.</w:t>
      </w:r>
    </w:p>
    <w:p w14:paraId="741DE75F" w14:textId="77777777" w:rsidR="00A42F40" w:rsidRPr="0047190F" w:rsidRDefault="00A42F40" w:rsidP="00A42F40">
      <w:r w:rsidRPr="00192607">
        <w:t>As</w:t>
      </w:r>
      <w:r w:rsidRPr="0047190F">
        <w:t xml:space="preserve"> a terminating network option, if the "no screening" special arrangement does not exist with the terminating user and an UPDATE request is received from the terminating user, then the </w:t>
      </w:r>
      <w:r w:rsidRPr="00192607">
        <w:t>AS</w:t>
      </w:r>
      <w:r w:rsidRPr="0047190F">
        <w:t xml:space="preserve"> may attempt to match the information in the From header with the set of registered public user identities for the served user. If no match is found, the </w:t>
      </w:r>
      <w:r w:rsidRPr="00192607">
        <w:t>AS</w:t>
      </w:r>
      <w:r w:rsidRPr="0047190F">
        <w:t xml:space="preserve"> may change the value of the From header in the UPDATE</w:t>
      </w:r>
      <w:r w:rsidR="00050730">
        <w:t xml:space="preserve"> request</w:t>
      </w:r>
      <w:r w:rsidRPr="0047190F">
        <w:t xml:space="preserve"> to the public user identity of the served user.</w:t>
      </w:r>
    </w:p>
    <w:p w14:paraId="3A421369" w14:textId="77777777" w:rsidR="00A42F40" w:rsidRPr="0047190F" w:rsidRDefault="00A42F40" w:rsidP="00A42F40">
      <w:pPr>
        <w:pStyle w:val="Heading4"/>
      </w:pPr>
      <w:bookmarkStart w:id="122" w:name="_Toc502244585"/>
      <w:bookmarkStart w:id="123" w:name="_Toc27580826"/>
      <w:bookmarkStart w:id="124" w:name="_Toc163215282"/>
      <w:r w:rsidRPr="0047190F">
        <w:t>4.5.2.10</w:t>
      </w:r>
      <w:r w:rsidRPr="0047190F">
        <w:tab/>
      </w:r>
      <w:r w:rsidR="00B573C7">
        <w:t>Void</w:t>
      </w:r>
      <w:bookmarkEnd w:id="122"/>
      <w:bookmarkEnd w:id="123"/>
      <w:bookmarkEnd w:id="124"/>
    </w:p>
    <w:p w14:paraId="13EF6C34" w14:textId="77777777" w:rsidR="00A42F40" w:rsidRPr="0047190F" w:rsidRDefault="00A42F40" w:rsidP="00A42F40">
      <w:pPr>
        <w:pStyle w:val="Heading4"/>
      </w:pPr>
      <w:bookmarkStart w:id="125" w:name="_Toc502244586"/>
      <w:bookmarkStart w:id="126" w:name="_Toc27580827"/>
      <w:bookmarkStart w:id="127" w:name="_Toc163215283"/>
      <w:r w:rsidRPr="0047190F">
        <w:t>4.5.2.11</w:t>
      </w:r>
      <w:r w:rsidRPr="0047190F">
        <w:tab/>
      </w:r>
      <w:r w:rsidR="00B573C7">
        <w:t>Void</w:t>
      </w:r>
      <w:bookmarkEnd w:id="125"/>
      <w:bookmarkEnd w:id="126"/>
      <w:bookmarkEnd w:id="127"/>
    </w:p>
    <w:p w14:paraId="6316BE30" w14:textId="77777777" w:rsidR="00A42F40" w:rsidRPr="0047190F" w:rsidRDefault="00A42F40" w:rsidP="00A42F40">
      <w:pPr>
        <w:pStyle w:val="Heading4"/>
      </w:pPr>
      <w:bookmarkStart w:id="128" w:name="_Toc502244587"/>
      <w:bookmarkStart w:id="129" w:name="_Toc27580828"/>
      <w:bookmarkStart w:id="130" w:name="_Toc163215284"/>
      <w:r w:rsidRPr="0047190F">
        <w:t>4.5.2.12</w:t>
      </w:r>
      <w:r w:rsidRPr="0047190F">
        <w:tab/>
        <w:t xml:space="preserve">Actions at the terminating </w:t>
      </w:r>
      <w:r w:rsidRPr="00192607">
        <w:t>UE</w:t>
      </w:r>
      <w:bookmarkEnd w:id="128"/>
      <w:bookmarkEnd w:id="129"/>
      <w:bookmarkEnd w:id="130"/>
    </w:p>
    <w:p w14:paraId="7A8B1339"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and supporting the "from-to" change shall sen</w:t>
      </w:r>
      <w:r w:rsidR="009A2813">
        <w:t>d</w:t>
      </w:r>
      <w:r w:rsidRPr="0047190F">
        <w:t xml:space="preserve"> within a provisional or final response the Supported header with the option tag "from-change".</w:t>
      </w:r>
    </w:p>
    <w:p w14:paraId="446D5F1A" w14:textId="77777777" w:rsidR="00A42F40" w:rsidRPr="0047190F" w:rsidRDefault="00A42F40" w:rsidP="00A42F40">
      <w:r w:rsidRPr="0047190F">
        <w:t xml:space="preserve">A terminating </w:t>
      </w:r>
      <w:r w:rsidRPr="00192607">
        <w:t>UE</w:t>
      </w:r>
      <w:r w:rsidRPr="0047190F">
        <w:t xml:space="preserve"> receiving an initial request including a Supported header field with the option tag "from-change" may send a UPDATE </w:t>
      </w:r>
      <w:r w:rsidR="00050730">
        <w:t>request</w:t>
      </w:r>
      <w:r w:rsidR="00050730" w:rsidRPr="0047190F">
        <w:t xml:space="preserve"> </w:t>
      </w:r>
      <w:r w:rsidRPr="0047190F">
        <w:t xml:space="preserve">with a updated from and to header according the rules of </w:t>
      </w:r>
      <w:r w:rsidR="00297E4E">
        <w:t>IETF</w:t>
      </w:r>
      <w:r w:rsidR="00200337">
        <w:t> </w:t>
      </w:r>
      <w:r w:rsidR="00297E4E">
        <w:t>RFC</w:t>
      </w:r>
      <w:r w:rsidR="00200337">
        <w:t> </w:t>
      </w:r>
      <w:r w:rsidR="00297E4E">
        <w:t>4916</w:t>
      </w:r>
      <w:r w:rsidR="00200337">
        <w:t> </w:t>
      </w:r>
      <w:r w:rsidRPr="00192607">
        <w:t>[</w:t>
      </w:r>
      <w:r w:rsidR="00B60A95">
        <w:rPr>
          <w:noProof/>
        </w:rPr>
        <w:t>17</w:t>
      </w:r>
      <w:r w:rsidRPr="00192607">
        <w:t>]</w:t>
      </w:r>
      <w:r w:rsidRPr="0047190F">
        <w:t>.</w:t>
      </w:r>
    </w:p>
    <w:p w14:paraId="32E649C7" w14:textId="77777777" w:rsidR="00A42F40" w:rsidRPr="0047190F" w:rsidRDefault="00A42F40" w:rsidP="00A42F40">
      <w:r w:rsidRPr="0047190F">
        <w:t xml:space="preserve">The destination </w:t>
      </w:r>
      <w:r w:rsidRPr="00192607">
        <w:t>UE</w:t>
      </w:r>
      <w:r w:rsidRPr="0047190F">
        <w:t xml:space="preserve">, if the </w:t>
      </w:r>
      <w:r w:rsidRPr="0047190F">
        <w:rPr>
          <w:rFonts w:hint="eastAsia"/>
          <w:lang w:eastAsia="zh-CN"/>
        </w:rPr>
        <w:t>termi</w:t>
      </w:r>
      <w:r w:rsidRPr="0047190F">
        <w:t xml:space="preserve">nating user wishes to override the default setting of "presentation not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w:t>
      </w:r>
      <w:r w:rsidRPr="0047190F">
        <w:rPr>
          <w:lang w:eastAsia="zh-CN"/>
        </w:rPr>
        <w:t xml:space="preserve"> include</w:t>
      </w:r>
      <w:r w:rsidRPr="0047190F">
        <w:t xml:space="preserve"> a Privacy header with privacy type of "id" in any non-100 responses it sends upon receipt of a </w:t>
      </w:r>
      <w:r w:rsidRPr="00192607">
        <w:t>SIP</w:t>
      </w:r>
      <w:r w:rsidRPr="0047190F">
        <w:t xml:space="preserve"> request.</w:t>
      </w:r>
    </w:p>
    <w:p w14:paraId="47A92F42" w14:textId="77777777" w:rsidR="00A42F40" w:rsidRPr="0047190F" w:rsidRDefault="00A42F40" w:rsidP="00A42F40">
      <w:pPr>
        <w:rPr>
          <w:lang w:eastAsia="zh-CN"/>
        </w:rPr>
      </w:pPr>
      <w:r w:rsidRPr="0047190F">
        <w:t xml:space="preserve">The destination </w:t>
      </w:r>
      <w:r w:rsidRPr="00192607">
        <w:t>UE</w:t>
      </w:r>
      <w:r w:rsidRPr="0047190F">
        <w:t xml:space="preserve"> </w:t>
      </w:r>
      <w:r w:rsidRPr="0047190F">
        <w:rPr>
          <w:rFonts w:hint="eastAsia"/>
          <w:lang w:eastAsia="zh-CN"/>
        </w:rPr>
        <w:t>, i</w:t>
      </w:r>
      <w:r w:rsidRPr="0047190F">
        <w:t xml:space="preserve">f the </w:t>
      </w:r>
      <w:r w:rsidRPr="0047190F">
        <w:rPr>
          <w:rFonts w:hint="eastAsia"/>
          <w:lang w:eastAsia="zh-CN"/>
        </w:rPr>
        <w:t>terminating</w:t>
      </w:r>
      <w:r w:rsidRPr="0047190F">
        <w:t xml:space="preserve"> user wishes to override the default setting of "presentation restricted" of the </w:t>
      </w:r>
      <w:r w:rsidRPr="00192607">
        <w:rPr>
          <w:rFonts w:hint="eastAsia"/>
          <w:lang w:eastAsia="zh-CN"/>
        </w:rPr>
        <w:t>T</w:t>
      </w:r>
      <w:r w:rsidRPr="00192607">
        <w:t>IR</w:t>
      </w:r>
      <w:r w:rsidRPr="0047190F">
        <w:t xml:space="preserve"> service in temporary mode</w:t>
      </w:r>
      <w:r w:rsidRPr="0047190F">
        <w:rPr>
          <w:rFonts w:hint="eastAsia"/>
          <w:lang w:eastAsia="zh-CN"/>
        </w:rPr>
        <w:t xml:space="preserve">, shall </w:t>
      </w:r>
      <w:r w:rsidRPr="0047190F">
        <w:t>include a Privacy</w:t>
      </w:r>
      <w:r w:rsidRPr="0047190F">
        <w:rPr>
          <w:rFonts w:hint="eastAsia"/>
          <w:lang w:eastAsia="zh-CN"/>
        </w:rPr>
        <w:t xml:space="preserve"> </w:t>
      </w:r>
      <w:r w:rsidRPr="0047190F">
        <w:t>header with privacy type of "</w:t>
      </w:r>
      <w:r w:rsidRPr="0047190F">
        <w:rPr>
          <w:rFonts w:hint="eastAsia"/>
          <w:lang w:eastAsia="zh-CN"/>
        </w:rPr>
        <w:t>none</w:t>
      </w:r>
      <w:r w:rsidRPr="0047190F">
        <w:t xml:space="preserve">" in any non-100 responses it sends upon receipt of a </w:t>
      </w:r>
      <w:r w:rsidRPr="00192607">
        <w:t>SIP</w:t>
      </w:r>
      <w:r w:rsidRPr="0047190F">
        <w:t xml:space="preserve"> request</w:t>
      </w:r>
      <w:r w:rsidRPr="0047190F">
        <w:rPr>
          <w:rFonts w:hint="eastAsia"/>
          <w:lang w:eastAsia="zh-CN"/>
        </w:rPr>
        <w:t>.</w:t>
      </w:r>
    </w:p>
    <w:p w14:paraId="4086DA42" w14:textId="77777777" w:rsidR="00A42F40" w:rsidRPr="0047190F" w:rsidRDefault="00A42F40" w:rsidP="00A42F40">
      <w:pPr>
        <w:pStyle w:val="NO"/>
      </w:pPr>
      <w:r w:rsidRPr="0047190F">
        <w:t>NOTE:</w:t>
      </w:r>
      <w:r w:rsidRPr="0047190F">
        <w:tab/>
        <w:t xml:space="preserve">It is assumed that </w:t>
      </w:r>
      <w:r w:rsidRPr="00192607">
        <w:t>TIR</w:t>
      </w:r>
      <w:r w:rsidRPr="0047190F">
        <w:t xml:space="preserve"> subscribers support </w:t>
      </w:r>
      <w:r w:rsidR="00BE21F0">
        <w:t>IETF </w:t>
      </w:r>
      <w:r w:rsidRPr="00192607">
        <w:t>RFC</w:t>
      </w:r>
      <w:r w:rsidR="00200337">
        <w:t> </w:t>
      </w:r>
      <w:r w:rsidRPr="00192607">
        <w:t>3325</w:t>
      </w:r>
      <w:r w:rsidR="00200337">
        <w:t> </w:t>
      </w:r>
      <w:r w:rsidRPr="00192607">
        <w:t>[</w:t>
      </w:r>
      <w:r w:rsidR="00B60A95">
        <w:rPr>
          <w:noProof/>
        </w:rPr>
        <w:t>6</w:t>
      </w:r>
      <w:r w:rsidRPr="00192607">
        <w:t>]</w:t>
      </w:r>
      <w:r w:rsidRPr="0047190F">
        <w:t>.</w:t>
      </w:r>
    </w:p>
    <w:p w14:paraId="106FE34E" w14:textId="77777777" w:rsidR="00A42F40" w:rsidRPr="0047190F" w:rsidRDefault="00A42F40" w:rsidP="00A42F40">
      <w:pPr>
        <w:pStyle w:val="Heading2"/>
      </w:pPr>
      <w:bookmarkStart w:id="131" w:name="_Toc502244588"/>
      <w:bookmarkStart w:id="132" w:name="_Toc27580829"/>
      <w:bookmarkStart w:id="133" w:name="_Toc163215285"/>
      <w:r w:rsidRPr="0047190F">
        <w:t>4.6</w:t>
      </w:r>
      <w:r w:rsidRPr="0047190F">
        <w:tab/>
        <w:t>Interaction with other services</w:t>
      </w:r>
      <w:bookmarkEnd w:id="131"/>
      <w:bookmarkEnd w:id="132"/>
      <w:bookmarkEnd w:id="133"/>
    </w:p>
    <w:p w14:paraId="2F6FEC32" w14:textId="77777777" w:rsidR="00A42F40" w:rsidRPr="0047190F" w:rsidRDefault="00A42F40" w:rsidP="00A42F40">
      <w:pPr>
        <w:pStyle w:val="Heading3"/>
      </w:pPr>
      <w:bookmarkStart w:id="134" w:name="_Toc502244589"/>
      <w:bookmarkStart w:id="135" w:name="_Toc27580830"/>
      <w:bookmarkStart w:id="136" w:name="_Toc163215286"/>
      <w:r w:rsidRPr="0047190F">
        <w:t>4.6.1</w:t>
      </w:r>
      <w:r w:rsidRPr="0047190F">
        <w:tab/>
        <w:t xml:space="preserve">Communication session </w:t>
      </w:r>
      <w:r w:rsidRPr="00192607">
        <w:t>Hold</w:t>
      </w:r>
      <w:r w:rsidRPr="0047190F">
        <w:t xml:space="preserve"> (</w:t>
      </w:r>
      <w:r w:rsidRPr="00192607">
        <w:t>HOLD</w:t>
      </w:r>
      <w:r w:rsidRPr="0047190F">
        <w:t>)</w:t>
      </w:r>
      <w:bookmarkEnd w:id="134"/>
      <w:bookmarkEnd w:id="135"/>
      <w:bookmarkEnd w:id="136"/>
    </w:p>
    <w:p w14:paraId="73C5113A" w14:textId="77777777" w:rsidR="00A42F40" w:rsidRPr="0047190F" w:rsidRDefault="00A42F40" w:rsidP="00A42F40">
      <w:r w:rsidRPr="0047190F">
        <w:t>No impact, i.e. neither service shall affect the operation of the other service.</w:t>
      </w:r>
    </w:p>
    <w:p w14:paraId="6A32E0D1" w14:textId="77777777" w:rsidR="00A42F40" w:rsidRPr="0047190F" w:rsidRDefault="00A42F40" w:rsidP="00A42F40">
      <w:pPr>
        <w:pStyle w:val="Heading3"/>
      </w:pPr>
      <w:bookmarkStart w:id="137" w:name="_Toc502244590"/>
      <w:bookmarkStart w:id="138" w:name="_Toc27580831"/>
      <w:bookmarkStart w:id="139" w:name="_Toc163215287"/>
      <w:r w:rsidRPr="0047190F">
        <w:t>4.6.2</w:t>
      </w:r>
      <w:r w:rsidRPr="0047190F">
        <w:tab/>
        <w:t>Terminating Identification Presentation (</w:t>
      </w:r>
      <w:r w:rsidRPr="00192607">
        <w:t>TIP</w:t>
      </w:r>
      <w:r w:rsidRPr="0047190F">
        <w:t>)</w:t>
      </w:r>
      <w:bookmarkEnd w:id="137"/>
      <w:bookmarkEnd w:id="138"/>
      <w:bookmarkEnd w:id="139"/>
    </w:p>
    <w:p w14:paraId="3CE7B0C8"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1F75AFFE" w14:textId="77777777" w:rsidR="00A42F40" w:rsidRPr="0047190F" w:rsidRDefault="00A42F40" w:rsidP="00A42F40">
      <w:pPr>
        <w:pStyle w:val="Heading3"/>
      </w:pPr>
      <w:bookmarkStart w:id="140" w:name="_Toc502244591"/>
      <w:bookmarkStart w:id="141" w:name="_Toc27580832"/>
      <w:bookmarkStart w:id="142" w:name="_Toc163215288"/>
      <w:r w:rsidRPr="0047190F">
        <w:t>4.6.3</w:t>
      </w:r>
      <w:r w:rsidRPr="0047190F">
        <w:tab/>
        <w:t>Terminating Identification Restriction (</w:t>
      </w:r>
      <w:r w:rsidRPr="00192607">
        <w:t>TIR</w:t>
      </w:r>
      <w:r w:rsidRPr="0047190F">
        <w:t>)</w:t>
      </w:r>
      <w:bookmarkEnd w:id="140"/>
      <w:bookmarkEnd w:id="141"/>
      <w:bookmarkEnd w:id="142"/>
    </w:p>
    <w:p w14:paraId="00ED53C2" w14:textId="77777777" w:rsidR="00A42F40" w:rsidRPr="0047190F" w:rsidRDefault="00A42F40" w:rsidP="00A42F40">
      <w:r w:rsidRPr="0047190F">
        <w:t xml:space="preserve">The </w:t>
      </w:r>
      <w:r w:rsidRPr="00192607">
        <w:t>TIR</w:t>
      </w:r>
      <w:r w:rsidRPr="0047190F">
        <w:t xml:space="preserve"> service shall normally take precedence over the </w:t>
      </w:r>
      <w:r w:rsidRPr="00192607">
        <w:t>TIP</w:t>
      </w:r>
      <w:r w:rsidRPr="0047190F">
        <w:t xml:space="preserve"> service. The </w:t>
      </w:r>
      <w:r w:rsidRPr="00192607">
        <w:t>TIP</w:t>
      </w:r>
      <w:r w:rsidRPr="0047190F">
        <w:t xml:space="preserve"> service can take precedence over the </w:t>
      </w:r>
      <w:r w:rsidRPr="00192607">
        <w:t>TIR</w:t>
      </w:r>
      <w:r w:rsidRPr="0047190F">
        <w:t xml:space="preserve"> service when the originating user has an override category. This is a national matter, the operation of which is outside the scope of the present document.</w:t>
      </w:r>
    </w:p>
    <w:p w14:paraId="2BB2DA99" w14:textId="77777777" w:rsidR="00A42F40" w:rsidRPr="0047190F" w:rsidRDefault="00A42F40" w:rsidP="00A42F40">
      <w:pPr>
        <w:pStyle w:val="Heading3"/>
      </w:pPr>
      <w:bookmarkStart w:id="143" w:name="_Toc502244592"/>
      <w:bookmarkStart w:id="144" w:name="_Toc27580833"/>
      <w:bookmarkStart w:id="145" w:name="_Toc163215289"/>
      <w:r w:rsidRPr="0047190F">
        <w:t>4.6.4</w:t>
      </w:r>
      <w:r w:rsidRPr="0047190F">
        <w:tab/>
        <w:t>Originating Identification Presentation (</w:t>
      </w:r>
      <w:r w:rsidRPr="00192607">
        <w:t>OIP</w:t>
      </w:r>
      <w:r w:rsidRPr="0047190F">
        <w:t>)</w:t>
      </w:r>
      <w:bookmarkEnd w:id="143"/>
      <w:bookmarkEnd w:id="144"/>
      <w:bookmarkEnd w:id="145"/>
    </w:p>
    <w:p w14:paraId="0778DE01" w14:textId="77777777" w:rsidR="00A42F40" w:rsidRPr="0047190F" w:rsidRDefault="00A42F40" w:rsidP="00A42F40">
      <w:r w:rsidRPr="0047190F">
        <w:t>No impact, i.e. neither service shall affect the operation of the other service.</w:t>
      </w:r>
    </w:p>
    <w:p w14:paraId="42E970BE" w14:textId="77777777" w:rsidR="00A42F40" w:rsidRPr="0047190F" w:rsidRDefault="00A42F40" w:rsidP="00A42F40">
      <w:pPr>
        <w:pStyle w:val="Heading3"/>
      </w:pPr>
      <w:bookmarkStart w:id="146" w:name="_Toc502244593"/>
      <w:bookmarkStart w:id="147" w:name="_Toc27580834"/>
      <w:bookmarkStart w:id="148" w:name="_Toc163215290"/>
      <w:r w:rsidRPr="0047190F">
        <w:t>4.6.5</w:t>
      </w:r>
      <w:r w:rsidRPr="0047190F">
        <w:tab/>
        <w:t>Originating Identification Restriction (</w:t>
      </w:r>
      <w:r w:rsidRPr="00192607">
        <w:t>OIR</w:t>
      </w:r>
      <w:r w:rsidRPr="0047190F">
        <w:t>)</w:t>
      </w:r>
      <w:bookmarkEnd w:id="146"/>
      <w:bookmarkEnd w:id="147"/>
      <w:bookmarkEnd w:id="148"/>
    </w:p>
    <w:p w14:paraId="1096F6D7" w14:textId="77777777" w:rsidR="00A42F40" w:rsidRPr="0047190F" w:rsidRDefault="00A42F40" w:rsidP="00A42F40">
      <w:r w:rsidRPr="0047190F">
        <w:t>No impact, i.e. neither service shall affect the operation of the other service.</w:t>
      </w:r>
    </w:p>
    <w:p w14:paraId="0A884EC1" w14:textId="77777777" w:rsidR="00A42F40" w:rsidRPr="0047190F" w:rsidRDefault="00A42F40" w:rsidP="00A42F40">
      <w:pPr>
        <w:pStyle w:val="Heading3"/>
      </w:pPr>
      <w:bookmarkStart w:id="149" w:name="_Toc502244594"/>
      <w:bookmarkStart w:id="150" w:name="_Toc27580835"/>
      <w:bookmarkStart w:id="151" w:name="_Toc163215291"/>
      <w:r w:rsidRPr="0047190F">
        <w:lastRenderedPageBreak/>
        <w:t>4.6.6</w:t>
      </w:r>
      <w:r w:rsidRPr="0047190F">
        <w:tab/>
        <w:t>Conference (</w:t>
      </w:r>
      <w:r w:rsidRPr="00192607">
        <w:t>CONF</w:t>
      </w:r>
      <w:r w:rsidRPr="0047190F">
        <w:t>)</w:t>
      </w:r>
      <w:bookmarkEnd w:id="149"/>
      <w:bookmarkEnd w:id="150"/>
      <w:bookmarkEnd w:id="151"/>
    </w:p>
    <w:p w14:paraId="2A4201E1" w14:textId="77777777" w:rsidR="00A42F40" w:rsidRPr="0047190F" w:rsidRDefault="00A42F40" w:rsidP="00A42F40">
      <w:r w:rsidRPr="0047190F">
        <w:t>Conference controller: no impact, i.e. neither service shall affect the operation of the other service.</w:t>
      </w:r>
    </w:p>
    <w:p w14:paraId="414EDE51" w14:textId="77777777" w:rsidR="00A42F40" w:rsidRPr="0047190F" w:rsidRDefault="00A42F40" w:rsidP="00A42F40">
      <w:r w:rsidRPr="0047190F">
        <w:t xml:space="preserve">Participants in a conference shall not receive the </w:t>
      </w:r>
      <w:r w:rsidRPr="00192607">
        <w:t>TIP</w:t>
      </w:r>
      <w:r w:rsidRPr="0047190F">
        <w:t xml:space="preserve"> service information of participants being added to the conference.</w:t>
      </w:r>
    </w:p>
    <w:p w14:paraId="09B3B181" w14:textId="77777777" w:rsidR="00A42F40" w:rsidRPr="0047190F" w:rsidRDefault="00A42F40" w:rsidP="00A42F40">
      <w:pPr>
        <w:pStyle w:val="Heading3"/>
      </w:pPr>
      <w:bookmarkStart w:id="152" w:name="_Toc502244595"/>
      <w:bookmarkStart w:id="153" w:name="_Toc27580836"/>
      <w:bookmarkStart w:id="154" w:name="_Toc163215292"/>
      <w:r w:rsidRPr="0047190F">
        <w:t>4.6.7</w:t>
      </w:r>
      <w:r w:rsidRPr="0047190F">
        <w:tab/>
        <w:t>Communication DIVersion services (</w:t>
      </w:r>
      <w:r w:rsidRPr="00192607">
        <w:t>CDIV</w:t>
      </w:r>
      <w:r w:rsidRPr="0047190F">
        <w:t>)</w:t>
      </w:r>
      <w:bookmarkEnd w:id="152"/>
      <w:bookmarkEnd w:id="153"/>
      <w:bookmarkEnd w:id="154"/>
    </w:p>
    <w:p w14:paraId="4DAD60CD"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 notified of communication</w:t>
      </w:r>
      <w:r w:rsidRPr="0047190F">
        <w:rPr>
          <w:i/>
          <w:iCs/>
        </w:rPr>
        <w:t xml:space="preserve"> </w:t>
      </w:r>
      <w:r w:rsidRPr="0047190F">
        <w:t>diversion, then the originating user shall receive no diversion notification. In addition, the originating user shall not receive the terminating user's identity information when the communication</w:t>
      </w:r>
      <w:r w:rsidRPr="0047190F">
        <w:rPr>
          <w:iCs/>
        </w:rPr>
        <w:t xml:space="preserve"> </w:t>
      </w:r>
      <w:r w:rsidRPr="0047190F">
        <w:t>is answered, unless the originating user has override capability.</w:t>
      </w:r>
    </w:p>
    <w:p w14:paraId="0F67887E" w14:textId="77777777" w:rsidR="00A42F40" w:rsidRPr="0047190F" w:rsidRDefault="00A42F40" w:rsidP="00A42F40">
      <w:r w:rsidRPr="0047190F">
        <w:t xml:space="preserve">In case of the </w:t>
      </w:r>
      <w:r w:rsidRPr="00192607">
        <w:t>TIP</w:t>
      </w:r>
      <w:r w:rsidRPr="0047190F">
        <w:t xml:space="preserve"> service if the served (forwarding/deflecting) user selects the option that the originating user is notified, but without the diverted</w:t>
      </w:r>
      <w:r w:rsidRPr="0047190F">
        <w:noBreakHyphen/>
        <w:t>to address, then the originating user shall not receive the terminating user's identity information when the communication</w:t>
      </w:r>
      <w:r w:rsidRPr="0047190F">
        <w:rPr>
          <w:i/>
          <w:iCs/>
        </w:rPr>
        <w:t xml:space="preserve"> </w:t>
      </w:r>
      <w:r w:rsidRPr="0047190F">
        <w:t>is answered, unless the originating user has override capability.</w:t>
      </w:r>
    </w:p>
    <w:p w14:paraId="11EC1275" w14:textId="77777777" w:rsidR="00A42F40" w:rsidRPr="0047190F" w:rsidRDefault="00A42F40" w:rsidP="00A42F40">
      <w:r w:rsidRPr="0047190F">
        <w:t xml:space="preserve">If a diverted-to user subscribes to the </w:t>
      </w:r>
      <w:r w:rsidRPr="00192607">
        <w:t>TIR</w:t>
      </w:r>
      <w:r w:rsidRPr="0047190F">
        <w:t xml:space="preserve"> service "permanent mode", then the diverted-to user's URI shall not be provided with the notification that the communication has been diverted.</w:t>
      </w:r>
    </w:p>
    <w:p w14:paraId="288CCD53" w14:textId="77777777" w:rsidR="00A42F40" w:rsidRPr="0047190F" w:rsidRDefault="00A42F40" w:rsidP="00A42F40">
      <w:r w:rsidRPr="0047190F">
        <w:t xml:space="preserve">If a diverted-to user subscribes to the </w:t>
      </w:r>
      <w:r w:rsidRPr="00192607">
        <w:t>TIR</w:t>
      </w:r>
      <w:r w:rsidRPr="0047190F">
        <w:t xml:space="preserve"> service "temporary mode", then the diverted</w:t>
      </w:r>
      <w:r w:rsidRPr="0047190F">
        <w:noBreakHyphen/>
        <w:t>to user's URI shall not be provided until negotiation with the user has taken place and a positive indication from the user has been received.</w:t>
      </w:r>
    </w:p>
    <w:p w14:paraId="3CADB32F" w14:textId="77777777" w:rsidR="00A42F40" w:rsidRPr="0047190F" w:rsidRDefault="00A42F40" w:rsidP="00A42F40">
      <w:r w:rsidRPr="0047190F">
        <w:t xml:space="preserve">In each of the above situations, a originating user that subscribes to the </w:t>
      </w:r>
      <w:r w:rsidRPr="00192607">
        <w:t>TIP</w:t>
      </w:r>
      <w:r w:rsidRPr="0047190F">
        <w:t xml:space="preserve"> service and who has override capability will not receive the diverted-to user's number </w:t>
      </w:r>
      <w:r w:rsidRPr="00192607">
        <w:t>as</w:t>
      </w:r>
      <w:r w:rsidRPr="0047190F">
        <w:t xml:space="preserve"> part of the diverting notification information, but can use the override capability in order to receive the terminating identity information when the communication is answered.</w:t>
      </w:r>
    </w:p>
    <w:p w14:paraId="6EBFD73B" w14:textId="77777777" w:rsidR="00A42F40" w:rsidRPr="0047190F" w:rsidRDefault="00A42F40" w:rsidP="00A42F40">
      <w:pPr>
        <w:pStyle w:val="Heading3"/>
      </w:pPr>
      <w:bookmarkStart w:id="155" w:name="_Toc502244596"/>
      <w:bookmarkStart w:id="156" w:name="_Toc27580837"/>
      <w:bookmarkStart w:id="157" w:name="_Toc163215293"/>
      <w:r w:rsidRPr="0047190F">
        <w:t>4.6.8</w:t>
      </w:r>
      <w:r w:rsidRPr="0047190F">
        <w:tab/>
        <w:t>Malicious Communication IDentification (</w:t>
      </w:r>
      <w:r w:rsidRPr="00192607">
        <w:t>MCID</w:t>
      </w:r>
      <w:r w:rsidRPr="0047190F">
        <w:t>)</w:t>
      </w:r>
      <w:bookmarkEnd w:id="155"/>
      <w:bookmarkEnd w:id="156"/>
      <w:bookmarkEnd w:id="157"/>
    </w:p>
    <w:p w14:paraId="50B0E55F" w14:textId="77777777" w:rsidR="00A42F40" w:rsidRPr="0047190F" w:rsidRDefault="00A42F40" w:rsidP="00A42F40">
      <w:r w:rsidRPr="0047190F">
        <w:t>No impact, i.e. neither service shall affect the operation of the other service.</w:t>
      </w:r>
    </w:p>
    <w:p w14:paraId="2D5C5FEE" w14:textId="77777777" w:rsidR="00796BF8" w:rsidRDefault="00796BF8" w:rsidP="00796BF8">
      <w:pPr>
        <w:pStyle w:val="Heading3"/>
      </w:pPr>
      <w:bookmarkStart w:id="158" w:name="_Toc502244597"/>
      <w:bookmarkStart w:id="159" w:name="_Toc27580838"/>
      <w:bookmarkStart w:id="160" w:name="_Toc163215294"/>
      <w:r>
        <w:t>4.6.9</w:t>
      </w:r>
      <w:r w:rsidRPr="00A57C6B">
        <w:tab/>
      </w:r>
      <w:r>
        <w:t>Enhanced Calling Name</w:t>
      </w:r>
      <w:r w:rsidRPr="00A57C6B">
        <w:t xml:space="preserve"> (</w:t>
      </w:r>
      <w:r>
        <w:t>eCNAM</w:t>
      </w:r>
      <w:r w:rsidRPr="00A57C6B">
        <w:t>)</w:t>
      </w:r>
      <w:bookmarkEnd w:id="158"/>
      <w:bookmarkEnd w:id="159"/>
      <w:bookmarkEnd w:id="160"/>
    </w:p>
    <w:p w14:paraId="4BD8EEF3" w14:textId="77777777" w:rsidR="00796BF8" w:rsidRDefault="00796BF8" w:rsidP="00796BF8">
      <w:bookmarkStart w:id="161" w:name="_Hlk485695637"/>
      <w:r>
        <w:t>No impact. Neither service shall affect the operation of the other service.</w:t>
      </w:r>
    </w:p>
    <w:p w14:paraId="5C53B0AD" w14:textId="77777777" w:rsidR="0047631D" w:rsidRPr="00AD7C25" w:rsidRDefault="0047631D" w:rsidP="0047631D">
      <w:pPr>
        <w:pStyle w:val="Heading2"/>
        <w:rPr>
          <w:noProof/>
          <w:lang w:val="en-US"/>
        </w:rPr>
      </w:pPr>
      <w:bookmarkStart w:id="162" w:name="_Toc27580839"/>
      <w:bookmarkStart w:id="163" w:name="_Toc502244598"/>
      <w:bookmarkStart w:id="164" w:name="_Toc163215295"/>
      <w:bookmarkEnd w:id="161"/>
      <w:r>
        <w:rPr>
          <w:noProof/>
          <w:lang w:val="en-US"/>
        </w:rPr>
        <w:t>4.6.10</w:t>
      </w:r>
      <w:r>
        <w:rPr>
          <w:noProof/>
          <w:lang w:val="en-US"/>
        </w:rPr>
        <w:tab/>
        <w:t>Multi-Device (MuD)</w:t>
      </w:r>
      <w:bookmarkEnd w:id="162"/>
      <w:bookmarkEnd w:id="164"/>
    </w:p>
    <w:p w14:paraId="11ADB2DE" w14:textId="77777777" w:rsidR="0047631D" w:rsidRPr="00CC146E" w:rsidRDefault="0047631D" w:rsidP="0047631D">
      <w:pPr>
        <w:rPr>
          <w:noProof/>
          <w:lang w:val="en-US"/>
        </w:rPr>
      </w:pPr>
      <w:r>
        <w:t>No impact. Neither service shall affect the operation of the other service.</w:t>
      </w:r>
    </w:p>
    <w:p w14:paraId="4FB3B634" w14:textId="77777777" w:rsidR="0047631D" w:rsidRPr="00AD7C25" w:rsidRDefault="0047631D" w:rsidP="0047631D">
      <w:pPr>
        <w:pStyle w:val="Heading2"/>
        <w:rPr>
          <w:noProof/>
          <w:lang w:val="en-US"/>
        </w:rPr>
      </w:pPr>
      <w:bookmarkStart w:id="165" w:name="_Toc27580840"/>
      <w:bookmarkStart w:id="166" w:name="_Toc163215296"/>
      <w:r>
        <w:rPr>
          <w:noProof/>
          <w:lang w:val="en-US"/>
        </w:rPr>
        <w:t>4.6.11</w:t>
      </w:r>
      <w:r>
        <w:rPr>
          <w:noProof/>
          <w:lang w:val="en-US"/>
        </w:rPr>
        <w:tab/>
        <w:t>Multi-Identity (MiD)</w:t>
      </w:r>
      <w:bookmarkEnd w:id="165"/>
      <w:bookmarkEnd w:id="166"/>
    </w:p>
    <w:p w14:paraId="3C61D4A3" w14:textId="77777777" w:rsidR="0047631D" w:rsidRDefault="0047631D" w:rsidP="0047631D">
      <w:pPr>
        <w:rPr>
          <w:noProof/>
          <w:lang w:val="en-US"/>
        </w:rPr>
      </w:pPr>
      <w:r>
        <w:rPr>
          <w:noProof/>
          <w:lang w:val="en-US"/>
        </w:rPr>
        <w:t>No impact on the TIR service. The TIR service handles the Privacy header field following the procedures in this specification.</w:t>
      </w:r>
    </w:p>
    <w:p w14:paraId="102752B3" w14:textId="77777777" w:rsidR="0047631D" w:rsidRPr="00C21836" w:rsidRDefault="0047631D" w:rsidP="0047631D">
      <w:pPr>
        <w:rPr>
          <w:noProof/>
          <w:lang w:val="en-US"/>
        </w:rPr>
      </w:pPr>
      <w:r>
        <w:rPr>
          <w:noProof/>
          <w:lang w:val="en-US"/>
        </w:rPr>
        <w:t>No impact on the TIP service.</w:t>
      </w:r>
    </w:p>
    <w:p w14:paraId="4F9C5C91" w14:textId="77777777" w:rsidR="00A42F40" w:rsidRPr="0047190F" w:rsidRDefault="00A42F40" w:rsidP="00A42F40">
      <w:pPr>
        <w:pStyle w:val="Heading2"/>
      </w:pPr>
      <w:bookmarkStart w:id="167" w:name="_Toc27580841"/>
      <w:bookmarkStart w:id="168" w:name="_Toc163215297"/>
      <w:r w:rsidRPr="0047190F">
        <w:lastRenderedPageBreak/>
        <w:t>4.7</w:t>
      </w:r>
      <w:r w:rsidRPr="0047190F">
        <w:tab/>
        <w:t>Interactions with other networks</w:t>
      </w:r>
      <w:bookmarkEnd w:id="163"/>
      <w:bookmarkEnd w:id="167"/>
      <w:bookmarkEnd w:id="168"/>
    </w:p>
    <w:p w14:paraId="3C9801B7" w14:textId="77777777" w:rsidR="00A42F40" w:rsidRPr="0047190F" w:rsidRDefault="00A42F40" w:rsidP="00A42F40">
      <w:pPr>
        <w:pStyle w:val="Heading3"/>
      </w:pPr>
      <w:bookmarkStart w:id="169" w:name="_Toc502244599"/>
      <w:bookmarkStart w:id="170" w:name="_Toc27580842"/>
      <w:bookmarkStart w:id="171" w:name="_Toc163215298"/>
      <w:r w:rsidRPr="0047190F">
        <w:t>4.7.1</w:t>
      </w:r>
      <w:r w:rsidRPr="0047190F">
        <w:tab/>
      </w:r>
      <w:r w:rsidR="00C32DBF">
        <w:t>Void</w:t>
      </w:r>
      <w:bookmarkEnd w:id="169"/>
      <w:bookmarkEnd w:id="170"/>
      <w:bookmarkEnd w:id="171"/>
    </w:p>
    <w:p w14:paraId="2E86978F" w14:textId="77777777" w:rsidR="00A42F40" w:rsidRPr="0047190F" w:rsidRDefault="00A42F40" w:rsidP="00A42F40">
      <w:pPr>
        <w:pStyle w:val="Heading3"/>
      </w:pPr>
      <w:bookmarkStart w:id="172" w:name="_Toc502244600"/>
      <w:bookmarkStart w:id="173" w:name="_Toc27580843"/>
      <w:bookmarkStart w:id="174" w:name="_Toc163215299"/>
      <w:r w:rsidRPr="0047190F">
        <w:t>4.7.2</w:t>
      </w:r>
      <w:r w:rsidRPr="0047190F">
        <w:tab/>
      </w:r>
      <w:r w:rsidR="009F6917">
        <w:t>Void</w:t>
      </w:r>
      <w:bookmarkEnd w:id="172"/>
      <w:bookmarkEnd w:id="173"/>
      <w:bookmarkEnd w:id="174"/>
    </w:p>
    <w:p w14:paraId="7C7106C3" w14:textId="77777777" w:rsidR="00A42F40" w:rsidRPr="0047190F" w:rsidRDefault="00A42F40" w:rsidP="00A42F40">
      <w:pPr>
        <w:pStyle w:val="Heading3"/>
      </w:pPr>
      <w:bookmarkStart w:id="175" w:name="_Toc502244601"/>
      <w:bookmarkStart w:id="176" w:name="_Toc27580844"/>
      <w:bookmarkStart w:id="177" w:name="_Toc163215300"/>
      <w:r w:rsidRPr="0047190F">
        <w:t>4.7.3</w:t>
      </w:r>
      <w:r w:rsidRPr="0047190F">
        <w:tab/>
      </w:r>
      <w:r w:rsidR="00C32DBF">
        <w:t>Void</w:t>
      </w:r>
      <w:bookmarkEnd w:id="175"/>
      <w:bookmarkEnd w:id="176"/>
      <w:bookmarkEnd w:id="177"/>
    </w:p>
    <w:p w14:paraId="171D616D" w14:textId="77777777" w:rsidR="00A42F40" w:rsidRDefault="00A42F40" w:rsidP="00A42F40">
      <w:pPr>
        <w:pStyle w:val="Heading2"/>
      </w:pPr>
      <w:bookmarkStart w:id="178" w:name="_Toc502244602"/>
      <w:bookmarkStart w:id="179" w:name="_Toc27580845"/>
      <w:bookmarkStart w:id="180" w:name="_Toc163215301"/>
      <w:r w:rsidRPr="0047190F">
        <w:t>4.8</w:t>
      </w:r>
      <w:r w:rsidRPr="0047190F">
        <w:tab/>
        <w:t>Parameter values (timers)</w:t>
      </w:r>
      <w:bookmarkEnd w:id="178"/>
      <w:bookmarkEnd w:id="179"/>
      <w:bookmarkEnd w:id="180"/>
    </w:p>
    <w:p w14:paraId="5D2F4C5E" w14:textId="77777777" w:rsidR="00C32DBF" w:rsidRDefault="00C32DBF" w:rsidP="00C32DBF">
      <w:r>
        <w:t>Void</w:t>
      </w:r>
    </w:p>
    <w:p w14:paraId="7A918DB5" w14:textId="77777777" w:rsidR="00A42F40" w:rsidRPr="0047190F" w:rsidRDefault="00A42F40" w:rsidP="00A42F40">
      <w:pPr>
        <w:pStyle w:val="Heading2"/>
      </w:pPr>
      <w:bookmarkStart w:id="181" w:name="_Toc502244603"/>
      <w:bookmarkStart w:id="182" w:name="_Toc27580846"/>
      <w:bookmarkStart w:id="183" w:name="_Toc163215302"/>
      <w:r w:rsidRPr="0047190F">
        <w:t>4.9</w:t>
      </w:r>
      <w:r w:rsidRPr="0047190F">
        <w:tab/>
        <w:t>Service configuration</w:t>
      </w:r>
      <w:bookmarkEnd w:id="181"/>
      <w:bookmarkEnd w:id="182"/>
      <w:bookmarkEnd w:id="183"/>
    </w:p>
    <w:p w14:paraId="3CF6579C" w14:textId="77777777" w:rsidR="00050730" w:rsidRDefault="00050730" w:rsidP="00050730">
      <w:pPr>
        <w:pStyle w:val="Heading3"/>
      </w:pPr>
      <w:bookmarkStart w:id="184" w:name="_Toc502244604"/>
      <w:bookmarkStart w:id="185" w:name="_Toc27580847"/>
      <w:bookmarkStart w:id="186" w:name="_Toc163215303"/>
      <w:r>
        <w:t>4.9.0</w:t>
      </w:r>
      <w:r>
        <w:tab/>
        <w:t>General</w:t>
      </w:r>
      <w:bookmarkEnd w:id="184"/>
      <w:bookmarkEnd w:id="185"/>
      <w:bookmarkEnd w:id="186"/>
    </w:p>
    <w:p w14:paraId="518BC314" w14:textId="77777777" w:rsidR="00A42F40" w:rsidRPr="0047190F" w:rsidRDefault="00A42F40" w:rsidP="00A42F40">
      <w:r w:rsidRPr="0047190F">
        <w:t>Terminating Identity documents are sub</w:t>
      </w:r>
      <w:r w:rsidRPr="0047190F">
        <w:noBreakHyphen/>
        <w:t xml:space="preserve">trees of the </w:t>
      </w:r>
      <w:r w:rsidRPr="0047190F">
        <w:rPr>
          <w:iCs/>
        </w:rPr>
        <w:t>simservs</w:t>
      </w:r>
      <w:r w:rsidRPr="0047190F">
        <w:t xml:space="preserve"> </w:t>
      </w:r>
      <w:r w:rsidRPr="00192607">
        <w:t>XML</w:t>
      </w:r>
      <w:r w:rsidRPr="0047190F">
        <w:t xml:space="preserve"> document specified in </w:t>
      </w:r>
      <w:r w:rsidR="001000E3">
        <w:t>3GPP </w:t>
      </w:r>
      <w:r w:rsidRPr="00192607">
        <w:t>TS</w:t>
      </w:r>
      <w:r w:rsidR="00200337">
        <w:t> </w:t>
      </w:r>
      <w:r w:rsidR="001000E3">
        <w:t>24.623</w:t>
      </w:r>
      <w:r w:rsidR="00200337">
        <w:t> </w:t>
      </w:r>
      <w:r w:rsidRPr="00192607">
        <w:t>[</w:t>
      </w:r>
      <w:r w:rsidR="00B60A95">
        <w:t>15</w:t>
      </w:r>
      <w:r w:rsidRPr="00192607">
        <w:t>]</w:t>
      </w:r>
      <w:r w:rsidRPr="0047190F">
        <w:t xml:space="preserve">. </w:t>
      </w:r>
      <w:r w:rsidRPr="00192607">
        <w:t>As</w:t>
      </w:r>
      <w:r w:rsidRPr="0047190F">
        <w:t xml:space="preserve"> such, Terminating Identity documents use the XCAP application usage in </w:t>
      </w:r>
      <w:r w:rsidR="001000E3">
        <w:t>3GPP </w:t>
      </w:r>
      <w:r w:rsidRPr="00192607">
        <w:t>TS</w:t>
      </w:r>
      <w:r w:rsidR="00200337">
        <w:t> </w:t>
      </w:r>
      <w:r w:rsidR="001000E3">
        <w:t>24.623</w:t>
      </w:r>
      <w:r w:rsidR="00200337">
        <w:t> </w:t>
      </w:r>
      <w:r w:rsidRPr="00192607">
        <w:t>[</w:t>
      </w:r>
      <w:r w:rsidR="00B60A95">
        <w:t>15</w:t>
      </w:r>
      <w:r w:rsidRPr="00192607">
        <w:t>]</w:t>
      </w:r>
      <w:r w:rsidRPr="0047190F">
        <w:t>.</w:t>
      </w:r>
    </w:p>
    <w:p w14:paraId="79C7B413" w14:textId="77777777" w:rsidR="00A42F40" w:rsidRPr="0047190F" w:rsidRDefault="00A42F40" w:rsidP="00A42F40">
      <w:pPr>
        <w:rPr>
          <w:bCs/>
        </w:rPr>
      </w:pPr>
      <w:r w:rsidRPr="0047190F">
        <w:rPr>
          <w:b/>
          <w:bCs/>
        </w:rPr>
        <w:t xml:space="preserve">Data semantics: </w:t>
      </w:r>
      <w:r w:rsidRPr="0047190F">
        <w:t xml:space="preserve">The semantics of the Terminating Identity </w:t>
      </w:r>
      <w:r w:rsidRPr="00192607">
        <w:t>XML</w:t>
      </w:r>
      <w:r w:rsidRPr="0047190F">
        <w:t xml:space="preserve"> configuration document is specified in </w:t>
      </w:r>
      <w:r w:rsidR="00050730">
        <w:t>sub</w:t>
      </w:r>
      <w:r w:rsidRPr="0047190F">
        <w:t>clause 4.9.1.</w:t>
      </w:r>
    </w:p>
    <w:p w14:paraId="7D54269F" w14:textId="77777777" w:rsidR="00A42F40" w:rsidRPr="0047190F" w:rsidRDefault="00A42F40" w:rsidP="00A42F40">
      <w:r w:rsidRPr="00192607">
        <w:rPr>
          <w:b/>
        </w:rPr>
        <w:t>XML</w:t>
      </w:r>
      <w:r w:rsidRPr="0047190F">
        <w:rPr>
          <w:b/>
        </w:rPr>
        <w:t xml:space="preserve"> schema: </w:t>
      </w:r>
      <w:r w:rsidRPr="0047190F">
        <w:t xml:space="preserve">Implementations in compliance with the present document shall implement the </w:t>
      </w:r>
      <w:r w:rsidRPr="00192607">
        <w:t>XML</w:t>
      </w:r>
      <w:r w:rsidRPr="0047190F">
        <w:t xml:space="preserve"> schema that minimally includes the </w:t>
      </w:r>
      <w:r w:rsidRPr="00192607">
        <w:t>XML</w:t>
      </w:r>
      <w:r w:rsidRPr="0047190F">
        <w:t xml:space="preserve"> Schema defined in </w:t>
      </w:r>
      <w:r w:rsidR="00050730">
        <w:t>sub</w:t>
      </w:r>
      <w:r w:rsidRPr="0047190F">
        <w:t xml:space="preserve">clause 4.9.2 and the </w:t>
      </w:r>
      <w:r w:rsidRPr="0047190F">
        <w:rPr>
          <w:i/>
          <w:iCs/>
        </w:rPr>
        <w:t>simservs</w:t>
      </w:r>
      <w:r w:rsidRPr="0047190F">
        <w:t xml:space="preserve"> </w:t>
      </w:r>
      <w:r w:rsidRPr="00192607">
        <w:t>XML</w:t>
      </w:r>
      <w:r w:rsidRPr="0047190F">
        <w:t xml:space="preserve"> schema specified in </w:t>
      </w:r>
      <w:r w:rsidR="00540145">
        <w:t>sub</w:t>
      </w:r>
      <w:r w:rsidRPr="0047190F">
        <w:t xml:space="preserve">clause 6.3 of </w:t>
      </w:r>
      <w:r w:rsidR="001000E3">
        <w:t>3GPP </w:t>
      </w:r>
      <w:r w:rsidRPr="00192607">
        <w:t>TS </w:t>
      </w:r>
      <w:r w:rsidR="001000E3">
        <w:t>24.623</w:t>
      </w:r>
      <w:r w:rsidRPr="0047190F">
        <w:t> </w:t>
      </w:r>
      <w:r w:rsidRPr="00192607">
        <w:t>[</w:t>
      </w:r>
      <w:r w:rsidR="00B60A95">
        <w:rPr>
          <w:noProof/>
        </w:rPr>
        <w:t>15</w:t>
      </w:r>
      <w:r w:rsidRPr="00192607">
        <w:t>]</w:t>
      </w:r>
      <w:r w:rsidRPr="0047190F">
        <w:t>.</w:t>
      </w:r>
    </w:p>
    <w:p w14:paraId="205AAD5B" w14:textId="77777777" w:rsidR="00A42F40" w:rsidRPr="0047190F" w:rsidRDefault="00A42F40" w:rsidP="00A42F40">
      <w:pPr>
        <w:keepNext/>
        <w:keepLines/>
      </w:pPr>
      <w:r w:rsidRPr="0047190F">
        <w:t>An instance of an Terminating Identity document is shown:</w:t>
      </w:r>
    </w:p>
    <w:p w14:paraId="51B93ED2" w14:textId="77777777" w:rsidR="00A42F40" w:rsidRPr="0047190F" w:rsidRDefault="00A42F40" w:rsidP="00A42F40">
      <w:pPr>
        <w:pStyle w:val="PL"/>
      </w:pPr>
      <w:r w:rsidRPr="0047190F">
        <w:t>&lt;?</w:t>
      </w:r>
      <w:r w:rsidRPr="00192607">
        <w:t>xml</w:t>
      </w:r>
      <w:r w:rsidRPr="0047190F">
        <w:t xml:space="preserve"> version="1.0" encoding="UTF-8"?&gt;</w:t>
      </w:r>
    </w:p>
    <w:p w14:paraId="4AABD20F" w14:textId="77777777" w:rsidR="00A42F40" w:rsidRPr="0047190F" w:rsidRDefault="00A42F40" w:rsidP="00A42F40">
      <w:pPr>
        <w:pStyle w:val="PL"/>
      </w:pPr>
      <w:r w:rsidRPr="0047190F">
        <w:t>&lt;simservs xmlns="http://uri.etsi.org/</w:t>
      </w:r>
      <w:r w:rsidRPr="00192607">
        <w:t>ngn</w:t>
      </w:r>
      <w:r w:rsidRPr="0047190F">
        <w:t>/params/</w:t>
      </w:r>
      <w:r w:rsidRPr="00192607">
        <w:t>xml</w:t>
      </w:r>
      <w:r w:rsidRPr="0047190F">
        <w:t>/simservs/xcap" xmlns:xsi="http://www.w3.org/2001/XMLSchema-instance" &gt;</w:t>
      </w:r>
    </w:p>
    <w:p w14:paraId="3CA66623" w14:textId="77777777" w:rsidR="00A42F40" w:rsidRPr="0047190F" w:rsidRDefault="00A42F40" w:rsidP="00A42F40">
      <w:pPr>
        <w:pStyle w:val="PL"/>
      </w:pPr>
    </w:p>
    <w:p w14:paraId="56A91AA4" w14:textId="77777777" w:rsidR="00A42F40" w:rsidRPr="0047190F" w:rsidRDefault="00A42F40" w:rsidP="00A42F40">
      <w:pPr>
        <w:pStyle w:val="PL"/>
      </w:pPr>
      <w:r w:rsidRPr="0047190F">
        <w:t xml:space="preserve">   &lt;terminating-identity-presentation active="true"/&gt;</w:t>
      </w:r>
    </w:p>
    <w:p w14:paraId="306FDBD2" w14:textId="77777777" w:rsidR="00A42F40" w:rsidRPr="0047190F" w:rsidRDefault="00A42F40" w:rsidP="00A42F40">
      <w:pPr>
        <w:pStyle w:val="PL"/>
      </w:pPr>
    </w:p>
    <w:p w14:paraId="4E50E3C0" w14:textId="77777777" w:rsidR="00A42F40" w:rsidRPr="0047190F" w:rsidRDefault="00A42F40" w:rsidP="00A42F40">
      <w:pPr>
        <w:pStyle w:val="PL"/>
      </w:pPr>
      <w:r w:rsidRPr="0047190F">
        <w:t xml:space="preserve">   &lt;terminating-identity-presentation-restriction active="true"&gt;</w:t>
      </w:r>
    </w:p>
    <w:p w14:paraId="103E1C23" w14:textId="77777777" w:rsidR="00A42F40" w:rsidRPr="0047190F" w:rsidRDefault="00A42F40" w:rsidP="00A42F40">
      <w:pPr>
        <w:pStyle w:val="PL"/>
      </w:pPr>
      <w:r w:rsidRPr="0047190F">
        <w:t xml:space="preserve">       &lt;default-behaviour&gt;presentation-restricted&lt;/default-behaviour&gt;</w:t>
      </w:r>
    </w:p>
    <w:p w14:paraId="39CA26F5" w14:textId="77777777" w:rsidR="00A42F40" w:rsidRPr="0047190F" w:rsidRDefault="00A42F40" w:rsidP="00A42F40">
      <w:pPr>
        <w:pStyle w:val="PL"/>
      </w:pPr>
      <w:r w:rsidRPr="0047190F">
        <w:t xml:space="preserve">   &lt;/terminating-identity-presentation-restriction&gt;</w:t>
      </w:r>
    </w:p>
    <w:p w14:paraId="1B456058" w14:textId="77777777" w:rsidR="00A42F40" w:rsidRPr="0047190F" w:rsidRDefault="00A42F40" w:rsidP="00A42F40">
      <w:pPr>
        <w:pStyle w:val="PL"/>
      </w:pPr>
    </w:p>
    <w:p w14:paraId="4F8DD38E" w14:textId="77777777" w:rsidR="00A42F40" w:rsidRDefault="00A42F40" w:rsidP="00A42F40">
      <w:pPr>
        <w:pStyle w:val="PL"/>
      </w:pPr>
      <w:r w:rsidRPr="0047190F">
        <w:t>&lt;/simservs&gt;</w:t>
      </w:r>
    </w:p>
    <w:p w14:paraId="0EF9C249" w14:textId="77777777" w:rsidR="00A42F40" w:rsidRPr="0047190F" w:rsidRDefault="00A42F40" w:rsidP="00A42F40">
      <w:pPr>
        <w:pStyle w:val="PL"/>
      </w:pPr>
    </w:p>
    <w:p w14:paraId="1E9F19E0" w14:textId="77777777" w:rsidR="00A42F40" w:rsidRPr="0047190F" w:rsidRDefault="00A42F40" w:rsidP="00A42F40">
      <w:pPr>
        <w:pStyle w:val="Heading3"/>
      </w:pPr>
      <w:bookmarkStart w:id="187" w:name="_Toc502244605"/>
      <w:bookmarkStart w:id="188" w:name="_Toc27580848"/>
      <w:bookmarkStart w:id="189" w:name="_Toc163215304"/>
      <w:r w:rsidRPr="0047190F">
        <w:t>4.9.1</w:t>
      </w:r>
      <w:r w:rsidRPr="0047190F">
        <w:tab/>
        <w:t>Data semantics</w:t>
      </w:r>
      <w:bookmarkEnd w:id="187"/>
      <w:bookmarkEnd w:id="188"/>
      <w:bookmarkEnd w:id="189"/>
    </w:p>
    <w:p w14:paraId="58B0786C" w14:textId="77777777" w:rsidR="00A42F40" w:rsidRPr="0047190F" w:rsidRDefault="00A42F40" w:rsidP="00A42F40">
      <w:r w:rsidRPr="0047190F">
        <w:t xml:space="preserve">The </w:t>
      </w:r>
      <w:r w:rsidRPr="00192607">
        <w:t>TIP</w:t>
      </w:r>
      <w:r w:rsidRPr="0047190F">
        <w:t xml:space="preserve"> service can be activated/deactivated using the active attribute of the &lt;terminating</w:t>
      </w:r>
      <w:r w:rsidRPr="0047190F">
        <w:noBreakHyphen/>
        <w:t>identity</w:t>
      </w:r>
      <w:r w:rsidRPr="0047190F">
        <w:noBreakHyphen/>
        <w:t>presentation&gt; service element.</w:t>
      </w:r>
    </w:p>
    <w:p w14:paraId="05089D1B" w14:textId="77777777" w:rsidR="00A42F40" w:rsidRPr="0047190F" w:rsidRDefault="00A42F40" w:rsidP="00A42F40">
      <w:r w:rsidRPr="0047190F">
        <w:t xml:space="preserve">The </w:t>
      </w:r>
      <w:r w:rsidRPr="00192607">
        <w:t>TIR</w:t>
      </w:r>
      <w:r w:rsidRPr="0047190F">
        <w:t xml:space="preserve"> service can be activated/deactivated using the active attribute of the &lt;terminating</w:t>
      </w:r>
      <w:r w:rsidRPr="0047190F">
        <w:noBreakHyphen/>
        <w:t>identity</w:t>
      </w:r>
      <w:r w:rsidRPr="0047190F">
        <w:noBreakHyphen/>
        <w:t>presentation</w:t>
      </w:r>
      <w:r w:rsidRPr="0047190F">
        <w:noBreakHyphen/>
        <w:t xml:space="preserve">restriction&gt; service element. Activating the </w:t>
      </w:r>
      <w:r w:rsidRPr="00192607">
        <w:t>TIR</w:t>
      </w:r>
      <w:r w:rsidRPr="0047190F">
        <w:t xml:space="preserve"> service this way activates the temporary mode </w:t>
      </w:r>
      <w:r w:rsidRPr="00192607">
        <w:t>TIR</w:t>
      </w:r>
      <w:r w:rsidRPr="0047190F">
        <w:t xml:space="preserve"> service. When deactivated and not overruled by operator settings, basic communication procedures apply.</w:t>
      </w:r>
    </w:p>
    <w:p w14:paraId="367FCE6E" w14:textId="77777777" w:rsidR="00A42F40" w:rsidRPr="0047190F" w:rsidRDefault="00A42F40" w:rsidP="00A42F40">
      <w:r w:rsidRPr="0047190F">
        <w:t xml:space="preserve">The behaviour of the temporary mode </w:t>
      </w:r>
      <w:r w:rsidRPr="00192607">
        <w:t>TIR</w:t>
      </w:r>
      <w:r w:rsidRPr="0047190F">
        <w:t xml:space="preserve"> is configured with the optional &lt;default</w:t>
      </w:r>
      <w:r w:rsidRPr="0047190F">
        <w:noBreakHyphen/>
        <w:t>behaviour&gt; element. There are two values that this element can take:</w:t>
      </w:r>
    </w:p>
    <w:p w14:paraId="601F1F96" w14:textId="77777777" w:rsidR="00A42F40" w:rsidRPr="0047190F" w:rsidRDefault="00540145" w:rsidP="00540145">
      <w:pPr>
        <w:pStyle w:val="B1"/>
      </w:pPr>
      <w:r>
        <w:rPr>
          <w:b/>
          <w:bCs/>
          <w:highlight w:val="white"/>
        </w:rPr>
        <w:t>-</w:t>
      </w:r>
      <w:r>
        <w:rPr>
          <w:b/>
          <w:bCs/>
          <w:highlight w:val="white"/>
        </w:rPr>
        <w:tab/>
      </w:r>
      <w:r w:rsidR="00A42F40" w:rsidRPr="0047190F">
        <w:rPr>
          <w:b/>
          <w:bCs/>
          <w:highlight w:val="white"/>
        </w:rPr>
        <w:t>Presentation-restricted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"restricted".</w:t>
      </w:r>
    </w:p>
    <w:p w14:paraId="250B9E3A" w14:textId="77777777" w:rsidR="00A42F40" w:rsidRPr="0047190F" w:rsidRDefault="00540145" w:rsidP="00540145">
      <w:pPr>
        <w:pStyle w:val="B1"/>
      </w:pPr>
      <w:r>
        <w:rPr>
          <w:b/>
          <w:bCs/>
        </w:rPr>
        <w:t>-</w:t>
      </w:r>
      <w:r>
        <w:rPr>
          <w:b/>
          <w:bCs/>
        </w:rPr>
        <w:tab/>
      </w:r>
      <w:r w:rsidR="00A42F40" w:rsidRPr="0047190F">
        <w:rPr>
          <w:b/>
          <w:bCs/>
        </w:rPr>
        <w:t>Presentation-not-restricted</w:t>
      </w:r>
      <w:r w:rsidR="00A42F40" w:rsidRPr="0047190F">
        <w:rPr>
          <w:b/>
        </w:rPr>
        <w:t>:</w:t>
      </w:r>
      <w:r w:rsidR="00A42F40" w:rsidRPr="0047190F">
        <w:t xml:space="preserve"> configures the service to behave </w:t>
      </w:r>
      <w:r w:rsidR="00A42F40" w:rsidRPr="00192607">
        <w:t>as</w:t>
      </w:r>
      <w:r w:rsidR="00A42F40" w:rsidRPr="0047190F">
        <w:t xml:space="preserve"> specified in </w:t>
      </w:r>
      <w:r>
        <w:t>sub</w:t>
      </w:r>
      <w:r w:rsidR="00A42F40" w:rsidRPr="0047190F">
        <w:t xml:space="preserve">clause 4.5.2.9 for the case </w:t>
      </w:r>
      <w:r w:rsidR="00A42F40" w:rsidRPr="00192607">
        <w:t>TIR</w:t>
      </w:r>
      <w:r w:rsidR="00A42F40" w:rsidRPr="0047190F">
        <w:t xml:space="preserve"> service in "temporary mode" with default "not restricted".</w:t>
      </w:r>
    </w:p>
    <w:p w14:paraId="49C1DDA7" w14:textId="77777777" w:rsidR="00E277E6" w:rsidRPr="0047190F" w:rsidRDefault="00E277E6" w:rsidP="00E277E6">
      <w:r>
        <w:lastRenderedPageBreak/>
        <w:t xml:space="preserve">Authorization for manipulation of </w:t>
      </w:r>
      <w:r w:rsidRPr="00F41051">
        <w:t>the active attribute of the &lt;</w:t>
      </w:r>
      <w:r>
        <w:t>terminating</w:t>
      </w:r>
      <w:r w:rsidRPr="00F41051">
        <w:noBreakHyphen/>
        <w:t>identity</w:t>
      </w:r>
      <w:r w:rsidRPr="00F41051">
        <w:noBreakHyphen/>
        <w:t>presentation&gt; service element</w:t>
      </w:r>
      <w:r>
        <w:t xml:space="preserve"> and of the </w:t>
      </w:r>
      <w:r w:rsidRPr="00F41051">
        <w:t>&lt;</w:t>
      </w:r>
      <w:r>
        <w:t>terminating</w:t>
      </w:r>
      <w:r w:rsidRPr="00F41051">
        <w:noBreakHyphen/>
        <w:t>identity</w:t>
      </w:r>
      <w:r w:rsidRPr="00F41051">
        <w:noBreakHyphen/>
        <w:t>presentation</w:t>
      </w:r>
      <w:r w:rsidRPr="00F41051">
        <w:noBreakHyphen/>
        <w:t>restriction&gt; service element</w:t>
      </w:r>
      <w:r>
        <w:t xml:space="preserve"> is subject to local policy</w:t>
      </w:r>
      <w:r w:rsidRPr="00F41051">
        <w:t>.</w:t>
      </w:r>
      <w:r>
        <w:t xml:space="preserve"> Unauthorized manipulation attempts are rejected with an HTTP 409 (Conflict) response as defined in IETF RFC 4825 [20].</w:t>
      </w:r>
    </w:p>
    <w:p w14:paraId="2D612D8E" w14:textId="77777777" w:rsidR="00A42F40" w:rsidRPr="0004441F" w:rsidRDefault="00A42F40" w:rsidP="00A42F40">
      <w:pPr>
        <w:pStyle w:val="Heading3"/>
        <w:rPr>
          <w:lang w:val="de-DE"/>
        </w:rPr>
      </w:pPr>
      <w:bookmarkStart w:id="190" w:name="_Toc502244606"/>
      <w:bookmarkStart w:id="191" w:name="_Toc27580849"/>
      <w:bookmarkStart w:id="192" w:name="_Toc163215305"/>
      <w:r w:rsidRPr="0004441F">
        <w:rPr>
          <w:lang w:val="de-DE"/>
        </w:rPr>
        <w:t>4.9.2</w:t>
      </w:r>
      <w:r w:rsidRPr="0004441F">
        <w:rPr>
          <w:lang w:val="de-DE"/>
        </w:rPr>
        <w:tab/>
        <w:t>XML schema</w:t>
      </w:r>
      <w:bookmarkEnd w:id="190"/>
      <w:bookmarkEnd w:id="191"/>
      <w:bookmarkEnd w:id="192"/>
    </w:p>
    <w:p w14:paraId="041D6AEB" w14:textId="77777777" w:rsidR="00A42F40" w:rsidRPr="0004441F" w:rsidRDefault="00A42F40" w:rsidP="00A42F40">
      <w:pPr>
        <w:pStyle w:val="PL"/>
        <w:keepNext/>
        <w:rPr>
          <w:noProof w:val="0"/>
          <w:highlight w:val="white"/>
          <w:lang w:val="de-DE"/>
        </w:rPr>
      </w:pPr>
      <w:r w:rsidRPr="0004441F">
        <w:rPr>
          <w:noProof w:val="0"/>
          <w:highlight w:val="white"/>
          <w:lang w:val="de-DE"/>
        </w:rPr>
        <w:t>&lt;?xml version="1.0" encoding="UTF-8"?&gt;</w:t>
      </w:r>
    </w:p>
    <w:p w14:paraId="779B7409" w14:textId="77777777" w:rsidR="00A42F40" w:rsidRPr="0004441F" w:rsidRDefault="00A42F40" w:rsidP="00A42F40">
      <w:pPr>
        <w:pStyle w:val="PL"/>
        <w:keepNext/>
        <w:rPr>
          <w:noProof w:val="0"/>
          <w:highlight w:val="white"/>
          <w:lang w:val="de-DE"/>
        </w:rPr>
      </w:pPr>
      <w:r w:rsidRPr="0004441F">
        <w:rPr>
          <w:noProof w:val="0"/>
          <w:highlight w:val="white"/>
          <w:lang w:val="de-DE"/>
        </w:rPr>
        <w:t>&lt;xs:schema xmlns:ss="</w:t>
      </w:r>
      <w:r w:rsidRPr="0004441F">
        <w:rPr>
          <w:noProof w:val="0"/>
          <w:lang w:val="de-DE"/>
        </w:rPr>
        <w:t>http://uri.etsi.org/ngn/params/xml/simservs/xcap</w:t>
      </w:r>
      <w:r w:rsidRPr="0004441F">
        <w:rPr>
          <w:noProof w:val="0"/>
          <w:highlight w:val="white"/>
          <w:lang w:val="de-DE"/>
        </w:rPr>
        <w:t>" xmlns:xs="http://www.w3.org/2001/XMLSchema" targetNamespace="</w:t>
      </w:r>
      <w:r w:rsidRPr="0004441F">
        <w:rPr>
          <w:noProof w:val="0"/>
          <w:lang w:val="de-DE"/>
        </w:rPr>
        <w:t>http://uri.etsi.org/ngn/params/xml/simservs/xcap</w:t>
      </w:r>
      <w:r w:rsidRPr="0004441F">
        <w:rPr>
          <w:noProof w:val="0"/>
          <w:highlight w:val="white"/>
          <w:lang w:val="de-DE"/>
        </w:rPr>
        <w:t>" elementFormDefault="qualified" attributeFormDefault="unqualified"&gt;</w:t>
      </w:r>
    </w:p>
    <w:p w14:paraId="21BF8617" w14:textId="77777777" w:rsidR="00A42F40" w:rsidRPr="0004441F" w:rsidRDefault="00A42F40" w:rsidP="00A42F40">
      <w:pPr>
        <w:pStyle w:val="PL"/>
        <w:rPr>
          <w:noProof w:val="0"/>
          <w:highlight w:val="white"/>
          <w:lang w:val="de-DE"/>
        </w:rPr>
      </w:pPr>
      <w:r w:rsidRPr="0004441F">
        <w:rPr>
          <w:noProof w:val="0"/>
          <w:highlight w:val="white"/>
          <w:lang w:val="de-DE"/>
        </w:rPr>
        <w:t xml:space="preserve">   &lt;xs:element name="terminating-identity-presentation-restriction" substitutionGroup="ss:absService"&gt;</w:t>
      </w:r>
    </w:p>
    <w:p w14:paraId="4B87EDE8" w14:textId="77777777" w:rsidR="00A42F40" w:rsidRPr="0004441F" w:rsidRDefault="00A42F40" w:rsidP="00A42F40">
      <w:pPr>
        <w:pStyle w:val="PL"/>
        <w:rPr>
          <w:noProof w:val="0"/>
          <w:highlight w:val="white"/>
          <w:lang w:val="de-DE"/>
        </w:rPr>
      </w:pPr>
      <w:r w:rsidRPr="0004441F">
        <w:rPr>
          <w:noProof w:val="0"/>
          <w:highlight w:val="white"/>
          <w:lang w:val="de-DE"/>
        </w:rPr>
        <w:t xml:space="preserve">       &lt;xs:annotation&gt;</w:t>
      </w:r>
    </w:p>
    <w:p w14:paraId="38BEB70C" w14:textId="77777777" w:rsidR="00A42F40" w:rsidRPr="0004441F" w:rsidRDefault="00A42F40" w:rsidP="00A42F40">
      <w:pPr>
        <w:pStyle w:val="PL"/>
        <w:rPr>
          <w:noProof w:val="0"/>
          <w:highlight w:val="white"/>
          <w:lang w:val="de-DE"/>
        </w:rPr>
      </w:pPr>
      <w:r w:rsidRPr="0004441F">
        <w:rPr>
          <w:noProof w:val="0"/>
          <w:highlight w:val="white"/>
          <w:lang w:val="de-DE"/>
        </w:rPr>
        <w:t xml:space="preserve">           &lt;xs:documentation&gt;Terminating Identity presentation Restriction</w:t>
      </w:r>
    </w:p>
    <w:p w14:paraId="07811211" w14:textId="77777777" w:rsidR="00A42F40" w:rsidRPr="0004441F" w:rsidRDefault="00A42F40" w:rsidP="00A42F40">
      <w:pPr>
        <w:pStyle w:val="PL"/>
        <w:rPr>
          <w:noProof w:val="0"/>
          <w:highlight w:val="white"/>
          <w:lang w:val="de-DE"/>
        </w:rPr>
      </w:pPr>
      <w:r w:rsidRPr="0004441F">
        <w:rPr>
          <w:noProof w:val="0"/>
          <w:highlight w:val="white"/>
          <w:lang w:val="de-DE"/>
        </w:rPr>
        <w:tab/>
      </w:r>
      <w:r w:rsidRPr="0004441F">
        <w:rPr>
          <w:noProof w:val="0"/>
          <w:highlight w:val="white"/>
          <w:lang w:val="de-DE"/>
        </w:rPr>
        <w:tab/>
      </w:r>
      <w:r w:rsidRPr="0004441F">
        <w:rPr>
          <w:noProof w:val="0"/>
          <w:highlight w:val="white"/>
          <w:lang w:val="de-DE"/>
        </w:rPr>
        <w:tab/>
        <w:t>&lt;/xs:documentation&gt;</w:t>
      </w:r>
    </w:p>
    <w:p w14:paraId="7D9ECD52" w14:textId="77777777" w:rsidR="00A42F40" w:rsidRPr="008C553C" w:rsidRDefault="00A42F40" w:rsidP="00A42F40">
      <w:pPr>
        <w:pStyle w:val="PL"/>
        <w:rPr>
          <w:noProof w:val="0"/>
          <w:highlight w:val="white"/>
          <w:lang w:val="de-DE"/>
        </w:rPr>
      </w:pPr>
      <w:r w:rsidRPr="0004441F">
        <w:rPr>
          <w:noProof w:val="0"/>
          <w:highlight w:val="white"/>
          <w:lang w:val="de-DE"/>
        </w:rPr>
        <w:t xml:space="preserve">       </w:t>
      </w:r>
      <w:r w:rsidRPr="008C553C">
        <w:rPr>
          <w:noProof w:val="0"/>
          <w:highlight w:val="white"/>
          <w:lang w:val="de-DE"/>
        </w:rPr>
        <w:t>&lt;/xs:annotation&gt;</w:t>
      </w:r>
    </w:p>
    <w:p w14:paraId="5037B701" w14:textId="77777777" w:rsidR="00A42F40" w:rsidRPr="008C553C" w:rsidRDefault="00A42F40" w:rsidP="00A42F40">
      <w:pPr>
        <w:pStyle w:val="PL"/>
        <w:rPr>
          <w:noProof w:val="0"/>
          <w:highlight w:val="white"/>
          <w:lang w:val="de-DE"/>
        </w:rPr>
      </w:pPr>
      <w:r w:rsidRPr="008C553C">
        <w:rPr>
          <w:noProof w:val="0"/>
          <w:highlight w:val="white"/>
          <w:lang w:val="de-DE"/>
        </w:rPr>
        <w:t xml:space="preserve">       &lt;xs:complexType&gt;</w:t>
      </w:r>
    </w:p>
    <w:p w14:paraId="047470B7" w14:textId="77777777" w:rsidR="00A42F40" w:rsidRPr="008C553C" w:rsidRDefault="00A42F40" w:rsidP="00A42F40">
      <w:pPr>
        <w:pStyle w:val="PL"/>
        <w:rPr>
          <w:noProof w:val="0"/>
          <w:highlight w:val="white"/>
          <w:lang w:val="de-DE"/>
        </w:rPr>
      </w:pPr>
      <w:r w:rsidRPr="008C553C">
        <w:rPr>
          <w:noProof w:val="0"/>
          <w:highlight w:val="white"/>
          <w:lang w:val="de-DE"/>
        </w:rPr>
        <w:t xml:space="preserve">           &lt;xs:complexContent&gt;</w:t>
      </w:r>
    </w:p>
    <w:p w14:paraId="0214DDAC" w14:textId="77777777" w:rsidR="00A42F40" w:rsidRPr="008C553C" w:rsidRDefault="00A42F40" w:rsidP="00A42F40">
      <w:pPr>
        <w:pStyle w:val="PL"/>
        <w:rPr>
          <w:noProof w:val="0"/>
          <w:highlight w:val="white"/>
          <w:lang w:val="de-DE"/>
        </w:rPr>
      </w:pPr>
      <w:r w:rsidRPr="008C553C">
        <w:rPr>
          <w:noProof w:val="0"/>
          <w:highlight w:val="white"/>
          <w:lang w:val="de-DE"/>
        </w:rPr>
        <w:t xml:space="preserve">               &lt;xs:extension base="ss:simservType"&gt;</w:t>
      </w:r>
    </w:p>
    <w:p w14:paraId="7588C402" w14:textId="77777777" w:rsidR="00A42F40" w:rsidRPr="008C553C" w:rsidRDefault="00A42F40" w:rsidP="00A42F40">
      <w:pPr>
        <w:pStyle w:val="PL"/>
        <w:rPr>
          <w:noProof w:val="0"/>
          <w:highlight w:val="white"/>
          <w:lang w:val="de-DE"/>
        </w:rPr>
      </w:pPr>
      <w:r w:rsidRPr="008C553C">
        <w:rPr>
          <w:noProof w:val="0"/>
          <w:highlight w:val="white"/>
          <w:lang w:val="de-DE"/>
        </w:rPr>
        <w:t xml:space="preserve">                   &lt;xs:sequence&gt;</w:t>
      </w:r>
    </w:p>
    <w:p w14:paraId="1AD4673C" w14:textId="77777777" w:rsidR="00A42F40" w:rsidRPr="008C553C" w:rsidRDefault="00A42F40" w:rsidP="00A42F40">
      <w:pPr>
        <w:pStyle w:val="PL"/>
        <w:ind w:left="2268" w:hanging="2268"/>
        <w:rPr>
          <w:noProof w:val="0"/>
          <w:highlight w:val="white"/>
          <w:lang w:val="de-DE"/>
        </w:rPr>
      </w:pPr>
      <w:r w:rsidRPr="008C553C">
        <w:rPr>
          <w:noProof w:val="0"/>
          <w:highlight w:val="white"/>
          <w:lang w:val="de-DE"/>
        </w:rPr>
        <w:t xml:space="preserve">                       &lt;xs:element name="default-behaviour" default="presentation-restricted" minOccurs="0"&gt;</w:t>
      </w:r>
    </w:p>
    <w:p w14:paraId="61891F91" w14:textId="77777777" w:rsidR="00A42F40" w:rsidRPr="0047190F" w:rsidRDefault="00A42F40" w:rsidP="00A42F40">
      <w:pPr>
        <w:pStyle w:val="PL"/>
        <w:rPr>
          <w:noProof w:val="0"/>
          <w:highlight w:val="white"/>
        </w:rPr>
      </w:pPr>
      <w:r w:rsidRPr="008C553C">
        <w:rPr>
          <w:noProof w:val="0"/>
          <w:highlight w:val="white"/>
          <w:lang w:val="de-DE"/>
        </w:rPr>
        <w:t xml:space="preserve">                           </w:t>
      </w:r>
      <w:r w:rsidRPr="0047190F">
        <w:rPr>
          <w:noProof w:val="0"/>
          <w:highlight w:val="white"/>
        </w:rPr>
        <w:t>&lt;xs:simpleType&gt;</w:t>
      </w:r>
    </w:p>
    <w:p w14:paraId="648CF569" w14:textId="77777777" w:rsidR="00A42F40" w:rsidRPr="0047190F" w:rsidRDefault="00A42F40" w:rsidP="00A42F40">
      <w:pPr>
        <w:pStyle w:val="PL"/>
        <w:rPr>
          <w:noProof w:val="0"/>
          <w:highlight w:val="white"/>
        </w:rPr>
      </w:pPr>
      <w:r w:rsidRPr="0047190F">
        <w:rPr>
          <w:noProof w:val="0"/>
          <w:highlight w:val="white"/>
        </w:rPr>
        <w:t xml:space="preserve">                               &lt;xs:restriction base="xs:string"&gt;</w:t>
      </w:r>
    </w:p>
    <w:p w14:paraId="0EAFA107" w14:textId="77777777" w:rsidR="00A42F40" w:rsidRPr="0047190F" w:rsidRDefault="00A42F40" w:rsidP="00A42F40">
      <w:pPr>
        <w:pStyle w:val="PL"/>
        <w:rPr>
          <w:noProof w:val="0"/>
          <w:highlight w:val="white"/>
        </w:rPr>
      </w:pPr>
      <w:r w:rsidRPr="0047190F">
        <w:rPr>
          <w:noProof w:val="0"/>
          <w:highlight w:val="white"/>
        </w:rPr>
        <w:t xml:space="preserve">                                   &lt;xs:enumeration value="presentation-restricted"/&gt;</w:t>
      </w:r>
    </w:p>
    <w:p w14:paraId="02C141E5" w14:textId="77777777" w:rsidR="00A42F40" w:rsidRPr="0047190F" w:rsidRDefault="00A42F40" w:rsidP="00A42F40">
      <w:pPr>
        <w:pStyle w:val="PL"/>
        <w:rPr>
          <w:noProof w:val="0"/>
          <w:highlight w:val="white"/>
        </w:rPr>
      </w:pPr>
      <w:r w:rsidRPr="0047190F">
        <w:rPr>
          <w:noProof w:val="0"/>
          <w:highlight w:val="white"/>
        </w:rPr>
        <w:t xml:space="preserve">                                   &lt;xs:enumeration value="presentation-not-restricted"/&gt;</w:t>
      </w:r>
    </w:p>
    <w:p w14:paraId="4B099215" w14:textId="77777777" w:rsidR="00A42F40" w:rsidRPr="0004441F" w:rsidRDefault="00A42F40" w:rsidP="00A42F40">
      <w:pPr>
        <w:pStyle w:val="PL"/>
        <w:rPr>
          <w:noProof w:val="0"/>
          <w:highlight w:val="white"/>
          <w:lang w:val="fr-FR"/>
        </w:rPr>
      </w:pPr>
      <w:r w:rsidRPr="0047190F">
        <w:rPr>
          <w:noProof w:val="0"/>
          <w:highlight w:val="white"/>
        </w:rPr>
        <w:t xml:space="preserve">                               </w:t>
      </w:r>
      <w:r w:rsidRPr="0004441F">
        <w:rPr>
          <w:noProof w:val="0"/>
          <w:highlight w:val="white"/>
          <w:lang w:val="fr-FR"/>
        </w:rPr>
        <w:t>&lt;/xs:restriction&gt;</w:t>
      </w:r>
    </w:p>
    <w:p w14:paraId="493609B2" w14:textId="77777777" w:rsidR="00A42F40" w:rsidRPr="0004441F" w:rsidRDefault="00A42F40" w:rsidP="00A42F40">
      <w:pPr>
        <w:pStyle w:val="PL"/>
        <w:rPr>
          <w:noProof w:val="0"/>
          <w:highlight w:val="white"/>
          <w:lang w:val="fr-FR"/>
        </w:rPr>
      </w:pPr>
      <w:r w:rsidRPr="0004441F">
        <w:rPr>
          <w:noProof w:val="0"/>
          <w:highlight w:val="white"/>
          <w:lang w:val="fr-FR"/>
        </w:rPr>
        <w:t xml:space="preserve">                           &lt;/xs:simpleType&gt;</w:t>
      </w:r>
    </w:p>
    <w:p w14:paraId="391EC8E2"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&lt;/xs:element&gt;</w:t>
      </w:r>
    </w:p>
    <w:p w14:paraId="6D0D4A0F" w14:textId="77777777" w:rsidR="00A42F40" w:rsidRPr="0004441F" w:rsidRDefault="00A42F40" w:rsidP="00A42F40">
      <w:pPr>
        <w:pStyle w:val="PL"/>
        <w:rPr>
          <w:noProof w:val="0"/>
          <w:highlight w:val="white"/>
          <w:lang w:val="fr-FR"/>
        </w:rPr>
      </w:pPr>
      <w:r w:rsidRPr="0004441F">
        <w:rPr>
          <w:noProof w:val="0"/>
          <w:highlight w:val="white"/>
          <w:lang w:val="fr-FR"/>
        </w:rPr>
        <w:t xml:space="preserve">                   &lt;/xs:sequence&gt;</w:t>
      </w:r>
    </w:p>
    <w:p w14:paraId="31DF17FD"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&lt;/xs:extension&gt;</w:t>
      </w:r>
    </w:p>
    <w:p w14:paraId="56A8062C" w14:textId="77777777" w:rsidR="00A42F40" w:rsidRPr="0004441F" w:rsidRDefault="00A42F40" w:rsidP="00A42F40">
      <w:pPr>
        <w:pStyle w:val="PL"/>
        <w:rPr>
          <w:noProof w:val="0"/>
          <w:highlight w:val="white"/>
          <w:lang w:val="fr-FR"/>
        </w:rPr>
      </w:pPr>
      <w:r w:rsidRPr="0004441F">
        <w:rPr>
          <w:noProof w:val="0"/>
          <w:highlight w:val="white"/>
          <w:lang w:val="fr-FR"/>
        </w:rPr>
        <w:t xml:space="preserve">           &lt;/xs:complexContent&gt;</w:t>
      </w:r>
    </w:p>
    <w:p w14:paraId="0701A7D8" w14:textId="77777777" w:rsidR="00A42F40" w:rsidRPr="0004441F" w:rsidRDefault="00A42F40" w:rsidP="00A42F40">
      <w:pPr>
        <w:pStyle w:val="PL"/>
        <w:rPr>
          <w:noProof w:val="0"/>
          <w:highlight w:val="white"/>
          <w:lang w:val="fr-FR"/>
        </w:rPr>
      </w:pPr>
      <w:r w:rsidRPr="0004441F">
        <w:rPr>
          <w:noProof w:val="0"/>
          <w:highlight w:val="white"/>
          <w:lang w:val="fr-FR"/>
        </w:rPr>
        <w:t xml:space="preserve">       &lt;/xs:complexType&gt;</w:t>
      </w:r>
    </w:p>
    <w:p w14:paraId="6590C57C"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&lt;/xs:element&gt;</w:t>
      </w:r>
    </w:p>
    <w:p w14:paraId="7DF512D7" w14:textId="77777777" w:rsidR="00A42F40" w:rsidRPr="0004441F" w:rsidRDefault="00A42F40" w:rsidP="00A42F40">
      <w:pPr>
        <w:pStyle w:val="PL"/>
        <w:rPr>
          <w:noProof w:val="0"/>
          <w:highlight w:val="white"/>
          <w:lang w:val="fr-FR"/>
        </w:rPr>
      </w:pPr>
      <w:r w:rsidRPr="0004441F">
        <w:rPr>
          <w:noProof w:val="0"/>
          <w:highlight w:val="white"/>
          <w:lang w:val="fr-FR"/>
        </w:rPr>
        <w:t xml:space="preserve">   &lt;xs:element name="terminating-identity-presentation" type="ss:simservType" substitutionGroup="ss:absService"&gt;</w:t>
      </w:r>
    </w:p>
    <w:p w14:paraId="3DE0B86B" w14:textId="77777777" w:rsidR="00A42F40" w:rsidRPr="0004441F" w:rsidRDefault="00A42F40" w:rsidP="00A42F40">
      <w:pPr>
        <w:pStyle w:val="PL"/>
        <w:rPr>
          <w:noProof w:val="0"/>
          <w:highlight w:val="white"/>
          <w:lang w:val="fr-FR"/>
        </w:rPr>
      </w:pPr>
      <w:r w:rsidRPr="0004441F">
        <w:rPr>
          <w:noProof w:val="0"/>
          <w:highlight w:val="white"/>
          <w:lang w:val="fr-FR"/>
        </w:rPr>
        <w:t xml:space="preserve">       &lt;xs:annotation&gt;</w:t>
      </w:r>
    </w:p>
    <w:p w14:paraId="710FB384" w14:textId="77777777" w:rsidR="00A42F40" w:rsidRPr="0004441F" w:rsidRDefault="00A42F40" w:rsidP="00A42F40">
      <w:pPr>
        <w:pStyle w:val="PL"/>
        <w:rPr>
          <w:noProof w:val="0"/>
          <w:highlight w:val="white"/>
          <w:lang w:val="fr-FR"/>
        </w:rPr>
      </w:pPr>
      <w:r w:rsidRPr="0004441F">
        <w:rPr>
          <w:noProof w:val="0"/>
          <w:highlight w:val="white"/>
          <w:lang w:val="fr-FR"/>
        </w:rPr>
        <w:t xml:space="preserve">           &lt;xs:documentation&gt;Terminating Identity Presentation</w:t>
      </w:r>
    </w:p>
    <w:p w14:paraId="0266B635" w14:textId="77777777" w:rsidR="00A42F40" w:rsidRPr="0004441F" w:rsidRDefault="00A42F40" w:rsidP="00A42F40">
      <w:pPr>
        <w:pStyle w:val="PL"/>
        <w:rPr>
          <w:noProof w:val="0"/>
          <w:highlight w:val="white"/>
          <w:lang w:val="fr-FR"/>
        </w:rPr>
      </w:pPr>
      <w:r w:rsidRPr="0004441F">
        <w:rPr>
          <w:noProof w:val="0"/>
          <w:highlight w:val="white"/>
          <w:lang w:val="fr-FR"/>
        </w:rPr>
        <w:tab/>
      </w:r>
      <w:r w:rsidRPr="0004441F">
        <w:rPr>
          <w:noProof w:val="0"/>
          <w:highlight w:val="white"/>
          <w:lang w:val="fr-FR"/>
        </w:rPr>
        <w:tab/>
      </w:r>
      <w:r w:rsidRPr="0004441F">
        <w:rPr>
          <w:noProof w:val="0"/>
          <w:highlight w:val="white"/>
          <w:lang w:val="fr-FR"/>
        </w:rPr>
        <w:tab/>
        <w:t>&lt;/xs:documentation&gt;</w:t>
      </w:r>
    </w:p>
    <w:p w14:paraId="3968CE6B" w14:textId="77777777" w:rsidR="00A42F40" w:rsidRPr="00D62945" w:rsidRDefault="00A42F40" w:rsidP="00A42F40">
      <w:pPr>
        <w:pStyle w:val="PL"/>
        <w:rPr>
          <w:noProof w:val="0"/>
          <w:highlight w:val="white"/>
          <w:lang w:val="fr-FR"/>
        </w:rPr>
      </w:pPr>
      <w:r w:rsidRPr="0004441F">
        <w:rPr>
          <w:noProof w:val="0"/>
          <w:highlight w:val="white"/>
          <w:lang w:val="fr-FR"/>
        </w:rPr>
        <w:t xml:space="preserve">       </w:t>
      </w:r>
      <w:r w:rsidRPr="00D62945">
        <w:rPr>
          <w:noProof w:val="0"/>
          <w:highlight w:val="white"/>
          <w:lang w:val="fr-FR"/>
        </w:rPr>
        <w:t>&lt;/xs:annotation&gt;</w:t>
      </w:r>
    </w:p>
    <w:p w14:paraId="04C3BD70" w14:textId="77777777" w:rsidR="00A42F40" w:rsidRPr="00D62945" w:rsidRDefault="00A42F40" w:rsidP="00A42F40">
      <w:pPr>
        <w:pStyle w:val="PL"/>
        <w:rPr>
          <w:noProof w:val="0"/>
          <w:highlight w:val="white"/>
          <w:lang w:val="fr-FR"/>
        </w:rPr>
      </w:pPr>
      <w:r w:rsidRPr="00D62945">
        <w:rPr>
          <w:noProof w:val="0"/>
          <w:highlight w:val="white"/>
          <w:lang w:val="fr-FR"/>
        </w:rPr>
        <w:t xml:space="preserve">   &lt;/xs:element&gt;</w:t>
      </w:r>
    </w:p>
    <w:p w14:paraId="64471EA5" w14:textId="77777777" w:rsidR="00A42F40" w:rsidRPr="0047190F" w:rsidRDefault="00A42F40" w:rsidP="00A42F40">
      <w:pPr>
        <w:pStyle w:val="PL"/>
        <w:rPr>
          <w:noProof w:val="0"/>
          <w:highlight w:val="white"/>
        </w:rPr>
      </w:pPr>
      <w:r w:rsidRPr="0047190F">
        <w:rPr>
          <w:noProof w:val="0"/>
          <w:highlight w:val="white"/>
        </w:rPr>
        <w:t>&lt;/xs:schema&gt;</w:t>
      </w:r>
    </w:p>
    <w:p w14:paraId="176F792F" w14:textId="77777777" w:rsidR="00A42F40" w:rsidRPr="0047190F" w:rsidRDefault="00A42F40" w:rsidP="00A42F40">
      <w:pPr>
        <w:pStyle w:val="Heading8"/>
      </w:pPr>
      <w:r w:rsidRPr="0047190F">
        <w:br w:type="page"/>
      </w:r>
      <w:bookmarkStart w:id="193" w:name="_Toc502244607"/>
      <w:bookmarkStart w:id="194" w:name="_Toc27580850"/>
      <w:bookmarkStart w:id="195" w:name="_Toc163215306"/>
      <w:r w:rsidRPr="0047190F">
        <w:lastRenderedPageBreak/>
        <w:t>Annex A (informative):</w:t>
      </w:r>
      <w:r w:rsidRPr="0047190F">
        <w:br/>
        <w:t>Signalling flows</w:t>
      </w:r>
      <w:bookmarkEnd w:id="193"/>
      <w:bookmarkEnd w:id="194"/>
      <w:bookmarkEnd w:id="195"/>
      <w:r w:rsidRPr="0047190F">
        <w:t xml:space="preserve"> </w:t>
      </w:r>
    </w:p>
    <w:p w14:paraId="2A88C05D" w14:textId="77777777" w:rsidR="00A42F40" w:rsidRPr="0047190F" w:rsidRDefault="00C764F3" w:rsidP="00A42F40">
      <w:r>
        <w:rPr>
          <w:color w:val="000000"/>
        </w:rPr>
        <w:t>No signalling flows are provided.</w:t>
      </w:r>
    </w:p>
    <w:p w14:paraId="5B4883C7" w14:textId="77777777" w:rsidR="00A42F40" w:rsidRPr="0047190F" w:rsidRDefault="00A42F40" w:rsidP="00A42F40">
      <w:pPr>
        <w:pStyle w:val="Heading8"/>
      </w:pPr>
      <w:r w:rsidRPr="0047190F">
        <w:br w:type="page"/>
      </w:r>
      <w:bookmarkStart w:id="196" w:name="_Toc502244608"/>
      <w:bookmarkStart w:id="197" w:name="_Toc27580851"/>
      <w:bookmarkStart w:id="198" w:name="_Toc163215307"/>
      <w:r w:rsidRPr="0047190F">
        <w:lastRenderedPageBreak/>
        <w:t>Annex B (informative):</w:t>
      </w:r>
      <w:r w:rsidRPr="0047190F">
        <w:br/>
        <w:t>Example of filter criteria</w:t>
      </w:r>
      <w:bookmarkEnd w:id="196"/>
      <w:bookmarkEnd w:id="197"/>
      <w:bookmarkEnd w:id="198"/>
    </w:p>
    <w:p w14:paraId="07F45AE3" w14:textId="77777777" w:rsidR="00A42F40" w:rsidRPr="0047190F" w:rsidRDefault="00A42F40" w:rsidP="00A42F40">
      <w:r w:rsidRPr="0047190F">
        <w:t xml:space="preserve">This annex provides an example of a filter criterion that triggers </w:t>
      </w:r>
      <w:r w:rsidRPr="00192607">
        <w:t>SIP</w:t>
      </w:r>
      <w:r w:rsidRPr="0047190F">
        <w:t xml:space="preserve"> requests that are subject to initial filter criteria evaluation.</w:t>
      </w:r>
    </w:p>
    <w:p w14:paraId="444F7807" w14:textId="77777777" w:rsidR="00A42F40" w:rsidRPr="0047190F" w:rsidRDefault="00A42F40" w:rsidP="00A42F40">
      <w:pPr>
        <w:pStyle w:val="Heading1"/>
      </w:pPr>
      <w:bookmarkStart w:id="199" w:name="_Toc502244609"/>
      <w:bookmarkStart w:id="200" w:name="_Toc27580852"/>
      <w:bookmarkStart w:id="201" w:name="_Toc163215308"/>
      <w:r w:rsidRPr="0047190F">
        <w:t>B.1</w:t>
      </w:r>
      <w:r w:rsidRPr="0047190F">
        <w:tab/>
        <w:t xml:space="preserve">Originating </w:t>
      </w:r>
      <w:r w:rsidRPr="00192607">
        <w:t>IFC</w:t>
      </w:r>
      <w:r w:rsidRPr="0047190F">
        <w:t xml:space="preserve"> for </w:t>
      </w:r>
      <w:r w:rsidRPr="00192607">
        <w:t>TIP</w:t>
      </w:r>
      <w:r w:rsidRPr="0047190F">
        <w:t xml:space="preserve"> service</w:t>
      </w:r>
      <w:bookmarkEnd w:id="199"/>
      <w:bookmarkEnd w:id="200"/>
      <w:bookmarkEnd w:id="201"/>
    </w:p>
    <w:p w14:paraId="37BC7BE9" w14:textId="77777777" w:rsidR="00A42F40" w:rsidRPr="0047190F" w:rsidRDefault="00A42F40" w:rsidP="00A42F40">
      <w:r w:rsidRPr="0047190F">
        <w:t xml:space="preserve">All outgoing initial </w:t>
      </w:r>
      <w:r w:rsidRPr="00192607">
        <w:t>SIP</w:t>
      </w:r>
      <w:r w:rsidRPr="0047190F">
        <w:t xml:space="preserve"> requests are forwarded to an Application Server (</w:t>
      </w:r>
      <w:r w:rsidRPr="00192607">
        <w:t>AS</w:t>
      </w:r>
      <w:r w:rsidRPr="0047190F">
        <w:t xml:space="preserve">) providing the </w:t>
      </w:r>
      <w:r w:rsidRPr="00192607">
        <w:t>TIR</w:t>
      </w:r>
      <w:r w:rsidRPr="0047190F">
        <w:t xml:space="preserve"> simulation service under the following conditions:</w:t>
      </w:r>
    </w:p>
    <w:p w14:paraId="54EA6B8A" w14:textId="77777777" w:rsidR="00A42F40" w:rsidRPr="0047190F" w:rsidRDefault="00540145" w:rsidP="00540145">
      <w:pPr>
        <w:pStyle w:val="B1"/>
      </w:pPr>
      <w:r>
        <w:t>-</w:t>
      </w:r>
      <w:r>
        <w:tab/>
      </w:r>
      <w:r w:rsidR="00A42F40" w:rsidRPr="0047190F">
        <w:t xml:space="preserve">The originating user does not subscribe to the </w:t>
      </w:r>
      <w:r w:rsidR="00A42F40" w:rsidRPr="00192607">
        <w:t>TIP</w:t>
      </w:r>
      <w:r w:rsidR="00A42F40" w:rsidRPr="0047190F">
        <w:t xml:space="preserve"> service and the </w:t>
      </w:r>
      <w:r w:rsidR="00A42F40" w:rsidRPr="00192607">
        <w:t>AS</w:t>
      </w:r>
      <w:r w:rsidR="00A42F40" w:rsidRPr="0047190F">
        <w:t xml:space="preserve"> removes the P-Asserted</w:t>
      </w:r>
      <w:r w:rsidR="00A42F40" w:rsidRPr="0047190F">
        <w:noBreakHyphen/>
        <w:t>Identity header fields and the Privacy header field.</w:t>
      </w:r>
    </w:p>
    <w:p w14:paraId="402C7B6D"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0587ECD4" w14:textId="77777777" w:rsidR="00A42F40" w:rsidRPr="0047190F" w:rsidRDefault="00A42F40" w:rsidP="00A42F40">
      <w:pPr>
        <w:pStyle w:val="Heading1"/>
      </w:pPr>
      <w:bookmarkStart w:id="202" w:name="_Toc502244610"/>
      <w:bookmarkStart w:id="203" w:name="_Toc27580853"/>
      <w:bookmarkStart w:id="204" w:name="_Toc163215309"/>
      <w:r w:rsidRPr="0047190F">
        <w:t>B.2</w:t>
      </w:r>
      <w:r w:rsidRPr="0047190F">
        <w:tab/>
        <w:t xml:space="preserve">Terminating </w:t>
      </w:r>
      <w:r w:rsidRPr="00192607">
        <w:t>IFC</w:t>
      </w:r>
      <w:r w:rsidRPr="0047190F">
        <w:t xml:space="preserve"> for </w:t>
      </w:r>
      <w:r w:rsidRPr="00192607">
        <w:t>TIR</w:t>
      </w:r>
      <w:r w:rsidRPr="0047190F">
        <w:t xml:space="preserve"> service</w:t>
      </w:r>
      <w:bookmarkEnd w:id="202"/>
      <w:bookmarkEnd w:id="203"/>
      <w:bookmarkEnd w:id="204"/>
    </w:p>
    <w:p w14:paraId="4A952787" w14:textId="77777777" w:rsidR="00A42F40" w:rsidRPr="0047190F" w:rsidRDefault="00A42F40" w:rsidP="00A42F40">
      <w:pPr>
        <w:rPr>
          <w:color w:val="000000"/>
        </w:rPr>
      </w:pPr>
      <w:r w:rsidRPr="0047190F">
        <w:t xml:space="preserve">The terminating user has subscribed the </w:t>
      </w:r>
      <w:r w:rsidRPr="00192607">
        <w:t>TIR</w:t>
      </w:r>
      <w:r w:rsidRPr="0047190F">
        <w:t xml:space="preserve"> service, in either permanent or temporary mode.</w:t>
      </w:r>
    </w:p>
    <w:p w14:paraId="571A4DD1" w14:textId="77777777" w:rsidR="00A42F40" w:rsidRPr="0047190F" w:rsidRDefault="00A42F40" w:rsidP="00A42F40">
      <w:pPr>
        <w:pStyle w:val="NO"/>
      </w:pPr>
      <w:r w:rsidRPr="0047190F">
        <w:t>NOTE:</w:t>
      </w:r>
      <w:r w:rsidRPr="0047190F">
        <w:tab/>
        <w:t xml:space="preserve">Responses follow the same route </w:t>
      </w:r>
      <w:r w:rsidRPr="00192607">
        <w:t>as</w:t>
      </w:r>
      <w:r w:rsidRPr="0047190F">
        <w:t xml:space="preserve"> requests, so the responses will also be routed via the </w:t>
      </w:r>
      <w:r w:rsidRPr="00192607">
        <w:t>AS</w:t>
      </w:r>
      <w:r w:rsidRPr="0047190F">
        <w:t>.</w:t>
      </w:r>
    </w:p>
    <w:p w14:paraId="27283AB8" w14:textId="77777777" w:rsidR="00A42F40" w:rsidRPr="0047190F" w:rsidRDefault="00A42F40" w:rsidP="00A42F40">
      <w:pPr>
        <w:pStyle w:val="Heading8"/>
      </w:pPr>
      <w:r w:rsidRPr="0047190F">
        <w:br w:type="page"/>
      </w:r>
      <w:bookmarkStart w:id="205" w:name="_Toc502244611"/>
      <w:bookmarkStart w:id="206" w:name="_Toc27580854"/>
      <w:bookmarkStart w:id="207" w:name="_Toc163215310"/>
      <w:r w:rsidRPr="0047190F">
        <w:lastRenderedPageBreak/>
        <w:t>Annex C (informative):</w:t>
      </w:r>
      <w:r w:rsidRPr="0047190F">
        <w:br/>
      </w:r>
      <w:r w:rsidR="00C764F3">
        <w:t>Void</w:t>
      </w:r>
      <w:bookmarkEnd w:id="205"/>
      <w:bookmarkEnd w:id="206"/>
      <w:bookmarkEnd w:id="207"/>
    </w:p>
    <w:p w14:paraId="4D617EFB" w14:textId="77777777" w:rsidR="004A3549" w:rsidRDefault="004A3549">
      <w:pPr>
        <w:pStyle w:val="Heading8"/>
      </w:pPr>
      <w:r>
        <w:br w:type="page"/>
      </w:r>
      <w:bookmarkStart w:id="208" w:name="_Toc502244612"/>
      <w:bookmarkStart w:id="209" w:name="_Toc27580855"/>
      <w:bookmarkStart w:id="210" w:name="_Toc163215311"/>
      <w:r>
        <w:lastRenderedPageBreak/>
        <w:t xml:space="preserve">Annex </w:t>
      </w:r>
      <w:r w:rsidR="00A42F40">
        <w:t>D</w:t>
      </w:r>
      <w:r>
        <w:t xml:space="preserve"> (informative):</w:t>
      </w:r>
      <w:r>
        <w:br/>
        <w:t>Change history</w:t>
      </w:r>
      <w:bookmarkEnd w:id="208"/>
      <w:bookmarkEnd w:id="209"/>
      <w:bookmarkEnd w:id="210"/>
    </w:p>
    <w:p w14:paraId="305150BB" w14:textId="77777777" w:rsidR="004A3549" w:rsidRDefault="004A3549" w:rsidP="00A42F40">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4A3549" w14:paraId="2F7BADD5" w14:textId="77777777" w:rsidTr="0047631D">
        <w:trPr>
          <w:cantSplit/>
        </w:trPr>
        <w:tc>
          <w:tcPr>
            <w:tcW w:w="9431" w:type="dxa"/>
            <w:gridSpan w:val="8"/>
            <w:tcBorders>
              <w:bottom w:val="nil"/>
            </w:tcBorders>
            <w:shd w:val="solid" w:color="FFFFFF" w:fill="auto"/>
          </w:tcPr>
          <w:bookmarkEnd w:id="36"/>
          <w:p w14:paraId="3A92DED7" w14:textId="77777777" w:rsidR="004A3549" w:rsidRDefault="004A3549">
            <w:pPr>
              <w:pStyle w:val="TAL"/>
              <w:jc w:val="center"/>
              <w:rPr>
                <w:b/>
                <w:sz w:val="16"/>
              </w:rPr>
            </w:pPr>
            <w:r>
              <w:rPr>
                <w:b/>
              </w:rPr>
              <w:t>Change history</w:t>
            </w:r>
          </w:p>
        </w:tc>
      </w:tr>
      <w:tr w:rsidR="004A3549" w14:paraId="0548D572" w14:textId="77777777" w:rsidTr="0047631D">
        <w:tc>
          <w:tcPr>
            <w:tcW w:w="800" w:type="dxa"/>
            <w:shd w:val="pct10" w:color="auto" w:fill="FFFFFF"/>
          </w:tcPr>
          <w:p w14:paraId="36C8820C" w14:textId="77777777" w:rsidR="004A3549" w:rsidRDefault="004A3549">
            <w:pPr>
              <w:pStyle w:val="TAL"/>
              <w:rPr>
                <w:b/>
                <w:sz w:val="16"/>
              </w:rPr>
            </w:pPr>
            <w:r>
              <w:rPr>
                <w:b/>
                <w:sz w:val="16"/>
              </w:rPr>
              <w:t>Date</w:t>
            </w:r>
          </w:p>
        </w:tc>
        <w:tc>
          <w:tcPr>
            <w:tcW w:w="800" w:type="dxa"/>
            <w:shd w:val="pct10" w:color="auto" w:fill="FFFFFF"/>
          </w:tcPr>
          <w:p w14:paraId="4531CCA4" w14:textId="77777777" w:rsidR="004A3549" w:rsidRDefault="004A3549">
            <w:pPr>
              <w:pStyle w:val="TAL"/>
              <w:rPr>
                <w:b/>
                <w:sz w:val="16"/>
              </w:rPr>
            </w:pPr>
            <w:r>
              <w:rPr>
                <w:b/>
                <w:sz w:val="16"/>
              </w:rPr>
              <w:t>TSG #</w:t>
            </w:r>
          </w:p>
        </w:tc>
        <w:tc>
          <w:tcPr>
            <w:tcW w:w="901" w:type="dxa"/>
            <w:shd w:val="pct10" w:color="auto" w:fill="FFFFFF"/>
          </w:tcPr>
          <w:p w14:paraId="228497F5" w14:textId="77777777" w:rsidR="004A3549" w:rsidRDefault="004A3549">
            <w:pPr>
              <w:pStyle w:val="TAL"/>
              <w:rPr>
                <w:b/>
                <w:sz w:val="16"/>
              </w:rPr>
            </w:pPr>
            <w:r>
              <w:rPr>
                <w:b/>
                <w:sz w:val="16"/>
              </w:rPr>
              <w:t>TSG Doc.</w:t>
            </w:r>
          </w:p>
        </w:tc>
        <w:tc>
          <w:tcPr>
            <w:tcW w:w="476" w:type="dxa"/>
            <w:shd w:val="pct10" w:color="auto" w:fill="FFFFFF"/>
          </w:tcPr>
          <w:p w14:paraId="53C64674" w14:textId="77777777" w:rsidR="004A3549" w:rsidRDefault="004A3549">
            <w:pPr>
              <w:pStyle w:val="TAL"/>
              <w:rPr>
                <w:b/>
                <w:sz w:val="16"/>
              </w:rPr>
            </w:pPr>
            <w:r>
              <w:rPr>
                <w:b/>
                <w:sz w:val="16"/>
              </w:rPr>
              <w:t>CR</w:t>
            </w:r>
          </w:p>
        </w:tc>
        <w:tc>
          <w:tcPr>
            <w:tcW w:w="453" w:type="dxa"/>
            <w:shd w:val="pct10" w:color="auto" w:fill="FFFFFF"/>
          </w:tcPr>
          <w:p w14:paraId="7889AFAC" w14:textId="77777777" w:rsidR="004A3549" w:rsidRDefault="004A3549">
            <w:pPr>
              <w:pStyle w:val="TAL"/>
              <w:rPr>
                <w:b/>
                <w:sz w:val="16"/>
              </w:rPr>
            </w:pPr>
            <w:r>
              <w:rPr>
                <w:b/>
                <w:sz w:val="16"/>
              </w:rPr>
              <w:t>Rev</w:t>
            </w:r>
          </w:p>
        </w:tc>
        <w:tc>
          <w:tcPr>
            <w:tcW w:w="4867" w:type="dxa"/>
            <w:shd w:val="pct10" w:color="auto" w:fill="FFFFFF"/>
          </w:tcPr>
          <w:p w14:paraId="55254A07" w14:textId="77777777" w:rsidR="004A3549" w:rsidRDefault="004A3549">
            <w:pPr>
              <w:pStyle w:val="TAL"/>
              <w:rPr>
                <w:b/>
                <w:sz w:val="16"/>
              </w:rPr>
            </w:pPr>
            <w:r>
              <w:rPr>
                <w:b/>
                <w:sz w:val="16"/>
              </w:rPr>
              <w:t>Subject/Comment</w:t>
            </w:r>
          </w:p>
        </w:tc>
        <w:tc>
          <w:tcPr>
            <w:tcW w:w="567" w:type="dxa"/>
            <w:shd w:val="pct10" w:color="auto" w:fill="FFFFFF"/>
          </w:tcPr>
          <w:p w14:paraId="1295C1CB" w14:textId="77777777" w:rsidR="004A3549" w:rsidRDefault="004A3549">
            <w:pPr>
              <w:pStyle w:val="TAL"/>
              <w:rPr>
                <w:b/>
                <w:sz w:val="16"/>
              </w:rPr>
            </w:pPr>
            <w:r>
              <w:rPr>
                <w:b/>
                <w:sz w:val="16"/>
              </w:rPr>
              <w:t>Old</w:t>
            </w:r>
          </w:p>
        </w:tc>
        <w:tc>
          <w:tcPr>
            <w:tcW w:w="567" w:type="dxa"/>
            <w:shd w:val="pct10" w:color="auto" w:fill="FFFFFF"/>
          </w:tcPr>
          <w:p w14:paraId="163834A8" w14:textId="77777777" w:rsidR="004A3549" w:rsidRDefault="004A3549">
            <w:pPr>
              <w:pStyle w:val="TAL"/>
              <w:rPr>
                <w:b/>
                <w:sz w:val="16"/>
              </w:rPr>
            </w:pPr>
            <w:r>
              <w:rPr>
                <w:b/>
                <w:sz w:val="16"/>
              </w:rPr>
              <w:t>New</w:t>
            </w:r>
          </w:p>
        </w:tc>
      </w:tr>
      <w:tr w:rsidR="004A3549" w:rsidRPr="00A42F40" w14:paraId="6473FB98" w14:textId="77777777" w:rsidTr="0047631D">
        <w:tc>
          <w:tcPr>
            <w:tcW w:w="800" w:type="dxa"/>
            <w:shd w:val="solid" w:color="FFFFFF" w:fill="auto"/>
          </w:tcPr>
          <w:p w14:paraId="563123AB" w14:textId="77777777" w:rsidR="004A3549" w:rsidRPr="00A42F40" w:rsidRDefault="00A42F40" w:rsidP="00A42F40">
            <w:pPr>
              <w:pStyle w:val="TAL"/>
              <w:rPr>
                <w:snapToGrid w:val="0"/>
                <w:sz w:val="16"/>
                <w:szCs w:val="16"/>
                <w:lang w:val="en-AU"/>
              </w:rPr>
            </w:pPr>
            <w:r>
              <w:rPr>
                <w:snapToGrid w:val="0"/>
                <w:sz w:val="16"/>
                <w:szCs w:val="16"/>
                <w:lang w:val="en-AU"/>
              </w:rPr>
              <w:t>2007-08</w:t>
            </w:r>
          </w:p>
        </w:tc>
        <w:tc>
          <w:tcPr>
            <w:tcW w:w="800" w:type="dxa"/>
            <w:shd w:val="solid" w:color="FFFFFF" w:fill="auto"/>
          </w:tcPr>
          <w:p w14:paraId="36324C3C" w14:textId="77777777" w:rsidR="004A3549" w:rsidRPr="00A42F40" w:rsidRDefault="004A3549" w:rsidP="00A42F40">
            <w:pPr>
              <w:pStyle w:val="TAL"/>
              <w:rPr>
                <w:snapToGrid w:val="0"/>
                <w:sz w:val="16"/>
                <w:szCs w:val="16"/>
                <w:lang w:val="en-AU"/>
              </w:rPr>
            </w:pPr>
          </w:p>
        </w:tc>
        <w:tc>
          <w:tcPr>
            <w:tcW w:w="901" w:type="dxa"/>
            <w:shd w:val="solid" w:color="FFFFFF" w:fill="auto"/>
          </w:tcPr>
          <w:p w14:paraId="42A36FF7" w14:textId="77777777" w:rsidR="004A3549" w:rsidRPr="00A42F40" w:rsidRDefault="004A3549" w:rsidP="00A42F40">
            <w:pPr>
              <w:pStyle w:val="TAL"/>
              <w:rPr>
                <w:snapToGrid w:val="0"/>
                <w:sz w:val="16"/>
                <w:szCs w:val="16"/>
                <w:lang w:val="en-AU"/>
              </w:rPr>
            </w:pPr>
          </w:p>
        </w:tc>
        <w:tc>
          <w:tcPr>
            <w:tcW w:w="476" w:type="dxa"/>
            <w:shd w:val="solid" w:color="FFFFFF" w:fill="auto"/>
          </w:tcPr>
          <w:p w14:paraId="130B2C3A" w14:textId="77777777" w:rsidR="004A3549" w:rsidRPr="00A42F40" w:rsidRDefault="004A3549" w:rsidP="00A42F40">
            <w:pPr>
              <w:pStyle w:val="TAL"/>
              <w:rPr>
                <w:snapToGrid w:val="0"/>
                <w:sz w:val="16"/>
                <w:szCs w:val="16"/>
                <w:lang w:val="en-AU"/>
              </w:rPr>
            </w:pPr>
          </w:p>
        </w:tc>
        <w:tc>
          <w:tcPr>
            <w:tcW w:w="453" w:type="dxa"/>
            <w:shd w:val="solid" w:color="FFFFFF" w:fill="auto"/>
          </w:tcPr>
          <w:p w14:paraId="2EAC6A37" w14:textId="77777777" w:rsidR="004A3549" w:rsidRPr="00A42F40" w:rsidRDefault="004A3549" w:rsidP="00A42F40">
            <w:pPr>
              <w:pStyle w:val="TAL"/>
              <w:rPr>
                <w:snapToGrid w:val="0"/>
                <w:sz w:val="16"/>
                <w:szCs w:val="16"/>
                <w:lang w:val="en-AU"/>
              </w:rPr>
            </w:pPr>
          </w:p>
        </w:tc>
        <w:tc>
          <w:tcPr>
            <w:tcW w:w="4867" w:type="dxa"/>
            <w:shd w:val="solid" w:color="FFFFFF" w:fill="auto"/>
          </w:tcPr>
          <w:p w14:paraId="27737BDA" w14:textId="77777777" w:rsidR="004A3549" w:rsidRPr="00A42F40" w:rsidRDefault="00A42F40" w:rsidP="00A42F40">
            <w:pPr>
              <w:pStyle w:val="TAL"/>
              <w:rPr>
                <w:snapToGrid w:val="0"/>
                <w:sz w:val="16"/>
                <w:szCs w:val="16"/>
                <w:lang w:val="en-AU"/>
              </w:rPr>
            </w:pPr>
            <w:r>
              <w:rPr>
                <w:snapToGrid w:val="0"/>
                <w:sz w:val="16"/>
                <w:szCs w:val="16"/>
                <w:lang w:val="en-AU"/>
              </w:rPr>
              <w:t>Publication as</w:t>
            </w:r>
            <w:r w:rsidRPr="00A42F40">
              <w:rPr>
                <w:b/>
                <w:snapToGrid w:val="0"/>
                <w:sz w:val="16"/>
                <w:szCs w:val="16"/>
                <w:lang w:val="en-AU"/>
              </w:rPr>
              <w:t xml:space="preserve"> ETSI TS 108 008</w:t>
            </w:r>
          </w:p>
        </w:tc>
        <w:tc>
          <w:tcPr>
            <w:tcW w:w="567" w:type="dxa"/>
            <w:shd w:val="solid" w:color="FFFFFF" w:fill="auto"/>
          </w:tcPr>
          <w:p w14:paraId="146312B2" w14:textId="77777777" w:rsidR="004A3549" w:rsidRPr="00A42F40" w:rsidRDefault="004A3549" w:rsidP="00A42F40">
            <w:pPr>
              <w:pStyle w:val="TAL"/>
              <w:rPr>
                <w:snapToGrid w:val="0"/>
                <w:sz w:val="16"/>
                <w:szCs w:val="16"/>
                <w:lang w:val="en-AU"/>
              </w:rPr>
            </w:pPr>
          </w:p>
        </w:tc>
        <w:tc>
          <w:tcPr>
            <w:tcW w:w="567" w:type="dxa"/>
            <w:shd w:val="solid" w:color="FFFFFF" w:fill="auto"/>
          </w:tcPr>
          <w:p w14:paraId="37D0E87E" w14:textId="77777777" w:rsidR="004A3549" w:rsidRPr="00A42F40" w:rsidRDefault="00A42F40" w:rsidP="00A42F40">
            <w:pPr>
              <w:pStyle w:val="TAL"/>
              <w:rPr>
                <w:snapToGrid w:val="0"/>
                <w:sz w:val="16"/>
                <w:szCs w:val="16"/>
                <w:lang w:val="en-AU"/>
              </w:rPr>
            </w:pPr>
            <w:r>
              <w:rPr>
                <w:snapToGrid w:val="0"/>
                <w:sz w:val="16"/>
                <w:szCs w:val="16"/>
                <w:lang w:val="en-AU"/>
              </w:rPr>
              <w:t>2.4.1</w:t>
            </w:r>
          </w:p>
        </w:tc>
      </w:tr>
      <w:tr w:rsidR="001C7155" w:rsidRPr="00A42F40" w14:paraId="7289D977" w14:textId="77777777" w:rsidTr="0047631D">
        <w:tc>
          <w:tcPr>
            <w:tcW w:w="800" w:type="dxa"/>
            <w:shd w:val="solid" w:color="FFFFFF" w:fill="auto"/>
          </w:tcPr>
          <w:p w14:paraId="5087DD8B" w14:textId="77777777" w:rsidR="001C7155" w:rsidRP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074B09D9" w14:textId="77777777" w:rsidR="001C7155" w:rsidRPr="00A42F40" w:rsidRDefault="001C7155" w:rsidP="00A42F40">
            <w:pPr>
              <w:pStyle w:val="TAL"/>
              <w:rPr>
                <w:snapToGrid w:val="0"/>
                <w:sz w:val="16"/>
                <w:szCs w:val="16"/>
                <w:lang w:val="en-AU"/>
              </w:rPr>
            </w:pPr>
          </w:p>
        </w:tc>
        <w:tc>
          <w:tcPr>
            <w:tcW w:w="901" w:type="dxa"/>
            <w:shd w:val="solid" w:color="FFFFFF" w:fill="auto"/>
          </w:tcPr>
          <w:p w14:paraId="64C56FF8" w14:textId="77777777" w:rsidR="001C7155" w:rsidRPr="00A42F40" w:rsidRDefault="001C7155" w:rsidP="00A42F40">
            <w:pPr>
              <w:pStyle w:val="TAL"/>
              <w:rPr>
                <w:snapToGrid w:val="0"/>
                <w:sz w:val="16"/>
                <w:szCs w:val="16"/>
                <w:lang w:val="en-AU"/>
              </w:rPr>
            </w:pPr>
          </w:p>
        </w:tc>
        <w:tc>
          <w:tcPr>
            <w:tcW w:w="476" w:type="dxa"/>
            <w:shd w:val="solid" w:color="FFFFFF" w:fill="auto"/>
          </w:tcPr>
          <w:p w14:paraId="05656865" w14:textId="77777777" w:rsidR="001C7155" w:rsidRPr="00A42F40" w:rsidRDefault="001C7155" w:rsidP="00A42F40">
            <w:pPr>
              <w:pStyle w:val="TAL"/>
              <w:rPr>
                <w:snapToGrid w:val="0"/>
                <w:sz w:val="16"/>
                <w:szCs w:val="16"/>
                <w:lang w:val="en-AU"/>
              </w:rPr>
            </w:pPr>
          </w:p>
        </w:tc>
        <w:tc>
          <w:tcPr>
            <w:tcW w:w="453" w:type="dxa"/>
            <w:shd w:val="solid" w:color="FFFFFF" w:fill="auto"/>
          </w:tcPr>
          <w:p w14:paraId="1E62A25E" w14:textId="77777777" w:rsidR="001C7155" w:rsidRPr="00A42F40" w:rsidRDefault="001C7155" w:rsidP="00A42F40">
            <w:pPr>
              <w:pStyle w:val="TAL"/>
              <w:rPr>
                <w:snapToGrid w:val="0"/>
                <w:sz w:val="16"/>
                <w:szCs w:val="16"/>
                <w:lang w:val="en-AU"/>
              </w:rPr>
            </w:pPr>
          </w:p>
        </w:tc>
        <w:tc>
          <w:tcPr>
            <w:tcW w:w="4867" w:type="dxa"/>
            <w:shd w:val="solid" w:color="FFFFFF" w:fill="auto"/>
          </w:tcPr>
          <w:p w14:paraId="48FBA20D" w14:textId="77777777" w:rsidR="001C7155" w:rsidRPr="00A42F40" w:rsidRDefault="00A42F40" w:rsidP="00A42F40">
            <w:pPr>
              <w:pStyle w:val="TAL"/>
              <w:rPr>
                <w:snapToGrid w:val="0"/>
                <w:sz w:val="16"/>
                <w:szCs w:val="16"/>
                <w:lang w:val="en-AU"/>
              </w:rPr>
            </w:pPr>
            <w:r>
              <w:rPr>
                <w:snapToGrid w:val="0"/>
                <w:sz w:val="16"/>
                <w:szCs w:val="16"/>
                <w:lang w:val="en-AU"/>
              </w:rPr>
              <w:t>Publication as ETSI TS 108 008</w:t>
            </w:r>
          </w:p>
        </w:tc>
        <w:tc>
          <w:tcPr>
            <w:tcW w:w="567" w:type="dxa"/>
            <w:shd w:val="solid" w:color="FFFFFF" w:fill="auto"/>
          </w:tcPr>
          <w:p w14:paraId="7884A582" w14:textId="77777777" w:rsidR="001C7155" w:rsidRPr="00A42F40" w:rsidRDefault="001C7155" w:rsidP="00A42F40">
            <w:pPr>
              <w:pStyle w:val="TAL"/>
              <w:rPr>
                <w:snapToGrid w:val="0"/>
                <w:sz w:val="16"/>
                <w:szCs w:val="16"/>
                <w:lang w:val="en-AU"/>
              </w:rPr>
            </w:pPr>
          </w:p>
        </w:tc>
        <w:tc>
          <w:tcPr>
            <w:tcW w:w="567" w:type="dxa"/>
            <w:shd w:val="solid" w:color="FFFFFF" w:fill="auto"/>
          </w:tcPr>
          <w:p w14:paraId="13CE75CC" w14:textId="77777777" w:rsidR="001C7155" w:rsidRPr="00A42F40" w:rsidRDefault="00A42F40" w:rsidP="00A42F40">
            <w:pPr>
              <w:pStyle w:val="TAL"/>
              <w:rPr>
                <w:snapToGrid w:val="0"/>
                <w:sz w:val="16"/>
                <w:szCs w:val="16"/>
                <w:lang w:val="en-AU"/>
              </w:rPr>
            </w:pPr>
            <w:r>
              <w:rPr>
                <w:snapToGrid w:val="0"/>
                <w:sz w:val="16"/>
                <w:szCs w:val="16"/>
                <w:lang w:val="en-AU"/>
              </w:rPr>
              <w:t>2.7.0</w:t>
            </w:r>
          </w:p>
        </w:tc>
      </w:tr>
      <w:tr w:rsidR="00A42F40" w:rsidRPr="00A42F40" w14:paraId="19026776" w14:textId="77777777" w:rsidTr="0047631D">
        <w:tc>
          <w:tcPr>
            <w:tcW w:w="800" w:type="dxa"/>
            <w:shd w:val="solid" w:color="FFFFFF" w:fill="auto"/>
          </w:tcPr>
          <w:p w14:paraId="2D689993" w14:textId="77777777" w:rsidR="00A42F40" w:rsidRDefault="00A42F40"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20D8733F" w14:textId="77777777" w:rsidR="00A42F40" w:rsidRPr="00A42F40" w:rsidRDefault="00A42F40" w:rsidP="00A42F40">
            <w:pPr>
              <w:pStyle w:val="TAL"/>
              <w:rPr>
                <w:snapToGrid w:val="0"/>
                <w:sz w:val="16"/>
                <w:szCs w:val="16"/>
                <w:lang w:val="en-AU"/>
              </w:rPr>
            </w:pPr>
          </w:p>
        </w:tc>
        <w:tc>
          <w:tcPr>
            <w:tcW w:w="901" w:type="dxa"/>
            <w:shd w:val="solid" w:color="FFFFFF" w:fill="auto"/>
          </w:tcPr>
          <w:p w14:paraId="2AC9FF5F" w14:textId="77777777" w:rsidR="00A42F40" w:rsidRPr="00A42F40" w:rsidRDefault="00A42F40" w:rsidP="00A42F40">
            <w:pPr>
              <w:pStyle w:val="TAL"/>
              <w:rPr>
                <w:snapToGrid w:val="0"/>
                <w:sz w:val="16"/>
                <w:szCs w:val="16"/>
                <w:lang w:val="en-AU"/>
              </w:rPr>
            </w:pPr>
          </w:p>
        </w:tc>
        <w:tc>
          <w:tcPr>
            <w:tcW w:w="476" w:type="dxa"/>
            <w:shd w:val="solid" w:color="FFFFFF" w:fill="auto"/>
          </w:tcPr>
          <w:p w14:paraId="22569DEE" w14:textId="77777777" w:rsidR="00A42F40" w:rsidRPr="00A42F40" w:rsidRDefault="00A42F40" w:rsidP="00A42F40">
            <w:pPr>
              <w:pStyle w:val="TAL"/>
              <w:rPr>
                <w:snapToGrid w:val="0"/>
                <w:sz w:val="16"/>
                <w:szCs w:val="16"/>
                <w:lang w:val="en-AU"/>
              </w:rPr>
            </w:pPr>
          </w:p>
        </w:tc>
        <w:tc>
          <w:tcPr>
            <w:tcW w:w="453" w:type="dxa"/>
            <w:shd w:val="solid" w:color="FFFFFF" w:fill="auto"/>
          </w:tcPr>
          <w:p w14:paraId="6FF572B3" w14:textId="77777777" w:rsidR="00A42F40" w:rsidRPr="00A42F40" w:rsidRDefault="00A42F40" w:rsidP="00A42F40">
            <w:pPr>
              <w:pStyle w:val="TAL"/>
              <w:rPr>
                <w:snapToGrid w:val="0"/>
                <w:sz w:val="16"/>
                <w:szCs w:val="16"/>
                <w:lang w:val="en-AU"/>
              </w:rPr>
            </w:pPr>
          </w:p>
        </w:tc>
        <w:tc>
          <w:tcPr>
            <w:tcW w:w="4867" w:type="dxa"/>
            <w:shd w:val="solid" w:color="FFFFFF" w:fill="auto"/>
          </w:tcPr>
          <w:p w14:paraId="363E228E" w14:textId="77777777" w:rsidR="00A42F40" w:rsidRDefault="00A42F40" w:rsidP="00A42F40">
            <w:pPr>
              <w:pStyle w:val="TAL"/>
              <w:rPr>
                <w:snapToGrid w:val="0"/>
                <w:sz w:val="16"/>
                <w:szCs w:val="16"/>
                <w:lang w:val="en-AU"/>
              </w:rPr>
            </w:pPr>
            <w:r>
              <w:rPr>
                <w:snapToGrid w:val="0"/>
                <w:sz w:val="16"/>
                <w:szCs w:val="16"/>
                <w:lang w:val="en-AU"/>
              </w:rPr>
              <w:t xml:space="preserve">Conversion to </w:t>
            </w:r>
            <w:r w:rsidRPr="00A42F40">
              <w:rPr>
                <w:b/>
                <w:snapToGrid w:val="0"/>
                <w:sz w:val="16"/>
                <w:szCs w:val="16"/>
                <w:lang w:val="en-AU"/>
              </w:rPr>
              <w:t>3GPP TS 24.508</w:t>
            </w:r>
          </w:p>
        </w:tc>
        <w:tc>
          <w:tcPr>
            <w:tcW w:w="567" w:type="dxa"/>
            <w:shd w:val="solid" w:color="FFFFFF" w:fill="auto"/>
          </w:tcPr>
          <w:p w14:paraId="08C08039" w14:textId="77777777" w:rsidR="00A42F40" w:rsidRPr="00A42F40" w:rsidRDefault="00A42F40" w:rsidP="00A42F40">
            <w:pPr>
              <w:pStyle w:val="TAL"/>
              <w:rPr>
                <w:snapToGrid w:val="0"/>
                <w:sz w:val="16"/>
                <w:szCs w:val="16"/>
                <w:lang w:val="en-AU"/>
              </w:rPr>
            </w:pPr>
          </w:p>
        </w:tc>
        <w:tc>
          <w:tcPr>
            <w:tcW w:w="567" w:type="dxa"/>
            <w:shd w:val="solid" w:color="FFFFFF" w:fill="auto"/>
          </w:tcPr>
          <w:p w14:paraId="5C03CDFE" w14:textId="77777777" w:rsidR="00A42F40" w:rsidRDefault="00A42F40" w:rsidP="00A42F40">
            <w:pPr>
              <w:pStyle w:val="TAL"/>
              <w:rPr>
                <w:snapToGrid w:val="0"/>
                <w:sz w:val="16"/>
                <w:szCs w:val="16"/>
                <w:lang w:val="en-AU"/>
              </w:rPr>
            </w:pPr>
            <w:r>
              <w:rPr>
                <w:snapToGrid w:val="0"/>
                <w:sz w:val="16"/>
                <w:szCs w:val="16"/>
                <w:lang w:val="en-AU"/>
              </w:rPr>
              <w:t>2.7.1</w:t>
            </w:r>
          </w:p>
        </w:tc>
      </w:tr>
      <w:tr w:rsidR="00827C8E" w:rsidRPr="00A42F40" w14:paraId="028E1CC8" w14:textId="77777777" w:rsidTr="0047631D">
        <w:tc>
          <w:tcPr>
            <w:tcW w:w="800" w:type="dxa"/>
            <w:shd w:val="solid" w:color="FFFFFF" w:fill="auto"/>
          </w:tcPr>
          <w:p w14:paraId="0C47D9B6" w14:textId="77777777" w:rsidR="00827C8E" w:rsidRDefault="00827C8E" w:rsidP="00A42F40">
            <w:pPr>
              <w:pStyle w:val="TAL"/>
              <w:rPr>
                <w:snapToGrid w:val="0"/>
                <w:sz w:val="16"/>
                <w:szCs w:val="16"/>
                <w:lang w:val="en-AU"/>
              </w:rPr>
            </w:pPr>
            <w:r>
              <w:rPr>
                <w:snapToGrid w:val="0"/>
                <w:sz w:val="16"/>
                <w:szCs w:val="16"/>
                <w:lang w:val="en-AU"/>
              </w:rPr>
              <w:t>2008-01</w:t>
            </w:r>
          </w:p>
        </w:tc>
        <w:tc>
          <w:tcPr>
            <w:tcW w:w="800" w:type="dxa"/>
            <w:shd w:val="solid" w:color="FFFFFF" w:fill="auto"/>
          </w:tcPr>
          <w:p w14:paraId="3B77C54D" w14:textId="77777777" w:rsidR="00827C8E" w:rsidRPr="00A42F40" w:rsidRDefault="00827C8E" w:rsidP="00A42F40">
            <w:pPr>
              <w:pStyle w:val="TAL"/>
              <w:rPr>
                <w:snapToGrid w:val="0"/>
                <w:sz w:val="16"/>
                <w:szCs w:val="16"/>
                <w:lang w:val="en-AU"/>
              </w:rPr>
            </w:pPr>
          </w:p>
        </w:tc>
        <w:tc>
          <w:tcPr>
            <w:tcW w:w="901" w:type="dxa"/>
            <w:shd w:val="solid" w:color="FFFFFF" w:fill="auto"/>
          </w:tcPr>
          <w:p w14:paraId="7CD8FEEC" w14:textId="77777777" w:rsidR="00827C8E" w:rsidRPr="00A42F40" w:rsidRDefault="00827C8E" w:rsidP="00A42F40">
            <w:pPr>
              <w:pStyle w:val="TAL"/>
              <w:rPr>
                <w:snapToGrid w:val="0"/>
                <w:sz w:val="16"/>
                <w:szCs w:val="16"/>
                <w:lang w:val="en-AU"/>
              </w:rPr>
            </w:pPr>
          </w:p>
        </w:tc>
        <w:tc>
          <w:tcPr>
            <w:tcW w:w="476" w:type="dxa"/>
            <w:shd w:val="solid" w:color="FFFFFF" w:fill="auto"/>
          </w:tcPr>
          <w:p w14:paraId="2BB8AFC7" w14:textId="77777777" w:rsidR="00827C8E" w:rsidRPr="00A42F40" w:rsidRDefault="00827C8E" w:rsidP="00A42F40">
            <w:pPr>
              <w:pStyle w:val="TAL"/>
              <w:rPr>
                <w:snapToGrid w:val="0"/>
                <w:sz w:val="16"/>
                <w:szCs w:val="16"/>
                <w:lang w:val="en-AU"/>
              </w:rPr>
            </w:pPr>
          </w:p>
        </w:tc>
        <w:tc>
          <w:tcPr>
            <w:tcW w:w="453" w:type="dxa"/>
            <w:shd w:val="solid" w:color="FFFFFF" w:fill="auto"/>
          </w:tcPr>
          <w:p w14:paraId="673C2B80" w14:textId="77777777" w:rsidR="00827C8E" w:rsidRPr="00A42F40" w:rsidRDefault="00827C8E" w:rsidP="00A42F40">
            <w:pPr>
              <w:pStyle w:val="TAL"/>
              <w:rPr>
                <w:snapToGrid w:val="0"/>
                <w:sz w:val="16"/>
                <w:szCs w:val="16"/>
                <w:lang w:val="en-AU"/>
              </w:rPr>
            </w:pPr>
          </w:p>
        </w:tc>
        <w:tc>
          <w:tcPr>
            <w:tcW w:w="4867" w:type="dxa"/>
            <w:shd w:val="solid" w:color="FFFFFF" w:fill="auto"/>
          </w:tcPr>
          <w:p w14:paraId="0A5DAEE9" w14:textId="77777777" w:rsidR="00827C8E" w:rsidRDefault="00827C8E" w:rsidP="0089019F">
            <w:pPr>
              <w:pStyle w:val="TAL"/>
              <w:rPr>
                <w:snapToGrid w:val="0"/>
                <w:sz w:val="16"/>
                <w:szCs w:val="16"/>
                <w:lang w:val="en-AU"/>
              </w:rPr>
            </w:pPr>
            <w:r>
              <w:rPr>
                <w:snapToGrid w:val="0"/>
                <w:sz w:val="16"/>
                <w:szCs w:val="16"/>
                <w:lang w:val="en-AU"/>
              </w:rPr>
              <w:t xml:space="preserve">Technically identical copy as </w:t>
            </w:r>
            <w:r w:rsidRPr="001F34A1">
              <w:rPr>
                <w:b/>
                <w:snapToGrid w:val="0"/>
                <w:sz w:val="16"/>
                <w:szCs w:val="16"/>
                <w:lang w:val="en-AU"/>
              </w:rPr>
              <w:t>3GPP TS 24.60</w:t>
            </w:r>
            <w:r>
              <w:rPr>
                <w:b/>
                <w:snapToGrid w:val="0"/>
                <w:sz w:val="16"/>
                <w:szCs w:val="16"/>
                <w:lang w:val="en-AU"/>
              </w:rPr>
              <w:t>8</w:t>
            </w:r>
            <w:r>
              <w:rPr>
                <w:snapToGrid w:val="0"/>
                <w:sz w:val="16"/>
                <w:szCs w:val="16"/>
                <w:lang w:val="en-AU"/>
              </w:rPr>
              <w:t xml:space="preserve"> as basis for further development.</w:t>
            </w:r>
          </w:p>
        </w:tc>
        <w:tc>
          <w:tcPr>
            <w:tcW w:w="567" w:type="dxa"/>
            <w:shd w:val="solid" w:color="FFFFFF" w:fill="auto"/>
          </w:tcPr>
          <w:p w14:paraId="470BD937" w14:textId="77777777" w:rsidR="00827C8E" w:rsidRPr="00A42F40" w:rsidRDefault="00827C8E" w:rsidP="00A42F40">
            <w:pPr>
              <w:pStyle w:val="TAR"/>
              <w:rPr>
                <w:snapToGrid w:val="0"/>
                <w:sz w:val="16"/>
                <w:szCs w:val="16"/>
                <w:lang w:val="en-AU"/>
              </w:rPr>
            </w:pPr>
          </w:p>
        </w:tc>
        <w:tc>
          <w:tcPr>
            <w:tcW w:w="567" w:type="dxa"/>
            <w:shd w:val="solid" w:color="FFFFFF" w:fill="auto"/>
          </w:tcPr>
          <w:p w14:paraId="2C98F224" w14:textId="77777777" w:rsidR="00827C8E" w:rsidRDefault="00827C8E" w:rsidP="00A42F40">
            <w:pPr>
              <w:pStyle w:val="TAL"/>
              <w:rPr>
                <w:snapToGrid w:val="0"/>
                <w:sz w:val="16"/>
                <w:szCs w:val="16"/>
                <w:lang w:val="en-AU"/>
              </w:rPr>
            </w:pPr>
            <w:r>
              <w:rPr>
                <w:snapToGrid w:val="0"/>
                <w:sz w:val="16"/>
                <w:szCs w:val="16"/>
                <w:lang w:val="en-AU"/>
              </w:rPr>
              <w:t>2.7.2</w:t>
            </w:r>
          </w:p>
        </w:tc>
      </w:tr>
      <w:tr w:rsidR="0004441F" w:rsidRPr="00A42F40" w14:paraId="03F7E1D4" w14:textId="77777777" w:rsidTr="0047631D">
        <w:tc>
          <w:tcPr>
            <w:tcW w:w="800" w:type="dxa"/>
            <w:shd w:val="solid" w:color="FFFFFF" w:fill="auto"/>
          </w:tcPr>
          <w:p w14:paraId="20F2E5FF" w14:textId="77777777" w:rsidR="0004441F" w:rsidRDefault="0004441F" w:rsidP="00A42F40">
            <w:pPr>
              <w:pStyle w:val="TAL"/>
              <w:rPr>
                <w:snapToGrid w:val="0"/>
                <w:sz w:val="16"/>
                <w:szCs w:val="16"/>
                <w:lang w:val="en-AU"/>
              </w:rPr>
            </w:pPr>
            <w:r>
              <w:rPr>
                <w:snapToGrid w:val="0"/>
                <w:sz w:val="16"/>
                <w:szCs w:val="16"/>
                <w:lang w:val="en-AU"/>
              </w:rPr>
              <w:t>2008-02</w:t>
            </w:r>
          </w:p>
        </w:tc>
        <w:tc>
          <w:tcPr>
            <w:tcW w:w="800" w:type="dxa"/>
            <w:shd w:val="solid" w:color="FFFFFF" w:fill="auto"/>
          </w:tcPr>
          <w:p w14:paraId="216E2A1A" w14:textId="77777777" w:rsidR="0004441F" w:rsidRPr="00A42F40" w:rsidRDefault="0004441F" w:rsidP="00A42F40">
            <w:pPr>
              <w:pStyle w:val="TAL"/>
              <w:rPr>
                <w:snapToGrid w:val="0"/>
                <w:sz w:val="16"/>
                <w:szCs w:val="16"/>
                <w:lang w:val="en-AU"/>
              </w:rPr>
            </w:pPr>
          </w:p>
        </w:tc>
        <w:tc>
          <w:tcPr>
            <w:tcW w:w="901" w:type="dxa"/>
            <w:shd w:val="solid" w:color="FFFFFF" w:fill="auto"/>
          </w:tcPr>
          <w:p w14:paraId="1A51F659" w14:textId="77777777" w:rsidR="0004441F" w:rsidRPr="00A42F40" w:rsidRDefault="0004441F" w:rsidP="00A42F40">
            <w:pPr>
              <w:pStyle w:val="TAL"/>
              <w:rPr>
                <w:snapToGrid w:val="0"/>
                <w:sz w:val="16"/>
                <w:szCs w:val="16"/>
                <w:lang w:val="en-AU"/>
              </w:rPr>
            </w:pPr>
          </w:p>
        </w:tc>
        <w:tc>
          <w:tcPr>
            <w:tcW w:w="476" w:type="dxa"/>
            <w:shd w:val="solid" w:color="FFFFFF" w:fill="auto"/>
          </w:tcPr>
          <w:p w14:paraId="55647212" w14:textId="77777777" w:rsidR="0004441F" w:rsidRPr="00A42F40" w:rsidRDefault="0004441F" w:rsidP="00A42F40">
            <w:pPr>
              <w:pStyle w:val="TAL"/>
              <w:rPr>
                <w:snapToGrid w:val="0"/>
                <w:sz w:val="16"/>
                <w:szCs w:val="16"/>
                <w:lang w:val="en-AU"/>
              </w:rPr>
            </w:pPr>
          </w:p>
        </w:tc>
        <w:tc>
          <w:tcPr>
            <w:tcW w:w="453" w:type="dxa"/>
            <w:shd w:val="solid" w:color="FFFFFF" w:fill="auto"/>
          </w:tcPr>
          <w:p w14:paraId="09791028" w14:textId="77777777" w:rsidR="0004441F" w:rsidRPr="00A42F40" w:rsidRDefault="0004441F" w:rsidP="00A42F40">
            <w:pPr>
              <w:pStyle w:val="TAL"/>
              <w:rPr>
                <w:snapToGrid w:val="0"/>
                <w:sz w:val="16"/>
                <w:szCs w:val="16"/>
                <w:lang w:val="en-AU"/>
              </w:rPr>
            </w:pPr>
          </w:p>
        </w:tc>
        <w:tc>
          <w:tcPr>
            <w:tcW w:w="4867" w:type="dxa"/>
            <w:shd w:val="solid" w:color="FFFFFF" w:fill="auto"/>
          </w:tcPr>
          <w:p w14:paraId="046D8C6D" w14:textId="77777777" w:rsidR="0004441F" w:rsidRDefault="0004441F" w:rsidP="0089019F">
            <w:pPr>
              <w:pStyle w:val="TAL"/>
              <w:rPr>
                <w:snapToGrid w:val="0"/>
                <w:sz w:val="16"/>
                <w:szCs w:val="16"/>
                <w:lang w:val="en-AU"/>
              </w:rPr>
            </w:pPr>
            <w:r>
              <w:rPr>
                <w:snapToGrid w:val="0"/>
                <w:sz w:val="16"/>
                <w:szCs w:val="16"/>
                <w:lang w:val="en-AU"/>
              </w:rPr>
              <w:t>Implemented C1-080100</w:t>
            </w:r>
          </w:p>
        </w:tc>
        <w:tc>
          <w:tcPr>
            <w:tcW w:w="567" w:type="dxa"/>
            <w:shd w:val="solid" w:color="FFFFFF" w:fill="auto"/>
          </w:tcPr>
          <w:p w14:paraId="79B0E66B" w14:textId="77777777" w:rsidR="0004441F" w:rsidRPr="00A42F40" w:rsidRDefault="0004441F" w:rsidP="00A42F40">
            <w:pPr>
              <w:pStyle w:val="TAR"/>
              <w:rPr>
                <w:snapToGrid w:val="0"/>
                <w:sz w:val="16"/>
                <w:szCs w:val="16"/>
                <w:lang w:val="en-AU"/>
              </w:rPr>
            </w:pPr>
          </w:p>
        </w:tc>
        <w:tc>
          <w:tcPr>
            <w:tcW w:w="567" w:type="dxa"/>
            <w:shd w:val="solid" w:color="FFFFFF" w:fill="auto"/>
          </w:tcPr>
          <w:p w14:paraId="12849940" w14:textId="77777777" w:rsidR="0004441F" w:rsidRDefault="0004441F" w:rsidP="00A42F40">
            <w:pPr>
              <w:pStyle w:val="TAL"/>
              <w:rPr>
                <w:snapToGrid w:val="0"/>
                <w:sz w:val="16"/>
                <w:szCs w:val="16"/>
                <w:lang w:val="en-AU"/>
              </w:rPr>
            </w:pPr>
            <w:r>
              <w:rPr>
                <w:snapToGrid w:val="0"/>
                <w:sz w:val="16"/>
                <w:szCs w:val="16"/>
                <w:lang w:val="en-AU"/>
              </w:rPr>
              <w:t>2.8.0</w:t>
            </w:r>
          </w:p>
        </w:tc>
      </w:tr>
      <w:tr w:rsidR="00081A1F" w:rsidRPr="00A42F40" w14:paraId="41D9166D" w14:textId="77777777" w:rsidTr="0047631D">
        <w:tc>
          <w:tcPr>
            <w:tcW w:w="800" w:type="dxa"/>
            <w:shd w:val="solid" w:color="FFFFFF" w:fill="auto"/>
          </w:tcPr>
          <w:p w14:paraId="579F309F" w14:textId="77777777" w:rsidR="00081A1F" w:rsidRDefault="00081A1F" w:rsidP="00A42F40">
            <w:pPr>
              <w:pStyle w:val="TAL"/>
              <w:rPr>
                <w:snapToGrid w:val="0"/>
                <w:sz w:val="16"/>
                <w:szCs w:val="16"/>
                <w:lang w:val="en-AU"/>
              </w:rPr>
            </w:pPr>
            <w:r>
              <w:rPr>
                <w:snapToGrid w:val="0"/>
                <w:sz w:val="16"/>
                <w:szCs w:val="16"/>
                <w:lang w:val="en-AU"/>
              </w:rPr>
              <w:t>2008-04</w:t>
            </w:r>
          </w:p>
        </w:tc>
        <w:tc>
          <w:tcPr>
            <w:tcW w:w="800" w:type="dxa"/>
            <w:shd w:val="solid" w:color="FFFFFF" w:fill="auto"/>
          </w:tcPr>
          <w:p w14:paraId="11191CDB" w14:textId="77777777" w:rsidR="00081A1F" w:rsidRPr="00A42F40" w:rsidRDefault="00081A1F" w:rsidP="00A42F40">
            <w:pPr>
              <w:pStyle w:val="TAL"/>
              <w:rPr>
                <w:snapToGrid w:val="0"/>
                <w:sz w:val="16"/>
                <w:szCs w:val="16"/>
                <w:lang w:val="en-AU"/>
              </w:rPr>
            </w:pPr>
          </w:p>
        </w:tc>
        <w:tc>
          <w:tcPr>
            <w:tcW w:w="901" w:type="dxa"/>
            <w:shd w:val="solid" w:color="FFFFFF" w:fill="auto"/>
          </w:tcPr>
          <w:p w14:paraId="0B74AFEA" w14:textId="77777777" w:rsidR="00081A1F" w:rsidRPr="00A42F40" w:rsidRDefault="00081A1F" w:rsidP="00A42F40">
            <w:pPr>
              <w:pStyle w:val="TAL"/>
              <w:rPr>
                <w:snapToGrid w:val="0"/>
                <w:sz w:val="16"/>
                <w:szCs w:val="16"/>
                <w:lang w:val="en-AU"/>
              </w:rPr>
            </w:pPr>
          </w:p>
        </w:tc>
        <w:tc>
          <w:tcPr>
            <w:tcW w:w="476" w:type="dxa"/>
            <w:shd w:val="solid" w:color="FFFFFF" w:fill="auto"/>
          </w:tcPr>
          <w:p w14:paraId="168D59E2" w14:textId="77777777" w:rsidR="00081A1F" w:rsidRPr="00A42F40" w:rsidRDefault="00081A1F" w:rsidP="00A42F40">
            <w:pPr>
              <w:pStyle w:val="TAL"/>
              <w:rPr>
                <w:snapToGrid w:val="0"/>
                <w:sz w:val="16"/>
                <w:szCs w:val="16"/>
                <w:lang w:val="en-AU"/>
              </w:rPr>
            </w:pPr>
          </w:p>
        </w:tc>
        <w:tc>
          <w:tcPr>
            <w:tcW w:w="453" w:type="dxa"/>
            <w:shd w:val="solid" w:color="FFFFFF" w:fill="auto"/>
          </w:tcPr>
          <w:p w14:paraId="47BDFD95" w14:textId="77777777" w:rsidR="00081A1F" w:rsidRPr="00A42F40" w:rsidRDefault="00081A1F" w:rsidP="00A42F40">
            <w:pPr>
              <w:pStyle w:val="TAL"/>
              <w:rPr>
                <w:snapToGrid w:val="0"/>
                <w:sz w:val="16"/>
                <w:szCs w:val="16"/>
                <w:lang w:val="en-AU"/>
              </w:rPr>
            </w:pPr>
          </w:p>
        </w:tc>
        <w:tc>
          <w:tcPr>
            <w:tcW w:w="4867" w:type="dxa"/>
            <w:shd w:val="solid" w:color="FFFFFF" w:fill="auto"/>
          </w:tcPr>
          <w:p w14:paraId="5EB605BC" w14:textId="77777777" w:rsidR="00081A1F" w:rsidRDefault="00081A1F" w:rsidP="00081A1F">
            <w:pPr>
              <w:pStyle w:val="TAL"/>
              <w:rPr>
                <w:sz w:val="16"/>
                <w:szCs w:val="16"/>
              </w:rPr>
            </w:pPr>
            <w:r>
              <w:rPr>
                <w:sz w:val="16"/>
                <w:szCs w:val="16"/>
              </w:rPr>
              <w:t>The following CR’s were incorporated and the editor adopted their content / structure to the structure of the T</w:t>
            </w:r>
            <w:r w:rsidR="008E15AA">
              <w:rPr>
                <w:sz w:val="16"/>
                <w:szCs w:val="16"/>
              </w:rPr>
              <w:t>S</w:t>
            </w:r>
          </w:p>
          <w:p w14:paraId="0806D784" w14:textId="77777777" w:rsidR="00081A1F" w:rsidRPr="0018511D" w:rsidRDefault="00081A1F" w:rsidP="00081A1F">
            <w:pPr>
              <w:pStyle w:val="TAL"/>
              <w:rPr>
                <w:snapToGrid w:val="0"/>
                <w:sz w:val="16"/>
                <w:szCs w:val="16"/>
              </w:rPr>
            </w:pPr>
          </w:p>
          <w:p w14:paraId="09868ABE" w14:textId="77777777" w:rsidR="00081A1F" w:rsidRDefault="00081A1F" w:rsidP="00081A1F">
            <w:pPr>
              <w:pStyle w:val="TAL"/>
              <w:rPr>
                <w:snapToGrid w:val="0"/>
                <w:sz w:val="16"/>
                <w:szCs w:val="16"/>
                <w:lang w:val="en-AU"/>
              </w:rPr>
            </w:pPr>
            <w:r>
              <w:rPr>
                <w:snapToGrid w:val="0"/>
                <w:sz w:val="16"/>
                <w:szCs w:val="16"/>
                <w:lang w:val="en-AU"/>
              </w:rPr>
              <w:t>C1-081005</w:t>
            </w:r>
          </w:p>
          <w:p w14:paraId="09855FD0" w14:textId="77777777" w:rsidR="009F6917" w:rsidRDefault="009F6917" w:rsidP="00081A1F">
            <w:pPr>
              <w:pStyle w:val="TAL"/>
              <w:rPr>
                <w:snapToGrid w:val="0"/>
                <w:sz w:val="16"/>
                <w:szCs w:val="16"/>
                <w:lang w:val="en-AU"/>
              </w:rPr>
            </w:pPr>
            <w:r>
              <w:rPr>
                <w:snapToGrid w:val="0"/>
                <w:sz w:val="16"/>
                <w:szCs w:val="16"/>
                <w:lang w:val="en-AU"/>
              </w:rPr>
              <w:t>C1-081088</w:t>
            </w:r>
          </w:p>
          <w:p w14:paraId="5CB9584C" w14:textId="77777777" w:rsidR="00B573C7" w:rsidRDefault="00B573C7" w:rsidP="00081A1F">
            <w:pPr>
              <w:pStyle w:val="TAL"/>
              <w:rPr>
                <w:snapToGrid w:val="0"/>
                <w:sz w:val="16"/>
                <w:szCs w:val="16"/>
                <w:lang w:val="en-AU"/>
              </w:rPr>
            </w:pPr>
            <w:r>
              <w:rPr>
                <w:snapToGrid w:val="0"/>
                <w:sz w:val="16"/>
                <w:szCs w:val="16"/>
                <w:lang w:val="en-AU"/>
              </w:rPr>
              <w:t>C1-081176</w:t>
            </w:r>
          </w:p>
          <w:p w14:paraId="4D7D3C1E" w14:textId="77777777" w:rsidR="00B573C7" w:rsidRDefault="00B573C7" w:rsidP="00081A1F">
            <w:pPr>
              <w:pStyle w:val="TAL"/>
              <w:rPr>
                <w:snapToGrid w:val="0"/>
                <w:sz w:val="16"/>
                <w:szCs w:val="16"/>
                <w:lang w:val="en-AU"/>
              </w:rPr>
            </w:pPr>
            <w:r>
              <w:rPr>
                <w:snapToGrid w:val="0"/>
                <w:sz w:val="16"/>
                <w:szCs w:val="16"/>
                <w:lang w:val="en-AU"/>
              </w:rPr>
              <w:t>C1-081242</w:t>
            </w:r>
          </w:p>
          <w:p w14:paraId="587822F0" w14:textId="77777777" w:rsidR="00B573C7" w:rsidRDefault="00B573C7" w:rsidP="00081A1F">
            <w:pPr>
              <w:pStyle w:val="TAL"/>
              <w:rPr>
                <w:snapToGrid w:val="0"/>
                <w:sz w:val="16"/>
                <w:szCs w:val="16"/>
                <w:lang w:val="en-AU"/>
              </w:rPr>
            </w:pPr>
            <w:r>
              <w:rPr>
                <w:snapToGrid w:val="0"/>
                <w:sz w:val="16"/>
                <w:szCs w:val="16"/>
                <w:lang w:val="en-AU"/>
              </w:rPr>
              <w:t>C1-081413</w:t>
            </w:r>
          </w:p>
        </w:tc>
        <w:tc>
          <w:tcPr>
            <w:tcW w:w="567" w:type="dxa"/>
            <w:shd w:val="solid" w:color="FFFFFF" w:fill="auto"/>
          </w:tcPr>
          <w:p w14:paraId="13E13B70" w14:textId="77777777" w:rsidR="00081A1F" w:rsidRPr="00A42F40" w:rsidRDefault="00081A1F" w:rsidP="00A42F40">
            <w:pPr>
              <w:pStyle w:val="TAR"/>
              <w:rPr>
                <w:snapToGrid w:val="0"/>
                <w:sz w:val="16"/>
                <w:szCs w:val="16"/>
                <w:lang w:val="en-AU"/>
              </w:rPr>
            </w:pPr>
            <w:r>
              <w:rPr>
                <w:snapToGrid w:val="0"/>
                <w:sz w:val="16"/>
                <w:szCs w:val="16"/>
                <w:lang w:val="en-AU"/>
              </w:rPr>
              <w:t>2.8.0</w:t>
            </w:r>
          </w:p>
        </w:tc>
        <w:tc>
          <w:tcPr>
            <w:tcW w:w="567" w:type="dxa"/>
            <w:shd w:val="solid" w:color="FFFFFF" w:fill="auto"/>
          </w:tcPr>
          <w:p w14:paraId="42B200E5" w14:textId="77777777" w:rsidR="00081A1F" w:rsidRDefault="00081A1F" w:rsidP="00A42F40">
            <w:pPr>
              <w:pStyle w:val="TAL"/>
              <w:rPr>
                <w:snapToGrid w:val="0"/>
                <w:sz w:val="16"/>
                <w:szCs w:val="16"/>
                <w:lang w:val="en-AU"/>
              </w:rPr>
            </w:pPr>
            <w:r>
              <w:rPr>
                <w:snapToGrid w:val="0"/>
                <w:sz w:val="16"/>
                <w:szCs w:val="16"/>
                <w:lang w:val="en-AU"/>
              </w:rPr>
              <w:t>2.9.0</w:t>
            </w:r>
          </w:p>
        </w:tc>
      </w:tr>
      <w:tr w:rsidR="00C32DBF" w:rsidRPr="00A42F40" w14:paraId="28B869FF" w14:textId="77777777" w:rsidTr="0047631D">
        <w:tc>
          <w:tcPr>
            <w:tcW w:w="800" w:type="dxa"/>
            <w:shd w:val="solid" w:color="FFFFFF" w:fill="auto"/>
          </w:tcPr>
          <w:p w14:paraId="403E2725" w14:textId="77777777" w:rsidR="00C32DBF" w:rsidRDefault="00C32DBF"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2B707E39" w14:textId="77777777" w:rsidR="00C32DBF" w:rsidRPr="00A42F40" w:rsidRDefault="00C32DBF" w:rsidP="00A42F40">
            <w:pPr>
              <w:pStyle w:val="TAL"/>
              <w:rPr>
                <w:snapToGrid w:val="0"/>
                <w:sz w:val="16"/>
                <w:szCs w:val="16"/>
                <w:lang w:val="en-AU"/>
              </w:rPr>
            </w:pPr>
          </w:p>
        </w:tc>
        <w:tc>
          <w:tcPr>
            <w:tcW w:w="901" w:type="dxa"/>
            <w:shd w:val="solid" w:color="FFFFFF" w:fill="auto"/>
          </w:tcPr>
          <w:p w14:paraId="15A72B00" w14:textId="77777777" w:rsidR="00C32DBF" w:rsidRPr="00A42F40" w:rsidRDefault="00C32DBF" w:rsidP="00A42F40">
            <w:pPr>
              <w:pStyle w:val="TAL"/>
              <w:rPr>
                <w:snapToGrid w:val="0"/>
                <w:sz w:val="16"/>
                <w:szCs w:val="16"/>
                <w:lang w:val="en-AU"/>
              </w:rPr>
            </w:pPr>
          </w:p>
        </w:tc>
        <w:tc>
          <w:tcPr>
            <w:tcW w:w="476" w:type="dxa"/>
            <w:shd w:val="solid" w:color="FFFFFF" w:fill="auto"/>
          </w:tcPr>
          <w:p w14:paraId="49294DC1" w14:textId="77777777" w:rsidR="00C32DBF" w:rsidRPr="00A42F40" w:rsidRDefault="00C32DBF" w:rsidP="00A42F40">
            <w:pPr>
              <w:pStyle w:val="TAL"/>
              <w:rPr>
                <w:snapToGrid w:val="0"/>
                <w:sz w:val="16"/>
                <w:szCs w:val="16"/>
                <w:lang w:val="en-AU"/>
              </w:rPr>
            </w:pPr>
          </w:p>
        </w:tc>
        <w:tc>
          <w:tcPr>
            <w:tcW w:w="453" w:type="dxa"/>
            <w:shd w:val="solid" w:color="FFFFFF" w:fill="auto"/>
          </w:tcPr>
          <w:p w14:paraId="5098CC24" w14:textId="77777777" w:rsidR="00C32DBF" w:rsidRPr="00A42F40" w:rsidRDefault="00C32DBF" w:rsidP="00A42F40">
            <w:pPr>
              <w:pStyle w:val="TAL"/>
              <w:rPr>
                <w:snapToGrid w:val="0"/>
                <w:sz w:val="16"/>
                <w:szCs w:val="16"/>
                <w:lang w:val="en-AU"/>
              </w:rPr>
            </w:pPr>
          </w:p>
        </w:tc>
        <w:tc>
          <w:tcPr>
            <w:tcW w:w="4867" w:type="dxa"/>
            <w:shd w:val="solid" w:color="FFFFFF" w:fill="auto"/>
          </w:tcPr>
          <w:p w14:paraId="10DC518E" w14:textId="77777777" w:rsidR="00C32DBF" w:rsidRDefault="00C32DBF" w:rsidP="00C32DBF">
            <w:pPr>
              <w:pStyle w:val="TAL"/>
              <w:rPr>
                <w:sz w:val="16"/>
                <w:szCs w:val="16"/>
              </w:rPr>
            </w:pPr>
            <w:r>
              <w:rPr>
                <w:sz w:val="16"/>
                <w:szCs w:val="16"/>
              </w:rPr>
              <w:t>The following CR’s were incorporated and the editor adopted their content / structure to the structure of the TS</w:t>
            </w:r>
          </w:p>
          <w:p w14:paraId="6F316B35" w14:textId="77777777" w:rsidR="00C32DBF" w:rsidRPr="0018511D" w:rsidRDefault="00C32DBF" w:rsidP="00C32DBF">
            <w:pPr>
              <w:pStyle w:val="TAL"/>
              <w:rPr>
                <w:snapToGrid w:val="0"/>
                <w:sz w:val="16"/>
                <w:szCs w:val="16"/>
              </w:rPr>
            </w:pPr>
          </w:p>
          <w:p w14:paraId="55EABA0D" w14:textId="77777777" w:rsidR="00C32DBF" w:rsidRDefault="00C32DBF" w:rsidP="00C32DBF">
            <w:pPr>
              <w:pStyle w:val="TAL"/>
              <w:rPr>
                <w:snapToGrid w:val="0"/>
                <w:sz w:val="16"/>
                <w:szCs w:val="16"/>
                <w:lang w:val="en-AU"/>
              </w:rPr>
            </w:pPr>
            <w:r>
              <w:rPr>
                <w:snapToGrid w:val="0"/>
                <w:sz w:val="16"/>
                <w:szCs w:val="16"/>
                <w:lang w:val="en-AU"/>
              </w:rPr>
              <w:t>C1-081554</w:t>
            </w:r>
          </w:p>
          <w:p w14:paraId="28F070D9" w14:textId="77777777" w:rsidR="00C32DBF" w:rsidRDefault="00C32DBF" w:rsidP="00C32DBF">
            <w:pPr>
              <w:pStyle w:val="TAL"/>
              <w:rPr>
                <w:snapToGrid w:val="0"/>
                <w:sz w:val="16"/>
                <w:szCs w:val="16"/>
                <w:lang w:val="en-AU"/>
              </w:rPr>
            </w:pPr>
            <w:r>
              <w:rPr>
                <w:snapToGrid w:val="0"/>
                <w:sz w:val="16"/>
                <w:szCs w:val="16"/>
                <w:lang w:val="en-AU"/>
              </w:rPr>
              <w:t>C1-081555</w:t>
            </w:r>
          </w:p>
          <w:p w14:paraId="2B25EC6E" w14:textId="77777777" w:rsidR="00050730" w:rsidRDefault="00050730" w:rsidP="00C32DBF">
            <w:pPr>
              <w:pStyle w:val="TAL"/>
              <w:rPr>
                <w:snapToGrid w:val="0"/>
                <w:sz w:val="16"/>
                <w:szCs w:val="16"/>
                <w:lang w:val="en-AU"/>
              </w:rPr>
            </w:pPr>
            <w:r>
              <w:rPr>
                <w:snapToGrid w:val="0"/>
                <w:sz w:val="16"/>
                <w:szCs w:val="16"/>
                <w:lang w:val="en-AU"/>
              </w:rPr>
              <w:t>C1-081830</w:t>
            </w:r>
          </w:p>
          <w:p w14:paraId="68EC0942" w14:textId="77777777" w:rsidR="00C764F3" w:rsidRDefault="00C764F3" w:rsidP="00C32DBF">
            <w:pPr>
              <w:pStyle w:val="TAL"/>
              <w:rPr>
                <w:snapToGrid w:val="0"/>
                <w:sz w:val="16"/>
                <w:szCs w:val="16"/>
                <w:lang w:val="en-AU"/>
              </w:rPr>
            </w:pPr>
            <w:r>
              <w:rPr>
                <w:snapToGrid w:val="0"/>
                <w:sz w:val="16"/>
                <w:szCs w:val="16"/>
                <w:lang w:val="en-AU"/>
              </w:rPr>
              <w:t>C1-081903</w:t>
            </w:r>
          </w:p>
          <w:p w14:paraId="422C05E3" w14:textId="77777777" w:rsidR="00C32DBF" w:rsidRDefault="00C764F3" w:rsidP="00081A1F">
            <w:pPr>
              <w:pStyle w:val="TAL"/>
              <w:rPr>
                <w:sz w:val="16"/>
                <w:szCs w:val="16"/>
              </w:rPr>
            </w:pPr>
            <w:r>
              <w:rPr>
                <w:snapToGrid w:val="0"/>
                <w:sz w:val="16"/>
                <w:szCs w:val="16"/>
                <w:lang w:val="en-AU"/>
              </w:rPr>
              <w:t>C1-081912</w:t>
            </w:r>
          </w:p>
        </w:tc>
        <w:tc>
          <w:tcPr>
            <w:tcW w:w="567" w:type="dxa"/>
            <w:shd w:val="solid" w:color="FFFFFF" w:fill="auto"/>
          </w:tcPr>
          <w:p w14:paraId="2DEAB84C" w14:textId="77777777" w:rsidR="00C32DBF" w:rsidRDefault="00C32DBF" w:rsidP="00A42F40">
            <w:pPr>
              <w:pStyle w:val="TAR"/>
              <w:rPr>
                <w:snapToGrid w:val="0"/>
                <w:sz w:val="16"/>
                <w:szCs w:val="16"/>
                <w:lang w:val="en-AU"/>
              </w:rPr>
            </w:pPr>
            <w:r>
              <w:rPr>
                <w:snapToGrid w:val="0"/>
                <w:sz w:val="16"/>
                <w:szCs w:val="16"/>
                <w:lang w:val="en-AU"/>
              </w:rPr>
              <w:t>2.9.0</w:t>
            </w:r>
          </w:p>
        </w:tc>
        <w:tc>
          <w:tcPr>
            <w:tcW w:w="567" w:type="dxa"/>
            <w:shd w:val="solid" w:color="FFFFFF" w:fill="auto"/>
          </w:tcPr>
          <w:p w14:paraId="20AD057E" w14:textId="77777777" w:rsidR="00C32DBF" w:rsidRDefault="00C32DBF" w:rsidP="00A42F40">
            <w:pPr>
              <w:pStyle w:val="TAL"/>
              <w:rPr>
                <w:snapToGrid w:val="0"/>
                <w:sz w:val="16"/>
                <w:szCs w:val="16"/>
                <w:lang w:val="en-AU"/>
              </w:rPr>
            </w:pPr>
            <w:r>
              <w:rPr>
                <w:snapToGrid w:val="0"/>
                <w:sz w:val="16"/>
                <w:szCs w:val="16"/>
                <w:lang w:val="en-AU"/>
              </w:rPr>
              <w:t>2.10.0</w:t>
            </w:r>
          </w:p>
        </w:tc>
      </w:tr>
      <w:tr w:rsidR="001E32E5" w:rsidRPr="00A42F40" w14:paraId="628C31B2" w14:textId="77777777" w:rsidTr="0047631D">
        <w:tc>
          <w:tcPr>
            <w:tcW w:w="800" w:type="dxa"/>
            <w:shd w:val="solid" w:color="FFFFFF" w:fill="auto"/>
          </w:tcPr>
          <w:p w14:paraId="45C73075" w14:textId="77777777" w:rsidR="001E32E5" w:rsidRDefault="001E32E5" w:rsidP="00A42F40">
            <w:pPr>
              <w:pStyle w:val="TAL"/>
              <w:rPr>
                <w:snapToGrid w:val="0"/>
                <w:sz w:val="16"/>
                <w:szCs w:val="16"/>
                <w:lang w:val="en-AU"/>
              </w:rPr>
            </w:pPr>
            <w:r>
              <w:rPr>
                <w:snapToGrid w:val="0"/>
                <w:sz w:val="16"/>
                <w:szCs w:val="16"/>
                <w:lang w:val="en-AU"/>
              </w:rPr>
              <w:t>2008-05</w:t>
            </w:r>
          </w:p>
        </w:tc>
        <w:tc>
          <w:tcPr>
            <w:tcW w:w="800" w:type="dxa"/>
            <w:shd w:val="solid" w:color="FFFFFF" w:fill="auto"/>
          </w:tcPr>
          <w:p w14:paraId="059AC3A9" w14:textId="77777777" w:rsidR="001E32E5" w:rsidRPr="00A42F40" w:rsidRDefault="001E32E5" w:rsidP="00A42F40">
            <w:pPr>
              <w:pStyle w:val="TAL"/>
              <w:rPr>
                <w:snapToGrid w:val="0"/>
                <w:sz w:val="16"/>
                <w:szCs w:val="16"/>
                <w:lang w:val="en-AU"/>
              </w:rPr>
            </w:pPr>
          </w:p>
        </w:tc>
        <w:tc>
          <w:tcPr>
            <w:tcW w:w="901" w:type="dxa"/>
            <w:shd w:val="solid" w:color="FFFFFF" w:fill="auto"/>
          </w:tcPr>
          <w:p w14:paraId="1D50E4FE" w14:textId="77777777" w:rsidR="001E32E5" w:rsidRPr="00A42F40" w:rsidRDefault="001E32E5" w:rsidP="00A42F40">
            <w:pPr>
              <w:pStyle w:val="TAL"/>
              <w:rPr>
                <w:snapToGrid w:val="0"/>
                <w:sz w:val="16"/>
                <w:szCs w:val="16"/>
                <w:lang w:val="en-AU"/>
              </w:rPr>
            </w:pPr>
          </w:p>
        </w:tc>
        <w:tc>
          <w:tcPr>
            <w:tcW w:w="476" w:type="dxa"/>
            <w:shd w:val="solid" w:color="FFFFFF" w:fill="auto"/>
          </w:tcPr>
          <w:p w14:paraId="436D9966" w14:textId="77777777" w:rsidR="001E32E5" w:rsidRPr="00A42F40" w:rsidRDefault="001E32E5" w:rsidP="00A42F40">
            <w:pPr>
              <w:pStyle w:val="TAL"/>
              <w:rPr>
                <w:snapToGrid w:val="0"/>
                <w:sz w:val="16"/>
                <w:szCs w:val="16"/>
                <w:lang w:val="en-AU"/>
              </w:rPr>
            </w:pPr>
          </w:p>
        </w:tc>
        <w:tc>
          <w:tcPr>
            <w:tcW w:w="453" w:type="dxa"/>
            <w:shd w:val="solid" w:color="FFFFFF" w:fill="auto"/>
          </w:tcPr>
          <w:p w14:paraId="5EA2AF93" w14:textId="77777777" w:rsidR="001E32E5" w:rsidRPr="00A42F40" w:rsidRDefault="001E32E5" w:rsidP="00A42F40">
            <w:pPr>
              <w:pStyle w:val="TAL"/>
              <w:rPr>
                <w:snapToGrid w:val="0"/>
                <w:sz w:val="16"/>
                <w:szCs w:val="16"/>
                <w:lang w:val="en-AU"/>
              </w:rPr>
            </w:pPr>
          </w:p>
        </w:tc>
        <w:tc>
          <w:tcPr>
            <w:tcW w:w="4867" w:type="dxa"/>
            <w:shd w:val="solid" w:color="FFFFFF" w:fill="auto"/>
          </w:tcPr>
          <w:p w14:paraId="22368C38" w14:textId="77777777" w:rsidR="001E32E5" w:rsidRDefault="001E32E5" w:rsidP="00C32DBF">
            <w:pPr>
              <w:pStyle w:val="TAL"/>
              <w:rPr>
                <w:sz w:val="16"/>
                <w:szCs w:val="16"/>
              </w:rPr>
            </w:pPr>
            <w:r>
              <w:rPr>
                <w:sz w:val="16"/>
                <w:szCs w:val="16"/>
              </w:rPr>
              <w:t>Editorial changes done by MCC</w:t>
            </w:r>
          </w:p>
        </w:tc>
        <w:tc>
          <w:tcPr>
            <w:tcW w:w="567" w:type="dxa"/>
            <w:shd w:val="solid" w:color="FFFFFF" w:fill="auto"/>
          </w:tcPr>
          <w:p w14:paraId="21AE16D0" w14:textId="77777777" w:rsidR="001E32E5" w:rsidRDefault="001E32E5" w:rsidP="00A42F40">
            <w:pPr>
              <w:pStyle w:val="TAR"/>
              <w:rPr>
                <w:snapToGrid w:val="0"/>
                <w:sz w:val="16"/>
                <w:szCs w:val="16"/>
                <w:lang w:val="en-AU"/>
              </w:rPr>
            </w:pPr>
            <w:r>
              <w:rPr>
                <w:snapToGrid w:val="0"/>
                <w:sz w:val="16"/>
                <w:szCs w:val="16"/>
                <w:lang w:val="en-AU"/>
              </w:rPr>
              <w:t>2.10.0</w:t>
            </w:r>
          </w:p>
        </w:tc>
        <w:tc>
          <w:tcPr>
            <w:tcW w:w="567" w:type="dxa"/>
            <w:shd w:val="solid" w:color="FFFFFF" w:fill="auto"/>
          </w:tcPr>
          <w:p w14:paraId="2EADF491" w14:textId="77777777" w:rsidR="001E32E5" w:rsidRDefault="001E32E5" w:rsidP="00A42F40">
            <w:pPr>
              <w:pStyle w:val="TAL"/>
              <w:rPr>
                <w:snapToGrid w:val="0"/>
                <w:sz w:val="16"/>
                <w:szCs w:val="16"/>
                <w:lang w:val="en-AU"/>
              </w:rPr>
            </w:pPr>
            <w:r>
              <w:rPr>
                <w:snapToGrid w:val="0"/>
                <w:sz w:val="16"/>
                <w:szCs w:val="16"/>
                <w:lang w:val="en-AU"/>
              </w:rPr>
              <w:t>2.10.1</w:t>
            </w:r>
          </w:p>
        </w:tc>
      </w:tr>
      <w:tr w:rsidR="00537864" w:rsidRPr="00A42F40" w14:paraId="03AE9DDF" w14:textId="77777777" w:rsidTr="0047631D">
        <w:tc>
          <w:tcPr>
            <w:tcW w:w="800" w:type="dxa"/>
            <w:shd w:val="solid" w:color="FFFFFF" w:fill="auto"/>
          </w:tcPr>
          <w:p w14:paraId="375B5D65" w14:textId="77777777" w:rsidR="00537864" w:rsidRDefault="00537864"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71ABC77" w14:textId="77777777" w:rsidR="00537864" w:rsidRPr="00A42F40" w:rsidRDefault="00537864" w:rsidP="00A42F40">
            <w:pPr>
              <w:pStyle w:val="TAL"/>
              <w:rPr>
                <w:snapToGrid w:val="0"/>
                <w:sz w:val="16"/>
                <w:szCs w:val="16"/>
                <w:lang w:val="en-AU"/>
              </w:rPr>
            </w:pPr>
            <w:r>
              <w:rPr>
                <w:snapToGrid w:val="0"/>
                <w:sz w:val="16"/>
                <w:szCs w:val="16"/>
                <w:lang w:val="en-AU"/>
              </w:rPr>
              <w:t>CT#40</w:t>
            </w:r>
          </w:p>
        </w:tc>
        <w:tc>
          <w:tcPr>
            <w:tcW w:w="901" w:type="dxa"/>
            <w:shd w:val="solid" w:color="FFFFFF" w:fill="auto"/>
          </w:tcPr>
          <w:p w14:paraId="67BCF3B9" w14:textId="77777777" w:rsidR="00537864" w:rsidRPr="00A42F40" w:rsidRDefault="00537864" w:rsidP="00A42F40">
            <w:pPr>
              <w:pStyle w:val="TAL"/>
              <w:rPr>
                <w:snapToGrid w:val="0"/>
                <w:sz w:val="16"/>
                <w:szCs w:val="16"/>
                <w:lang w:val="en-AU"/>
              </w:rPr>
            </w:pPr>
            <w:r>
              <w:rPr>
                <w:snapToGrid w:val="0"/>
                <w:sz w:val="16"/>
                <w:szCs w:val="16"/>
                <w:lang w:val="en-AU"/>
              </w:rPr>
              <w:t>CP-080329</w:t>
            </w:r>
          </w:p>
        </w:tc>
        <w:tc>
          <w:tcPr>
            <w:tcW w:w="476" w:type="dxa"/>
            <w:shd w:val="solid" w:color="FFFFFF" w:fill="auto"/>
          </w:tcPr>
          <w:p w14:paraId="56DEFFE2" w14:textId="77777777" w:rsidR="00537864" w:rsidRPr="00A42F40" w:rsidRDefault="00537864" w:rsidP="00A42F40">
            <w:pPr>
              <w:pStyle w:val="TAL"/>
              <w:rPr>
                <w:snapToGrid w:val="0"/>
                <w:sz w:val="16"/>
                <w:szCs w:val="16"/>
                <w:lang w:val="en-AU"/>
              </w:rPr>
            </w:pPr>
          </w:p>
        </w:tc>
        <w:tc>
          <w:tcPr>
            <w:tcW w:w="453" w:type="dxa"/>
            <w:shd w:val="solid" w:color="FFFFFF" w:fill="auto"/>
          </w:tcPr>
          <w:p w14:paraId="440B6EB9" w14:textId="77777777" w:rsidR="00537864" w:rsidRPr="00A42F40" w:rsidRDefault="00537864" w:rsidP="00A42F40">
            <w:pPr>
              <w:pStyle w:val="TAL"/>
              <w:rPr>
                <w:snapToGrid w:val="0"/>
                <w:sz w:val="16"/>
                <w:szCs w:val="16"/>
                <w:lang w:val="en-AU"/>
              </w:rPr>
            </w:pPr>
          </w:p>
        </w:tc>
        <w:tc>
          <w:tcPr>
            <w:tcW w:w="4867" w:type="dxa"/>
            <w:shd w:val="solid" w:color="FFFFFF" w:fill="auto"/>
          </w:tcPr>
          <w:p w14:paraId="05A37F16" w14:textId="77777777" w:rsidR="00537864" w:rsidRDefault="00537864" w:rsidP="00C32DBF">
            <w:pPr>
              <w:pStyle w:val="TAL"/>
              <w:rPr>
                <w:sz w:val="16"/>
                <w:szCs w:val="16"/>
              </w:rPr>
            </w:pPr>
            <w:r>
              <w:rPr>
                <w:sz w:val="16"/>
                <w:szCs w:val="16"/>
              </w:rPr>
              <w:t>CP-080329 was approved by CT#40 and version 8.0.0 is created by MCC</w:t>
            </w:r>
          </w:p>
        </w:tc>
        <w:tc>
          <w:tcPr>
            <w:tcW w:w="567" w:type="dxa"/>
            <w:shd w:val="solid" w:color="FFFFFF" w:fill="auto"/>
          </w:tcPr>
          <w:p w14:paraId="6C4F143B" w14:textId="77777777" w:rsidR="00537864" w:rsidRDefault="00537864" w:rsidP="00A42F40">
            <w:pPr>
              <w:pStyle w:val="TAR"/>
              <w:rPr>
                <w:snapToGrid w:val="0"/>
                <w:sz w:val="16"/>
                <w:szCs w:val="16"/>
                <w:lang w:val="en-AU"/>
              </w:rPr>
            </w:pPr>
            <w:r>
              <w:rPr>
                <w:snapToGrid w:val="0"/>
                <w:sz w:val="16"/>
                <w:szCs w:val="16"/>
                <w:lang w:val="en-AU"/>
              </w:rPr>
              <w:t>2.10.1</w:t>
            </w:r>
          </w:p>
        </w:tc>
        <w:tc>
          <w:tcPr>
            <w:tcW w:w="567" w:type="dxa"/>
            <w:shd w:val="solid" w:color="FFFFFF" w:fill="auto"/>
          </w:tcPr>
          <w:p w14:paraId="30C7FFD7" w14:textId="77777777" w:rsidR="00537864" w:rsidRDefault="00537864" w:rsidP="00A42F40">
            <w:pPr>
              <w:pStyle w:val="TAL"/>
              <w:rPr>
                <w:snapToGrid w:val="0"/>
                <w:sz w:val="16"/>
                <w:szCs w:val="16"/>
                <w:lang w:val="en-AU"/>
              </w:rPr>
            </w:pPr>
            <w:r>
              <w:rPr>
                <w:snapToGrid w:val="0"/>
                <w:sz w:val="16"/>
                <w:szCs w:val="16"/>
                <w:lang w:val="en-AU"/>
              </w:rPr>
              <w:t>8.0.0</w:t>
            </w:r>
          </w:p>
        </w:tc>
      </w:tr>
      <w:tr w:rsidR="00722933" w:rsidRPr="00A42F40" w14:paraId="6F505C7C" w14:textId="77777777" w:rsidTr="0047631D">
        <w:tc>
          <w:tcPr>
            <w:tcW w:w="800" w:type="dxa"/>
            <w:shd w:val="solid" w:color="FFFFFF" w:fill="auto"/>
          </w:tcPr>
          <w:p w14:paraId="5CEB216B" w14:textId="77777777" w:rsidR="00722933" w:rsidRDefault="00722933" w:rsidP="00A42F40">
            <w:pPr>
              <w:pStyle w:val="TAL"/>
              <w:rPr>
                <w:snapToGrid w:val="0"/>
                <w:sz w:val="16"/>
                <w:szCs w:val="16"/>
                <w:lang w:val="en-AU"/>
              </w:rPr>
            </w:pPr>
            <w:r>
              <w:rPr>
                <w:snapToGrid w:val="0"/>
                <w:sz w:val="16"/>
                <w:szCs w:val="16"/>
                <w:lang w:val="en-AU"/>
              </w:rPr>
              <w:t>2008-06</w:t>
            </w:r>
          </w:p>
        </w:tc>
        <w:tc>
          <w:tcPr>
            <w:tcW w:w="800" w:type="dxa"/>
            <w:shd w:val="solid" w:color="FFFFFF" w:fill="auto"/>
          </w:tcPr>
          <w:p w14:paraId="436DE28F" w14:textId="77777777" w:rsidR="00722933" w:rsidRDefault="00722933" w:rsidP="00A42F40">
            <w:pPr>
              <w:pStyle w:val="TAL"/>
              <w:rPr>
                <w:snapToGrid w:val="0"/>
                <w:sz w:val="16"/>
                <w:szCs w:val="16"/>
                <w:lang w:val="en-AU"/>
              </w:rPr>
            </w:pPr>
          </w:p>
        </w:tc>
        <w:tc>
          <w:tcPr>
            <w:tcW w:w="901" w:type="dxa"/>
            <w:shd w:val="solid" w:color="FFFFFF" w:fill="auto"/>
          </w:tcPr>
          <w:p w14:paraId="699955DF" w14:textId="77777777" w:rsidR="00722933" w:rsidRDefault="00722933" w:rsidP="00A42F40">
            <w:pPr>
              <w:pStyle w:val="TAL"/>
              <w:rPr>
                <w:snapToGrid w:val="0"/>
                <w:sz w:val="16"/>
                <w:szCs w:val="16"/>
                <w:lang w:val="en-AU"/>
              </w:rPr>
            </w:pPr>
          </w:p>
        </w:tc>
        <w:tc>
          <w:tcPr>
            <w:tcW w:w="476" w:type="dxa"/>
            <w:shd w:val="solid" w:color="FFFFFF" w:fill="auto"/>
          </w:tcPr>
          <w:p w14:paraId="3A80489E" w14:textId="77777777" w:rsidR="00722933" w:rsidRPr="00A42F40" w:rsidRDefault="00722933" w:rsidP="00A42F40">
            <w:pPr>
              <w:pStyle w:val="TAL"/>
              <w:rPr>
                <w:snapToGrid w:val="0"/>
                <w:sz w:val="16"/>
                <w:szCs w:val="16"/>
                <w:lang w:val="en-AU"/>
              </w:rPr>
            </w:pPr>
          </w:p>
        </w:tc>
        <w:tc>
          <w:tcPr>
            <w:tcW w:w="453" w:type="dxa"/>
            <w:shd w:val="solid" w:color="FFFFFF" w:fill="auto"/>
          </w:tcPr>
          <w:p w14:paraId="666EB1DC" w14:textId="77777777" w:rsidR="00722933" w:rsidRPr="00A42F40" w:rsidRDefault="00722933" w:rsidP="00A42F40">
            <w:pPr>
              <w:pStyle w:val="TAL"/>
              <w:rPr>
                <w:snapToGrid w:val="0"/>
                <w:sz w:val="16"/>
                <w:szCs w:val="16"/>
                <w:lang w:val="en-AU"/>
              </w:rPr>
            </w:pPr>
          </w:p>
        </w:tc>
        <w:tc>
          <w:tcPr>
            <w:tcW w:w="4867" w:type="dxa"/>
            <w:shd w:val="solid" w:color="FFFFFF" w:fill="auto"/>
          </w:tcPr>
          <w:p w14:paraId="3FAA244E" w14:textId="77777777" w:rsidR="00722933" w:rsidRDefault="00722933" w:rsidP="00C32DBF">
            <w:pPr>
              <w:pStyle w:val="TAL"/>
              <w:rPr>
                <w:sz w:val="16"/>
                <w:szCs w:val="16"/>
              </w:rPr>
            </w:pPr>
            <w:r>
              <w:rPr>
                <w:sz w:val="16"/>
                <w:szCs w:val="16"/>
              </w:rPr>
              <w:t>Version 8.0.1 created to include attachments (.xml and .xsd files)</w:t>
            </w:r>
          </w:p>
        </w:tc>
        <w:tc>
          <w:tcPr>
            <w:tcW w:w="567" w:type="dxa"/>
            <w:shd w:val="solid" w:color="FFFFFF" w:fill="auto"/>
          </w:tcPr>
          <w:p w14:paraId="7D3FA6F0" w14:textId="77777777" w:rsidR="00722933" w:rsidRDefault="00722933" w:rsidP="00A42F40">
            <w:pPr>
              <w:pStyle w:val="TAR"/>
              <w:rPr>
                <w:snapToGrid w:val="0"/>
                <w:sz w:val="16"/>
                <w:szCs w:val="16"/>
                <w:lang w:val="en-AU"/>
              </w:rPr>
            </w:pPr>
            <w:r>
              <w:rPr>
                <w:snapToGrid w:val="0"/>
                <w:sz w:val="16"/>
                <w:szCs w:val="16"/>
                <w:lang w:val="en-AU"/>
              </w:rPr>
              <w:t>8.0.0</w:t>
            </w:r>
          </w:p>
        </w:tc>
        <w:tc>
          <w:tcPr>
            <w:tcW w:w="567" w:type="dxa"/>
            <w:shd w:val="solid" w:color="FFFFFF" w:fill="auto"/>
          </w:tcPr>
          <w:p w14:paraId="0DF446E4" w14:textId="77777777" w:rsidR="00722933" w:rsidRDefault="00722933" w:rsidP="00A42F40">
            <w:pPr>
              <w:pStyle w:val="TAL"/>
              <w:rPr>
                <w:snapToGrid w:val="0"/>
                <w:sz w:val="16"/>
                <w:szCs w:val="16"/>
                <w:lang w:val="en-AU"/>
              </w:rPr>
            </w:pPr>
            <w:r>
              <w:rPr>
                <w:snapToGrid w:val="0"/>
                <w:sz w:val="16"/>
                <w:szCs w:val="16"/>
                <w:lang w:val="en-AU"/>
              </w:rPr>
              <w:t>8.0</w:t>
            </w:r>
            <w:r w:rsidR="008C553C">
              <w:rPr>
                <w:snapToGrid w:val="0"/>
                <w:sz w:val="16"/>
                <w:szCs w:val="16"/>
                <w:lang w:val="en-AU"/>
              </w:rPr>
              <w:t>.1</w:t>
            </w:r>
          </w:p>
        </w:tc>
      </w:tr>
      <w:tr w:rsidR="009C5E69" w:rsidRPr="00A42F40" w14:paraId="68276752" w14:textId="77777777" w:rsidTr="0047631D">
        <w:tc>
          <w:tcPr>
            <w:tcW w:w="800" w:type="dxa"/>
            <w:shd w:val="solid" w:color="FFFFFF" w:fill="auto"/>
          </w:tcPr>
          <w:p w14:paraId="78F90212" w14:textId="77777777" w:rsidR="009C5E69" w:rsidRDefault="009C5E69" w:rsidP="00A42F40">
            <w:pPr>
              <w:pStyle w:val="TAL"/>
              <w:rPr>
                <w:snapToGrid w:val="0"/>
                <w:sz w:val="16"/>
                <w:szCs w:val="16"/>
                <w:lang w:val="en-AU"/>
              </w:rPr>
            </w:pPr>
            <w:r>
              <w:rPr>
                <w:snapToGrid w:val="0"/>
                <w:sz w:val="16"/>
                <w:szCs w:val="16"/>
                <w:lang w:val="en-AU"/>
              </w:rPr>
              <w:t>2008-09</w:t>
            </w:r>
          </w:p>
        </w:tc>
        <w:tc>
          <w:tcPr>
            <w:tcW w:w="800" w:type="dxa"/>
            <w:shd w:val="solid" w:color="FFFFFF" w:fill="auto"/>
          </w:tcPr>
          <w:p w14:paraId="03D164A7" w14:textId="77777777" w:rsidR="009C5E69" w:rsidRDefault="009C5E69" w:rsidP="00A42F40">
            <w:pPr>
              <w:pStyle w:val="TAL"/>
              <w:rPr>
                <w:snapToGrid w:val="0"/>
                <w:sz w:val="16"/>
                <w:szCs w:val="16"/>
                <w:lang w:val="en-AU"/>
              </w:rPr>
            </w:pPr>
            <w:r>
              <w:rPr>
                <w:snapToGrid w:val="0"/>
                <w:sz w:val="16"/>
                <w:szCs w:val="16"/>
                <w:lang w:val="en-AU"/>
              </w:rPr>
              <w:t>CT#41</w:t>
            </w:r>
          </w:p>
        </w:tc>
        <w:tc>
          <w:tcPr>
            <w:tcW w:w="901" w:type="dxa"/>
            <w:shd w:val="solid" w:color="FFFFFF" w:fill="auto"/>
          </w:tcPr>
          <w:p w14:paraId="130F14BE" w14:textId="77777777" w:rsidR="009C5E69" w:rsidRDefault="009C5E69" w:rsidP="00A42F40">
            <w:pPr>
              <w:pStyle w:val="TAL"/>
              <w:rPr>
                <w:snapToGrid w:val="0"/>
                <w:sz w:val="16"/>
                <w:szCs w:val="16"/>
                <w:lang w:val="en-AU"/>
              </w:rPr>
            </w:pPr>
            <w:r>
              <w:rPr>
                <w:snapToGrid w:val="0"/>
                <w:sz w:val="16"/>
                <w:szCs w:val="16"/>
                <w:lang w:val="en-AU"/>
              </w:rPr>
              <w:t>CP-080539</w:t>
            </w:r>
          </w:p>
        </w:tc>
        <w:tc>
          <w:tcPr>
            <w:tcW w:w="476" w:type="dxa"/>
            <w:shd w:val="solid" w:color="FFFFFF" w:fill="auto"/>
          </w:tcPr>
          <w:p w14:paraId="449B67BC" w14:textId="77777777" w:rsidR="009C5E69" w:rsidRPr="00A42F40" w:rsidRDefault="009C5E69" w:rsidP="00A42F40">
            <w:pPr>
              <w:pStyle w:val="TAL"/>
              <w:rPr>
                <w:snapToGrid w:val="0"/>
                <w:sz w:val="16"/>
                <w:szCs w:val="16"/>
                <w:lang w:val="en-AU"/>
              </w:rPr>
            </w:pPr>
            <w:r>
              <w:rPr>
                <w:snapToGrid w:val="0"/>
                <w:sz w:val="16"/>
                <w:szCs w:val="16"/>
                <w:lang w:val="en-AU"/>
              </w:rPr>
              <w:t>0001</w:t>
            </w:r>
          </w:p>
        </w:tc>
        <w:tc>
          <w:tcPr>
            <w:tcW w:w="453" w:type="dxa"/>
            <w:shd w:val="solid" w:color="FFFFFF" w:fill="auto"/>
          </w:tcPr>
          <w:p w14:paraId="18E75F4E" w14:textId="77777777" w:rsidR="009C5E69" w:rsidRPr="00A42F40" w:rsidRDefault="009C5E69"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7F3FFC2A" w14:textId="77777777" w:rsidR="009C5E69" w:rsidRDefault="009C5E69" w:rsidP="00C32DBF">
            <w:pPr>
              <w:pStyle w:val="TAL"/>
              <w:rPr>
                <w:sz w:val="16"/>
                <w:szCs w:val="16"/>
              </w:rPr>
            </w:pPr>
            <w:r w:rsidRPr="009C5E69">
              <w:rPr>
                <w:sz w:val="16"/>
                <w:szCs w:val="16"/>
              </w:rPr>
              <w:t>Allow SIP based user configuration mechanism for configuring supplementary services</w:t>
            </w:r>
          </w:p>
        </w:tc>
        <w:tc>
          <w:tcPr>
            <w:tcW w:w="567" w:type="dxa"/>
            <w:shd w:val="solid" w:color="FFFFFF" w:fill="auto"/>
          </w:tcPr>
          <w:p w14:paraId="54B9C660" w14:textId="77777777" w:rsidR="009C5E69" w:rsidRDefault="009C5E69" w:rsidP="00A42F40">
            <w:pPr>
              <w:pStyle w:val="TAR"/>
              <w:rPr>
                <w:snapToGrid w:val="0"/>
                <w:sz w:val="16"/>
                <w:szCs w:val="16"/>
                <w:lang w:val="en-AU"/>
              </w:rPr>
            </w:pPr>
            <w:r>
              <w:rPr>
                <w:snapToGrid w:val="0"/>
                <w:sz w:val="16"/>
                <w:szCs w:val="16"/>
                <w:lang w:val="en-AU"/>
              </w:rPr>
              <w:t>8.0.1</w:t>
            </w:r>
          </w:p>
        </w:tc>
        <w:tc>
          <w:tcPr>
            <w:tcW w:w="567" w:type="dxa"/>
            <w:shd w:val="solid" w:color="FFFFFF" w:fill="auto"/>
          </w:tcPr>
          <w:p w14:paraId="75FC3919" w14:textId="77777777" w:rsidR="009C5E69" w:rsidRDefault="009C5E69" w:rsidP="00A42F40">
            <w:pPr>
              <w:pStyle w:val="TAL"/>
              <w:rPr>
                <w:snapToGrid w:val="0"/>
                <w:sz w:val="16"/>
                <w:szCs w:val="16"/>
                <w:lang w:val="en-AU"/>
              </w:rPr>
            </w:pPr>
            <w:r>
              <w:rPr>
                <w:snapToGrid w:val="0"/>
                <w:sz w:val="16"/>
                <w:szCs w:val="16"/>
                <w:lang w:val="en-AU"/>
              </w:rPr>
              <w:t>8.1.0</w:t>
            </w:r>
          </w:p>
        </w:tc>
      </w:tr>
      <w:tr w:rsidR="00FB3A0A" w:rsidRPr="00A42F40" w14:paraId="3F0DE574" w14:textId="77777777" w:rsidTr="0047631D">
        <w:tc>
          <w:tcPr>
            <w:tcW w:w="800" w:type="dxa"/>
            <w:shd w:val="solid" w:color="FFFFFF" w:fill="auto"/>
          </w:tcPr>
          <w:p w14:paraId="4AB39CB7"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678FEFD8"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17F129BB" w14:textId="77777777" w:rsidR="00FB3A0A" w:rsidRDefault="00FB3A0A" w:rsidP="00A42F40">
            <w:pPr>
              <w:pStyle w:val="TAL"/>
              <w:rPr>
                <w:snapToGrid w:val="0"/>
                <w:sz w:val="16"/>
                <w:szCs w:val="16"/>
                <w:lang w:val="en-AU"/>
              </w:rPr>
            </w:pPr>
            <w:r>
              <w:rPr>
                <w:snapToGrid w:val="0"/>
                <w:sz w:val="16"/>
                <w:szCs w:val="16"/>
                <w:lang w:val="en-AU"/>
              </w:rPr>
              <w:t>CP-080864</w:t>
            </w:r>
          </w:p>
        </w:tc>
        <w:tc>
          <w:tcPr>
            <w:tcW w:w="476" w:type="dxa"/>
            <w:shd w:val="solid" w:color="FFFFFF" w:fill="auto"/>
          </w:tcPr>
          <w:p w14:paraId="19DAB2DE" w14:textId="77777777" w:rsidR="00FB3A0A" w:rsidRDefault="00FB3A0A" w:rsidP="00A42F40">
            <w:pPr>
              <w:pStyle w:val="TAL"/>
              <w:rPr>
                <w:snapToGrid w:val="0"/>
                <w:sz w:val="16"/>
                <w:szCs w:val="16"/>
                <w:lang w:val="en-AU"/>
              </w:rPr>
            </w:pPr>
            <w:r>
              <w:rPr>
                <w:snapToGrid w:val="0"/>
                <w:sz w:val="16"/>
                <w:szCs w:val="16"/>
                <w:lang w:val="en-AU"/>
              </w:rPr>
              <w:t>0002</w:t>
            </w:r>
          </w:p>
        </w:tc>
        <w:tc>
          <w:tcPr>
            <w:tcW w:w="453" w:type="dxa"/>
            <w:shd w:val="solid" w:color="FFFFFF" w:fill="auto"/>
          </w:tcPr>
          <w:p w14:paraId="760CB082" w14:textId="77777777" w:rsidR="00FB3A0A" w:rsidRDefault="00FB3A0A"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5FDC5E77" w14:textId="77777777" w:rsidR="00FB3A0A" w:rsidRPr="00FB3A0A" w:rsidRDefault="00FB3A0A" w:rsidP="00C32DBF">
            <w:pPr>
              <w:pStyle w:val="TAL"/>
              <w:rPr>
                <w:sz w:val="16"/>
                <w:szCs w:val="16"/>
              </w:rPr>
            </w:pPr>
            <w:r w:rsidRPr="00FB3A0A">
              <w:rPr>
                <w:sz w:val="16"/>
                <w:szCs w:val="16"/>
              </w:rPr>
              <w:t>Interaction between SIP and Ut based service configuration</w:t>
            </w:r>
          </w:p>
        </w:tc>
        <w:tc>
          <w:tcPr>
            <w:tcW w:w="567" w:type="dxa"/>
            <w:shd w:val="solid" w:color="FFFFFF" w:fill="auto"/>
          </w:tcPr>
          <w:p w14:paraId="2420E328"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1CB74CE6" w14:textId="77777777" w:rsidR="00FB3A0A" w:rsidRDefault="00FB3A0A" w:rsidP="00A42F40">
            <w:pPr>
              <w:pStyle w:val="TAL"/>
              <w:rPr>
                <w:snapToGrid w:val="0"/>
                <w:sz w:val="16"/>
                <w:szCs w:val="16"/>
                <w:lang w:val="en-AU"/>
              </w:rPr>
            </w:pPr>
            <w:r>
              <w:rPr>
                <w:snapToGrid w:val="0"/>
                <w:sz w:val="16"/>
                <w:szCs w:val="16"/>
                <w:lang w:val="en-AU"/>
              </w:rPr>
              <w:t>8.2.0</w:t>
            </w:r>
          </w:p>
        </w:tc>
      </w:tr>
      <w:tr w:rsidR="00FB3A0A" w:rsidRPr="00A42F40" w14:paraId="269743D7" w14:textId="77777777" w:rsidTr="0047631D">
        <w:tc>
          <w:tcPr>
            <w:tcW w:w="800" w:type="dxa"/>
            <w:shd w:val="solid" w:color="FFFFFF" w:fill="auto"/>
          </w:tcPr>
          <w:p w14:paraId="13285B13" w14:textId="77777777" w:rsidR="00FB3A0A" w:rsidRDefault="00FB3A0A" w:rsidP="00A42F40">
            <w:pPr>
              <w:pStyle w:val="TAL"/>
              <w:rPr>
                <w:snapToGrid w:val="0"/>
                <w:sz w:val="16"/>
                <w:szCs w:val="16"/>
                <w:lang w:val="en-AU"/>
              </w:rPr>
            </w:pPr>
            <w:r>
              <w:rPr>
                <w:snapToGrid w:val="0"/>
                <w:sz w:val="16"/>
                <w:szCs w:val="16"/>
                <w:lang w:val="en-AU"/>
              </w:rPr>
              <w:t>2008-12</w:t>
            </w:r>
          </w:p>
        </w:tc>
        <w:tc>
          <w:tcPr>
            <w:tcW w:w="800" w:type="dxa"/>
            <w:shd w:val="solid" w:color="FFFFFF" w:fill="auto"/>
          </w:tcPr>
          <w:p w14:paraId="0E3AA9C5" w14:textId="77777777" w:rsidR="00FB3A0A" w:rsidRDefault="00FB3A0A" w:rsidP="00A42F40">
            <w:pPr>
              <w:pStyle w:val="TAL"/>
              <w:rPr>
                <w:snapToGrid w:val="0"/>
                <w:sz w:val="16"/>
                <w:szCs w:val="16"/>
                <w:lang w:val="en-AU"/>
              </w:rPr>
            </w:pPr>
            <w:r>
              <w:rPr>
                <w:snapToGrid w:val="0"/>
                <w:sz w:val="16"/>
                <w:szCs w:val="16"/>
                <w:lang w:val="en-AU"/>
              </w:rPr>
              <w:t>CT#42</w:t>
            </w:r>
          </w:p>
        </w:tc>
        <w:tc>
          <w:tcPr>
            <w:tcW w:w="901" w:type="dxa"/>
            <w:shd w:val="solid" w:color="FFFFFF" w:fill="auto"/>
          </w:tcPr>
          <w:p w14:paraId="7B8F9114" w14:textId="77777777" w:rsidR="00FB3A0A" w:rsidRDefault="00FB3A0A" w:rsidP="00A42F40">
            <w:pPr>
              <w:pStyle w:val="TAL"/>
              <w:rPr>
                <w:snapToGrid w:val="0"/>
                <w:sz w:val="16"/>
                <w:szCs w:val="16"/>
                <w:lang w:val="en-AU"/>
              </w:rPr>
            </w:pPr>
          </w:p>
        </w:tc>
        <w:tc>
          <w:tcPr>
            <w:tcW w:w="476" w:type="dxa"/>
            <w:shd w:val="solid" w:color="FFFFFF" w:fill="auto"/>
          </w:tcPr>
          <w:p w14:paraId="4DBD940A" w14:textId="77777777" w:rsidR="00FB3A0A" w:rsidRDefault="00FB3A0A" w:rsidP="00A42F40">
            <w:pPr>
              <w:pStyle w:val="TAL"/>
              <w:rPr>
                <w:snapToGrid w:val="0"/>
                <w:sz w:val="16"/>
                <w:szCs w:val="16"/>
                <w:lang w:val="en-AU"/>
              </w:rPr>
            </w:pPr>
          </w:p>
        </w:tc>
        <w:tc>
          <w:tcPr>
            <w:tcW w:w="453" w:type="dxa"/>
            <w:shd w:val="solid" w:color="FFFFFF" w:fill="auto"/>
          </w:tcPr>
          <w:p w14:paraId="7CE5337F" w14:textId="77777777" w:rsidR="00FB3A0A" w:rsidRDefault="00FB3A0A" w:rsidP="00A42F40">
            <w:pPr>
              <w:pStyle w:val="TAL"/>
              <w:rPr>
                <w:snapToGrid w:val="0"/>
                <w:sz w:val="16"/>
                <w:szCs w:val="16"/>
                <w:lang w:val="en-AU"/>
              </w:rPr>
            </w:pPr>
          </w:p>
        </w:tc>
        <w:tc>
          <w:tcPr>
            <w:tcW w:w="4867" w:type="dxa"/>
            <w:shd w:val="solid" w:color="FFFFFF" w:fill="auto"/>
          </w:tcPr>
          <w:p w14:paraId="7FF5969A" w14:textId="77777777" w:rsidR="00FB3A0A" w:rsidRPr="009C5E69" w:rsidRDefault="00FB3A0A" w:rsidP="00C32DBF">
            <w:pPr>
              <w:pStyle w:val="TAL"/>
              <w:rPr>
                <w:sz w:val="16"/>
                <w:szCs w:val="16"/>
              </w:rPr>
            </w:pPr>
            <w:r>
              <w:rPr>
                <w:sz w:val="16"/>
                <w:szCs w:val="16"/>
              </w:rPr>
              <w:t>Editorial clean up</w:t>
            </w:r>
          </w:p>
        </w:tc>
        <w:tc>
          <w:tcPr>
            <w:tcW w:w="567" w:type="dxa"/>
            <w:shd w:val="solid" w:color="FFFFFF" w:fill="auto"/>
          </w:tcPr>
          <w:p w14:paraId="0B9FA1BC" w14:textId="77777777" w:rsidR="00FB3A0A" w:rsidRDefault="00FB3A0A" w:rsidP="00A42F40">
            <w:pPr>
              <w:pStyle w:val="TAR"/>
              <w:rPr>
                <w:snapToGrid w:val="0"/>
                <w:sz w:val="16"/>
                <w:szCs w:val="16"/>
                <w:lang w:val="en-AU"/>
              </w:rPr>
            </w:pPr>
            <w:r>
              <w:rPr>
                <w:snapToGrid w:val="0"/>
                <w:sz w:val="16"/>
                <w:szCs w:val="16"/>
                <w:lang w:val="en-AU"/>
              </w:rPr>
              <w:t>8.1.0</w:t>
            </w:r>
          </w:p>
        </w:tc>
        <w:tc>
          <w:tcPr>
            <w:tcW w:w="567" w:type="dxa"/>
            <w:shd w:val="solid" w:color="FFFFFF" w:fill="auto"/>
          </w:tcPr>
          <w:p w14:paraId="060C72A8" w14:textId="77777777" w:rsidR="00FB3A0A" w:rsidRDefault="00FB3A0A" w:rsidP="00A42F40">
            <w:pPr>
              <w:pStyle w:val="TAL"/>
              <w:rPr>
                <w:snapToGrid w:val="0"/>
                <w:sz w:val="16"/>
                <w:szCs w:val="16"/>
                <w:lang w:val="en-AU"/>
              </w:rPr>
            </w:pPr>
            <w:r>
              <w:rPr>
                <w:snapToGrid w:val="0"/>
                <w:sz w:val="16"/>
                <w:szCs w:val="16"/>
                <w:lang w:val="en-AU"/>
              </w:rPr>
              <w:t>8.2.0</w:t>
            </w:r>
          </w:p>
        </w:tc>
      </w:tr>
      <w:tr w:rsidR="001000E3" w:rsidRPr="00A42F40" w14:paraId="6D33200B" w14:textId="77777777" w:rsidTr="0047631D">
        <w:tc>
          <w:tcPr>
            <w:tcW w:w="800" w:type="dxa"/>
            <w:shd w:val="solid" w:color="FFFFFF" w:fill="auto"/>
          </w:tcPr>
          <w:p w14:paraId="14125A69" w14:textId="77777777" w:rsidR="001000E3" w:rsidRDefault="001000E3"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1F2336AD" w14:textId="77777777" w:rsidR="001000E3" w:rsidRDefault="001000E3"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F55E18" w14:textId="77777777" w:rsidR="001000E3" w:rsidRDefault="001000E3" w:rsidP="00A42F40">
            <w:pPr>
              <w:pStyle w:val="TAL"/>
              <w:rPr>
                <w:snapToGrid w:val="0"/>
                <w:sz w:val="16"/>
                <w:szCs w:val="16"/>
                <w:lang w:val="en-AU"/>
              </w:rPr>
            </w:pPr>
            <w:r>
              <w:rPr>
                <w:snapToGrid w:val="0"/>
                <w:sz w:val="16"/>
                <w:szCs w:val="16"/>
                <w:lang w:val="en-AU"/>
              </w:rPr>
              <w:t>CP-090909</w:t>
            </w:r>
          </w:p>
        </w:tc>
        <w:tc>
          <w:tcPr>
            <w:tcW w:w="476" w:type="dxa"/>
            <w:shd w:val="solid" w:color="FFFFFF" w:fill="auto"/>
          </w:tcPr>
          <w:p w14:paraId="742790FD" w14:textId="77777777" w:rsidR="001000E3" w:rsidRDefault="001000E3" w:rsidP="00A42F40">
            <w:pPr>
              <w:pStyle w:val="TAL"/>
              <w:rPr>
                <w:snapToGrid w:val="0"/>
                <w:sz w:val="16"/>
                <w:szCs w:val="16"/>
                <w:lang w:val="en-AU"/>
              </w:rPr>
            </w:pPr>
            <w:r>
              <w:rPr>
                <w:snapToGrid w:val="0"/>
                <w:sz w:val="16"/>
                <w:szCs w:val="16"/>
                <w:lang w:val="en-AU"/>
              </w:rPr>
              <w:t>0007</w:t>
            </w:r>
          </w:p>
        </w:tc>
        <w:tc>
          <w:tcPr>
            <w:tcW w:w="453" w:type="dxa"/>
            <w:shd w:val="solid" w:color="FFFFFF" w:fill="auto"/>
          </w:tcPr>
          <w:p w14:paraId="2CF224AF" w14:textId="77777777" w:rsidR="001000E3" w:rsidRDefault="001000E3" w:rsidP="00A42F40">
            <w:pPr>
              <w:pStyle w:val="TAL"/>
              <w:rPr>
                <w:snapToGrid w:val="0"/>
                <w:sz w:val="16"/>
                <w:szCs w:val="16"/>
                <w:lang w:val="en-AU"/>
              </w:rPr>
            </w:pPr>
          </w:p>
        </w:tc>
        <w:tc>
          <w:tcPr>
            <w:tcW w:w="4867" w:type="dxa"/>
            <w:shd w:val="solid" w:color="FFFFFF" w:fill="auto"/>
          </w:tcPr>
          <w:p w14:paraId="60762144" w14:textId="77777777" w:rsidR="001000E3" w:rsidRPr="001000E3" w:rsidRDefault="001000E3" w:rsidP="00C32DBF">
            <w:pPr>
              <w:pStyle w:val="TAL"/>
              <w:rPr>
                <w:sz w:val="16"/>
                <w:szCs w:val="16"/>
              </w:rPr>
            </w:pPr>
            <w:r w:rsidRPr="001000E3">
              <w:rPr>
                <w:sz w:val="16"/>
                <w:szCs w:val="16"/>
              </w:rPr>
              <w:t>Correction of reference to simservs TS</w:t>
            </w:r>
          </w:p>
        </w:tc>
        <w:tc>
          <w:tcPr>
            <w:tcW w:w="567" w:type="dxa"/>
            <w:shd w:val="solid" w:color="FFFFFF" w:fill="auto"/>
          </w:tcPr>
          <w:p w14:paraId="2EE729C9" w14:textId="77777777" w:rsidR="001000E3" w:rsidRDefault="001000E3" w:rsidP="00A42F40">
            <w:pPr>
              <w:pStyle w:val="TAR"/>
              <w:rPr>
                <w:snapToGrid w:val="0"/>
                <w:sz w:val="16"/>
                <w:szCs w:val="16"/>
                <w:lang w:val="en-AU"/>
              </w:rPr>
            </w:pPr>
            <w:r>
              <w:rPr>
                <w:snapToGrid w:val="0"/>
                <w:sz w:val="16"/>
                <w:szCs w:val="16"/>
                <w:lang w:val="en-AU"/>
              </w:rPr>
              <w:t>8.2.0</w:t>
            </w:r>
          </w:p>
        </w:tc>
        <w:tc>
          <w:tcPr>
            <w:tcW w:w="567" w:type="dxa"/>
            <w:shd w:val="solid" w:color="FFFFFF" w:fill="auto"/>
          </w:tcPr>
          <w:p w14:paraId="753AD610" w14:textId="77777777" w:rsidR="001000E3" w:rsidRDefault="001000E3" w:rsidP="00A42F40">
            <w:pPr>
              <w:pStyle w:val="TAL"/>
              <w:rPr>
                <w:snapToGrid w:val="0"/>
                <w:sz w:val="16"/>
                <w:szCs w:val="16"/>
                <w:lang w:val="en-AU"/>
              </w:rPr>
            </w:pPr>
            <w:r>
              <w:rPr>
                <w:snapToGrid w:val="0"/>
                <w:sz w:val="16"/>
                <w:szCs w:val="16"/>
                <w:lang w:val="en-AU"/>
              </w:rPr>
              <w:t>8.3.0</w:t>
            </w:r>
          </w:p>
        </w:tc>
      </w:tr>
      <w:tr w:rsidR="0077216D" w:rsidRPr="00A42F40" w14:paraId="775ACB21" w14:textId="77777777" w:rsidTr="0047631D">
        <w:tc>
          <w:tcPr>
            <w:tcW w:w="800" w:type="dxa"/>
            <w:shd w:val="solid" w:color="FFFFFF" w:fill="auto"/>
          </w:tcPr>
          <w:p w14:paraId="5D612621"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73009B9F"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795F2895"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52A4C5DA" w14:textId="77777777" w:rsidR="0077216D" w:rsidRDefault="0077216D" w:rsidP="00A42F40">
            <w:pPr>
              <w:pStyle w:val="TAL"/>
              <w:rPr>
                <w:snapToGrid w:val="0"/>
                <w:sz w:val="16"/>
                <w:szCs w:val="16"/>
                <w:lang w:val="en-AU"/>
              </w:rPr>
            </w:pPr>
            <w:r>
              <w:rPr>
                <w:snapToGrid w:val="0"/>
                <w:sz w:val="16"/>
                <w:szCs w:val="16"/>
                <w:lang w:val="en-AU"/>
              </w:rPr>
              <w:t>0005</w:t>
            </w:r>
          </w:p>
        </w:tc>
        <w:tc>
          <w:tcPr>
            <w:tcW w:w="453" w:type="dxa"/>
            <w:shd w:val="solid" w:color="FFFFFF" w:fill="auto"/>
          </w:tcPr>
          <w:p w14:paraId="1647216D" w14:textId="77777777" w:rsidR="0077216D" w:rsidRDefault="0077216D"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41DA1549" w14:textId="77777777" w:rsidR="0077216D" w:rsidRPr="0077216D" w:rsidRDefault="0077216D" w:rsidP="00C32DBF">
            <w:pPr>
              <w:pStyle w:val="TAL"/>
              <w:rPr>
                <w:sz w:val="16"/>
                <w:szCs w:val="16"/>
              </w:rPr>
            </w:pPr>
            <w:r w:rsidRPr="0077216D">
              <w:rPr>
                <w:sz w:val="16"/>
                <w:szCs w:val="16"/>
              </w:rPr>
              <w:t>Restriction of P-Asserted-Identity</w:t>
            </w:r>
          </w:p>
        </w:tc>
        <w:tc>
          <w:tcPr>
            <w:tcW w:w="567" w:type="dxa"/>
            <w:shd w:val="solid" w:color="FFFFFF" w:fill="auto"/>
          </w:tcPr>
          <w:p w14:paraId="666F5E52"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59825098" w14:textId="77777777" w:rsidR="0077216D" w:rsidRDefault="0077216D" w:rsidP="00A42F40">
            <w:pPr>
              <w:pStyle w:val="TAL"/>
              <w:rPr>
                <w:snapToGrid w:val="0"/>
                <w:sz w:val="16"/>
                <w:szCs w:val="16"/>
                <w:lang w:val="en-AU"/>
              </w:rPr>
            </w:pPr>
            <w:r>
              <w:rPr>
                <w:snapToGrid w:val="0"/>
                <w:sz w:val="16"/>
                <w:szCs w:val="16"/>
                <w:lang w:val="en-AU"/>
              </w:rPr>
              <w:t>9.0.0</w:t>
            </w:r>
          </w:p>
        </w:tc>
      </w:tr>
      <w:tr w:rsidR="0077216D" w:rsidRPr="00A42F40" w14:paraId="4DFD7A89" w14:textId="77777777" w:rsidTr="0047631D">
        <w:tc>
          <w:tcPr>
            <w:tcW w:w="800" w:type="dxa"/>
            <w:shd w:val="solid" w:color="FFFFFF" w:fill="auto"/>
          </w:tcPr>
          <w:p w14:paraId="712FB11D" w14:textId="77777777" w:rsidR="0077216D" w:rsidRDefault="0077216D" w:rsidP="00A42F40">
            <w:pPr>
              <w:pStyle w:val="TAL"/>
              <w:rPr>
                <w:snapToGrid w:val="0"/>
                <w:sz w:val="16"/>
                <w:szCs w:val="16"/>
                <w:lang w:val="en-AU"/>
              </w:rPr>
            </w:pPr>
            <w:r>
              <w:rPr>
                <w:snapToGrid w:val="0"/>
                <w:sz w:val="16"/>
                <w:szCs w:val="16"/>
                <w:lang w:val="en-AU"/>
              </w:rPr>
              <w:t>2009-12</w:t>
            </w:r>
          </w:p>
        </w:tc>
        <w:tc>
          <w:tcPr>
            <w:tcW w:w="800" w:type="dxa"/>
            <w:shd w:val="solid" w:color="FFFFFF" w:fill="auto"/>
          </w:tcPr>
          <w:p w14:paraId="4DAA96C0" w14:textId="77777777" w:rsidR="0077216D" w:rsidRDefault="0077216D" w:rsidP="00A42F40">
            <w:pPr>
              <w:pStyle w:val="TAL"/>
              <w:rPr>
                <w:snapToGrid w:val="0"/>
                <w:sz w:val="16"/>
                <w:szCs w:val="16"/>
                <w:lang w:val="en-AU"/>
              </w:rPr>
            </w:pPr>
            <w:r>
              <w:rPr>
                <w:snapToGrid w:val="0"/>
                <w:sz w:val="16"/>
                <w:szCs w:val="16"/>
                <w:lang w:val="en-AU"/>
              </w:rPr>
              <w:t>CT#46</w:t>
            </w:r>
          </w:p>
        </w:tc>
        <w:tc>
          <w:tcPr>
            <w:tcW w:w="901" w:type="dxa"/>
            <w:shd w:val="solid" w:color="FFFFFF" w:fill="auto"/>
          </w:tcPr>
          <w:p w14:paraId="24662F46" w14:textId="77777777" w:rsidR="0077216D" w:rsidRDefault="0077216D" w:rsidP="00A42F40">
            <w:pPr>
              <w:pStyle w:val="TAL"/>
              <w:rPr>
                <w:snapToGrid w:val="0"/>
                <w:sz w:val="16"/>
                <w:szCs w:val="16"/>
                <w:lang w:val="en-AU"/>
              </w:rPr>
            </w:pPr>
            <w:r>
              <w:rPr>
                <w:snapToGrid w:val="0"/>
                <w:sz w:val="16"/>
                <w:szCs w:val="16"/>
                <w:lang w:val="en-AU"/>
              </w:rPr>
              <w:t>CP-090923</w:t>
            </w:r>
          </w:p>
        </w:tc>
        <w:tc>
          <w:tcPr>
            <w:tcW w:w="476" w:type="dxa"/>
            <w:shd w:val="solid" w:color="FFFFFF" w:fill="auto"/>
          </w:tcPr>
          <w:p w14:paraId="7F305D01" w14:textId="77777777" w:rsidR="0077216D" w:rsidRDefault="0077216D" w:rsidP="00A42F40">
            <w:pPr>
              <w:pStyle w:val="TAL"/>
              <w:rPr>
                <w:snapToGrid w:val="0"/>
                <w:sz w:val="16"/>
                <w:szCs w:val="16"/>
                <w:lang w:val="en-AU"/>
              </w:rPr>
            </w:pPr>
            <w:r>
              <w:rPr>
                <w:snapToGrid w:val="0"/>
                <w:sz w:val="16"/>
                <w:szCs w:val="16"/>
                <w:lang w:val="en-AU"/>
              </w:rPr>
              <w:t>0006</w:t>
            </w:r>
          </w:p>
        </w:tc>
        <w:tc>
          <w:tcPr>
            <w:tcW w:w="453" w:type="dxa"/>
            <w:shd w:val="solid" w:color="FFFFFF" w:fill="auto"/>
          </w:tcPr>
          <w:p w14:paraId="7D6CE1A0" w14:textId="77777777" w:rsidR="0077216D" w:rsidRDefault="0077216D" w:rsidP="00A42F40">
            <w:pPr>
              <w:pStyle w:val="TAL"/>
              <w:rPr>
                <w:snapToGrid w:val="0"/>
                <w:sz w:val="16"/>
                <w:szCs w:val="16"/>
                <w:lang w:val="en-AU"/>
              </w:rPr>
            </w:pPr>
          </w:p>
        </w:tc>
        <w:tc>
          <w:tcPr>
            <w:tcW w:w="4867" w:type="dxa"/>
            <w:shd w:val="solid" w:color="FFFFFF" w:fill="auto"/>
          </w:tcPr>
          <w:p w14:paraId="5518B77A" w14:textId="77777777" w:rsidR="0077216D" w:rsidRPr="0077216D" w:rsidRDefault="0077216D" w:rsidP="00C32DBF">
            <w:pPr>
              <w:pStyle w:val="TAL"/>
              <w:rPr>
                <w:sz w:val="16"/>
                <w:szCs w:val="16"/>
              </w:rPr>
            </w:pPr>
            <w:r w:rsidRPr="0077216D">
              <w:rPr>
                <w:sz w:val="16"/>
                <w:szCs w:val="16"/>
              </w:rPr>
              <w:t>Ut applicability for TIP</w:t>
            </w:r>
          </w:p>
        </w:tc>
        <w:tc>
          <w:tcPr>
            <w:tcW w:w="567" w:type="dxa"/>
            <w:shd w:val="solid" w:color="FFFFFF" w:fill="auto"/>
          </w:tcPr>
          <w:p w14:paraId="3043A301" w14:textId="77777777" w:rsidR="0077216D" w:rsidRDefault="0077216D" w:rsidP="00A42F40">
            <w:pPr>
              <w:pStyle w:val="TAR"/>
              <w:rPr>
                <w:snapToGrid w:val="0"/>
                <w:sz w:val="16"/>
                <w:szCs w:val="16"/>
                <w:lang w:val="en-AU"/>
              </w:rPr>
            </w:pPr>
            <w:r>
              <w:rPr>
                <w:snapToGrid w:val="0"/>
                <w:sz w:val="16"/>
                <w:szCs w:val="16"/>
                <w:lang w:val="en-AU"/>
              </w:rPr>
              <w:t>8.3.0</w:t>
            </w:r>
          </w:p>
        </w:tc>
        <w:tc>
          <w:tcPr>
            <w:tcW w:w="567" w:type="dxa"/>
            <w:shd w:val="solid" w:color="FFFFFF" w:fill="auto"/>
          </w:tcPr>
          <w:p w14:paraId="2DD1357B" w14:textId="77777777" w:rsidR="0077216D" w:rsidRDefault="0077216D" w:rsidP="00A42F40">
            <w:pPr>
              <w:pStyle w:val="TAL"/>
              <w:rPr>
                <w:snapToGrid w:val="0"/>
                <w:sz w:val="16"/>
                <w:szCs w:val="16"/>
                <w:lang w:val="en-AU"/>
              </w:rPr>
            </w:pPr>
            <w:r>
              <w:rPr>
                <w:snapToGrid w:val="0"/>
                <w:sz w:val="16"/>
                <w:szCs w:val="16"/>
                <w:lang w:val="en-AU"/>
              </w:rPr>
              <w:t>9.0.0</w:t>
            </w:r>
          </w:p>
        </w:tc>
      </w:tr>
      <w:tr w:rsidR="00E277E6" w:rsidRPr="00A42F40" w14:paraId="32BD2365" w14:textId="77777777" w:rsidTr="0047631D">
        <w:tc>
          <w:tcPr>
            <w:tcW w:w="800" w:type="dxa"/>
            <w:shd w:val="solid" w:color="FFFFFF" w:fill="auto"/>
          </w:tcPr>
          <w:p w14:paraId="1052C538"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5264BAF4"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7D64F2A9" w14:textId="77777777" w:rsidR="00E277E6" w:rsidRPr="00E277E6" w:rsidRDefault="00E277E6" w:rsidP="00A42F40">
            <w:pPr>
              <w:pStyle w:val="TAL"/>
              <w:rPr>
                <w:snapToGrid w:val="0"/>
                <w:sz w:val="16"/>
                <w:szCs w:val="16"/>
                <w:lang w:val="en-AU"/>
              </w:rPr>
            </w:pPr>
            <w:r w:rsidRPr="00E277E6">
              <w:rPr>
                <w:snapToGrid w:val="0"/>
                <w:sz w:val="16"/>
                <w:szCs w:val="16"/>
                <w:lang w:val="en-AU"/>
              </w:rPr>
              <w:t>CP-100343</w:t>
            </w:r>
          </w:p>
        </w:tc>
        <w:tc>
          <w:tcPr>
            <w:tcW w:w="476" w:type="dxa"/>
            <w:shd w:val="solid" w:color="FFFFFF" w:fill="auto"/>
          </w:tcPr>
          <w:p w14:paraId="24BE3D4D" w14:textId="77777777" w:rsidR="00E277E6" w:rsidRDefault="00E277E6" w:rsidP="00A42F40">
            <w:pPr>
              <w:pStyle w:val="TAL"/>
              <w:rPr>
                <w:snapToGrid w:val="0"/>
                <w:sz w:val="16"/>
                <w:szCs w:val="16"/>
                <w:lang w:val="en-AU"/>
              </w:rPr>
            </w:pPr>
            <w:r>
              <w:rPr>
                <w:snapToGrid w:val="0"/>
                <w:sz w:val="16"/>
                <w:szCs w:val="16"/>
                <w:lang w:val="en-AU"/>
              </w:rPr>
              <w:t>0011</w:t>
            </w:r>
          </w:p>
        </w:tc>
        <w:tc>
          <w:tcPr>
            <w:tcW w:w="453" w:type="dxa"/>
            <w:shd w:val="solid" w:color="FFFFFF" w:fill="auto"/>
          </w:tcPr>
          <w:p w14:paraId="314268D9"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5BBD174F" w14:textId="77777777" w:rsidR="00E277E6" w:rsidRPr="00E277E6" w:rsidRDefault="00E277E6" w:rsidP="00C32DBF">
            <w:pPr>
              <w:pStyle w:val="TAL"/>
              <w:rPr>
                <w:sz w:val="16"/>
                <w:szCs w:val="16"/>
              </w:rPr>
            </w:pPr>
            <w:r w:rsidRPr="00E277E6">
              <w:rPr>
                <w:sz w:val="16"/>
                <w:szCs w:val="16"/>
              </w:rPr>
              <w:t>Remove EN pertaining to Privacy Header field handling</w:t>
            </w:r>
          </w:p>
        </w:tc>
        <w:tc>
          <w:tcPr>
            <w:tcW w:w="567" w:type="dxa"/>
            <w:shd w:val="solid" w:color="FFFFFF" w:fill="auto"/>
          </w:tcPr>
          <w:p w14:paraId="003420AC"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6AD61A55" w14:textId="77777777" w:rsidR="00E277E6" w:rsidRDefault="00E277E6" w:rsidP="00A42F40">
            <w:pPr>
              <w:pStyle w:val="TAL"/>
              <w:rPr>
                <w:snapToGrid w:val="0"/>
                <w:sz w:val="16"/>
                <w:szCs w:val="16"/>
                <w:lang w:val="en-AU"/>
              </w:rPr>
            </w:pPr>
            <w:r>
              <w:rPr>
                <w:snapToGrid w:val="0"/>
                <w:sz w:val="16"/>
                <w:szCs w:val="16"/>
                <w:lang w:val="en-AU"/>
              </w:rPr>
              <w:t>9.1.0</w:t>
            </w:r>
          </w:p>
        </w:tc>
      </w:tr>
      <w:tr w:rsidR="00E277E6" w:rsidRPr="00A42F40" w14:paraId="7BE9D511" w14:textId="77777777" w:rsidTr="0047631D">
        <w:tc>
          <w:tcPr>
            <w:tcW w:w="800" w:type="dxa"/>
            <w:shd w:val="solid" w:color="FFFFFF" w:fill="auto"/>
          </w:tcPr>
          <w:p w14:paraId="1D03ACF0" w14:textId="77777777" w:rsidR="00E277E6" w:rsidRDefault="00E277E6" w:rsidP="00A42F40">
            <w:pPr>
              <w:pStyle w:val="TAL"/>
              <w:rPr>
                <w:snapToGrid w:val="0"/>
                <w:sz w:val="16"/>
                <w:szCs w:val="16"/>
                <w:lang w:val="en-AU"/>
              </w:rPr>
            </w:pPr>
            <w:r>
              <w:rPr>
                <w:snapToGrid w:val="0"/>
                <w:sz w:val="16"/>
                <w:szCs w:val="16"/>
                <w:lang w:val="en-AU"/>
              </w:rPr>
              <w:t>2010-06</w:t>
            </w:r>
          </w:p>
        </w:tc>
        <w:tc>
          <w:tcPr>
            <w:tcW w:w="800" w:type="dxa"/>
            <w:shd w:val="solid" w:color="FFFFFF" w:fill="auto"/>
          </w:tcPr>
          <w:p w14:paraId="310E4576" w14:textId="77777777" w:rsidR="00E277E6" w:rsidRDefault="00E277E6" w:rsidP="00A42F40">
            <w:pPr>
              <w:pStyle w:val="TAL"/>
              <w:rPr>
                <w:snapToGrid w:val="0"/>
                <w:sz w:val="16"/>
                <w:szCs w:val="16"/>
                <w:lang w:val="en-AU"/>
              </w:rPr>
            </w:pPr>
            <w:r>
              <w:rPr>
                <w:snapToGrid w:val="0"/>
                <w:sz w:val="16"/>
                <w:szCs w:val="16"/>
                <w:lang w:val="en-AU"/>
              </w:rPr>
              <w:t>CT#48</w:t>
            </w:r>
          </w:p>
        </w:tc>
        <w:tc>
          <w:tcPr>
            <w:tcW w:w="901" w:type="dxa"/>
            <w:shd w:val="solid" w:color="FFFFFF" w:fill="auto"/>
          </w:tcPr>
          <w:p w14:paraId="0B8B8448" w14:textId="77777777" w:rsidR="00E277E6" w:rsidRPr="00E277E6" w:rsidRDefault="00E277E6" w:rsidP="00A42F40">
            <w:pPr>
              <w:pStyle w:val="TAL"/>
              <w:rPr>
                <w:snapToGrid w:val="0"/>
                <w:sz w:val="16"/>
                <w:szCs w:val="16"/>
                <w:lang w:val="en-AU"/>
              </w:rPr>
            </w:pPr>
            <w:r w:rsidRPr="00E277E6">
              <w:rPr>
                <w:snapToGrid w:val="0"/>
                <w:sz w:val="16"/>
                <w:szCs w:val="16"/>
                <w:lang w:val="en-AU"/>
              </w:rPr>
              <w:t>CP-100358</w:t>
            </w:r>
          </w:p>
        </w:tc>
        <w:tc>
          <w:tcPr>
            <w:tcW w:w="476" w:type="dxa"/>
            <w:shd w:val="solid" w:color="FFFFFF" w:fill="auto"/>
          </w:tcPr>
          <w:p w14:paraId="025E6B6B" w14:textId="77777777" w:rsidR="00E277E6" w:rsidRDefault="00E277E6" w:rsidP="00A42F40">
            <w:pPr>
              <w:pStyle w:val="TAL"/>
              <w:rPr>
                <w:snapToGrid w:val="0"/>
                <w:sz w:val="16"/>
                <w:szCs w:val="16"/>
                <w:lang w:val="en-AU"/>
              </w:rPr>
            </w:pPr>
            <w:r>
              <w:rPr>
                <w:snapToGrid w:val="0"/>
                <w:sz w:val="16"/>
                <w:szCs w:val="16"/>
                <w:lang w:val="en-AU"/>
              </w:rPr>
              <w:t>0012</w:t>
            </w:r>
          </w:p>
        </w:tc>
        <w:tc>
          <w:tcPr>
            <w:tcW w:w="453" w:type="dxa"/>
            <w:shd w:val="solid" w:color="FFFFFF" w:fill="auto"/>
          </w:tcPr>
          <w:p w14:paraId="7B4B9041" w14:textId="77777777" w:rsidR="00E277E6" w:rsidRDefault="00E277E6"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1CEA0A26" w14:textId="77777777" w:rsidR="00E277E6" w:rsidRPr="00E277E6" w:rsidRDefault="00E277E6" w:rsidP="00C32DBF">
            <w:pPr>
              <w:pStyle w:val="TAL"/>
              <w:rPr>
                <w:sz w:val="16"/>
                <w:szCs w:val="16"/>
              </w:rPr>
            </w:pPr>
            <w:r w:rsidRPr="00E277E6">
              <w:rPr>
                <w:sz w:val="16"/>
                <w:szCs w:val="16"/>
              </w:rPr>
              <w:t>Error in XCAP for TIP/TIR</w:t>
            </w:r>
          </w:p>
        </w:tc>
        <w:tc>
          <w:tcPr>
            <w:tcW w:w="567" w:type="dxa"/>
            <w:shd w:val="solid" w:color="FFFFFF" w:fill="auto"/>
          </w:tcPr>
          <w:p w14:paraId="59941A03" w14:textId="77777777" w:rsidR="00E277E6" w:rsidRDefault="00E277E6" w:rsidP="00A42F40">
            <w:pPr>
              <w:pStyle w:val="TAR"/>
              <w:rPr>
                <w:snapToGrid w:val="0"/>
                <w:sz w:val="16"/>
                <w:szCs w:val="16"/>
                <w:lang w:val="en-AU"/>
              </w:rPr>
            </w:pPr>
            <w:r>
              <w:rPr>
                <w:snapToGrid w:val="0"/>
                <w:sz w:val="16"/>
                <w:szCs w:val="16"/>
                <w:lang w:val="en-AU"/>
              </w:rPr>
              <w:t>9.0.0</w:t>
            </w:r>
          </w:p>
        </w:tc>
        <w:tc>
          <w:tcPr>
            <w:tcW w:w="567" w:type="dxa"/>
            <w:shd w:val="solid" w:color="FFFFFF" w:fill="auto"/>
          </w:tcPr>
          <w:p w14:paraId="21B6C680" w14:textId="77777777" w:rsidR="00E277E6" w:rsidRDefault="00E277E6" w:rsidP="00A42F40">
            <w:pPr>
              <w:pStyle w:val="TAL"/>
              <w:rPr>
                <w:snapToGrid w:val="0"/>
                <w:sz w:val="16"/>
                <w:szCs w:val="16"/>
                <w:lang w:val="en-AU"/>
              </w:rPr>
            </w:pPr>
            <w:r>
              <w:rPr>
                <w:snapToGrid w:val="0"/>
                <w:sz w:val="16"/>
                <w:szCs w:val="16"/>
                <w:lang w:val="en-AU"/>
              </w:rPr>
              <w:t>9.1.0</w:t>
            </w:r>
          </w:p>
        </w:tc>
      </w:tr>
      <w:tr w:rsidR="00C9128A" w:rsidRPr="00A42F40" w14:paraId="3B25D34A" w14:textId="77777777" w:rsidTr="0047631D">
        <w:tc>
          <w:tcPr>
            <w:tcW w:w="800" w:type="dxa"/>
            <w:shd w:val="solid" w:color="FFFFFF" w:fill="auto"/>
          </w:tcPr>
          <w:p w14:paraId="549FF2B2" w14:textId="77777777" w:rsidR="00C9128A" w:rsidRDefault="00C9128A" w:rsidP="00A42F40">
            <w:pPr>
              <w:pStyle w:val="TAL"/>
              <w:rPr>
                <w:snapToGrid w:val="0"/>
                <w:sz w:val="16"/>
                <w:szCs w:val="16"/>
                <w:lang w:val="en-AU"/>
              </w:rPr>
            </w:pPr>
            <w:r>
              <w:rPr>
                <w:snapToGrid w:val="0"/>
                <w:sz w:val="16"/>
                <w:szCs w:val="16"/>
                <w:lang w:val="en-AU"/>
              </w:rPr>
              <w:t>2010-12</w:t>
            </w:r>
          </w:p>
        </w:tc>
        <w:tc>
          <w:tcPr>
            <w:tcW w:w="800" w:type="dxa"/>
            <w:shd w:val="solid" w:color="FFFFFF" w:fill="auto"/>
          </w:tcPr>
          <w:p w14:paraId="172E8AE1" w14:textId="77777777" w:rsidR="00C9128A" w:rsidRDefault="00C9128A" w:rsidP="00A42F40">
            <w:pPr>
              <w:pStyle w:val="TAL"/>
              <w:rPr>
                <w:snapToGrid w:val="0"/>
                <w:sz w:val="16"/>
                <w:szCs w:val="16"/>
                <w:lang w:val="en-AU"/>
              </w:rPr>
            </w:pPr>
            <w:r>
              <w:rPr>
                <w:snapToGrid w:val="0"/>
                <w:sz w:val="16"/>
                <w:szCs w:val="16"/>
                <w:lang w:val="en-AU"/>
              </w:rPr>
              <w:t>CT#50</w:t>
            </w:r>
          </w:p>
        </w:tc>
        <w:tc>
          <w:tcPr>
            <w:tcW w:w="901" w:type="dxa"/>
            <w:shd w:val="solid" w:color="FFFFFF" w:fill="auto"/>
          </w:tcPr>
          <w:p w14:paraId="6F92A903" w14:textId="77777777" w:rsidR="00C9128A" w:rsidRPr="001C122E" w:rsidRDefault="001C122E" w:rsidP="00A42F40">
            <w:pPr>
              <w:pStyle w:val="TAL"/>
              <w:rPr>
                <w:snapToGrid w:val="0"/>
                <w:sz w:val="16"/>
                <w:szCs w:val="16"/>
                <w:lang w:val="en-AU"/>
              </w:rPr>
            </w:pPr>
            <w:r w:rsidRPr="001C122E">
              <w:rPr>
                <w:snapToGrid w:val="0"/>
                <w:sz w:val="16"/>
                <w:szCs w:val="16"/>
                <w:lang w:val="en-AU"/>
              </w:rPr>
              <w:t>CP-100</w:t>
            </w:r>
            <w:r w:rsidR="00EE0DE2">
              <w:rPr>
                <w:snapToGrid w:val="0"/>
                <w:sz w:val="16"/>
                <w:szCs w:val="16"/>
                <w:lang w:val="en-AU"/>
              </w:rPr>
              <w:t>864</w:t>
            </w:r>
          </w:p>
        </w:tc>
        <w:tc>
          <w:tcPr>
            <w:tcW w:w="476" w:type="dxa"/>
            <w:shd w:val="solid" w:color="FFFFFF" w:fill="auto"/>
          </w:tcPr>
          <w:p w14:paraId="686AB8AC" w14:textId="77777777" w:rsidR="00C9128A" w:rsidRDefault="00C9128A" w:rsidP="00A42F40">
            <w:pPr>
              <w:pStyle w:val="TAL"/>
              <w:rPr>
                <w:snapToGrid w:val="0"/>
                <w:sz w:val="16"/>
                <w:szCs w:val="16"/>
                <w:lang w:val="en-AU"/>
              </w:rPr>
            </w:pPr>
            <w:r>
              <w:rPr>
                <w:snapToGrid w:val="0"/>
                <w:sz w:val="16"/>
                <w:szCs w:val="16"/>
                <w:lang w:val="en-AU"/>
              </w:rPr>
              <w:t>0013</w:t>
            </w:r>
          </w:p>
        </w:tc>
        <w:tc>
          <w:tcPr>
            <w:tcW w:w="453" w:type="dxa"/>
            <w:shd w:val="solid" w:color="FFFFFF" w:fill="auto"/>
          </w:tcPr>
          <w:p w14:paraId="613B7D91" w14:textId="77777777" w:rsidR="00C9128A" w:rsidRDefault="00C9128A" w:rsidP="00A42F40">
            <w:pPr>
              <w:pStyle w:val="TAL"/>
              <w:rPr>
                <w:snapToGrid w:val="0"/>
                <w:sz w:val="16"/>
                <w:szCs w:val="16"/>
                <w:lang w:val="en-AU"/>
              </w:rPr>
            </w:pPr>
          </w:p>
        </w:tc>
        <w:tc>
          <w:tcPr>
            <w:tcW w:w="4867" w:type="dxa"/>
            <w:shd w:val="solid" w:color="FFFFFF" w:fill="auto"/>
          </w:tcPr>
          <w:p w14:paraId="424D10C6" w14:textId="77777777" w:rsidR="00C9128A" w:rsidRPr="00C9128A" w:rsidRDefault="00C9128A" w:rsidP="00C32DBF">
            <w:pPr>
              <w:pStyle w:val="TAL"/>
              <w:rPr>
                <w:sz w:val="16"/>
                <w:szCs w:val="16"/>
              </w:rPr>
            </w:pPr>
            <w:r w:rsidRPr="00C9128A">
              <w:rPr>
                <w:sz w:val="16"/>
                <w:szCs w:val="16"/>
              </w:rPr>
              <w:t>Remove AS addition of from-change</w:t>
            </w:r>
          </w:p>
        </w:tc>
        <w:tc>
          <w:tcPr>
            <w:tcW w:w="567" w:type="dxa"/>
            <w:shd w:val="solid" w:color="FFFFFF" w:fill="auto"/>
          </w:tcPr>
          <w:p w14:paraId="21894164" w14:textId="77777777" w:rsidR="00C9128A" w:rsidRDefault="00C9128A" w:rsidP="00A42F40">
            <w:pPr>
              <w:pStyle w:val="TAR"/>
              <w:rPr>
                <w:snapToGrid w:val="0"/>
                <w:sz w:val="16"/>
                <w:szCs w:val="16"/>
                <w:lang w:val="en-AU"/>
              </w:rPr>
            </w:pPr>
            <w:r>
              <w:rPr>
                <w:snapToGrid w:val="0"/>
                <w:sz w:val="16"/>
                <w:szCs w:val="16"/>
                <w:lang w:val="en-AU"/>
              </w:rPr>
              <w:t>9.1.0</w:t>
            </w:r>
          </w:p>
        </w:tc>
        <w:tc>
          <w:tcPr>
            <w:tcW w:w="567" w:type="dxa"/>
            <w:shd w:val="solid" w:color="FFFFFF" w:fill="auto"/>
          </w:tcPr>
          <w:p w14:paraId="299E5B6B" w14:textId="77777777" w:rsidR="00C9128A" w:rsidRDefault="00C9128A" w:rsidP="00A42F40">
            <w:pPr>
              <w:pStyle w:val="TAL"/>
              <w:rPr>
                <w:snapToGrid w:val="0"/>
                <w:sz w:val="16"/>
                <w:szCs w:val="16"/>
                <w:lang w:val="en-AU"/>
              </w:rPr>
            </w:pPr>
            <w:r>
              <w:rPr>
                <w:snapToGrid w:val="0"/>
                <w:sz w:val="16"/>
                <w:szCs w:val="16"/>
                <w:lang w:val="en-AU"/>
              </w:rPr>
              <w:t>10.0.0</w:t>
            </w:r>
          </w:p>
        </w:tc>
      </w:tr>
      <w:tr w:rsidR="0034114C" w:rsidRPr="00A42F40" w14:paraId="69E52186" w14:textId="77777777" w:rsidTr="0047631D">
        <w:tc>
          <w:tcPr>
            <w:tcW w:w="800" w:type="dxa"/>
            <w:shd w:val="solid" w:color="FFFFFF" w:fill="auto"/>
          </w:tcPr>
          <w:p w14:paraId="3527994C" w14:textId="77777777" w:rsidR="0034114C" w:rsidRDefault="0034114C" w:rsidP="00A42F40">
            <w:pPr>
              <w:pStyle w:val="TAL"/>
              <w:rPr>
                <w:snapToGrid w:val="0"/>
                <w:sz w:val="16"/>
                <w:szCs w:val="16"/>
                <w:lang w:val="en-AU"/>
              </w:rPr>
            </w:pPr>
            <w:r>
              <w:rPr>
                <w:snapToGrid w:val="0"/>
                <w:sz w:val="16"/>
                <w:szCs w:val="16"/>
                <w:lang w:val="en-AU"/>
              </w:rPr>
              <w:t>2011-12</w:t>
            </w:r>
          </w:p>
        </w:tc>
        <w:tc>
          <w:tcPr>
            <w:tcW w:w="800" w:type="dxa"/>
            <w:shd w:val="solid" w:color="FFFFFF" w:fill="auto"/>
          </w:tcPr>
          <w:p w14:paraId="4B30C32A" w14:textId="77777777" w:rsidR="0034114C" w:rsidRDefault="0034114C" w:rsidP="00A42F40">
            <w:pPr>
              <w:pStyle w:val="TAL"/>
              <w:rPr>
                <w:snapToGrid w:val="0"/>
                <w:sz w:val="16"/>
                <w:szCs w:val="16"/>
                <w:lang w:val="en-AU"/>
              </w:rPr>
            </w:pPr>
            <w:r>
              <w:rPr>
                <w:snapToGrid w:val="0"/>
                <w:sz w:val="16"/>
                <w:szCs w:val="16"/>
                <w:lang w:val="en-AU"/>
              </w:rPr>
              <w:t>CT#54</w:t>
            </w:r>
          </w:p>
        </w:tc>
        <w:tc>
          <w:tcPr>
            <w:tcW w:w="901" w:type="dxa"/>
            <w:shd w:val="solid" w:color="FFFFFF" w:fill="auto"/>
          </w:tcPr>
          <w:p w14:paraId="28BBF1D5" w14:textId="77777777" w:rsidR="0034114C" w:rsidRPr="0034114C" w:rsidRDefault="0034114C" w:rsidP="00A42F40">
            <w:pPr>
              <w:pStyle w:val="TAL"/>
              <w:rPr>
                <w:snapToGrid w:val="0"/>
                <w:sz w:val="16"/>
                <w:szCs w:val="16"/>
                <w:lang w:val="en-AU"/>
              </w:rPr>
            </w:pPr>
            <w:r w:rsidRPr="0034114C">
              <w:rPr>
                <w:snapToGrid w:val="0"/>
                <w:sz w:val="16"/>
                <w:szCs w:val="16"/>
                <w:lang w:val="en-AU"/>
              </w:rPr>
              <w:t>CP-110881</w:t>
            </w:r>
          </w:p>
        </w:tc>
        <w:tc>
          <w:tcPr>
            <w:tcW w:w="476" w:type="dxa"/>
            <w:shd w:val="solid" w:color="FFFFFF" w:fill="auto"/>
          </w:tcPr>
          <w:p w14:paraId="4D394E79" w14:textId="77777777" w:rsidR="0034114C" w:rsidRDefault="0034114C" w:rsidP="00A42F40">
            <w:pPr>
              <w:pStyle w:val="TAL"/>
              <w:rPr>
                <w:snapToGrid w:val="0"/>
                <w:sz w:val="16"/>
                <w:szCs w:val="16"/>
                <w:lang w:val="en-AU"/>
              </w:rPr>
            </w:pPr>
            <w:r>
              <w:rPr>
                <w:snapToGrid w:val="0"/>
                <w:sz w:val="16"/>
                <w:szCs w:val="16"/>
                <w:lang w:val="en-AU"/>
              </w:rPr>
              <w:t>0016</w:t>
            </w:r>
          </w:p>
        </w:tc>
        <w:tc>
          <w:tcPr>
            <w:tcW w:w="453" w:type="dxa"/>
            <w:shd w:val="solid" w:color="FFFFFF" w:fill="auto"/>
          </w:tcPr>
          <w:p w14:paraId="2A84467C" w14:textId="77777777" w:rsidR="0034114C" w:rsidRDefault="0034114C"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90C450" w14:textId="77777777" w:rsidR="0034114C" w:rsidRPr="0034114C" w:rsidRDefault="0034114C" w:rsidP="00C32DBF">
            <w:pPr>
              <w:pStyle w:val="TAL"/>
              <w:rPr>
                <w:sz w:val="16"/>
                <w:szCs w:val="16"/>
              </w:rPr>
            </w:pPr>
            <w:r w:rsidRPr="0034114C">
              <w:rPr>
                <w:sz w:val="16"/>
                <w:szCs w:val="16"/>
              </w:rPr>
              <w:t>Clarification of "from-change" usage in TIP/TIR</w:t>
            </w:r>
          </w:p>
        </w:tc>
        <w:tc>
          <w:tcPr>
            <w:tcW w:w="567" w:type="dxa"/>
            <w:shd w:val="solid" w:color="FFFFFF" w:fill="auto"/>
          </w:tcPr>
          <w:p w14:paraId="5FC7EC8E" w14:textId="77777777" w:rsidR="0034114C" w:rsidRDefault="0034114C" w:rsidP="00A42F40">
            <w:pPr>
              <w:pStyle w:val="TAR"/>
              <w:rPr>
                <w:snapToGrid w:val="0"/>
                <w:sz w:val="16"/>
                <w:szCs w:val="16"/>
                <w:lang w:val="en-AU"/>
              </w:rPr>
            </w:pPr>
            <w:r>
              <w:rPr>
                <w:snapToGrid w:val="0"/>
                <w:sz w:val="16"/>
                <w:szCs w:val="16"/>
                <w:lang w:val="en-AU"/>
              </w:rPr>
              <w:t>10.0.0</w:t>
            </w:r>
          </w:p>
        </w:tc>
        <w:tc>
          <w:tcPr>
            <w:tcW w:w="567" w:type="dxa"/>
            <w:shd w:val="solid" w:color="FFFFFF" w:fill="auto"/>
          </w:tcPr>
          <w:p w14:paraId="13CAE5F8" w14:textId="77777777" w:rsidR="0034114C" w:rsidRDefault="0034114C" w:rsidP="00A42F40">
            <w:pPr>
              <w:pStyle w:val="TAL"/>
              <w:rPr>
                <w:snapToGrid w:val="0"/>
                <w:sz w:val="16"/>
                <w:szCs w:val="16"/>
                <w:lang w:val="en-AU"/>
              </w:rPr>
            </w:pPr>
            <w:r>
              <w:rPr>
                <w:snapToGrid w:val="0"/>
                <w:sz w:val="16"/>
                <w:szCs w:val="16"/>
                <w:lang w:val="en-AU"/>
              </w:rPr>
              <w:t>11.0.0</w:t>
            </w:r>
          </w:p>
        </w:tc>
      </w:tr>
      <w:tr w:rsidR="003711E5" w:rsidRPr="00A42F40" w14:paraId="639C363E" w14:textId="77777777" w:rsidTr="0047631D">
        <w:tc>
          <w:tcPr>
            <w:tcW w:w="800" w:type="dxa"/>
            <w:shd w:val="solid" w:color="FFFFFF" w:fill="auto"/>
          </w:tcPr>
          <w:p w14:paraId="164407FF"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4AF36DD8"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77C9D7C0"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1566CA41" w14:textId="77777777" w:rsidR="003711E5" w:rsidRDefault="003711E5" w:rsidP="00A42F40">
            <w:pPr>
              <w:pStyle w:val="TAL"/>
              <w:rPr>
                <w:snapToGrid w:val="0"/>
                <w:sz w:val="16"/>
                <w:szCs w:val="16"/>
                <w:lang w:val="en-AU"/>
              </w:rPr>
            </w:pPr>
            <w:r>
              <w:rPr>
                <w:snapToGrid w:val="0"/>
                <w:sz w:val="16"/>
                <w:szCs w:val="16"/>
                <w:lang w:val="en-AU"/>
              </w:rPr>
              <w:t>0017</w:t>
            </w:r>
          </w:p>
        </w:tc>
        <w:tc>
          <w:tcPr>
            <w:tcW w:w="453" w:type="dxa"/>
            <w:shd w:val="solid" w:color="FFFFFF" w:fill="auto"/>
          </w:tcPr>
          <w:p w14:paraId="2369C980" w14:textId="77777777" w:rsidR="003711E5" w:rsidRDefault="003711E5" w:rsidP="00A42F40">
            <w:pPr>
              <w:pStyle w:val="TAL"/>
              <w:rPr>
                <w:snapToGrid w:val="0"/>
                <w:sz w:val="16"/>
                <w:szCs w:val="16"/>
                <w:lang w:val="en-AU"/>
              </w:rPr>
            </w:pPr>
          </w:p>
        </w:tc>
        <w:tc>
          <w:tcPr>
            <w:tcW w:w="4867" w:type="dxa"/>
            <w:shd w:val="solid" w:color="FFFFFF" w:fill="auto"/>
          </w:tcPr>
          <w:p w14:paraId="2C63FB95" w14:textId="77777777" w:rsidR="003711E5" w:rsidRPr="003711E5" w:rsidRDefault="003711E5" w:rsidP="00C32DBF">
            <w:pPr>
              <w:pStyle w:val="TAL"/>
              <w:rPr>
                <w:sz w:val="16"/>
                <w:szCs w:val="16"/>
              </w:rPr>
            </w:pPr>
            <w:r w:rsidRPr="003711E5">
              <w:rPr>
                <w:sz w:val="16"/>
                <w:szCs w:val="16"/>
              </w:rPr>
              <w:t>Correcting a reference</w:t>
            </w:r>
          </w:p>
        </w:tc>
        <w:tc>
          <w:tcPr>
            <w:tcW w:w="567" w:type="dxa"/>
            <w:shd w:val="solid" w:color="FFFFFF" w:fill="auto"/>
          </w:tcPr>
          <w:p w14:paraId="12B752EE"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1DF53919" w14:textId="77777777" w:rsidR="003711E5" w:rsidRDefault="003711E5" w:rsidP="00A42F40">
            <w:pPr>
              <w:pStyle w:val="TAL"/>
              <w:rPr>
                <w:snapToGrid w:val="0"/>
                <w:sz w:val="16"/>
                <w:szCs w:val="16"/>
                <w:lang w:val="en-AU"/>
              </w:rPr>
            </w:pPr>
            <w:r>
              <w:rPr>
                <w:snapToGrid w:val="0"/>
                <w:sz w:val="16"/>
                <w:szCs w:val="16"/>
                <w:lang w:val="en-AU"/>
              </w:rPr>
              <w:t>11.1.0</w:t>
            </w:r>
          </w:p>
        </w:tc>
      </w:tr>
      <w:tr w:rsidR="003711E5" w:rsidRPr="00A42F40" w14:paraId="30E92B0A" w14:textId="77777777" w:rsidTr="0047631D">
        <w:tc>
          <w:tcPr>
            <w:tcW w:w="800" w:type="dxa"/>
            <w:shd w:val="solid" w:color="FFFFFF" w:fill="auto"/>
          </w:tcPr>
          <w:p w14:paraId="7AD9D145" w14:textId="77777777" w:rsidR="003711E5" w:rsidRDefault="003711E5" w:rsidP="00A42F40">
            <w:pPr>
              <w:pStyle w:val="TAL"/>
              <w:rPr>
                <w:snapToGrid w:val="0"/>
                <w:sz w:val="16"/>
                <w:szCs w:val="16"/>
                <w:lang w:val="en-AU"/>
              </w:rPr>
            </w:pPr>
            <w:r>
              <w:rPr>
                <w:snapToGrid w:val="0"/>
                <w:sz w:val="16"/>
                <w:szCs w:val="16"/>
                <w:lang w:val="en-AU"/>
              </w:rPr>
              <w:t>2012-03</w:t>
            </w:r>
          </w:p>
        </w:tc>
        <w:tc>
          <w:tcPr>
            <w:tcW w:w="800" w:type="dxa"/>
            <w:shd w:val="solid" w:color="FFFFFF" w:fill="auto"/>
          </w:tcPr>
          <w:p w14:paraId="113E41B9" w14:textId="77777777" w:rsidR="003711E5" w:rsidRDefault="003711E5" w:rsidP="00A42F40">
            <w:pPr>
              <w:pStyle w:val="TAL"/>
              <w:rPr>
                <w:snapToGrid w:val="0"/>
                <w:sz w:val="16"/>
                <w:szCs w:val="16"/>
                <w:lang w:val="en-AU"/>
              </w:rPr>
            </w:pPr>
            <w:r>
              <w:rPr>
                <w:snapToGrid w:val="0"/>
                <w:sz w:val="16"/>
                <w:szCs w:val="16"/>
                <w:lang w:val="en-AU"/>
              </w:rPr>
              <w:t>CT#55</w:t>
            </w:r>
          </w:p>
        </w:tc>
        <w:tc>
          <w:tcPr>
            <w:tcW w:w="901" w:type="dxa"/>
            <w:shd w:val="solid" w:color="FFFFFF" w:fill="auto"/>
          </w:tcPr>
          <w:p w14:paraId="1C6C2136" w14:textId="77777777" w:rsidR="003711E5" w:rsidRPr="003711E5" w:rsidRDefault="003711E5" w:rsidP="00A42F40">
            <w:pPr>
              <w:pStyle w:val="TAL"/>
              <w:rPr>
                <w:snapToGrid w:val="0"/>
                <w:sz w:val="16"/>
                <w:szCs w:val="16"/>
                <w:lang w:val="en-AU"/>
              </w:rPr>
            </w:pPr>
            <w:r w:rsidRPr="003711E5">
              <w:rPr>
                <w:snapToGrid w:val="0"/>
                <w:sz w:val="16"/>
                <w:szCs w:val="16"/>
                <w:lang w:val="en-AU"/>
              </w:rPr>
              <w:t>CP-120124</w:t>
            </w:r>
          </w:p>
        </w:tc>
        <w:tc>
          <w:tcPr>
            <w:tcW w:w="476" w:type="dxa"/>
            <w:shd w:val="solid" w:color="FFFFFF" w:fill="auto"/>
          </w:tcPr>
          <w:p w14:paraId="7B42E7A2" w14:textId="77777777" w:rsidR="003711E5" w:rsidRDefault="003711E5" w:rsidP="00A42F40">
            <w:pPr>
              <w:pStyle w:val="TAL"/>
              <w:rPr>
                <w:snapToGrid w:val="0"/>
                <w:sz w:val="16"/>
                <w:szCs w:val="16"/>
                <w:lang w:val="en-AU"/>
              </w:rPr>
            </w:pPr>
            <w:r>
              <w:rPr>
                <w:snapToGrid w:val="0"/>
                <w:sz w:val="16"/>
                <w:szCs w:val="16"/>
                <w:lang w:val="en-AU"/>
              </w:rPr>
              <w:t>0018</w:t>
            </w:r>
          </w:p>
        </w:tc>
        <w:tc>
          <w:tcPr>
            <w:tcW w:w="453" w:type="dxa"/>
            <w:shd w:val="solid" w:color="FFFFFF" w:fill="auto"/>
          </w:tcPr>
          <w:p w14:paraId="50BD3BF2" w14:textId="77777777" w:rsidR="003711E5" w:rsidRDefault="003711E5" w:rsidP="00A42F40">
            <w:pPr>
              <w:pStyle w:val="TAL"/>
              <w:rPr>
                <w:snapToGrid w:val="0"/>
                <w:sz w:val="16"/>
                <w:szCs w:val="16"/>
                <w:lang w:val="en-AU"/>
              </w:rPr>
            </w:pPr>
          </w:p>
        </w:tc>
        <w:tc>
          <w:tcPr>
            <w:tcW w:w="4867" w:type="dxa"/>
            <w:shd w:val="solid" w:color="FFFFFF" w:fill="auto"/>
          </w:tcPr>
          <w:p w14:paraId="06B183C4" w14:textId="77777777" w:rsidR="003711E5" w:rsidRPr="003711E5" w:rsidRDefault="003711E5" w:rsidP="00C32DBF">
            <w:pPr>
              <w:pStyle w:val="TAL"/>
              <w:rPr>
                <w:sz w:val="16"/>
                <w:szCs w:val="16"/>
              </w:rPr>
            </w:pPr>
            <w:r w:rsidRPr="003711E5">
              <w:rPr>
                <w:sz w:val="16"/>
                <w:szCs w:val="16"/>
              </w:rPr>
              <w:t>TIR AS procedures</w:t>
            </w:r>
          </w:p>
        </w:tc>
        <w:tc>
          <w:tcPr>
            <w:tcW w:w="567" w:type="dxa"/>
            <w:shd w:val="solid" w:color="FFFFFF" w:fill="auto"/>
          </w:tcPr>
          <w:p w14:paraId="6318A94D" w14:textId="77777777" w:rsidR="003711E5" w:rsidRDefault="003711E5" w:rsidP="00A42F40">
            <w:pPr>
              <w:pStyle w:val="TAR"/>
              <w:rPr>
                <w:snapToGrid w:val="0"/>
                <w:sz w:val="16"/>
                <w:szCs w:val="16"/>
                <w:lang w:val="en-AU"/>
              </w:rPr>
            </w:pPr>
            <w:r>
              <w:rPr>
                <w:snapToGrid w:val="0"/>
                <w:sz w:val="16"/>
                <w:szCs w:val="16"/>
                <w:lang w:val="en-AU"/>
              </w:rPr>
              <w:t>11.0.0</w:t>
            </w:r>
          </w:p>
        </w:tc>
        <w:tc>
          <w:tcPr>
            <w:tcW w:w="567" w:type="dxa"/>
            <w:shd w:val="solid" w:color="FFFFFF" w:fill="auto"/>
          </w:tcPr>
          <w:p w14:paraId="4423EA88" w14:textId="77777777" w:rsidR="003711E5" w:rsidRDefault="003711E5" w:rsidP="00A42F40">
            <w:pPr>
              <w:pStyle w:val="TAL"/>
              <w:rPr>
                <w:snapToGrid w:val="0"/>
                <w:sz w:val="16"/>
                <w:szCs w:val="16"/>
                <w:lang w:val="en-AU"/>
              </w:rPr>
            </w:pPr>
            <w:r>
              <w:rPr>
                <w:snapToGrid w:val="0"/>
                <w:sz w:val="16"/>
                <w:szCs w:val="16"/>
                <w:lang w:val="en-AU"/>
              </w:rPr>
              <w:t>11.1.0</w:t>
            </w:r>
          </w:p>
        </w:tc>
      </w:tr>
      <w:tr w:rsidR="002F7058" w:rsidRPr="00A42F40" w14:paraId="10DA0D3A" w14:textId="77777777" w:rsidTr="0047631D">
        <w:tc>
          <w:tcPr>
            <w:tcW w:w="800" w:type="dxa"/>
            <w:shd w:val="solid" w:color="FFFFFF" w:fill="auto"/>
          </w:tcPr>
          <w:p w14:paraId="7C24EAFB" w14:textId="77777777" w:rsidR="002F7058" w:rsidRDefault="002F7058" w:rsidP="00A42F40">
            <w:pPr>
              <w:pStyle w:val="TAL"/>
              <w:rPr>
                <w:snapToGrid w:val="0"/>
                <w:sz w:val="16"/>
                <w:szCs w:val="16"/>
                <w:lang w:val="en-AU"/>
              </w:rPr>
            </w:pPr>
            <w:r>
              <w:rPr>
                <w:snapToGrid w:val="0"/>
                <w:sz w:val="16"/>
                <w:szCs w:val="16"/>
                <w:lang w:val="en-AU"/>
              </w:rPr>
              <w:t>2012-09</w:t>
            </w:r>
          </w:p>
        </w:tc>
        <w:tc>
          <w:tcPr>
            <w:tcW w:w="800" w:type="dxa"/>
            <w:shd w:val="solid" w:color="FFFFFF" w:fill="auto"/>
          </w:tcPr>
          <w:p w14:paraId="2F57A2E9" w14:textId="77777777" w:rsidR="002F7058" w:rsidRDefault="002F7058" w:rsidP="00A42F40">
            <w:pPr>
              <w:pStyle w:val="TAL"/>
              <w:rPr>
                <w:snapToGrid w:val="0"/>
                <w:sz w:val="16"/>
                <w:szCs w:val="16"/>
                <w:lang w:val="en-AU"/>
              </w:rPr>
            </w:pPr>
            <w:r>
              <w:rPr>
                <w:snapToGrid w:val="0"/>
                <w:sz w:val="16"/>
                <w:szCs w:val="16"/>
                <w:lang w:val="en-AU"/>
              </w:rPr>
              <w:t>CT#57</w:t>
            </w:r>
          </w:p>
        </w:tc>
        <w:tc>
          <w:tcPr>
            <w:tcW w:w="901" w:type="dxa"/>
            <w:shd w:val="solid" w:color="FFFFFF" w:fill="auto"/>
          </w:tcPr>
          <w:p w14:paraId="501184B5" w14:textId="77777777" w:rsidR="002F7058" w:rsidRPr="002F7058" w:rsidRDefault="002F7058" w:rsidP="00A42F40">
            <w:pPr>
              <w:pStyle w:val="TAL"/>
              <w:rPr>
                <w:snapToGrid w:val="0"/>
                <w:sz w:val="16"/>
                <w:szCs w:val="16"/>
                <w:lang w:val="en-AU"/>
              </w:rPr>
            </w:pPr>
            <w:r w:rsidRPr="002F7058">
              <w:rPr>
                <w:snapToGrid w:val="0"/>
                <w:sz w:val="16"/>
                <w:szCs w:val="16"/>
                <w:lang w:val="en-AU"/>
              </w:rPr>
              <w:t>CP-120677</w:t>
            </w:r>
          </w:p>
        </w:tc>
        <w:tc>
          <w:tcPr>
            <w:tcW w:w="476" w:type="dxa"/>
            <w:shd w:val="solid" w:color="FFFFFF" w:fill="auto"/>
          </w:tcPr>
          <w:p w14:paraId="4B1CF935" w14:textId="77777777" w:rsidR="002F7058" w:rsidRDefault="002F7058" w:rsidP="00A42F40">
            <w:pPr>
              <w:pStyle w:val="TAL"/>
              <w:rPr>
                <w:snapToGrid w:val="0"/>
                <w:sz w:val="16"/>
                <w:szCs w:val="16"/>
                <w:lang w:val="en-AU"/>
              </w:rPr>
            </w:pPr>
            <w:r>
              <w:rPr>
                <w:snapToGrid w:val="0"/>
                <w:sz w:val="16"/>
                <w:szCs w:val="16"/>
                <w:lang w:val="en-AU"/>
              </w:rPr>
              <w:t>0023</w:t>
            </w:r>
          </w:p>
        </w:tc>
        <w:tc>
          <w:tcPr>
            <w:tcW w:w="453" w:type="dxa"/>
            <w:shd w:val="solid" w:color="FFFFFF" w:fill="auto"/>
          </w:tcPr>
          <w:p w14:paraId="31913DD9" w14:textId="77777777" w:rsidR="002F7058" w:rsidRDefault="002F7058" w:rsidP="00A42F40">
            <w:pPr>
              <w:pStyle w:val="TAL"/>
              <w:rPr>
                <w:snapToGrid w:val="0"/>
                <w:sz w:val="16"/>
                <w:szCs w:val="16"/>
                <w:lang w:val="en-AU"/>
              </w:rPr>
            </w:pPr>
            <w:r>
              <w:rPr>
                <w:snapToGrid w:val="0"/>
                <w:sz w:val="16"/>
                <w:szCs w:val="16"/>
                <w:lang w:val="en-AU"/>
              </w:rPr>
              <w:t>2</w:t>
            </w:r>
          </w:p>
        </w:tc>
        <w:tc>
          <w:tcPr>
            <w:tcW w:w="4867" w:type="dxa"/>
            <w:shd w:val="solid" w:color="FFFFFF" w:fill="auto"/>
          </w:tcPr>
          <w:p w14:paraId="2BFE6E46" w14:textId="77777777" w:rsidR="002F7058" w:rsidRPr="002F7058" w:rsidRDefault="002F7058" w:rsidP="00C32DBF">
            <w:pPr>
              <w:pStyle w:val="TAL"/>
              <w:rPr>
                <w:sz w:val="16"/>
                <w:szCs w:val="16"/>
              </w:rPr>
            </w:pPr>
            <w:r w:rsidRPr="002F7058">
              <w:rPr>
                <w:sz w:val="16"/>
                <w:szCs w:val="16"/>
              </w:rPr>
              <w:t>Reference corrections</w:t>
            </w:r>
          </w:p>
        </w:tc>
        <w:tc>
          <w:tcPr>
            <w:tcW w:w="567" w:type="dxa"/>
            <w:shd w:val="solid" w:color="FFFFFF" w:fill="auto"/>
          </w:tcPr>
          <w:p w14:paraId="5AD92EFF" w14:textId="77777777" w:rsidR="002F7058" w:rsidRDefault="002F7058" w:rsidP="00A42F40">
            <w:pPr>
              <w:pStyle w:val="TAR"/>
              <w:rPr>
                <w:snapToGrid w:val="0"/>
                <w:sz w:val="16"/>
                <w:szCs w:val="16"/>
                <w:lang w:val="en-AU"/>
              </w:rPr>
            </w:pPr>
            <w:r>
              <w:rPr>
                <w:snapToGrid w:val="0"/>
                <w:sz w:val="16"/>
                <w:szCs w:val="16"/>
                <w:lang w:val="en-AU"/>
              </w:rPr>
              <w:t>11.1.0</w:t>
            </w:r>
          </w:p>
        </w:tc>
        <w:tc>
          <w:tcPr>
            <w:tcW w:w="567" w:type="dxa"/>
            <w:shd w:val="solid" w:color="FFFFFF" w:fill="auto"/>
          </w:tcPr>
          <w:p w14:paraId="58ECD5FC" w14:textId="77777777" w:rsidR="002F7058" w:rsidRDefault="002F7058" w:rsidP="00A42F40">
            <w:pPr>
              <w:pStyle w:val="TAL"/>
              <w:rPr>
                <w:snapToGrid w:val="0"/>
                <w:sz w:val="16"/>
                <w:szCs w:val="16"/>
                <w:lang w:val="en-AU"/>
              </w:rPr>
            </w:pPr>
            <w:r>
              <w:rPr>
                <w:snapToGrid w:val="0"/>
                <w:sz w:val="16"/>
                <w:szCs w:val="16"/>
                <w:lang w:val="en-AU"/>
              </w:rPr>
              <w:t>11.2.0</w:t>
            </w:r>
          </w:p>
        </w:tc>
      </w:tr>
      <w:tr w:rsidR="00947971" w:rsidRPr="00A42F40" w14:paraId="571B7925" w14:textId="77777777" w:rsidTr="0047631D">
        <w:tc>
          <w:tcPr>
            <w:tcW w:w="800" w:type="dxa"/>
            <w:shd w:val="solid" w:color="FFFFFF" w:fill="auto"/>
          </w:tcPr>
          <w:p w14:paraId="183A1408" w14:textId="77777777" w:rsidR="00947971" w:rsidRDefault="00947971" w:rsidP="00A42F40">
            <w:pPr>
              <w:pStyle w:val="TAL"/>
              <w:rPr>
                <w:snapToGrid w:val="0"/>
                <w:sz w:val="16"/>
                <w:szCs w:val="16"/>
                <w:lang w:val="en-AU"/>
              </w:rPr>
            </w:pPr>
            <w:r>
              <w:rPr>
                <w:snapToGrid w:val="0"/>
                <w:sz w:val="16"/>
                <w:szCs w:val="16"/>
                <w:lang w:val="en-AU"/>
              </w:rPr>
              <w:t>2013-06</w:t>
            </w:r>
          </w:p>
        </w:tc>
        <w:tc>
          <w:tcPr>
            <w:tcW w:w="800" w:type="dxa"/>
            <w:shd w:val="solid" w:color="FFFFFF" w:fill="auto"/>
          </w:tcPr>
          <w:p w14:paraId="071F45F6" w14:textId="77777777" w:rsidR="00947971" w:rsidRDefault="00947971" w:rsidP="00A42F40">
            <w:pPr>
              <w:pStyle w:val="TAL"/>
              <w:rPr>
                <w:snapToGrid w:val="0"/>
                <w:sz w:val="16"/>
                <w:szCs w:val="16"/>
                <w:lang w:val="en-AU"/>
              </w:rPr>
            </w:pPr>
            <w:r>
              <w:rPr>
                <w:snapToGrid w:val="0"/>
                <w:sz w:val="16"/>
                <w:szCs w:val="16"/>
                <w:lang w:val="en-AU"/>
              </w:rPr>
              <w:t>CT#60</w:t>
            </w:r>
          </w:p>
        </w:tc>
        <w:tc>
          <w:tcPr>
            <w:tcW w:w="901" w:type="dxa"/>
            <w:shd w:val="solid" w:color="FFFFFF" w:fill="auto"/>
          </w:tcPr>
          <w:p w14:paraId="55CB93AE" w14:textId="77777777" w:rsidR="00947971" w:rsidRPr="00947971" w:rsidRDefault="00947971" w:rsidP="00A42F40">
            <w:pPr>
              <w:pStyle w:val="TAL"/>
              <w:rPr>
                <w:snapToGrid w:val="0"/>
                <w:sz w:val="16"/>
                <w:szCs w:val="16"/>
                <w:lang w:val="en-AU"/>
              </w:rPr>
            </w:pPr>
            <w:r w:rsidRPr="00947971">
              <w:rPr>
                <w:snapToGrid w:val="0"/>
                <w:sz w:val="16"/>
                <w:szCs w:val="16"/>
                <w:lang w:val="en-AU"/>
              </w:rPr>
              <w:t>CP-130224</w:t>
            </w:r>
          </w:p>
        </w:tc>
        <w:tc>
          <w:tcPr>
            <w:tcW w:w="476" w:type="dxa"/>
            <w:shd w:val="solid" w:color="FFFFFF" w:fill="auto"/>
          </w:tcPr>
          <w:p w14:paraId="7DED6594" w14:textId="77777777" w:rsidR="00947971" w:rsidRDefault="00947971" w:rsidP="00A42F40">
            <w:pPr>
              <w:pStyle w:val="TAL"/>
              <w:rPr>
                <w:snapToGrid w:val="0"/>
                <w:sz w:val="16"/>
                <w:szCs w:val="16"/>
                <w:lang w:val="en-AU"/>
              </w:rPr>
            </w:pPr>
            <w:r>
              <w:rPr>
                <w:snapToGrid w:val="0"/>
                <w:sz w:val="16"/>
                <w:szCs w:val="16"/>
                <w:lang w:val="en-AU"/>
              </w:rPr>
              <w:t>0027</w:t>
            </w:r>
          </w:p>
        </w:tc>
        <w:tc>
          <w:tcPr>
            <w:tcW w:w="453" w:type="dxa"/>
            <w:shd w:val="solid" w:color="FFFFFF" w:fill="auto"/>
          </w:tcPr>
          <w:p w14:paraId="175EEA23" w14:textId="77777777" w:rsidR="00947971" w:rsidRDefault="00947971" w:rsidP="00A42F40">
            <w:pPr>
              <w:pStyle w:val="TAL"/>
              <w:rPr>
                <w:snapToGrid w:val="0"/>
                <w:sz w:val="16"/>
                <w:szCs w:val="16"/>
                <w:lang w:val="en-AU"/>
              </w:rPr>
            </w:pPr>
            <w:r>
              <w:rPr>
                <w:snapToGrid w:val="0"/>
                <w:sz w:val="16"/>
                <w:szCs w:val="16"/>
                <w:lang w:val="en-AU"/>
              </w:rPr>
              <w:t>1</w:t>
            </w:r>
          </w:p>
        </w:tc>
        <w:tc>
          <w:tcPr>
            <w:tcW w:w="4867" w:type="dxa"/>
            <w:shd w:val="solid" w:color="FFFFFF" w:fill="auto"/>
          </w:tcPr>
          <w:p w14:paraId="2F48EE7F" w14:textId="77777777" w:rsidR="00947971" w:rsidRPr="00947971" w:rsidRDefault="00947971" w:rsidP="00C32DBF">
            <w:pPr>
              <w:pStyle w:val="TAL"/>
              <w:rPr>
                <w:sz w:val="16"/>
                <w:szCs w:val="16"/>
              </w:rPr>
            </w:pPr>
            <w:r w:rsidRPr="00947971">
              <w:rPr>
                <w:sz w:val="16"/>
                <w:szCs w:val="16"/>
              </w:rPr>
              <w:t>From-change for TIP, not TIR</w:t>
            </w:r>
          </w:p>
        </w:tc>
        <w:tc>
          <w:tcPr>
            <w:tcW w:w="567" w:type="dxa"/>
            <w:shd w:val="solid" w:color="FFFFFF" w:fill="auto"/>
          </w:tcPr>
          <w:p w14:paraId="1BF2574E" w14:textId="77777777" w:rsidR="00947971" w:rsidRDefault="00947971" w:rsidP="00A42F40">
            <w:pPr>
              <w:pStyle w:val="TAR"/>
              <w:rPr>
                <w:snapToGrid w:val="0"/>
                <w:sz w:val="16"/>
                <w:szCs w:val="16"/>
                <w:lang w:val="en-AU"/>
              </w:rPr>
            </w:pPr>
            <w:r>
              <w:rPr>
                <w:snapToGrid w:val="0"/>
                <w:sz w:val="16"/>
                <w:szCs w:val="16"/>
                <w:lang w:val="en-AU"/>
              </w:rPr>
              <w:t>11.2.0</w:t>
            </w:r>
          </w:p>
        </w:tc>
        <w:tc>
          <w:tcPr>
            <w:tcW w:w="567" w:type="dxa"/>
            <w:shd w:val="solid" w:color="FFFFFF" w:fill="auto"/>
          </w:tcPr>
          <w:p w14:paraId="3B0C04A8" w14:textId="77777777" w:rsidR="00947971" w:rsidRDefault="00947971" w:rsidP="00A42F40">
            <w:pPr>
              <w:pStyle w:val="TAL"/>
              <w:rPr>
                <w:snapToGrid w:val="0"/>
                <w:sz w:val="16"/>
                <w:szCs w:val="16"/>
                <w:lang w:val="en-AU"/>
              </w:rPr>
            </w:pPr>
            <w:r>
              <w:rPr>
                <w:snapToGrid w:val="0"/>
                <w:sz w:val="16"/>
                <w:szCs w:val="16"/>
                <w:lang w:val="en-AU"/>
              </w:rPr>
              <w:t>11.3.0</w:t>
            </w:r>
          </w:p>
        </w:tc>
      </w:tr>
      <w:tr w:rsidR="00745113" w:rsidRPr="00A42F40" w14:paraId="64963C7F" w14:textId="77777777" w:rsidTr="0047631D">
        <w:tc>
          <w:tcPr>
            <w:tcW w:w="800" w:type="dxa"/>
            <w:shd w:val="solid" w:color="FFFFFF" w:fill="auto"/>
          </w:tcPr>
          <w:p w14:paraId="540371A8" w14:textId="77777777" w:rsidR="00745113" w:rsidRDefault="00745113" w:rsidP="00A42F40">
            <w:pPr>
              <w:pStyle w:val="TAL"/>
              <w:rPr>
                <w:snapToGrid w:val="0"/>
                <w:sz w:val="16"/>
                <w:szCs w:val="16"/>
                <w:lang w:val="en-AU"/>
              </w:rPr>
            </w:pPr>
            <w:r>
              <w:rPr>
                <w:snapToGrid w:val="0"/>
                <w:sz w:val="16"/>
                <w:szCs w:val="16"/>
                <w:lang w:val="en-AU"/>
              </w:rPr>
              <w:t>2014-09</w:t>
            </w:r>
          </w:p>
        </w:tc>
        <w:tc>
          <w:tcPr>
            <w:tcW w:w="800" w:type="dxa"/>
            <w:shd w:val="solid" w:color="FFFFFF" w:fill="auto"/>
          </w:tcPr>
          <w:p w14:paraId="232C257B" w14:textId="77777777" w:rsidR="00745113" w:rsidRDefault="00745113" w:rsidP="00A42F40">
            <w:pPr>
              <w:pStyle w:val="TAL"/>
              <w:rPr>
                <w:snapToGrid w:val="0"/>
                <w:sz w:val="16"/>
                <w:szCs w:val="16"/>
                <w:lang w:val="en-AU"/>
              </w:rPr>
            </w:pPr>
            <w:r>
              <w:rPr>
                <w:snapToGrid w:val="0"/>
                <w:sz w:val="16"/>
                <w:szCs w:val="16"/>
                <w:lang w:val="en-AU"/>
              </w:rPr>
              <w:t>CT#65</w:t>
            </w:r>
          </w:p>
        </w:tc>
        <w:tc>
          <w:tcPr>
            <w:tcW w:w="901" w:type="dxa"/>
            <w:shd w:val="solid" w:color="FFFFFF" w:fill="auto"/>
          </w:tcPr>
          <w:p w14:paraId="6FA6A54A" w14:textId="77777777" w:rsidR="00745113" w:rsidRPr="00947971" w:rsidRDefault="00745113" w:rsidP="00A42F40">
            <w:pPr>
              <w:pStyle w:val="TAL"/>
              <w:rPr>
                <w:snapToGrid w:val="0"/>
                <w:sz w:val="16"/>
                <w:szCs w:val="16"/>
                <w:lang w:val="en-AU"/>
              </w:rPr>
            </w:pPr>
          </w:p>
        </w:tc>
        <w:tc>
          <w:tcPr>
            <w:tcW w:w="476" w:type="dxa"/>
            <w:shd w:val="solid" w:color="FFFFFF" w:fill="auto"/>
          </w:tcPr>
          <w:p w14:paraId="671FFE44" w14:textId="77777777" w:rsidR="00745113" w:rsidRDefault="00745113" w:rsidP="00A42F40">
            <w:pPr>
              <w:pStyle w:val="TAL"/>
              <w:rPr>
                <w:snapToGrid w:val="0"/>
                <w:sz w:val="16"/>
                <w:szCs w:val="16"/>
                <w:lang w:val="en-AU"/>
              </w:rPr>
            </w:pPr>
          </w:p>
        </w:tc>
        <w:tc>
          <w:tcPr>
            <w:tcW w:w="453" w:type="dxa"/>
            <w:shd w:val="solid" w:color="FFFFFF" w:fill="auto"/>
          </w:tcPr>
          <w:p w14:paraId="516A769B" w14:textId="77777777" w:rsidR="00745113" w:rsidRDefault="00745113" w:rsidP="00A42F40">
            <w:pPr>
              <w:pStyle w:val="TAL"/>
              <w:rPr>
                <w:snapToGrid w:val="0"/>
                <w:sz w:val="16"/>
                <w:szCs w:val="16"/>
                <w:lang w:val="en-AU"/>
              </w:rPr>
            </w:pPr>
          </w:p>
        </w:tc>
        <w:tc>
          <w:tcPr>
            <w:tcW w:w="4867" w:type="dxa"/>
            <w:shd w:val="solid" w:color="FFFFFF" w:fill="auto"/>
          </w:tcPr>
          <w:p w14:paraId="7C54F478" w14:textId="77777777" w:rsidR="00745113" w:rsidRPr="00947971" w:rsidRDefault="00745113" w:rsidP="00C32DBF">
            <w:pPr>
              <w:pStyle w:val="TAL"/>
              <w:rPr>
                <w:sz w:val="16"/>
                <w:szCs w:val="16"/>
              </w:rPr>
            </w:pPr>
            <w:r>
              <w:rPr>
                <w:sz w:val="16"/>
                <w:szCs w:val="16"/>
              </w:rPr>
              <w:t>Upgrade to Rel-12</w:t>
            </w:r>
          </w:p>
        </w:tc>
        <w:tc>
          <w:tcPr>
            <w:tcW w:w="567" w:type="dxa"/>
            <w:shd w:val="solid" w:color="FFFFFF" w:fill="auto"/>
          </w:tcPr>
          <w:p w14:paraId="62338977" w14:textId="77777777" w:rsidR="00745113" w:rsidRDefault="00745113" w:rsidP="00A42F40">
            <w:pPr>
              <w:pStyle w:val="TAR"/>
              <w:rPr>
                <w:snapToGrid w:val="0"/>
                <w:sz w:val="16"/>
                <w:szCs w:val="16"/>
                <w:lang w:val="en-AU"/>
              </w:rPr>
            </w:pPr>
            <w:r>
              <w:rPr>
                <w:snapToGrid w:val="0"/>
                <w:sz w:val="16"/>
                <w:szCs w:val="16"/>
                <w:lang w:val="en-AU"/>
              </w:rPr>
              <w:t>11.3.0</w:t>
            </w:r>
          </w:p>
        </w:tc>
        <w:tc>
          <w:tcPr>
            <w:tcW w:w="567" w:type="dxa"/>
            <w:shd w:val="solid" w:color="FFFFFF" w:fill="auto"/>
          </w:tcPr>
          <w:p w14:paraId="6E2D8D65" w14:textId="77777777" w:rsidR="00745113" w:rsidRDefault="00745113" w:rsidP="00A42F40">
            <w:pPr>
              <w:pStyle w:val="TAL"/>
              <w:rPr>
                <w:snapToGrid w:val="0"/>
                <w:sz w:val="16"/>
                <w:szCs w:val="16"/>
                <w:lang w:val="en-AU"/>
              </w:rPr>
            </w:pPr>
            <w:r>
              <w:rPr>
                <w:snapToGrid w:val="0"/>
                <w:sz w:val="16"/>
                <w:szCs w:val="16"/>
                <w:lang w:val="en-AU"/>
              </w:rPr>
              <w:t>12.0.0</w:t>
            </w:r>
          </w:p>
        </w:tc>
      </w:tr>
      <w:tr w:rsidR="00382737" w:rsidRPr="00A42F40" w14:paraId="331CE07A" w14:textId="77777777" w:rsidTr="0047631D">
        <w:tc>
          <w:tcPr>
            <w:tcW w:w="800" w:type="dxa"/>
            <w:shd w:val="solid" w:color="FFFFFF" w:fill="auto"/>
          </w:tcPr>
          <w:p w14:paraId="729BC80C" w14:textId="77777777" w:rsidR="00382737" w:rsidRDefault="00382737" w:rsidP="00A42F40">
            <w:pPr>
              <w:pStyle w:val="TAL"/>
              <w:rPr>
                <w:snapToGrid w:val="0"/>
                <w:sz w:val="16"/>
                <w:szCs w:val="16"/>
                <w:lang w:val="en-AU"/>
              </w:rPr>
            </w:pPr>
            <w:r>
              <w:rPr>
                <w:snapToGrid w:val="0"/>
                <w:sz w:val="16"/>
                <w:szCs w:val="16"/>
                <w:lang w:val="en-AU"/>
              </w:rPr>
              <w:t>2015-12</w:t>
            </w:r>
          </w:p>
        </w:tc>
        <w:tc>
          <w:tcPr>
            <w:tcW w:w="800" w:type="dxa"/>
            <w:shd w:val="solid" w:color="FFFFFF" w:fill="auto"/>
          </w:tcPr>
          <w:p w14:paraId="5D56747C" w14:textId="77777777" w:rsidR="00382737" w:rsidRDefault="00382737" w:rsidP="00A42F40">
            <w:pPr>
              <w:pStyle w:val="TAL"/>
              <w:rPr>
                <w:snapToGrid w:val="0"/>
                <w:sz w:val="16"/>
                <w:szCs w:val="16"/>
                <w:lang w:val="en-AU"/>
              </w:rPr>
            </w:pPr>
            <w:r>
              <w:rPr>
                <w:snapToGrid w:val="0"/>
                <w:sz w:val="16"/>
                <w:szCs w:val="16"/>
                <w:lang w:val="en-AU"/>
              </w:rPr>
              <w:t>CT#70</w:t>
            </w:r>
          </w:p>
        </w:tc>
        <w:tc>
          <w:tcPr>
            <w:tcW w:w="901" w:type="dxa"/>
            <w:shd w:val="solid" w:color="FFFFFF" w:fill="auto"/>
          </w:tcPr>
          <w:p w14:paraId="58BFAA43" w14:textId="77777777" w:rsidR="00382737" w:rsidRPr="00947971" w:rsidRDefault="00382737" w:rsidP="00A42F40">
            <w:pPr>
              <w:pStyle w:val="TAL"/>
              <w:rPr>
                <w:snapToGrid w:val="0"/>
                <w:sz w:val="16"/>
                <w:szCs w:val="16"/>
                <w:lang w:val="en-AU"/>
              </w:rPr>
            </w:pPr>
          </w:p>
        </w:tc>
        <w:tc>
          <w:tcPr>
            <w:tcW w:w="476" w:type="dxa"/>
            <w:shd w:val="solid" w:color="FFFFFF" w:fill="auto"/>
          </w:tcPr>
          <w:p w14:paraId="4BF3B7C9" w14:textId="77777777" w:rsidR="00382737" w:rsidRDefault="00382737" w:rsidP="00A42F40">
            <w:pPr>
              <w:pStyle w:val="TAL"/>
              <w:rPr>
                <w:snapToGrid w:val="0"/>
                <w:sz w:val="16"/>
                <w:szCs w:val="16"/>
                <w:lang w:val="en-AU"/>
              </w:rPr>
            </w:pPr>
          </w:p>
        </w:tc>
        <w:tc>
          <w:tcPr>
            <w:tcW w:w="453" w:type="dxa"/>
            <w:shd w:val="solid" w:color="FFFFFF" w:fill="auto"/>
          </w:tcPr>
          <w:p w14:paraId="5FDE85FD" w14:textId="77777777" w:rsidR="00382737" w:rsidRDefault="00382737" w:rsidP="00A42F40">
            <w:pPr>
              <w:pStyle w:val="TAL"/>
              <w:rPr>
                <w:snapToGrid w:val="0"/>
                <w:sz w:val="16"/>
                <w:szCs w:val="16"/>
                <w:lang w:val="en-AU"/>
              </w:rPr>
            </w:pPr>
          </w:p>
        </w:tc>
        <w:tc>
          <w:tcPr>
            <w:tcW w:w="4867" w:type="dxa"/>
            <w:shd w:val="solid" w:color="FFFFFF" w:fill="auto"/>
          </w:tcPr>
          <w:p w14:paraId="76C7314B" w14:textId="77777777" w:rsidR="00382737" w:rsidRDefault="00382737" w:rsidP="00C32DBF">
            <w:pPr>
              <w:pStyle w:val="TAL"/>
              <w:rPr>
                <w:sz w:val="16"/>
                <w:szCs w:val="16"/>
              </w:rPr>
            </w:pPr>
            <w:r>
              <w:rPr>
                <w:sz w:val="16"/>
                <w:szCs w:val="16"/>
              </w:rPr>
              <w:t>Upgrade to Rel-13</w:t>
            </w:r>
          </w:p>
        </w:tc>
        <w:tc>
          <w:tcPr>
            <w:tcW w:w="567" w:type="dxa"/>
            <w:shd w:val="solid" w:color="FFFFFF" w:fill="auto"/>
          </w:tcPr>
          <w:p w14:paraId="52BB0A26" w14:textId="77777777" w:rsidR="00382737" w:rsidRDefault="00382737" w:rsidP="00A42F40">
            <w:pPr>
              <w:pStyle w:val="TAR"/>
              <w:rPr>
                <w:snapToGrid w:val="0"/>
                <w:sz w:val="16"/>
                <w:szCs w:val="16"/>
                <w:lang w:val="en-AU"/>
              </w:rPr>
            </w:pPr>
            <w:r>
              <w:rPr>
                <w:snapToGrid w:val="0"/>
                <w:sz w:val="16"/>
                <w:szCs w:val="16"/>
                <w:lang w:val="en-AU"/>
              </w:rPr>
              <w:t>12.0.0</w:t>
            </w:r>
          </w:p>
        </w:tc>
        <w:tc>
          <w:tcPr>
            <w:tcW w:w="567" w:type="dxa"/>
            <w:shd w:val="solid" w:color="FFFFFF" w:fill="auto"/>
          </w:tcPr>
          <w:p w14:paraId="6C81300A" w14:textId="77777777" w:rsidR="00382737" w:rsidRDefault="00382737" w:rsidP="00A42F40">
            <w:pPr>
              <w:pStyle w:val="TAL"/>
              <w:rPr>
                <w:snapToGrid w:val="0"/>
                <w:sz w:val="16"/>
                <w:szCs w:val="16"/>
                <w:lang w:val="en-AU"/>
              </w:rPr>
            </w:pPr>
            <w:r>
              <w:rPr>
                <w:snapToGrid w:val="0"/>
                <w:sz w:val="16"/>
                <w:szCs w:val="16"/>
                <w:lang w:val="en-AU"/>
              </w:rPr>
              <w:t>13.0.0</w:t>
            </w:r>
          </w:p>
        </w:tc>
      </w:tr>
    </w:tbl>
    <w:p w14:paraId="75DC7113" w14:textId="77777777" w:rsidR="00B66AC2" w:rsidRDefault="00B66AC2" w:rsidP="00B66AC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7631D" w:rsidRPr="00235394" w14:paraId="5EEFB524" w14:textId="77777777" w:rsidTr="00795041">
        <w:trPr>
          <w:cantSplit/>
        </w:trPr>
        <w:tc>
          <w:tcPr>
            <w:tcW w:w="9714" w:type="dxa"/>
            <w:gridSpan w:val="8"/>
            <w:tcBorders>
              <w:bottom w:val="nil"/>
            </w:tcBorders>
            <w:shd w:val="solid" w:color="FFFFFF" w:fill="auto"/>
          </w:tcPr>
          <w:p w14:paraId="24EACE0E" w14:textId="77777777" w:rsidR="0047631D" w:rsidRPr="00235394" w:rsidRDefault="0047631D" w:rsidP="00795041">
            <w:pPr>
              <w:pStyle w:val="TAL"/>
              <w:jc w:val="center"/>
              <w:rPr>
                <w:b/>
                <w:sz w:val="16"/>
              </w:rPr>
            </w:pPr>
            <w:r w:rsidRPr="00235394">
              <w:rPr>
                <w:b/>
              </w:rPr>
              <w:t>Change history</w:t>
            </w:r>
          </w:p>
        </w:tc>
      </w:tr>
      <w:tr w:rsidR="0047631D" w:rsidRPr="00235394" w14:paraId="750AB4C7" w14:textId="77777777" w:rsidTr="00FF768B">
        <w:tc>
          <w:tcPr>
            <w:tcW w:w="800" w:type="dxa"/>
            <w:tcBorders>
              <w:bottom w:val="single" w:sz="4" w:space="0" w:color="auto"/>
            </w:tcBorders>
            <w:shd w:val="pct10" w:color="auto" w:fill="FFFFFF"/>
          </w:tcPr>
          <w:p w14:paraId="2D051FEA" w14:textId="77777777" w:rsidR="0047631D" w:rsidRPr="00235394" w:rsidRDefault="0047631D" w:rsidP="00795041">
            <w:pPr>
              <w:pStyle w:val="TAL"/>
              <w:rPr>
                <w:b/>
                <w:sz w:val="16"/>
              </w:rPr>
            </w:pPr>
            <w:r w:rsidRPr="00235394">
              <w:rPr>
                <w:b/>
                <w:sz w:val="16"/>
              </w:rPr>
              <w:t>Date</w:t>
            </w:r>
          </w:p>
        </w:tc>
        <w:tc>
          <w:tcPr>
            <w:tcW w:w="800" w:type="dxa"/>
            <w:tcBorders>
              <w:bottom w:val="single" w:sz="4" w:space="0" w:color="auto"/>
            </w:tcBorders>
            <w:shd w:val="pct10" w:color="auto" w:fill="FFFFFF"/>
          </w:tcPr>
          <w:p w14:paraId="38A614D2" w14:textId="77777777" w:rsidR="0047631D" w:rsidRPr="00235394" w:rsidRDefault="0047631D" w:rsidP="00795041">
            <w:pPr>
              <w:pStyle w:val="TAL"/>
              <w:rPr>
                <w:b/>
                <w:sz w:val="16"/>
              </w:rPr>
            </w:pPr>
            <w:r>
              <w:rPr>
                <w:b/>
                <w:sz w:val="16"/>
              </w:rPr>
              <w:t>Meeting</w:t>
            </w:r>
          </w:p>
        </w:tc>
        <w:tc>
          <w:tcPr>
            <w:tcW w:w="1094" w:type="dxa"/>
            <w:tcBorders>
              <w:bottom w:val="single" w:sz="4" w:space="0" w:color="auto"/>
            </w:tcBorders>
            <w:shd w:val="pct10" w:color="auto" w:fill="FFFFFF"/>
          </w:tcPr>
          <w:p w14:paraId="56799AB3" w14:textId="77777777" w:rsidR="0047631D" w:rsidRPr="00235394" w:rsidRDefault="0047631D" w:rsidP="00795041">
            <w:pPr>
              <w:pStyle w:val="TAL"/>
              <w:rPr>
                <w:b/>
                <w:sz w:val="16"/>
              </w:rPr>
            </w:pPr>
            <w:r w:rsidRPr="00235394">
              <w:rPr>
                <w:b/>
                <w:sz w:val="16"/>
              </w:rPr>
              <w:t>TDoc</w:t>
            </w:r>
          </w:p>
        </w:tc>
        <w:tc>
          <w:tcPr>
            <w:tcW w:w="500" w:type="dxa"/>
            <w:tcBorders>
              <w:bottom w:val="single" w:sz="4" w:space="0" w:color="auto"/>
            </w:tcBorders>
            <w:shd w:val="pct10" w:color="auto" w:fill="FFFFFF"/>
          </w:tcPr>
          <w:p w14:paraId="123099C6" w14:textId="77777777" w:rsidR="0047631D" w:rsidRPr="00235394" w:rsidRDefault="0047631D" w:rsidP="00795041">
            <w:pPr>
              <w:pStyle w:val="TAL"/>
              <w:rPr>
                <w:b/>
                <w:sz w:val="16"/>
              </w:rPr>
            </w:pPr>
            <w:r w:rsidRPr="00235394">
              <w:rPr>
                <w:b/>
                <w:sz w:val="16"/>
              </w:rPr>
              <w:t>CR</w:t>
            </w:r>
          </w:p>
        </w:tc>
        <w:tc>
          <w:tcPr>
            <w:tcW w:w="425" w:type="dxa"/>
            <w:tcBorders>
              <w:bottom w:val="single" w:sz="4" w:space="0" w:color="auto"/>
            </w:tcBorders>
            <w:shd w:val="pct10" w:color="auto" w:fill="FFFFFF"/>
          </w:tcPr>
          <w:p w14:paraId="6D88051D" w14:textId="77777777" w:rsidR="0047631D" w:rsidRPr="00235394" w:rsidRDefault="0047631D" w:rsidP="00795041">
            <w:pPr>
              <w:pStyle w:val="TAL"/>
              <w:rPr>
                <w:b/>
                <w:sz w:val="16"/>
              </w:rPr>
            </w:pPr>
            <w:r w:rsidRPr="00235394">
              <w:rPr>
                <w:b/>
                <w:sz w:val="16"/>
              </w:rPr>
              <w:t>Rev</w:t>
            </w:r>
          </w:p>
        </w:tc>
        <w:tc>
          <w:tcPr>
            <w:tcW w:w="425" w:type="dxa"/>
            <w:tcBorders>
              <w:bottom w:val="single" w:sz="4" w:space="0" w:color="auto"/>
            </w:tcBorders>
            <w:shd w:val="pct10" w:color="auto" w:fill="FFFFFF"/>
          </w:tcPr>
          <w:p w14:paraId="16390E9E" w14:textId="77777777" w:rsidR="0047631D" w:rsidRPr="00235394" w:rsidRDefault="0047631D" w:rsidP="00795041">
            <w:pPr>
              <w:pStyle w:val="TAL"/>
              <w:rPr>
                <w:b/>
                <w:sz w:val="16"/>
              </w:rPr>
            </w:pPr>
            <w:r>
              <w:rPr>
                <w:b/>
                <w:sz w:val="16"/>
              </w:rPr>
              <w:t>Cat</w:t>
            </w:r>
          </w:p>
        </w:tc>
        <w:tc>
          <w:tcPr>
            <w:tcW w:w="4962" w:type="dxa"/>
            <w:tcBorders>
              <w:bottom w:val="single" w:sz="4" w:space="0" w:color="auto"/>
            </w:tcBorders>
            <w:shd w:val="pct10" w:color="auto" w:fill="FFFFFF"/>
          </w:tcPr>
          <w:p w14:paraId="25F2783A" w14:textId="77777777" w:rsidR="0047631D" w:rsidRPr="00235394" w:rsidRDefault="0047631D" w:rsidP="00795041">
            <w:pPr>
              <w:pStyle w:val="TAL"/>
              <w:rPr>
                <w:b/>
                <w:sz w:val="16"/>
              </w:rPr>
            </w:pPr>
            <w:r w:rsidRPr="00235394">
              <w:rPr>
                <w:b/>
                <w:sz w:val="16"/>
              </w:rPr>
              <w:t>Subject/Comment</w:t>
            </w:r>
          </w:p>
        </w:tc>
        <w:tc>
          <w:tcPr>
            <w:tcW w:w="708" w:type="dxa"/>
            <w:tcBorders>
              <w:bottom w:val="single" w:sz="4" w:space="0" w:color="auto"/>
            </w:tcBorders>
            <w:shd w:val="pct10" w:color="auto" w:fill="FFFFFF"/>
          </w:tcPr>
          <w:p w14:paraId="61FAFEB8" w14:textId="77777777" w:rsidR="0047631D" w:rsidRPr="00235394" w:rsidRDefault="0047631D" w:rsidP="00795041">
            <w:pPr>
              <w:pStyle w:val="TAL"/>
              <w:rPr>
                <w:b/>
                <w:sz w:val="16"/>
              </w:rPr>
            </w:pPr>
            <w:r w:rsidRPr="00235394">
              <w:rPr>
                <w:b/>
                <w:sz w:val="16"/>
              </w:rPr>
              <w:t>New</w:t>
            </w:r>
            <w:r>
              <w:rPr>
                <w:b/>
                <w:sz w:val="16"/>
              </w:rPr>
              <w:t xml:space="preserve"> version</w:t>
            </w:r>
          </w:p>
        </w:tc>
      </w:tr>
      <w:tr w:rsidR="0047631D" w:rsidRPr="006B0D02" w14:paraId="692AB92B"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36C631A0" w14:textId="77777777" w:rsidR="0047631D" w:rsidRPr="006B0D02" w:rsidRDefault="0047631D" w:rsidP="00795041">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AA05D" w14:textId="77777777" w:rsidR="0047631D" w:rsidRPr="006B0D02" w:rsidRDefault="0047631D" w:rsidP="00795041">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6F670" w14:textId="77777777" w:rsidR="0047631D" w:rsidRPr="006B0D02" w:rsidRDefault="0047631D" w:rsidP="00795041">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78FAD5" w14:textId="77777777" w:rsidR="0047631D" w:rsidRPr="006B0D02" w:rsidRDefault="0047631D" w:rsidP="0079504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B968B" w14:textId="77777777" w:rsidR="0047631D" w:rsidRPr="006B0D02" w:rsidRDefault="0047631D" w:rsidP="007950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B322D" w14:textId="77777777" w:rsidR="0047631D" w:rsidRPr="006B0D02" w:rsidRDefault="0047631D" w:rsidP="0079504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90E6D3" w14:textId="77777777" w:rsidR="0047631D" w:rsidRPr="006B0D02" w:rsidRDefault="0047631D" w:rsidP="00795041">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41DDF" w14:textId="77777777" w:rsidR="0047631D" w:rsidRPr="007D6048" w:rsidRDefault="0047631D" w:rsidP="00795041">
            <w:pPr>
              <w:pStyle w:val="TAC"/>
              <w:rPr>
                <w:sz w:val="16"/>
                <w:szCs w:val="16"/>
              </w:rPr>
            </w:pPr>
            <w:r>
              <w:rPr>
                <w:sz w:val="16"/>
                <w:szCs w:val="16"/>
              </w:rPr>
              <w:t>14.0.0</w:t>
            </w:r>
          </w:p>
        </w:tc>
      </w:tr>
      <w:tr w:rsidR="0047631D" w:rsidRPr="00FF768B" w14:paraId="0F23D4E9" w14:textId="77777777" w:rsidTr="00FF768B">
        <w:tc>
          <w:tcPr>
            <w:tcW w:w="800" w:type="dxa"/>
            <w:tcBorders>
              <w:top w:val="single" w:sz="4" w:space="0" w:color="auto"/>
              <w:left w:val="single" w:sz="4" w:space="0" w:color="auto"/>
              <w:bottom w:val="single" w:sz="4" w:space="0" w:color="auto"/>
              <w:right w:val="single" w:sz="4" w:space="0" w:color="auto"/>
            </w:tcBorders>
            <w:shd w:val="solid" w:color="FFFFFF" w:fill="auto"/>
          </w:tcPr>
          <w:p w14:paraId="270E9990" w14:textId="77777777" w:rsidR="0047631D" w:rsidRPr="00FF768B" w:rsidRDefault="0047631D" w:rsidP="00795041">
            <w:pPr>
              <w:pStyle w:val="TAC"/>
              <w:rPr>
                <w:sz w:val="16"/>
                <w:szCs w:val="16"/>
              </w:rPr>
            </w:pPr>
            <w:r w:rsidRPr="00FF768B">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5F536" w14:textId="77777777" w:rsidR="0047631D" w:rsidRPr="00FF768B" w:rsidRDefault="0047631D" w:rsidP="00795041">
            <w:pPr>
              <w:pStyle w:val="TAC"/>
              <w:rPr>
                <w:sz w:val="16"/>
                <w:szCs w:val="16"/>
              </w:rPr>
            </w:pPr>
            <w:r w:rsidRPr="00FF768B">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D18E5" w14:textId="77777777" w:rsidR="0047631D" w:rsidRPr="00FF768B" w:rsidRDefault="0047631D" w:rsidP="00795041">
            <w:pPr>
              <w:pStyle w:val="TAC"/>
              <w:rPr>
                <w:sz w:val="16"/>
                <w:szCs w:val="16"/>
              </w:rPr>
            </w:pPr>
            <w:r w:rsidRPr="00FF768B">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F0E1D5" w14:textId="77777777" w:rsidR="0047631D" w:rsidRPr="00FF768B" w:rsidRDefault="0047631D" w:rsidP="00795041">
            <w:pPr>
              <w:pStyle w:val="TAL"/>
              <w:rPr>
                <w:sz w:val="16"/>
                <w:szCs w:val="16"/>
              </w:rPr>
            </w:pPr>
            <w:r w:rsidRPr="00FF768B">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7DA5" w14:textId="77777777" w:rsidR="0047631D" w:rsidRPr="00FF768B" w:rsidRDefault="0047631D" w:rsidP="00795041">
            <w:pPr>
              <w:pStyle w:val="TAR"/>
              <w:rPr>
                <w:sz w:val="16"/>
                <w:szCs w:val="16"/>
              </w:rPr>
            </w:pPr>
            <w:r w:rsidRPr="00FF768B">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517E8"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2E784" w14:textId="77777777" w:rsidR="0047631D" w:rsidRPr="00FF768B" w:rsidRDefault="0047631D" w:rsidP="00795041">
            <w:pPr>
              <w:pStyle w:val="TAL"/>
              <w:rPr>
                <w:sz w:val="16"/>
                <w:szCs w:val="16"/>
              </w:rPr>
            </w:pPr>
            <w:r w:rsidRPr="00FF768B">
              <w:rPr>
                <w:sz w:val="16"/>
                <w:szCs w:val="16"/>
              </w:rPr>
              <w:t>Terminating Identification Presentation (TIP) and Terminating Identification Restriction (TIR)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486A53" w14:textId="77777777" w:rsidR="0047631D" w:rsidRPr="00FF768B" w:rsidRDefault="0047631D" w:rsidP="00795041">
            <w:pPr>
              <w:pStyle w:val="TAC"/>
              <w:rPr>
                <w:sz w:val="16"/>
                <w:szCs w:val="16"/>
              </w:rPr>
            </w:pPr>
            <w:r w:rsidRPr="00FF768B">
              <w:rPr>
                <w:sz w:val="16"/>
                <w:szCs w:val="16"/>
              </w:rPr>
              <w:t>15.0.0</w:t>
            </w:r>
          </w:p>
        </w:tc>
      </w:tr>
      <w:tr w:rsidR="0047631D" w:rsidRPr="00FF768B" w14:paraId="4F4DCC46" w14:textId="77777777" w:rsidTr="00465EF1">
        <w:tc>
          <w:tcPr>
            <w:tcW w:w="800" w:type="dxa"/>
            <w:tcBorders>
              <w:top w:val="single" w:sz="4" w:space="0" w:color="auto"/>
              <w:left w:val="single" w:sz="4" w:space="0" w:color="auto"/>
              <w:bottom w:val="single" w:sz="12" w:space="0" w:color="auto"/>
              <w:right w:val="single" w:sz="4" w:space="0" w:color="auto"/>
            </w:tcBorders>
            <w:shd w:val="solid" w:color="FFFFFF" w:fill="auto"/>
          </w:tcPr>
          <w:p w14:paraId="6CABB18E" w14:textId="77777777" w:rsidR="0047631D" w:rsidRPr="00FF768B" w:rsidRDefault="0047631D" w:rsidP="00795041">
            <w:pPr>
              <w:pStyle w:val="TAC"/>
              <w:rPr>
                <w:sz w:val="16"/>
                <w:szCs w:val="16"/>
              </w:rPr>
            </w:pPr>
            <w:r w:rsidRPr="00FF768B">
              <w:rPr>
                <w:sz w:val="16"/>
                <w:szCs w:val="16"/>
              </w:rPr>
              <w:t>2019-12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1C7764C" w14:textId="77777777" w:rsidR="0047631D" w:rsidRPr="00FF768B" w:rsidRDefault="0047631D" w:rsidP="00795041">
            <w:pPr>
              <w:pStyle w:val="TAC"/>
              <w:rPr>
                <w:sz w:val="16"/>
                <w:szCs w:val="16"/>
              </w:rPr>
            </w:pPr>
            <w:r w:rsidRPr="00FF768B">
              <w:rPr>
                <w:sz w:val="16"/>
                <w:szCs w:val="16"/>
              </w:rPr>
              <w:t>CT-86</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C11EFB1" w14:textId="77777777" w:rsidR="0047631D" w:rsidRPr="00FF768B" w:rsidRDefault="0047631D" w:rsidP="00795041">
            <w:pPr>
              <w:pStyle w:val="TAC"/>
              <w:rPr>
                <w:sz w:val="16"/>
                <w:szCs w:val="16"/>
              </w:rPr>
            </w:pPr>
            <w:r w:rsidRPr="00FF768B">
              <w:rPr>
                <w:sz w:val="16"/>
                <w:szCs w:val="16"/>
              </w:rPr>
              <w:t>CP-193111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472527FA" w14:textId="77777777" w:rsidR="0047631D" w:rsidRPr="00FF768B" w:rsidRDefault="0047631D" w:rsidP="00795041">
            <w:pPr>
              <w:pStyle w:val="TAL"/>
              <w:rPr>
                <w:sz w:val="16"/>
                <w:szCs w:val="16"/>
              </w:rPr>
            </w:pPr>
            <w:r w:rsidRPr="00FF768B">
              <w:rPr>
                <w:sz w:val="16"/>
                <w:szCs w:val="16"/>
              </w:rPr>
              <w:t>0030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7B7104" w14:textId="77777777" w:rsidR="0047631D" w:rsidRPr="00FF768B" w:rsidRDefault="0047631D" w:rsidP="0079504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ABA66E" w14:textId="77777777" w:rsidR="0047631D" w:rsidRPr="00FF768B" w:rsidRDefault="0047631D" w:rsidP="00795041">
            <w:pPr>
              <w:pStyle w:val="TAC"/>
              <w:rPr>
                <w:sz w:val="16"/>
                <w:szCs w:val="16"/>
              </w:rPr>
            </w:pPr>
            <w:r w:rsidRPr="00FF768B">
              <w:rPr>
                <w:sz w:val="16"/>
                <w:szCs w:val="16"/>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51CAD18" w14:textId="77777777" w:rsidR="0047631D" w:rsidRPr="00FF768B" w:rsidRDefault="0047631D" w:rsidP="00795041">
            <w:pPr>
              <w:pStyle w:val="TAL"/>
              <w:rPr>
                <w:sz w:val="16"/>
                <w:szCs w:val="16"/>
              </w:rPr>
            </w:pPr>
            <w:r w:rsidRPr="00FF768B">
              <w:rPr>
                <w:sz w:val="16"/>
                <w:szCs w:val="16"/>
              </w:rPr>
              <w:t>Adding interactions with "Multi-Device" and "Multi-Identity" services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829311C" w14:textId="77777777" w:rsidR="0047631D" w:rsidRPr="00FF768B" w:rsidRDefault="0047631D" w:rsidP="00795041">
            <w:pPr>
              <w:pStyle w:val="TAC"/>
              <w:rPr>
                <w:sz w:val="16"/>
                <w:szCs w:val="16"/>
              </w:rPr>
            </w:pPr>
            <w:r w:rsidRPr="00FF768B">
              <w:rPr>
                <w:sz w:val="16"/>
                <w:szCs w:val="16"/>
              </w:rPr>
              <w:t>16.0.0</w:t>
            </w:r>
          </w:p>
        </w:tc>
      </w:tr>
      <w:tr w:rsidR="005506F4" w:rsidRPr="00FF768B" w14:paraId="63BF91AB" w14:textId="77777777" w:rsidTr="00465EF1">
        <w:tc>
          <w:tcPr>
            <w:tcW w:w="800" w:type="dxa"/>
            <w:tcBorders>
              <w:top w:val="single" w:sz="12" w:space="0" w:color="auto"/>
              <w:left w:val="single" w:sz="4" w:space="0" w:color="auto"/>
              <w:bottom w:val="single" w:sz="12" w:space="0" w:color="auto"/>
              <w:right w:val="single" w:sz="4" w:space="0" w:color="auto"/>
            </w:tcBorders>
            <w:shd w:val="solid" w:color="FFFFFF" w:fill="auto"/>
          </w:tcPr>
          <w:p w14:paraId="5F460D95" w14:textId="1D85396E" w:rsidR="005506F4" w:rsidRPr="00FF768B" w:rsidRDefault="005506F4" w:rsidP="00795041">
            <w:pPr>
              <w:pStyle w:val="TAC"/>
              <w:rPr>
                <w:sz w:val="16"/>
                <w:szCs w:val="16"/>
              </w:rPr>
            </w:pPr>
            <w:r w:rsidRPr="00FF768B">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D83E911" w14:textId="792BFBD1" w:rsidR="005506F4" w:rsidRPr="00FF768B" w:rsidRDefault="00FF768B" w:rsidP="00795041">
            <w:pPr>
              <w:pStyle w:val="TAC"/>
              <w:rPr>
                <w:sz w:val="16"/>
                <w:szCs w:val="16"/>
              </w:rPr>
            </w:pPr>
            <w:r>
              <w:rPr>
                <w:sz w:val="16"/>
                <w:szCs w:val="16"/>
              </w:rPr>
              <w:t>CT</w:t>
            </w:r>
            <w:r w:rsidR="005506F4" w:rsidRPr="00FF768B">
              <w:rPr>
                <w:sz w:val="16"/>
                <w:szCs w:val="16"/>
              </w:rPr>
              <w:t>-</w:t>
            </w:r>
            <w:r>
              <w:rPr>
                <w:sz w:val="16"/>
                <w:szCs w:val="16"/>
              </w:rPr>
              <w: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8910624" w14:textId="7AAF1DA5" w:rsidR="005506F4" w:rsidRPr="00FF768B" w:rsidRDefault="005506F4" w:rsidP="00795041">
            <w:pPr>
              <w:pStyle w:val="TAC"/>
              <w:rPr>
                <w:sz w:val="16"/>
                <w:szCs w:val="16"/>
              </w:rPr>
            </w:pPr>
            <w:r w:rsidRPr="00FF768B">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1EA59289" w14:textId="38525271" w:rsidR="005506F4" w:rsidRPr="00FF768B" w:rsidRDefault="005506F4" w:rsidP="00795041">
            <w:pPr>
              <w:pStyle w:val="TAL"/>
              <w:rPr>
                <w:sz w:val="16"/>
                <w:szCs w:val="16"/>
              </w:rPr>
            </w:pPr>
            <w:r w:rsidRPr="00FF768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F3441F" w14:textId="36170AFE" w:rsidR="005506F4" w:rsidRPr="00FF768B" w:rsidRDefault="005506F4" w:rsidP="00795041">
            <w:pPr>
              <w:pStyle w:val="TAR"/>
              <w:rPr>
                <w:sz w:val="16"/>
                <w:szCs w:val="16"/>
              </w:rPr>
            </w:pPr>
            <w:r w:rsidRPr="00FF768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893580" w14:textId="67489234" w:rsidR="005506F4" w:rsidRPr="00FF768B" w:rsidRDefault="005506F4" w:rsidP="00795041">
            <w:pPr>
              <w:pStyle w:val="TAC"/>
              <w:rPr>
                <w:sz w:val="16"/>
                <w:szCs w:val="16"/>
              </w:rPr>
            </w:pPr>
            <w:r w:rsidRPr="00FF768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D639FA" w14:textId="0298BA24" w:rsidR="005506F4" w:rsidRPr="00FF768B" w:rsidRDefault="005506F4" w:rsidP="00795041">
            <w:pPr>
              <w:pStyle w:val="TAL"/>
              <w:rPr>
                <w:sz w:val="16"/>
                <w:szCs w:val="16"/>
              </w:rPr>
            </w:pPr>
            <w:r w:rsidRPr="00FF768B">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7B1ACA" w14:textId="4E9B9E54" w:rsidR="005506F4" w:rsidRPr="00FF768B" w:rsidRDefault="005506F4" w:rsidP="00795041">
            <w:pPr>
              <w:pStyle w:val="TAC"/>
              <w:rPr>
                <w:sz w:val="16"/>
                <w:szCs w:val="16"/>
              </w:rPr>
            </w:pPr>
            <w:r w:rsidRPr="00FF768B">
              <w:rPr>
                <w:sz w:val="16"/>
                <w:szCs w:val="16"/>
              </w:rPr>
              <w:t>17.0.0</w:t>
            </w:r>
          </w:p>
        </w:tc>
      </w:tr>
      <w:tr w:rsidR="00465EF1" w:rsidRPr="00FF768B" w14:paraId="72602EF0" w14:textId="77777777" w:rsidTr="00465EF1">
        <w:tc>
          <w:tcPr>
            <w:tcW w:w="800" w:type="dxa"/>
            <w:tcBorders>
              <w:top w:val="single" w:sz="12" w:space="0" w:color="auto"/>
              <w:left w:val="single" w:sz="4" w:space="0" w:color="auto"/>
              <w:bottom w:val="single" w:sz="4" w:space="0" w:color="auto"/>
              <w:right w:val="single" w:sz="4" w:space="0" w:color="auto"/>
            </w:tcBorders>
            <w:shd w:val="solid" w:color="FFFFFF" w:fill="auto"/>
          </w:tcPr>
          <w:p w14:paraId="242E487F" w14:textId="1602430A" w:rsidR="00465EF1" w:rsidRPr="00FF768B" w:rsidRDefault="00465EF1" w:rsidP="00795041">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E9FF7FF" w14:textId="2B080F43" w:rsidR="00465EF1" w:rsidRDefault="00465EF1" w:rsidP="00795041">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9F9AC87" w14:textId="08DABFD5" w:rsidR="00465EF1" w:rsidRPr="00FF768B" w:rsidRDefault="00465EF1" w:rsidP="00795041">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7A5CAE67" w14:textId="4D9036AD" w:rsidR="00465EF1" w:rsidRPr="00FF768B" w:rsidRDefault="00465EF1" w:rsidP="0079504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09B8CE5" w14:textId="37B2B414" w:rsidR="00465EF1" w:rsidRPr="00FF768B" w:rsidRDefault="00465EF1" w:rsidP="0079504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79012F" w14:textId="094AE41D" w:rsidR="00465EF1" w:rsidRPr="00FF768B" w:rsidRDefault="00465EF1" w:rsidP="0079504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F2F59AB" w14:textId="28477266" w:rsidR="00465EF1" w:rsidRPr="00FF768B" w:rsidRDefault="00465EF1" w:rsidP="00795041">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68FB6AF" w14:textId="1FF972D8" w:rsidR="00465EF1" w:rsidRPr="00465EF1" w:rsidRDefault="00465EF1" w:rsidP="00795041">
            <w:pPr>
              <w:pStyle w:val="TAC"/>
              <w:rPr>
                <w:b/>
                <w:sz w:val="16"/>
                <w:szCs w:val="16"/>
              </w:rPr>
            </w:pPr>
            <w:r w:rsidRPr="00465EF1">
              <w:rPr>
                <w:b/>
                <w:sz w:val="16"/>
                <w:szCs w:val="16"/>
              </w:rPr>
              <w:t>18.0.0</w:t>
            </w:r>
          </w:p>
        </w:tc>
      </w:tr>
    </w:tbl>
    <w:p w14:paraId="76A26FBE" w14:textId="77777777" w:rsidR="0047631D" w:rsidRDefault="0047631D" w:rsidP="00B66AC2"/>
    <w:sectPr w:rsidR="004763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D607" w14:textId="77777777" w:rsidR="00C70B8E" w:rsidRDefault="00C70B8E">
      <w:r>
        <w:separator/>
      </w:r>
    </w:p>
  </w:endnote>
  <w:endnote w:type="continuationSeparator" w:id="0">
    <w:p w14:paraId="6540DE45" w14:textId="77777777" w:rsidR="00C70B8E" w:rsidRDefault="00C7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DDDF" w14:textId="77777777" w:rsidR="004D1F91" w:rsidRPr="004D1F91" w:rsidRDefault="004D1F91" w:rsidP="004D1F91">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58B2" w14:textId="77777777" w:rsidR="004D1F91" w:rsidRDefault="004D1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FE93" w14:textId="77777777" w:rsidR="004D1F91" w:rsidRPr="004D1F91" w:rsidRDefault="004D1F91" w:rsidP="004D1F91">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ED14F" w14:textId="77777777" w:rsidR="00877895" w:rsidRPr="004D1F91" w:rsidRDefault="00877895" w:rsidP="004D1F91">
    <w:pPr>
      <w:pStyle w:val="Footer"/>
      <w:rPr>
        <w:rFonts w:cs="Arial"/>
        <w:sz w:val="20"/>
      </w:rPr>
    </w:pPr>
    <w:r w:rsidRPr="004D1F9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A026" w14:textId="77777777" w:rsidR="00C70B8E" w:rsidRDefault="00C70B8E">
      <w:r>
        <w:separator/>
      </w:r>
    </w:p>
  </w:footnote>
  <w:footnote w:type="continuationSeparator" w:id="0">
    <w:p w14:paraId="1AD3029D" w14:textId="77777777" w:rsidR="00C70B8E" w:rsidRDefault="00C70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96C4" w14:textId="77777777" w:rsidR="004D1F91" w:rsidRDefault="004D1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6294" w14:textId="77777777" w:rsidR="004D1F91" w:rsidRDefault="004D1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280C3" w14:textId="77777777" w:rsidR="004D1F91" w:rsidRDefault="004D1F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69E3" w14:textId="2FA0D8B4" w:rsidR="00877895" w:rsidRDefault="00877895">
    <w:pPr>
      <w:pStyle w:val="Header"/>
      <w:framePr w:wrap="auto" w:vAnchor="text" w:hAnchor="margin" w:xAlign="right" w:y="1"/>
      <w:widowControl/>
    </w:pPr>
    <w:r w:rsidRPr="004D1F91">
      <w:rPr>
        <w:rFonts w:cs="Arial"/>
        <w:sz w:val="20"/>
      </w:rPr>
      <w:fldChar w:fldCharType="begin"/>
    </w:r>
    <w:r w:rsidRPr="004D1F91">
      <w:rPr>
        <w:rFonts w:cs="Arial"/>
        <w:sz w:val="20"/>
      </w:rPr>
      <w:instrText xml:space="preserve"> STYLEREF ZA </w:instrText>
    </w:r>
    <w:r w:rsidRPr="004D1F91">
      <w:rPr>
        <w:rFonts w:cs="Arial"/>
        <w:sz w:val="20"/>
      </w:rPr>
      <w:fldChar w:fldCharType="separate"/>
    </w:r>
    <w:r w:rsidR="004D1F91">
      <w:rPr>
        <w:rFonts w:cs="Arial"/>
        <w:noProof/>
        <w:sz w:val="20"/>
      </w:rPr>
      <w:t>3GPP TS 24.608 V18.0.0 (2024-04)</w:t>
    </w:r>
    <w:r w:rsidRPr="004D1F91">
      <w:rPr>
        <w:rFonts w:cs="Arial"/>
        <w:sz w:val="20"/>
      </w:rPr>
      <w:fldChar w:fldCharType="end"/>
    </w:r>
  </w:p>
  <w:p w14:paraId="4B26075A" w14:textId="77777777" w:rsidR="00877895" w:rsidRDefault="00877895">
    <w:pPr>
      <w:pStyle w:val="Header"/>
      <w:framePr w:wrap="auto" w:vAnchor="text" w:hAnchor="margin" w:xAlign="center" w:y="1"/>
      <w:widowControl/>
    </w:pPr>
    <w:r w:rsidRPr="004D1F91">
      <w:rPr>
        <w:rFonts w:cs="Arial"/>
        <w:sz w:val="20"/>
      </w:rPr>
      <w:fldChar w:fldCharType="begin"/>
    </w:r>
    <w:r w:rsidRPr="004D1F91">
      <w:rPr>
        <w:rFonts w:cs="Arial"/>
        <w:sz w:val="20"/>
      </w:rPr>
      <w:instrText xml:space="preserve"> PAGE </w:instrText>
    </w:r>
    <w:r w:rsidRPr="004D1F91">
      <w:rPr>
        <w:rFonts w:cs="Arial"/>
        <w:sz w:val="20"/>
      </w:rPr>
      <w:fldChar w:fldCharType="separate"/>
    </w:r>
    <w:r w:rsidR="00D62945" w:rsidRPr="004D1F91">
      <w:rPr>
        <w:rFonts w:cs="Arial"/>
        <w:sz w:val="20"/>
      </w:rPr>
      <w:t>4</w:t>
    </w:r>
    <w:r w:rsidRPr="004D1F91">
      <w:rPr>
        <w:rFonts w:cs="Arial"/>
        <w:sz w:val="20"/>
      </w:rPr>
      <w:fldChar w:fldCharType="end"/>
    </w:r>
  </w:p>
  <w:p w14:paraId="0CF4D207" w14:textId="2EEE849D" w:rsidR="00877895" w:rsidRDefault="00877895">
    <w:pPr>
      <w:pStyle w:val="Header"/>
      <w:framePr w:wrap="auto" w:vAnchor="text" w:hAnchor="margin" w:y="1"/>
      <w:widowControl/>
    </w:pPr>
    <w:r w:rsidRPr="004D1F91">
      <w:rPr>
        <w:rFonts w:cs="Arial"/>
        <w:sz w:val="20"/>
      </w:rPr>
      <w:fldChar w:fldCharType="begin"/>
    </w:r>
    <w:r w:rsidRPr="004D1F91">
      <w:rPr>
        <w:rFonts w:cs="Arial"/>
        <w:sz w:val="20"/>
      </w:rPr>
      <w:instrText xml:space="preserve"> STYLEREF ZGSM </w:instrText>
    </w:r>
    <w:r w:rsidRPr="004D1F91">
      <w:rPr>
        <w:rFonts w:cs="Arial"/>
        <w:sz w:val="20"/>
      </w:rPr>
      <w:fldChar w:fldCharType="separate"/>
    </w:r>
    <w:r w:rsidR="004D1F91">
      <w:rPr>
        <w:rFonts w:cs="Arial"/>
        <w:noProof/>
        <w:sz w:val="20"/>
      </w:rPr>
      <w:t>Release 18</w:t>
    </w:r>
    <w:r w:rsidRPr="004D1F91">
      <w:rPr>
        <w:rFonts w:cs="Arial"/>
        <w:sz w:val="20"/>
      </w:rPr>
      <w:fldChar w:fldCharType="end"/>
    </w:r>
  </w:p>
  <w:p w14:paraId="272A1137" w14:textId="77777777" w:rsidR="00877895" w:rsidRDefault="0087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CF7A1390"/>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CB0C8E"/>
    <w:multiLevelType w:val="hybridMultilevel"/>
    <w:tmpl w:val="B9860156"/>
    <w:lvl w:ilvl="0" w:tplc="FFFFFFFF">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cs="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cs="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cs="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16" w15:restartNumberingAfterBreak="0">
    <w:nsid w:val="10C15FE7"/>
    <w:multiLevelType w:val="hybridMultilevel"/>
    <w:tmpl w:val="1736DD48"/>
    <w:lvl w:ilvl="0" w:tplc="C1BCFD5E">
      <w:start w:val="1"/>
      <w:numFmt w:val="bullet"/>
      <w:lvlText w:val=""/>
      <w:lvlJc w:val="left"/>
      <w:pPr>
        <w:tabs>
          <w:tab w:val="num" w:pos="1644"/>
        </w:tabs>
        <w:ind w:left="1644" w:hanging="45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F539EC"/>
    <w:multiLevelType w:val="multilevel"/>
    <w:tmpl w:val="9446DB8E"/>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45973"/>
    <w:multiLevelType w:val="hybridMultilevel"/>
    <w:tmpl w:val="C12C5704"/>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81D6AAA"/>
    <w:multiLevelType w:val="hybridMultilevel"/>
    <w:tmpl w:val="B23AC9A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24E6260"/>
    <w:multiLevelType w:val="multilevel"/>
    <w:tmpl w:val="769E074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2B85EF8"/>
    <w:multiLevelType w:val="multilevel"/>
    <w:tmpl w:val="1982F8D8"/>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0"/>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02529F3"/>
    <w:multiLevelType w:val="multilevel"/>
    <w:tmpl w:val="22CEC4E2"/>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52E2742"/>
    <w:multiLevelType w:val="hybridMultilevel"/>
    <w:tmpl w:val="95567A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86F04"/>
    <w:multiLevelType w:val="multilevel"/>
    <w:tmpl w:val="8E9C9B4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9678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6236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4300684">
    <w:abstractNumId w:val="23"/>
  </w:num>
  <w:num w:numId="4" w16cid:durableId="213738300">
    <w:abstractNumId w:val="45"/>
  </w:num>
  <w:num w:numId="5" w16cid:durableId="1072434163">
    <w:abstractNumId w:val="16"/>
  </w:num>
  <w:num w:numId="6" w16cid:durableId="1140419735">
    <w:abstractNumId w:val="26"/>
  </w:num>
  <w:num w:numId="7" w16cid:durableId="259266145">
    <w:abstractNumId w:val="35"/>
  </w:num>
  <w:num w:numId="8" w16cid:durableId="1029599002">
    <w:abstractNumId w:val="2"/>
  </w:num>
  <w:num w:numId="9" w16cid:durableId="1457603160">
    <w:abstractNumId w:val="1"/>
  </w:num>
  <w:num w:numId="10" w16cid:durableId="761489766">
    <w:abstractNumId w:val="0"/>
  </w:num>
  <w:num w:numId="11" w16cid:durableId="2132431054">
    <w:abstractNumId w:val="11"/>
  </w:num>
  <w:num w:numId="12" w16cid:durableId="594705757">
    <w:abstractNumId w:val="42"/>
  </w:num>
  <w:num w:numId="13" w16cid:durableId="1548369895">
    <w:abstractNumId w:val="39"/>
  </w:num>
  <w:num w:numId="14" w16cid:durableId="579405987">
    <w:abstractNumId w:val="12"/>
  </w:num>
  <w:num w:numId="15" w16cid:durableId="1117139263">
    <w:abstractNumId w:val="20"/>
  </w:num>
  <w:num w:numId="16" w16cid:durableId="436289707">
    <w:abstractNumId w:val="37"/>
  </w:num>
  <w:num w:numId="17" w16cid:durableId="1475296527">
    <w:abstractNumId w:val="34"/>
  </w:num>
  <w:num w:numId="18" w16cid:durableId="1151411740">
    <w:abstractNumId w:val="33"/>
  </w:num>
  <w:num w:numId="19" w16cid:durableId="566383296">
    <w:abstractNumId w:val="43"/>
  </w:num>
  <w:num w:numId="20" w16cid:durableId="2013755463">
    <w:abstractNumId w:val="24"/>
  </w:num>
  <w:num w:numId="21" w16cid:durableId="1023168947">
    <w:abstractNumId w:val="28"/>
  </w:num>
  <w:num w:numId="22" w16cid:durableId="409501227">
    <w:abstractNumId w:val="9"/>
  </w:num>
  <w:num w:numId="23" w16cid:durableId="1561138576">
    <w:abstractNumId w:val="7"/>
  </w:num>
  <w:num w:numId="24" w16cid:durableId="1451585783">
    <w:abstractNumId w:val="6"/>
  </w:num>
  <w:num w:numId="25" w16cid:durableId="372048266">
    <w:abstractNumId w:val="5"/>
  </w:num>
  <w:num w:numId="26" w16cid:durableId="1692225756">
    <w:abstractNumId w:val="4"/>
  </w:num>
  <w:num w:numId="27" w16cid:durableId="1940671426">
    <w:abstractNumId w:val="8"/>
  </w:num>
  <w:num w:numId="28" w16cid:durableId="833449989">
    <w:abstractNumId w:val="3"/>
  </w:num>
  <w:num w:numId="29" w16cid:durableId="1272400481">
    <w:abstractNumId w:val="21"/>
  </w:num>
  <w:num w:numId="30" w16cid:durableId="1003356666">
    <w:abstractNumId w:val="38"/>
  </w:num>
  <w:num w:numId="31" w16cid:durableId="1949463175">
    <w:abstractNumId w:val="31"/>
  </w:num>
  <w:num w:numId="32" w16cid:durableId="1424837327">
    <w:abstractNumId w:val="36"/>
  </w:num>
  <w:num w:numId="33" w16cid:durableId="1023022277">
    <w:abstractNumId w:val="19"/>
  </w:num>
  <w:num w:numId="34" w16cid:durableId="452941795">
    <w:abstractNumId w:val="14"/>
  </w:num>
  <w:num w:numId="35" w16cid:durableId="1238636339">
    <w:abstractNumId w:val="17"/>
  </w:num>
  <w:num w:numId="36" w16cid:durableId="240212446">
    <w:abstractNumId w:val="32"/>
  </w:num>
  <w:num w:numId="37" w16cid:durableId="350495150">
    <w:abstractNumId w:val="41"/>
  </w:num>
  <w:num w:numId="38" w16cid:durableId="1502891053">
    <w:abstractNumId w:val="27"/>
  </w:num>
  <w:num w:numId="39" w16cid:durableId="1924295435">
    <w:abstractNumId w:val="13"/>
  </w:num>
  <w:num w:numId="40" w16cid:durableId="2051953100">
    <w:abstractNumId w:val="30"/>
  </w:num>
  <w:num w:numId="41" w16cid:durableId="662390793">
    <w:abstractNumId w:val="18"/>
  </w:num>
  <w:num w:numId="42" w16cid:durableId="556673332">
    <w:abstractNumId w:val="25"/>
  </w:num>
  <w:num w:numId="43" w16cid:durableId="386879874">
    <w:abstractNumId w:val="40"/>
  </w:num>
  <w:num w:numId="44" w16cid:durableId="1748064807">
    <w:abstractNumId w:val="44"/>
  </w:num>
  <w:num w:numId="45" w16cid:durableId="394624772">
    <w:abstractNumId w:val="22"/>
  </w:num>
  <w:num w:numId="46" w16cid:durableId="1010328634">
    <w:abstractNumId w:val="15"/>
  </w:num>
  <w:num w:numId="47" w16cid:durableId="6216952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7647"/>
    <w:rsid w:val="00017C2C"/>
    <w:rsid w:val="00026711"/>
    <w:rsid w:val="0004441F"/>
    <w:rsid w:val="00050730"/>
    <w:rsid w:val="00081A1F"/>
    <w:rsid w:val="000935C5"/>
    <w:rsid w:val="001000E3"/>
    <w:rsid w:val="00101F8F"/>
    <w:rsid w:val="00135202"/>
    <w:rsid w:val="0017238D"/>
    <w:rsid w:val="001C122E"/>
    <w:rsid w:val="001C7155"/>
    <w:rsid w:val="001E32E5"/>
    <w:rsid w:val="001E3CD0"/>
    <w:rsid w:val="00200337"/>
    <w:rsid w:val="00247D18"/>
    <w:rsid w:val="00280CC2"/>
    <w:rsid w:val="0029096C"/>
    <w:rsid w:val="00297E4E"/>
    <w:rsid w:val="002B68A1"/>
    <w:rsid w:val="002C6ECA"/>
    <w:rsid w:val="002D15FF"/>
    <w:rsid w:val="002D67DE"/>
    <w:rsid w:val="002F7058"/>
    <w:rsid w:val="00312096"/>
    <w:rsid w:val="00335312"/>
    <w:rsid w:val="0034114C"/>
    <w:rsid w:val="0036583F"/>
    <w:rsid w:val="003711E5"/>
    <w:rsid w:val="00382737"/>
    <w:rsid w:val="00383736"/>
    <w:rsid w:val="00394339"/>
    <w:rsid w:val="0039510F"/>
    <w:rsid w:val="003A709D"/>
    <w:rsid w:val="003E2780"/>
    <w:rsid w:val="00400832"/>
    <w:rsid w:val="004025B0"/>
    <w:rsid w:val="0040403D"/>
    <w:rsid w:val="00451FE2"/>
    <w:rsid w:val="004638CF"/>
    <w:rsid w:val="00465EF1"/>
    <w:rsid w:val="0047631D"/>
    <w:rsid w:val="0048169D"/>
    <w:rsid w:val="0049394D"/>
    <w:rsid w:val="00494867"/>
    <w:rsid w:val="004A3549"/>
    <w:rsid w:val="004B49DF"/>
    <w:rsid w:val="004B7158"/>
    <w:rsid w:val="004D1F91"/>
    <w:rsid w:val="00517B25"/>
    <w:rsid w:val="00526E24"/>
    <w:rsid w:val="00537864"/>
    <w:rsid w:val="00540145"/>
    <w:rsid w:val="005506F4"/>
    <w:rsid w:val="005A6A98"/>
    <w:rsid w:val="005D3BF1"/>
    <w:rsid w:val="0063652C"/>
    <w:rsid w:val="00640067"/>
    <w:rsid w:val="00641CAC"/>
    <w:rsid w:val="00654442"/>
    <w:rsid w:val="00655679"/>
    <w:rsid w:val="00673242"/>
    <w:rsid w:val="006B1369"/>
    <w:rsid w:val="006D3E1A"/>
    <w:rsid w:val="006E1E08"/>
    <w:rsid w:val="006F441A"/>
    <w:rsid w:val="00722492"/>
    <w:rsid w:val="00722933"/>
    <w:rsid w:val="00745113"/>
    <w:rsid w:val="00752930"/>
    <w:rsid w:val="00767701"/>
    <w:rsid w:val="00771779"/>
    <w:rsid w:val="0077216D"/>
    <w:rsid w:val="00795041"/>
    <w:rsid w:val="00796BF8"/>
    <w:rsid w:val="00827C8E"/>
    <w:rsid w:val="00854D5D"/>
    <w:rsid w:val="0087054E"/>
    <w:rsid w:val="00877895"/>
    <w:rsid w:val="00885354"/>
    <w:rsid w:val="0089019F"/>
    <w:rsid w:val="00895D98"/>
    <w:rsid w:val="008A175A"/>
    <w:rsid w:val="008C162C"/>
    <w:rsid w:val="008C553C"/>
    <w:rsid w:val="008C6DB3"/>
    <w:rsid w:val="008E15AA"/>
    <w:rsid w:val="00914AAE"/>
    <w:rsid w:val="00936BAA"/>
    <w:rsid w:val="00937E69"/>
    <w:rsid w:val="00947971"/>
    <w:rsid w:val="00947A2B"/>
    <w:rsid w:val="009610B3"/>
    <w:rsid w:val="0097126C"/>
    <w:rsid w:val="0098028F"/>
    <w:rsid w:val="009A2813"/>
    <w:rsid w:val="009B66B7"/>
    <w:rsid w:val="009C5E69"/>
    <w:rsid w:val="009F6917"/>
    <w:rsid w:val="00A33537"/>
    <w:rsid w:val="00A41FDC"/>
    <w:rsid w:val="00A42F40"/>
    <w:rsid w:val="00A531E5"/>
    <w:rsid w:val="00A61CA9"/>
    <w:rsid w:val="00A62DDE"/>
    <w:rsid w:val="00A8618A"/>
    <w:rsid w:val="00A9026E"/>
    <w:rsid w:val="00A96F50"/>
    <w:rsid w:val="00A973C1"/>
    <w:rsid w:val="00AD096A"/>
    <w:rsid w:val="00AD14AB"/>
    <w:rsid w:val="00AD2CAE"/>
    <w:rsid w:val="00B3147A"/>
    <w:rsid w:val="00B3257F"/>
    <w:rsid w:val="00B573C7"/>
    <w:rsid w:val="00B60A95"/>
    <w:rsid w:val="00B66AC2"/>
    <w:rsid w:val="00B85F75"/>
    <w:rsid w:val="00BB4000"/>
    <w:rsid w:val="00BD5AEF"/>
    <w:rsid w:val="00BE090B"/>
    <w:rsid w:val="00BE21F0"/>
    <w:rsid w:val="00C32DBF"/>
    <w:rsid w:val="00C65E51"/>
    <w:rsid w:val="00C70B8E"/>
    <w:rsid w:val="00C764F3"/>
    <w:rsid w:val="00C9128A"/>
    <w:rsid w:val="00CD2939"/>
    <w:rsid w:val="00CD54CC"/>
    <w:rsid w:val="00CF6981"/>
    <w:rsid w:val="00D314A3"/>
    <w:rsid w:val="00D3682B"/>
    <w:rsid w:val="00D62945"/>
    <w:rsid w:val="00D851D0"/>
    <w:rsid w:val="00D86EB6"/>
    <w:rsid w:val="00D91075"/>
    <w:rsid w:val="00D95737"/>
    <w:rsid w:val="00DB0DAF"/>
    <w:rsid w:val="00DC25D5"/>
    <w:rsid w:val="00DC3F10"/>
    <w:rsid w:val="00DD4EB6"/>
    <w:rsid w:val="00E24537"/>
    <w:rsid w:val="00E277E6"/>
    <w:rsid w:val="00E52461"/>
    <w:rsid w:val="00E55950"/>
    <w:rsid w:val="00E80943"/>
    <w:rsid w:val="00EE0DE2"/>
    <w:rsid w:val="00F01A06"/>
    <w:rsid w:val="00F102F1"/>
    <w:rsid w:val="00F1209A"/>
    <w:rsid w:val="00F17686"/>
    <w:rsid w:val="00F715CC"/>
    <w:rsid w:val="00F954B2"/>
    <w:rsid w:val="00FA0D78"/>
    <w:rsid w:val="00FB3A0A"/>
    <w:rsid w:val="00FB4603"/>
    <w:rsid w:val="00FC3B53"/>
    <w:rsid w:val="00FD081D"/>
    <w:rsid w:val="00FF7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3218F"/>
  <w15:chartTrackingRefBased/>
  <w15:docId w15:val="{44CBEBEF-AAD9-4662-89A7-790AC0707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F91"/>
    <w:pPr>
      <w:overflowPunct w:val="0"/>
      <w:autoSpaceDE w:val="0"/>
      <w:autoSpaceDN w:val="0"/>
      <w:adjustRightInd w:val="0"/>
      <w:spacing w:after="180"/>
      <w:textAlignment w:val="baseline"/>
    </w:pPr>
  </w:style>
  <w:style w:type="paragraph" w:styleId="Heading1">
    <w:name w:val="heading 1"/>
    <w:next w:val="Normal"/>
    <w:qFormat/>
    <w:rsid w:val="004D1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D1F91"/>
    <w:pPr>
      <w:pBdr>
        <w:top w:val="none" w:sz="0" w:space="0" w:color="auto"/>
      </w:pBdr>
      <w:spacing w:before="180"/>
      <w:outlineLvl w:val="1"/>
    </w:pPr>
    <w:rPr>
      <w:sz w:val="32"/>
    </w:rPr>
  </w:style>
  <w:style w:type="paragraph" w:styleId="Heading3">
    <w:name w:val="heading 3"/>
    <w:basedOn w:val="Heading2"/>
    <w:next w:val="Normal"/>
    <w:qFormat/>
    <w:rsid w:val="004D1F91"/>
    <w:pPr>
      <w:spacing w:before="120"/>
      <w:outlineLvl w:val="2"/>
    </w:pPr>
    <w:rPr>
      <w:sz w:val="28"/>
    </w:rPr>
  </w:style>
  <w:style w:type="paragraph" w:styleId="Heading4">
    <w:name w:val="heading 4"/>
    <w:basedOn w:val="Heading3"/>
    <w:next w:val="Normal"/>
    <w:qFormat/>
    <w:rsid w:val="004D1F91"/>
    <w:pPr>
      <w:ind w:left="1418" w:hanging="1418"/>
      <w:outlineLvl w:val="3"/>
    </w:pPr>
    <w:rPr>
      <w:sz w:val="24"/>
    </w:rPr>
  </w:style>
  <w:style w:type="paragraph" w:styleId="Heading5">
    <w:name w:val="heading 5"/>
    <w:basedOn w:val="Heading4"/>
    <w:next w:val="Normal"/>
    <w:qFormat/>
    <w:rsid w:val="004D1F9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D1F91"/>
    <w:pPr>
      <w:ind w:left="0" w:firstLine="0"/>
      <w:outlineLvl w:val="7"/>
    </w:pPr>
  </w:style>
  <w:style w:type="paragraph" w:styleId="Heading9">
    <w:name w:val="heading 9"/>
    <w:basedOn w:val="Heading8"/>
    <w:next w:val="Normal"/>
    <w:qFormat/>
    <w:rsid w:val="004D1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1F91"/>
    <w:pPr>
      <w:ind w:left="1985" w:hanging="1985"/>
      <w:outlineLvl w:val="9"/>
    </w:pPr>
    <w:rPr>
      <w:sz w:val="20"/>
    </w:rPr>
  </w:style>
  <w:style w:type="paragraph" w:styleId="TOC9">
    <w:name w:val="toc 9"/>
    <w:basedOn w:val="TOC8"/>
    <w:semiHidden/>
    <w:rsid w:val="004D1F91"/>
    <w:pPr>
      <w:ind w:left="1418" w:hanging="1418"/>
    </w:pPr>
  </w:style>
  <w:style w:type="paragraph" w:styleId="TOC8">
    <w:name w:val="toc 8"/>
    <w:basedOn w:val="TOC1"/>
    <w:uiPriority w:val="39"/>
    <w:rsid w:val="004D1F91"/>
    <w:pPr>
      <w:spacing w:before="180"/>
      <w:ind w:left="2693" w:hanging="2693"/>
    </w:pPr>
    <w:rPr>
      <w:b/>
    </w:rPr>
  </w:style>
  <w:style w:type="paragraph" w:styleId="TOC1">
    <w:name w:val="toc 1"/>
    <w:uiPriority w:val="39"/>
    <w:rsid w:val="004D1F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D1F91"/>
    <w:pPr>
      <w:keepLines/>
      <w:tabs>
        <w:tab w:val="center" w:pos="4536"/>
        <w:tab w:val="right" w:pos="9072"/>
      </w:tabs>
    </w:pPr>
    <w:rPr>
      <w:noProof/>
    </w:rPr>
  </w:style>
  <w:style w:type="character" w:customStyle="1" w:styleId="ZGSM">
    <w:name w:val="ZGSM"/>
    <w:rsid w:val="004D1F91"/>
  </w:style>
  <w:style w:type="paragraph" w:styleId="Header">
    <w:name w:val="header"/>
    <w:pPr>
      <w:widowControl w:val="0"/>
    </w:pPr>
    <w:rPr>
      <w:rFonts w:ascii="Arial" w:hAnsi="Arial"/>
      <w:b/>
      <w:sz w:val="18"/>
      <w:lang w:eastAsia="en-US"/>
    </w:rPr>
  </w:style>
  <w:style w:type="paragraph" w:customStyle="1" w:styleId="ZD">
    <w:name w:val="ZD"/>
    <w:rsid w:val="004D1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1F91"/>
    <w:pPr>
      <w:ind w:left="1701" w:hanging="1701"/>
    </w:pPr>
  </w:style>
  <w:style w:type="paragraph" w:styleId="TOC4">
    <w:name w:val="toc 4"/>
    <w:basedOn w:val="TOC3"/>
    <w:uiPriority w:val="39"/>
    <w:rsid w:val="004D1F91"/>
    <w:pPr>
      <w:ind w:left="1418" w:hanging="1418"/>
    </w:pPr>
  </w:style>
  <w:style w:type="paragraph" w:styleId="TOC3">
    <w:name w:val="toc 3"/>
    <w:basedOn w:val="TOC2"/>
    <w:uiPriority w:val="39"/>
    <w:rsid w:val="004D1F91"/>
    <w:pPr>
      <w:ind w:left="1134" w:hanging="1134"/>
    </w:pPr>
  </w:style>
  <w:style w:type="paragraph" w:styleId="TOC2">
    <w:name w:val="toc 2"/>
    <w:basedOn w:val="TOC1"/>
    <w:uiPriority w:val="39"/>
    <w:rsid w:val="004D1F9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4D1F91"/>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4D1F91"/>
    <w:pPr>
      <w:keepNext/>
      <w:spacing w:after="0"/>
    </w:pPr>
    <w:rPr>
      <w:rFonts w:ascii="Arial" w:hAnsi="Arial"/>
      <w:sz w:val="18"/>
    </w:rPr>
  </w:style>
  <w:style w:type="paragraph" w:customStyle="1" w:styleId="NO">
    <w:name w:val="NO"/>
    <w:basedOn w:val="Normal"/>
    <w:link w:val="NOZchn"/>
    <w:rsid w:val="004D1F91"/>
    <w:pPr>
      <w:keepLines/>
      <w:ind w:left="1135" w:hanging="851"/>
    </w:pPr>
  </w:style>
  <w:style w:type="paragraph" w:customStyle="1" w:styleId="PL">
    <w:name w:val="PL"/>
    <w:rsid w:val="004D1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1F91"/>
    <w:pPr>
      <w:jc w:val="right"/>
    </w:pPr>
  </w:style>
  <w:style w:type="paragraph" w:customStyle="1" w:styleId="TAL">
    <w:name w:val="TAL"/>
    <w:basedOn w:val="Normal"/>
    <w:rsid w:val="004D1F9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4D1F91"/>
    <w:rPr>
      <w:b/>
    </w:rPr>
  </w:style>
  <w:style w:type="paragraph" w:customStyle="1" w:styleId="TAC">
    <w:name w:val="TAC"/>
    <w:basedOn w:val="TAL"/>
    <w:rsid w:val="004D1F91"/>
    <w:pPr>
      <w:jc w:val="center"/>
    </w:pPr>
  </w:style>
  <w:style w:type="paragraph" w:customStyle="1" w:styleId="LD">
    <w:name w:val="LD"/>
    <w:rsid w:val="004D1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D1F91"/>
    <w:pPr>
      <w:keepLines/>
      <w:ind w:left="1702" w:hanging="1418"/>
    </w:pPr>
  </w:style>
  <w:style w:type="paragraph" w:customStyle="1" w:styleId="FP">
    <w:name w:val="FP"/>
    <w:basedOn w:val="Normal"/>
    <w:rsid w:val="004D1F91"/>
    <w:pPr>
      <w:spacing w:after="0"/>
    </w:pPr>
  </w:style>
  <w:style w:type="paragraph" w:customStyle="1" w:styleId="NW">
    <w:name w:val="NW"/>
    <w:basedOn w:val="NO"/>
    <w:rsid w:val="004D1F91"/>
    <w:pPr>
      <w:spacing w:after="0"/>
    </w:pPr>
  </w:style>
  <w:style w:type="paragraph" w:customStyle="1" w:styleId="EW">
    <w:name w:val="EW"/>
    <w:basedOn w:val="EX"/>
    <w:rsid w:val="004D1F91"/>
    <w:pPr>
      <w:spacing w:after="0"/>
    </w:pPr>
  </w:style>
  <w:style w:type="paragraph" w:customStyle="1" w:styleId="B1">
    <w:name w:val="B1"/>
    <w:basedOn w:val="List"/>
    <w:rsid w:val="004D1F91"/>
  </w:style>
  <w:style w:type="paragraph" w:styleId="TOC6">
    <w:name w:val="toc 6"/>
    <w:basedOn w:val="TOC5"/>
    <w:next w:val="Normal"/>
    <w:semiHidden/>
    <w:rsid w:val="004D1F91"/>
    <w:pPr>
      <w:ind w:left="1985" w:hanging="1985"/>
    </w:pPr>
  </w:style>
  <w:style w:type="paragraph" w:styleId="TOC7">
    <w:name w:val="toc 7"/>
    <w:basedOn w:val="TOC6"/>
    <w:next w:val="Normal"/>
    <w:semiHidden/>
    <w:rsid w:val="004D1F91"/>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4D1F91"/>
    <w:pPr>
      <w:ind w:left="1559" w:hanging="1276"/>
    </w:pPr>
    <w:rPr>
      <w:color w:val="FF0000"/>
    </w:rPr>
  </w:style>
  <w:style w:type="paragraph" w:customStyle="1" w:styleId="TH">
    <w:name w:val="TH"/>
    <w:basedOn w:val="Normal"/>
    <w:rsid w:val="004D1F91"/>
    <w:pPr>
      <w:keepNext/>
      <w:keepLines/>
      <w:spacing w:before="60"/>
      <w:jc w:val="center"/>
    </w:pPr>
    <w:rPr>
      <w:rFonts w:ascii="Arial" w:hAnsi="Arial"/>
      <w:b/>
    </w:rPr>
  </w:style>
  <w:style w:type="paragraph" w:customStyle="1" w:styleId="ZA">
    <w:name w:val="ZA"/>
    <w:rsid w:val="004D1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1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1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1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1F91"/>
    <w:pPr>
      <w:ind w:left="851" w:hanging="851"/>
    </w:pPr>
  </w:style>
  <w:style w:type="paragraph" w:customStyle="1" w:styleId="ZH">
    <w:name w:val="ZH"/>
    <w:rsid w:val="004D1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D1F91"/>
    <w:pPr>
      <w:keepNext w:val="0"/>
      <w:spacing w:before="0" w:after="240"/>
    </w:pPr>
  </w:style>
  <w:style w:type="paragraph" w:customStyle="1" w:styleId="ZG">
    <w:name w:val="ZG"/>
    <w:rsid w:val="004D1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4D1F91"/>
  </w:style>
  <w:style w:type="paragraph" w:customStyle="1" w:styleId="B3">
    <w:name w:val="B3"/>
    <w:basedOn w:val="List3"/>
    <w:rsid w:val="004D1F91"/>
  </w:style>
  <w:style w:type="paragraph" w:customStyle="1" w:styleId="B4">
    <w:name w:val="B4"/>
    <w:basedOn w:val="List4"/>
    <w:rsid w:val="004D1F91"/>
  </w:style>
  <w:style w:type="paragraph" w:customStyle="1" w:styleId="B5">
    <w:name w:val="B5"/>
    <w:basedOn w:val="List5"/>
    <w:rsid w:val="004D1F91"/>
  </w:style>
  <w:style w:type="paragraph" w:customStyle="1" w:styleId="ZTD">
    <w:name w:val="ZTD"/>
    <w:basedOn w:val="ZB"/>
    <w:rsid w:val="004D1F91"/>
    <w:pPr>
      <w:framePr w:hRule="auto" w:wrap="notBeside" w:y="852"/>
    </w:pPr>
    <w:rPr>
      <w:i w:val="0"/>
      <w:sz w:val="40"/>
    </w:rPr>
  </w:style>
  <w:style w:type="paragraph" w:customStyle="1" w:styleId="ZV">
    <w:name w:val="ZV"/>
    <w:basedOn w:val="ZU"/>
    <w:rsid w:val="004D1F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A42F40"/>
    <w:pPr>
      <w:keepNext/>
      <w:keepLines/>
      <w:spacing w:before="60"/>
      <w:jc w:val="center"/>
    </w:pPr>
    <w:rPr>
      <w:rFonts w:ascii="Arial" w:hAnsi="Arial"/>
      <w:b/>
    </w:rPr>
  </w:style>
  <w:style w:type="paragraph" w:customStyle="1" w:styleId="BL">
    <w:name w:val="BL"/>
    <w:basedOn w:val="Normal"/>
    <w:rsid w:val="00A42F40"/>
    <w:pPr>
      <w:numPr>
        <w:numId w:val="7"/>
      </w:numPr>
      <w:tabs>
        <w:tab w:val="left" w:pos="851"/>
      </w:tabs>
    </w:pPr>
  </w:style>
  <w:style w:type="paragraph" w:customStyle="1" w:styleId="BN">
    <w:name w:val="BN"/>
    <w:basedOn w:val="Normal"/>
    <w:rsid w:val="00A42F40"/>
    <w:pPr>
      <w:numPr>
        <w:numId w:val="6"/>
      </w:numPr>
    </w:pPr>
  </w:style>
  <w:style w:type="paragraph" w:styleId="BlockText">
    <w:name w:val="Block Text"/>
    <w:basedOn w:val="Normal"/>
    <w:rsid w:val="00A42F40"/>
    <w:pPr>
      <w:spacing w:after="120"/>
      <w:ind w:left="1440" w:right="1440"/>
    </w:pPr>
  </w:style>
  <w:style w:type="paragraph" w:styleId="BodyText2">
    <w:name w:val="Body Text 2"/>
    <w:basedOn w:val="Normal"/>
    <w:rsid w:val="00A42F40"/>
    <w:pPr>
      <w:spacing w:after="120" w:line="480" w:lineRule="auto"/>
    </w:pPr>
  </w:style>
  <w:style w:type="paragraph" w:styleId="BodyText3">
    <w:name w:val="Body Text 3"/>
    <w:basedOn w:val="Normal"/>
    <w:rsid w:val="00A42F40"/>
    <w:pPr>
      <w:spacing w:after="120"/>
    </w:pPr>
    <w:rPr>
      <w:sz w:val="16"/>
      <w:szCs w:val="16"/>
    </w:rPr>
  </w:style>
  <w:style w:type="paragraph" w:styleId="BodyTextFirstIndent">
    <w:name w:val="Body Text First Indent"/>
    <w:basedOn w:val="BodyText"/>
    <w:rsid w:val="00A42F40"/>
    <w:pPr>
      <w:spacing w:after="120"/>
      <w:ind w:firstLine="210"/>
    </w:pPr>
  </w:style>
  <w:style w:type="paragraph" w:styleId="BodyTextIndent">
    <w:name w:val="Body Text Indent"/>
    <w:basedOn w:val="Normal"/>
    <w:rsid w:val="00A42F40"/>
    <w:pPr>
      <w:spacing w:after="120"/>
      <w:ind w:left="283"/>
    </w:pPr>
  </w:style>
  <w:style w:type="paragraph" w:styleId="BodyTextFirstIndent2">
    <w:name w:val="Body Text First Indent 2"/>
    <w:basedOn w:val="BodyTextIndent"/>
    <w:rsid w:val="00A42F40"/>
    <w:pPr>
      <w:ind w:firstLine="210"/>
    </w:pPr>
  </w:style>
  <w:style w:type="paragraph" w:styleId="BodyTextIndent2">
    <w:name w:val="Body Text Indent 2"/>
    <w:basedOn w:val="Normal"/>
    <w:rsid w:val="00A42F40"/>
    <w:pPr>
      <w:spacing w:after="120" w:line="480" w:lineRule="auto"/>
      <w:ind w:left="283"/>
    </w:pPr>
  </w:style>
  <w:style w:type="paragraph" w:styleId="BodyTextIndent3">
    <w:name w:val="Body Text Indent 3"/>
    <w:basedOn w:val="Normal"/>
    <w:rsid w:val="00A42F40"/>
    <w:pPr>
      <w:spacing w:after="120"/>
      <w:ind w:left="283"/>
    </w:pPr>
    <w:rPr>
      <w:sz w:val="16"/>
      <w:szCs w:val="16"/>
    </w:rPr>
  </w:style>
  <w:style w:type="paragraph" w:styleId="Closing">
    <w:name w:val="Closing"/>
    <w:basedOn w:val="Normal"/>
    <w:rsid w:val="00A42F40"/>
    <w:pPr>
      <w:ind w:left="4252"/>
    </w:pPr>
  </w:style>
  <w:style w:type="paragraph" w:styleId="Date">
    <w:name w:val="Date"/>
    <w:basedOn w:val="Normal"/>
    <w:next w:val="Normal"/>
    <w:rsid w:val="00A42F40"/>
  </w:style>
  <w:style w:type="paragraph" w:styleId="E-mailSignature">
    <w:name w:val="E-mail Signature"/>
    <w:basedOn w:val="Normal"/>
    <w:rsid w:val="00A42F40"/>
  </w:style>
  <w:style w:type="character" w:styleId="Emphasis">
    <w:name w:val="Emphasis"/>
    <w:qFormat/>
    <w:rsid w:val="00A42F40"/>
    <w:rPr>
      <w:i/>
      <w:iCs/>
    </w:rPr>
  </w:style>
  <w:style w:type="paragraph" w:styleId="EnvelopeAddress">
    <w:name w:val="envelope address"/>
    <w:basedOn w:val="Normal"/>
    <w:rsid w:val="00A42F40"/>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A42F40"/>
    <w:rPr>
      <w:rFonts w:ascii="Arial" w:hAnsi="Arial" w:cs="Arial"/>
    </w:rPr>
  </w:style>
  <w:style w:type="character" w:styleId="HTMLAcronym">
    <w:name w:val="HTML Acronym"/>
    <w:basedOn w:val="DefaultParagraphFont"/>
    <w:rsid w:val="00A42F40"/>
  </w:style>
  <w:style w:type="paragraph" w:styleId="HTMLAddress">
    <w:name w:val="HTML Address"/>
    <w:basedOn w:val="Normal"/>
    <w:rsid w:val="00A42F40"/>
    <w:rPr>
      <w:i/>
      <w:iCs/>
    </w:rPr>
  </w:style>
  <w:style w:type="character" w:styleId="HTMLCite">
    <w:name w:val="HTML Cite"/>
    <w:rsid w:val="00A42F40"/>
    <w:rPr>
      <w:i/>
      <w:iCs/>
    </w:rPr>
  </w:style>
  <w:style w:type="character" w:styleId="HTMLCode">
    <w:name w:val="HTML Code"/>
    <w:rsid w:val="00A42F40"/>
    <w:rPr>
      <w:rFonts w:ascii="Courier New" w:hAnsi="Courier New"/>
      <w:sz w:val="20"/>
      <w:szCs w:val="20"/>
    </w:rPr>
  </w:style>
  <w:style w:type="character" w:styleId="HTMLDefinition">
    <w:name w:val="HTML Definition"/>
    <w:rsid w:val="00A42F40"/>
    <w:rPr>
      <w:i/>
      <w:iCs/>
    </w:rPr>
  </w:style>
  <w:style w:type="character" w:styleId="HTMLKeyboard">
    <w:name w:val="HTML Keyboard"/>
    <w:rsid w:val="00A42F40"/>
    <w:rPr>
      <w:rFonts w:ascii="Courier New" w:hAnsi="Courier New"/>
      <w:sz w:val="20"/>
      <w:szCs w:val="20"/>
    </w:rPr>
  </w:style>
  <w:style w:type="paragraph" w:styleId="HTMLPreformatted">
    <w:name w:val="HTML Preformatted"/>
    <w:basedOn w:val="Normal"/>
    <w:rsid w:val="00A42F40"/>
    <w:rPr>
      <w:rFonts w:ascii="Courier New" w:hAnsi="Courier New" w:cs="Courier New"/>
    </w:rPr>
  </w:style>
  <w:style w:type="character" w:styleId="HTMLSample">
    <w:name w:val="HTML Sample"/>
    <w:rsid w:val="00A42F40"/>
    <w:rPr>
      <w:rFonts w:ascii="Courier New" w:hAnsi="Courier New"/>
    </w:rPr>
  </w:style>
  <w:style w:type="character" w:styleId="HTMLTypewriter">
    <w:name w:val="HTML Typewriter"/>
    <w:rsid w:val="00A42F40"/>
    <w:rPr>
      <w:rFonts w:ascii="Courier New" w:hAnsi="Courier New"/>
      <w:sz w:val="20"/>
      <w:szCs w:val="20"/>
    </w:rPr>
  </w:style>
  <w:style w:type="character" w:styleId="HTMLVariable">
    <w:name w:val="HTML Variable"/>
    <w:rsid w:val="00A42F40"/>
    <w:rPr>
      <w:i/>
      <w:iCs/>
    </w:rPr>
  </w:style>
  <w:style w:type="character" w:styleId="LineNumber">
    <w:name w:val="line number"/>
    <w:basedOn w:val="DefaultParagraphFont"/>
    <w:rsid w:val="00A42F40"/>
  </w:style>
  <w:style w:type="paragraph" w:styleId="ListContinue">
    <w:name w:val="List Continue"/>
    <w:basedOn w:val="Normal"/>
    <w:rsid w:val="00A42F40"/>
    <w:pPr>
      <w:spacing w:after="120"/>
      <w:ind w:left="283"/>
    </w:pPr>
  </w:style>
  <w:style w:type="paragraph" w:styleId="ListContinue2">
    <w:name w:val="List Continue 2"/>
    <w:basedOn w:val="Normal"/>
    <w:rsid w:val="00A42F40"/>
    <w:pPr>
      <w:spacing w:after="120"/>
      <w:ind w:left="566"/>
    </w:pPr>
  </w:style>
  <w:style w:type="paragraph" w:styleId="ListContinue3">
    <w:name w:val="List Continue 3"/>
    <w:basedOn w:val="Normal"/>
    <w:rsid w:val="00A42F40"/>
    <w:pPr>
      <w:spacing w:after="120"/>
      <w:ind w:left="849"/>
    </w:pPr>
  </w:style>
  <w:style w:type="paragraph" w:styleId="ListContinue4">
    <w:name w:val="List Continue 4"/>
    <w:basedOn w:val="Normal"/>
    <w:rsid w:val="00A42F40"/>
    <w:pPr>
      <w:spacing w:after="120"/>
      <w:ind w:left="1132"/>
    </w:pPr>
  </w:style>
  <w:style w:type="paragraph" w:styleId="ListContinue5">
    <w:name w:val="List Continue 5"/>
    <w:basedOn w:val="Normal"/>
    <w:rsid w:val="00A42F40"/>
    <w:pPr>
      <w:spacing w:after="120"/>
      <w:ind w:left="1415"/>
    </w:pPr>
  </w:style>
  <w:style w:type="paragraph" w:styleId="ListNumber3">
    <w:name w:val="List Number 3"/>
    <w:basedOn w:val="Normal"/>
    <w:rsid w:val="00A42F40"/>
    <w:pPr>
      <w:numPr>
        <w:numId w:val="8"/>
      </w:numPr>
    </w:pPr>
  </w:style>
  <w:style w:type="paragraph" w:styleId="ListNumber4">
    <w:name w:val="List Number 4"/>
    <w:basedOn w:val="Normal"/>
    <w:rsid w:val="00A42F40"/>
    <w:pPr>
      <w:numPr>
        <w:numId w:val="9"/>
      </w:numPr>
    </w:pPr>
  </w:style>
  <w:style w:type="paragraph" w:styleId="ListNumber5">
    <w:name w:val="List Number 5"/>
    <w:basedOn w:val="Normal"/>
    <w:rsid w:val="00A42F40"/>
    <w:pPr>
      <w:numPr>
        <w:numId w:val="10"/>
      </w:numPr>
    </w:pPr>
  </w:style>
  <w:style w:type="paragraph" w:styleId="MessageHeader">
    <w:name w:val="Message Header"/>
    <w:basedOn w:val="Normal"/>
    <w:rsid w:val="00A42F4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A42F40"/>
    <w:rPr>
      <w:sz w:val="24"/>
      <w:szCs w:val="24"/>
    </w:rPr>
  </w:style>
  <w:style w:type="paragraph" w:styleId="NormalIndent">
    <w:name w:val="Normal Indent"/>
    <w:basedOn w:val="Normal"/>
    <w:rsid w:val="00A42F40"/>
    <w:pPr>
      <w:ind w:left="720"/>
    </w:pPr>
  </w:style>
  <w:style w:type="paragraph" w:styleId="NoteHeading">
    <w:name w:val="Note Heading"/>
    <w:basedOn w:val="Normal"/>
    <w:next w:val="Normal"/>
    <w:rsid w:val="00A42F40"/>
  </w:style>
  <w:style w:type="character" w:styleId="PageNumber">
    <w:name w:val="page number"/>
    <w:basedOn w:val="DefaultParagraphFont"/>
    <w:rsid w:val="00A42F40"/>
  </w:style>
  <w:style w:type="paragraph" w:styleId="Salutation">
    <w:name w:val="Salutation"/>
    <w:basedOn w:val="Normal"/>
    <w:next w:val="Normal"/>
    <w:rsid w:val="00A42F40"/>
  </w:style>
  <w:style w:type="paragraph" w:styleId="Signature">
    <w:name w:val="Signature"/>
    <w:basedOn w:val="Normal"/>
    <w:rsid w:val="00A42F40"/>
    <w:pPr>
      <w:ind w:left="4252"/>
    </w:pPr>
  </w:style>
  <w:style w:type="character" w:styleId="Strong">
    <w:name w:val="Strong"/>
    <w:qFormat/>
    <w:rsid w:val="00A42F40"/>
    <w:rPr>
      <w:b/>
      <w:bCs/>
    </w:rPr>
  </w:style>
  <w:style w:type="paragraph" w:styleId="Subtitle">
    <w:name w:val="Subtitle"/>
    <w:basedOn w:val="Normal"/>
    <w:qFormat/>
    <w:rsid w:val="00A42F40"/>
    <w:pPr>
      <w:spacing w:after="60"/>
      <w:jc w:val="center"/>
      <w:outlineLvl w:val="1"/>
    </w:pPr>
    <w:rPr>
      <w:rFonts w:ascii="Arial" w:hAnsi="Arial" w:cs="Arial"/>
      <w:sz w:val="24"/>
      <w:szCs w:val="24"/>
    </w:rPr>
  </w:style>
  <w:style w:type="paragraph" w:styleId="TableofFigures">
    <w:name w:val="table of figures"/>
    <w:basedOn w:val="Normal"/>
    <w:next w:val="Normal"/>
    <w:semiHidden/>
    <w:rsid w:val="00A42F40"/>
    <w:pPr>
      <w:ind w:left="400" w:hanging="400"/>
    </w:pPr>
  </w:style>
  <w:style w:type="paragraph" w:styleId="Title">
    <w:name w:val="Title"/>
    <w:basedOn w:val="Normal"/>
    <w:qFormat/>
    <w:rsid w:val="00A42F40"/>
    <w:pPr>
      <w:spacing w:before="240" w:after="60"/>
      <w:jc w:val="center"/>
      <w:outlineLvl w:val="0"/>
    </w:pPr>
    <w:rPr>
      <w:rFonts w:ascii="Arial" w:hAnsi="Arial" w:cs="Arial"/>
      <w:b/>
      <w:bCs/>
      <w:kern w:val="28"/>
      <w:sz w:val="32"/>
      <w:szCs w:val="32"/>
    </w:rPr>
  </w:style>
  <w:style w:type="paragraph" w:customStyle="1" w:styleId="Tablehead">
    <w:name w:val="Table_head"/>
    <w:basedOn w:val="Normal"/>
    <w:next w:val="Tabletext"/>
    <w:rsid w:val="00A42F4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A4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NoTitle">
    <w:name w:val="Table_NoTitle"/>
    <w:basedOn w:val="Normal"/>
    <w:next w:val="Tablehead"/>
    <w:rsid w:val="00A42F40"/>
    <w:pPr>
      <w:keepNext/>
      <w:keepLines/>
      <w:tabs>
        <w:tab w:val="left" w:pos="794"/>
        <w:tab w:val="left" w:pos="1191"/>
        <w:tab w:val="left" w:pos="1588"/>
        <w:tab w:val="left" w:pos="1985"/>
      </w:tabs>
      <w:spacing w:before="360" w:after="120"/>
      <w:jc w:val="center"/>
    </w:pPr>
    <w:rPr>
      <w:rFonts w:eastAsia="SimSun"/>
      <w:b/>
      <w:sz w:val="24"/>
    </w:rPr>
  </w:style>
  <w:style w:type="table" w:styleId="TableGrid">
    <w:name w:val="Table Grid"/>
    <w:basedOn w:val="TableNormal"/>
    <w:rsid w:val="00A42F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6A98"/>
    <w:pPr>
      <w:spacing w:after="120"/>
    </w:pPr>
    <w:rPr>
      <w:rFonts w:ascii="Arial" w:hAnsi="Arial"/>
      <w:lang w:eastAsia="en-US"/>
    </w:rPr>
  </w:style>
  <w:style w:type="paragraph" w:styleId="BalloonText">
    <w:name w:val="Balloon Text"/>
    <w:basedOn w:val="Normal"/>
    <w:semiHidden/>
    <w:rsid w:val="009C5E69"/>
    <w:rPr>
      <w:rFonts w:ascii="Tahoma" w:hAnsi="Tahoma" w:cs="Tahoma"/>
      <w:sz w:val="16"/>
      <w:szCs w:val="16"/>
    </w:rPr>
  </w:style>
  <w:style w:type="character" w:customStyle="1" w:styleId="NOZchn">
    <w:name w:val="NO Zchn"/>
    <w:link w:val="NO"/>
    <w:rsid w:val="0063652C"/>
  </w:style>
  <w:style w:type="paragraph" w:styleId="Bibliography">
    <w:name w:val="Bibliography"/>
    <w:basedOn w:val="Normal"/>
    <w:next w:val="Normal"/>
    <w:uiPriority w:val="37"/>
    <w:semiHidden/>
    <w:unhideWhenUsed/>
    <w:rsid w:val="00465EF1"/>
  </w:style>
  <w:style w:type="paragraph" w:styleId="CommentSubject">
    <w:name w:val="annotation subject"/>
    <w:basedOn w:val="CommentText"/>
    <w:next w:val="CommentText"/>
    <w:link w:val="CommentSubjectChar"/>
    <w:rsid w:val="00465EF1"/>
    <w:rPr>
      <w:b/>
      <w:bCs/>
    </w:rPr>
  </w:style>
  <w:style w:type="character" w:customStyle="1" w:styleId="CommentTextChar">
    <w:name w:val="Comment Text Char"/>
    <w:link w:val="CommentText"/>
    <w:semiHidden/>
    <w:rsid w:val="00465EF1"/>
    <w:rPr>
      <w:lang w:eastAsia="en-US"/>
    </w:rPr>
  </w:style>
  <w:style w:type="character" w:customStyle="1" w:styleId="CommentSubjectChar">
    <w:name w:val="Comment Subject Char"/>
    <w:link w:val="CommentSubject"/>
    <w:rsid w:val="00465EF1"/>
    <w:rPr>
      <w:b/>
      <w:bCs/>
      <w:lang w:eastAsia="en-US"/>
    </w:rPr>
  </w:style>
  <w:style w:type="paragraph" w:styleId="EndnoteText">
    <w:name w:val="endnote text"/>
    <w:basedOn w:val="Normal"/>
    <w:link w:val="EndnoteTextChar"/>
    <w:rsid w:val="00465EF1"/>
  </w:style>
  <w:style w:type="character" w:customStyle="1" w:styleId="EndnoteTextChar">
    <w:name w:val="Endnote Text Char"/>
    <w:link w:val="EndnoteText"/>
    <w:rsid w:val="00465EF1"/>
    <w:rPr>
      <w:lang w:eastAsia="en-US"/>
    </w:rPr>
  </w:style>
  <w:style w:type="paragraph" w:styleId="Index3">
    <w:name w:val="index 3"/>
    <w:basedOn w:val="Normal"/>
    <w:next w:val="Normal"/>
    <w:rsid w:val="00465EF1"/>
    <w:pPr>
      <w:ind w:left="600" w:hanging="200"/>
    </w:pPr>
  </w:style>
  <w:style w:type="paragraph" w:styleId="Index4">
    <w:name w:val="index 4"/>
    <w:basedOn w:val="Normal"/>
    <w:next w:val="Normal"/>
    <w:rsid w:val="00465EF1"/>
    <w:pPr>
      <w:ind w:left="800" w:hanging="200"/>
    </w:pPr>
  </w:style>
  <w:style w:type="paragraph" w:styleId="Index5">
    <w:name w:val="index 5"/>
    <w:basedOn w:val="Normal"/>
    <w:next w:val="Normal"/>
    <w:rsid w:val="00465EF1"/>
    <w:pPr>
      <w:ind w:left="1000" w:hanging="200"/>
    </w:pPr>
  </w:style>
  <w:style w:type="paragraph" w:styleId="Index6">
    <w:name w:val="index 6"/>
    <w:basedOn w:val="Normal"/>
    <w:next w:val="Normal"/>
    <w:rsid w:val="00465EF1"/>
    <w:pPr>
      <w:ind w:left="1200" w:hanging="200"/>
    </w:pPr>
  </w:style>
  <w:style w:type="paragraph" w:styleId="Index7">
    <w:name w:val="index 7"/>
    <w:basedOn w:val="Normal"/>
    <w:next w:val="Normal"/>
    <w:rsid w:val="00465EF1"/>
    <w:pPr>
      <w:ind w:left="1400" w:hanging="200"/>
    </w:pPr>
  </w:style>
  <w:style w:type="paragraph" w:styleId="Index8">
    <w:name w:val="index 8"/>
    <w:basedOn w:val="Normal"/>
    <w:next w:val="Normal"/>
    <w:rsid w:val="00465EF1"/>
    <w:pPr>
      <w:ind w:left="1600" w:hanging="200"/>
    </w:pPr>
  </w:style>
  <w:style w:type="paragraph" w:styleId="Index9">
    <w:name w:val="index 9"/>
    <w:basedOn w:val="Normal"/>
    <w:next w:val="Normal"/>
    <w:rsid w:val="00465EF1"/>
    <w:pPr>
      <w:ind w:left="1800" w:hanging="200"/>
    </w:pPr>
  </w:style>
  <w:style w:type="paragraph" w:styleId="IntenseQuote">
    <w:name w:val="Intense Quote"/>
    <w:basedOn w:val="Normal"/>
    <w:next w:val="Normal"/>
    <w:link w:val="IntenseQuoteChar"/>
    <w:uiPriority w:val="30"/>
    <w:qFormat/>
    <w:rsid w:val="00465E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5EF1"/>
    <w:rPr>
      <w:i/>
      <w:iCs/>
      <w:color w:val="4472C4"/>
      <w:lang w:eastAsia="en-US"/>
    </w:rPr>
  </w:style>
  <w:style w:type="paragraph" w:styleId="ListParagraph">
    <w:name w:val="List Paragraph"/>
    <w:basedOn w:val="Normal"/>
    <w:uiPriority w:val="34"/>
    <w:qFormat/>
    <w:rsid w:val="00465EF1"/>
    <w:pPr>
      <w:ind w:left="720"/>
    </w:pPr>
  </w:style>
  <w:style w:type="paragraph" w:styleId="MacroText">
    <w:name w:val="macro"/>
    <w:link w:val="MacroTextChar"/>
    <w:rsid w:val="00465E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5EF1"/>
    <w:rPr>
      <w:rFonts w:ascii="Courier New" w:hAnsi="Courier New" w:cs="Courier New"/>
      <w:lang w:eastAsia="en-US"/>
    </w:rPr>
  </w:style>
  <w:style w:type="paragraph" w:styleId="NoSpacing">
    <w:name w:val="No Spacing"/>
    <w:uiPriority w:val="1"/>
    <w:qFormat/>
    <w:rsid w:val="00465EF1"/>
    <w:rPr>
      <w:lang w:eastAsia="en-US"/>
    </w:rPr>
  </w:style>
  <w:style w:type="paragraph" w:styleId="Quote">
    <w:name w:val="Quote"/>
    <w:basedOn w:val="Normal"/>
    <w:next w:val="Normal"/>
    <w:link w:val="QuoteChar"/>
    <w:uiPriority w:val="29"/>
    <w:qFormat/>
    <w:rsid w:val="00465EF1"/>
    <w:pPr>
      <w:spacing w:before="200" w:after="160"/>
      <w:ind w:left="864" w:right="864"/>
      <w:jc w:val="center"/>
    </w:pPr>
    <w:rPr>
      <w:i/>
      <w:iCs/>
      <w:color w:val="404040"/>
    </w:rPr>
  </w:style>
  <w:style w:type="character" w:customStyle="1" w:styleId="QuoteChar">
    <w:name w:val="Quote Char"/>
    <w:link w:val="Quote"/>
    <w:uiPriority w:val="29"/>
    <w:rsid w:val="00465EF1"/>
    <w:rPr>
      <w:i/>
      <w:iCs/>
      <w:color w:val="404040"/>
      <w:lang w:eastAsia="en-US"/>
    </w:rPr>
  </w:style>
  <w:style w:type="paragraph" w:styleId="TableofAuthorities">
    <w:name w:val="table of authorities"/>
    <w:basedOn w:val="Normal"/>
    <w:next w:val="Normal"/>
    <w:rsid w:val="00465EF1"/>
    <w:pPr>
      <w:ind w:left="200" w:hanging="200"/>
    </w:pPr>
  </w:style>
  <w:style w:type="paragraph" w:styleId="TOAHeading">
    <w:name w:val="toa heading"/>
    <w:basedOn w:val="Normal"/>
    <w:next w:val="Normal"/>
    <w:rsid w:val="00465E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5EF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0984">
      <w:bodyDiv w:val="1"/>
      <w:marLeft w:val="0"/>
      <w:marRight w:val="0"/>
      <w:marTop w:val="0"/>
      <w:marBottom w:val="0"/>
      <w:divBdr>
        <w:top w:val="none" w:sz="0" w:space="0" w:color="auto"/>
        <w:left w:val="none" w:sz="0" w:space="0" w:color="auto"/>
        <w:bottom w:val="none" w:sz="0" w:space="0" w:color="auto"/>
        <w:right w:val="none" w:sz="0" w:space="0" w:color="auto"/>
      </w:divBdr>
    </w:div>
    <w:div w:id="456679037">
      <w:bodyDiv w:val="1"/>
      <w:marLeft w:val="0"/>
      <w:marRight w:val="0"/>
      <w:marTop w:val="0"/>
      <w:marBottom w:val="0"/>
      <w:divBdr>
        <w:top w:val="none" w:sz="0" w:space="0" w:color="auto"/>
        <w:left w:val="none" w:sz="0" w:space="0" w:color="auto"/>
        <w:bottom w:val="none" w:sz="0" w:space="0" w:color="auto"/>
        <w:right w:val="none" w:sz="0" w:space="0" w:color="auto"/>
      </w:divBdr>
    </w:div>
    <w:div w:id="736442648">
      <w:bodyDiv w:val="1"/>
      <w:marLeft w:val="0"/>
      <w:marRight w:val="0"/>
      <w:marTop w:val="0"/>
      <w:marBottom w:val="0"/>
      <w:divBdr>
        <w:top w:val="none" w:sz="0" w:space="0" w:color="auto"/>
        <w:left w:val="none" w:sz="0" w:space="0" w:color="auto"/>
        <w:bottom w:val="none" w:sz="0" w:space="0" w:color="auto"/>
        <w:right w:val="none" w:sz="0" w:space="0" w:color="auto"/>
      </w:divBdr>
    </w:div>
    <w:div w:id="850492085">
      <w:bodyDiv w:val="1"/>
      <w:marLeft w:val="0"/>
      <w:marRight w:val="0"/>
      <w:marTop w:val="0"/>
      <w:marBottom w:val="0"/>
      <w:divBdr>
        <w:top w:val="none" w:sz="0" w:space="0" w:color="auto"/>
        <w:left w:val="none" w:sz="0" w:space="0" w:color="auto"/>
        <w:bottom w:val="none" w:sz="0" w:space="0" w:color="auto"/>
        <w:right w:val="none" w:sz="0" w:space="0" w:color="auto"/>
      </w:divBdr>
    </w:div>
    <w:div w:id="1098142519">
      <w:bodyDiv w:val="1"/>
      <w:marLeft w:val="0"/>
      <w:marRight w:val="0"/>
      <w:marTop w:val="0"/>
      <w:marBottom w:val="0"/>
      <w:divBdr>
        <w:top w:val="none" w:sz="0" w:space="0" w:color="auto"/>
        <w:left w:val="none" w:sz="0" w:space="0" w:color="auto"/>
        <w:bottom w:val="none" w:sz="0" w:space="0" w:color="auto"/>
        <w:right w:val="none" w:sz="0" w:space="0" w:color="auto"/>
      </w:divBdr>
    </w:div>
    <w:div w:id="1142117021">
      <w:bodyDiv w:val="1"/>
      <w:marLeft w:val="0"/>
      <w:marRight w:val="0"/>
      <w:marTop w:val="0"/>
      <w:marBottom w:val="0"/>
      <w:divBdr>
        <w:top w:val="none" w:sz="0" w:space="0" w:color="auto"/>
        <w:left w:val="none" w:sz="0" w:space="0" w:color="auto"/>
        <w:bottom w:val="none" w:sz="0" w:space="0" w:color="auto"/>
        <w:right w:val="none" w:sz="0" w:space="0" w:color="auto"/>
      </w:divBdr>
    </w:div>
    <w:div w:id="1414621961">
      <w:bodyDiv w:val="1"/>
      <w:marLeft w:val="0"/>
      <w:marRight w:val="0"/>
      <w:marTop w:val="0"/>
      <w:marBottom w:val="0"/>
      <w:divBdr>
        <w:top w:val="none" w:sz="0" w:space="0" w:color="auto"/>
        <w:left w:val="none" w:sz="0" w:space="0" w:color="auto"/>
        <w:bottom w:val="none" w:sz="0" w:space="0" w:color="auto"/>
        <w:right w:val="none" w:sz="0" w:space="0" w:color="auto"/>
      </w:divBdr>
    </w:div>
    <w:div w:id="1506935971">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19</Pages>
  <Words>5150</Words>
  <Characters>30334</Characters>
  <Application>Microsoft Office Word</Application>
  <DocSecurity>0</DocSecurity>
  <Lines>892</Lines>
  <Paragraphs>724</Paragraphs>
  <ScaleCrop>false</ScaleCrop>
  <HeadingPairs>
    <vt:vector size="2" baseType="variant">
      <vt:variant>
        <vt:lpstr>Title</vt:lpstr>
      </vt:variant>
      <vt:variant>
        <vt:i4>1</vt:i4>
      </vt:variant>
    </vt:vector>
  </HeadingPairs>
  <TitlesOfParts>
    <vt:vector size="1" baseType="lpstr">
      <vt:lpstr>3GPP TS 24.608</vt:lpstr>
    </vt:vector>
  </TitlesOfParts>
  <Manager/>
  <Company/>
  <LinksUpToDate>false</LinksUpToDate>
  <CharactersWithSpaces>34760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24.608</dc:title>
  <dc:subject>Terminating Identification Presentation (TIP) and Terminating Identification Restriction (TIR) using IP Multimedia (IM) Core Network (CN) subsystem; Protocol specification (Release 17)</dc:subject>
  <dc:creator>MCC Support</dc:creator>
  <cp:keywords>GSM, UMTS, COLP, COLR, supplementary service, LTE</cp:keywords>
  <dc:description/>
  <cp:lastModifiedBy>24.301_CR4013R1_(Rel-18)_SAES18, 5GS_Ph1-CT</cp:lastModifiedBy>
  <cp:revision>3</cp:revision>
  <dcterms:created xsi:type="dcterms:W3CDTF">2024-04-05T11:13:00Z</dcterms:created>
  <dcterms:modified xsi:type="dcterms:W3CDTF">2024-04-05T11:14:00Z</dcterms:modified>
</cp:coreProperties>
</file>