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213" w14:textId="37983306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D0D80">
        <w:rPr>
          <w:noProof w:val="0"/>
        </w:rPr>
        <w:t>7</w:t>
      </w:r>
      <w:r w:rsidR="00290BB9" w:rsidRPr="00ED1566">
        <w:rPr>
          <w:noProof w:val="0"/>
        </w:rPr>
        <w:t>.</w:t>
      </w:r>
      <w:r w:rsidR="00861029">
        <w:rPr>
          <w:noProof w:val="0"/>
        </w:rPr>
        <w:t>7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6857BE">
        <w:rPr>
          <w:noProof w:val="0"/>
          <w:sz w:val="32"/>
        </w:rPr>
        <w:t>4</w:t>
      </w:r>
      <w:r w:rsidRPr="00ED1566">
        <w:rPr>
          <w:noProof w:val="0"/>
          <w:sz w:val="32"/>
        </w:rPr>
        <w:t>-</w:t>
      </w:r>
      <w:r w:rsidR="00861029">
        <w:rPr>
          <w:noProof w:val="0"/>
          <w:sz w:val="32"/>
        </w:rPr>
        <w:t>12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3A2E83C0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D0D80">
        <w:rPr>
          <w:rStyle w:val="ZGSM"/>
        </w:rPr>
        <w:t>7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D07C4D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pt;height:75.5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5B16AF83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6857BE">
        <w:rPr>
          <w:sz w:val="18"/>
        </w:rPr>
        <w:t>4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36FBDB01" w14:textId="77777777" w:rsidR="00D07C4D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D07C4D">
        <w:rPr>
          <w:noProof/>
        </w:rPr>
        <w:t>Foreword</w:t>
      </w:r>
      <w:r w:rsidR="00D07C4D">
        <w:rPr>
          <w:noProof/>
        </w:rPr>
        <w:tab/>
        <w:t>47</w:t>
      </w:r>
    </w:p>
    <w:p w14:paraId="770D8D53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47</w:t>
      </w:r>
    </w:p>
    <w:p w14:paraId="5DF3B2CB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48</w:t>
      </w:r>
    </w:p>
    <w:p w14:paraId="691F0982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48</w:t>
      </w:r>
    </w:p>
    <w:p w14:paraId="66BCB26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51</w:t>
      </w:r>
    </w:p>
    <w:p w14:paraId="701585D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51</w:t>
      </w:r>
    </w:p>
    <w:p w14:paraId="04BB7FB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51</w:t>
      </w:r>
    </w:p>
    <w:p w14:paraId="281E57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2F22183E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53</w:t>
      </w:r>
    </w:p>
    <w:p w14:paraId="4A08D71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53</w:t>
      </w:r>
    </w:p>
    <w:p w14:paraId="5031768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54</w:t>
      </w:r>
    </w:p>
    <w:p w14:paraId="149C468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54</w:t>
      </w:r>
    </w:p>
    <w:p w14:paraId="4A4B43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54</w:t>
      </w:r>
    </w:p>
    <w:p w14:paraId="445EBD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54</w:t>
      </w:r>
    </w:p>
    <w:p w14:paraId="01A3F7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54</w:t>
      </w:r>
    </w:p>
    <w:p w14:paraId="0A60928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54</w:t>
      </w:r>
    </w:p>
    <w:p w14:paraId="35E1AB6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55</w:t>
      </w:r>
    </w:p>
    <w:p w14:paraId="2D7A08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55</w:t>
      </w:r>
    </w:p>
    <w:p w14:paraId="3DA778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56</w:t>
      </w:r>
    </w:p>
    <w:p w14:paraId="5CD98B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56</w:t>
      </w:r>
    </w:p>
    <w:p w14:paraId="20D153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56</w:t>
      </w:r>
    </w:p>
    <w:p w14:paraId="198310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422881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56</w:t>
      </w:r>
    </w:p>
    <w:p w14:paraId="4BCCE2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56</w:t>
      </w:r>
    </w:p>
    <w:p w14:paraId="0E1E29E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56</w:t>
      </w:r>
    </w:p>
    <w:p w14:paraId="363960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24542F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57</w:t>
      </w:r>
    </w:p>
    <w:p w14:paraId="4625F6C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397951B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57</w:t>
      </w:r>
    </w:p>
    <w:p w14:paraId="7E3FB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6C63A1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452A2F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57</w:t>
      </w:r>
    </w:p>
    <w:p w14:paraId="7E7CAF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57</w:t>
      </w:r>
    </w:p>
    <w:p w14:paraId="1075C60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57</w:t>
      </w:r>
    </w:p>
    <w:p w14:paraId="1139E3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74CAA5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1D43BF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58</w:t>
      </w:r>
    </w:p>
    <w:p w14:paraId="4B2524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58</w:t>
      </w:r>
    </w:p>
    <w:p w14:paraId="6AFD106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58</w:t>
      </w:r>
    </w:p>
    <w:p w14:paraId="096B66E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58</w:t>
      </w:r>
    </w:p>
    <w:p w14:paraId="7856C4B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58</w:t>
      </w:r>
    </w:p>
    <w:p w14:paraId="33C6824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58</w:t>
      </w:r>
    </w:p>
    <w:p w14:paraId="618145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58</w:t>
      </w:r>
    </w:p>
    <w:p w14:paraId="37671D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58</w:t>
      </w:r>
    </w:p>
    <w:p w14:paraId="09EF3D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58</w:t>
      </w:r>
    </w:p>
    <w:p w14:paraId="3A10A30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59</w:t>
      </w:r>
    </w:p>
    <w:p w14:paraId="2B4AD90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59</w:t>
      </w:r>
    </w:p>
    <w:p w14:paraId="717580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60</w:t>
      </w:r>
    </w:p>
    <w:p w14:paraId="43C4BC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60</w:t>
      </w:r>
    </w:p>
    <w:p w14:paraId="6D81A5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60</w:t>
      </w:r>
    </w:p>
    <w:p w14:paraId="21BD590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60</w:t>
      </w:r>
    </w:p>
    <w:p w14:paraId="780E2F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60</w:t>
      </w:r>
    </w:p>
    <w:p w14:paraId="53524A2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61</w:t>
      </w:r>
    </w:p>
    <w:p w14:paraId="16F3A21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61</w:t>
      </w:r>
    </w:p>
    <w:p w14:paraId="1B9E4A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61</w:t>
      </w:r>
    </w:p>
    <w:p w14:paraId="228CFF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164195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6D1B1B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62</w:t>
      </w:r>
    </w:p>
    <w:p w14:paraId="440295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322539A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62</w:t>
      </w:r>
    </w:p>
    <w:p w14:paraId="5920AC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62</w:t>
      </w:r>
    </w:p>
    <w:p w14:paraId="55941F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2E8793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222FF18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24527B1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</w:t>
      </w:r>
    </w:p>
    <w:p w14:paraId="0B4955D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63</w:t>
      </w:r>
    </w:p>
    <w:p w14:paraId="176FA2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63</w:t>
      </w:r>
    </w:p>
    <w:p w14:paraId="30B430D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63</w:t>
      </w:r>
    </w:p>
    <w:p w14:paraId="0BC248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63</w:t>
      </w:r>
    </w:p>
    <w:p w14:paraId="3774750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63</w:t>
      </w:r>
    </w:p>
    <w:p w14:paraId="09B9771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63</w:t>
      </w:r>
    </w:p>
    <w:p w14:paraId="2B1A6B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63</w:t>
      </w:r>
    </w:p>
    <w:p w14:paraId="2F888B7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lang w:val="fr-FR"/>
        </w:rPr>
        <w:t>NB-IOT inband mode</w:t>
      </w:r>
      <w:r>
        <w:rPr>
          <w:noProof/>
        </w:rPr>
        <w:tab/>
        <w:t>63</w:t>
      </w:r>
    </w:p>
    <w:p w14:paraId="245B163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63</w:t>
      </w:r>
    </w:p>
    <w:p w14:paraId="5571235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63</w:t>
      </w:r>
    </w:p>
    <w:p w14:paraId="706579C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64</w:t>
      </w:r>
    </w:p>
    <w:p w14:paraId="7FFD91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64</w:t>
      </w:r>
    </w:p>
    <w:p w14:paraId="3DC2A2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64</w:t>
      </w:r>
    </w:p>
    <w:p w14:paraId="6ED5773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64</w:t>
      </w:r>
    </w:p>
    <w:p w14:paraId="0E4C2A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65</w:t>
      </w:r>
    </w:p>
    <w:p w14:paraId="1B08BF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65</w:t>
      </w:r>
    </w:p>
    <w:p w14:paraId="39B238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65</w:t>
      </w:r>
    </w:p>
    <w:p w14:paraId="0536B5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65</w:t>
      </w:r>
    </w:p>
    <w:p w14:paraId="1ED419E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65</w:t>
      </w:r>
    </w:p>
    <w:p w14:paraId="49F1F7C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65</w:t>
      </w:r>
    </w:p>
    <w:p w14:paraId="62BC41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65</w:t>
      </w:r>
    </w:p>
    <w:p w14:paraId="6B1FFC8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</w:t>
      </w:r>
    </w:p>
    <w:p w14:paraId="4528B8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66</w:t>
      </w:r>
    </w:p>
    <w:p w14:paraId="4632CD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66</w:t>
      </w:r>
    </w:p>
    <w:p w14:paraId="26032A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66</w:t>
      </w:r>
    </w:p>
    <w:p w14:paraId="628634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66</w:t>
      </w:r>
    </w:p>
    <w:p w14:paraId="518ABC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68</w:t>
      </w:r>
    </w:p>
    <w:p w14:paraId="526274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68</w:t>
      </w:r>
    </w:p>
    <w:p w14:paraId="26165E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68</w:t>
      </w:r>
    </w:p>
    <w:p w14:paraId="432BFC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81</w:t>
      </w:r>
    </w:p>
    <w:p w14:paraId="0976F6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81</w:t>
      </w:r>
    </w:p>
    <w:p w14:paraId="33E18BD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83</w:t>
      </w:r>
    </w:p>
    <w:p w14:paraId="6EBE4D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84</w:t>
      </w:r>
    </w:p>
    <w:p w14:paraId="15AD7A1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86</w:t>
      </w:r>
    </w:p>
    <w:p w14:paraId="3B3255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86</w:t>
      </w:r>
    </w:p>
    <w:p w14:paraId="1505B9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86</w:t>
      </w:r>
    </w:p>
    <w:p w14:paraId="17AA6CB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86</w:t>
      </w:r>
    </w:p>
    <w:p w14:paraId="0018B2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86</w:t>
      </w:r>
    </w:p>
    <w:p w14:paraId="4E865C1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86</w:t>
      </w:r>
    </w:p>
    <w:p w14:paraId="138766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87</w:t>
      </w:r>
    </w:p>
    <w:p w14:paraId="4C72229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87</w:t>
      </w:r>
    </w:p>
    <w:p w14:paraId="51A4F7E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89</w:t>
      </w:r>
    </w:p>
    <w:p w14:paraId="40C65F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89</w:t>
      </w:r>
    </w:p>
    <w:p w14:paraId="1548FA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89</w:t>
      </w:r>
    </w:p>
    <w:p w14:paraId="2BCC2D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97</w:t>
      </w:r>
    </w:p>
    <w:p w14:paraId="52FB4D9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97</w:t>
      </w:r>
    </w:p>
    <w:p w14:paraId="0DDC6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99</w:t>
      </w:r>
    </w:p>
    <w:p w14:paraId="5A6F66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101</w:t>
      </w:r>
    </w:p>
    <w:p w14:paraId="7EB9E99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103</w:t>
      </w:r>
    </w:p>
    <w:p w14:paraId="3D445A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103</w:t>
      </w:r>
    </w:p>
    <w:p w14:paraId="0244028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103</w:t>
      </w:r>
    </w:p>
    <w:p w14:paraId="0622E0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103</w:t>
      </w:r>
    </w:p>
    <w:p w14:paraId="0314CD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103</w:t>
      </w:r>
    </w:p>
    <w:p w14:paraId="500CC3B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103</w:t>
      </w:r>
    </w:p>
    <w:p w14:paraId="14BC07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103</w:t>
      </w:r>
    </w:p>
    <w:p w14:paraId="0C764F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103</w:t>
      </w:r>
    </w:p>
    <w:p w14:paraId="31C52BC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105</w:t>
      </w:r>
    </w:p>
    <w:p w14:paraId="742D45E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105</w:t>
      </w:r>
    </w:p>
    <w:p w14:paraId="07DEF21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105</w:t>
      </w:r>
    </w:p>
    <w:p w14:paraId="0EF9B03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113</w:t>
      </w:r>
    </w:p>
    <w:p w14:paraId="1BEA55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113</w:t>
      </w:r>
    </w:p>
    <w:p w14:paraId="07CE6F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114</w:t>
      </w:r>
    </w:p>
    <w:p w14:paraId="159D30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116</w:t>
      </w:r>
    </w:p>
    <w:p w14:paraId="4A4873C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116</w:t>
      </w:r>
    </w:p>
    <w:p w14:paraId="588D8C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117</w:t>
      </w:r>
    </w:p>
    <w:p w14:paraId="4956DE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117</w:t>
      </w:r>
    </w:p>
    <w:p w14:paraId="24B44B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117</w:t>
      </w:r>
    </w:p>
    <w:p w14:paraId="33AE0B5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118</w:t>
      </w:r>
    </w:p>
    <w:p w14:paraId="36F659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23C354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119</w:t>
      </w:r>
    </w:p>
    <w:p w14:paraId="17884B4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119</w:t>
      </w:r>
    </w:p>
    <w:p w14:paraId="62BDA8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119</w:t>
      </w:r>
    </w:p>
    <w:p w14:paraId="2101CCE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119</w:t>
      </w:r>
    </w:p>
    <w:p w14:paraId="5D1E09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119</w:t>
      </w:r>
    </w:p>
    <w:p w14:paraId="645CF9E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8D1EA0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snapToGrid w:val="0"/>
        </w:rPr>
        <w:t>Antenna connection for bands where 2RX is supported</w:t>
      </w:r>
      <w:r>
        <w:rPr>
          <w:noProof/>
        </w:rPr>
        <w:tab/>
        <w:t>119</w:t>
      </w:r>
    </w:p>
    <w:p w14:paraId="5DEB38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8D1EA0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snapToGrid w:val="0"/>
        </w:rPr>
        <w:t>Antenna connection for bands where 4RX is supported</w:t>
      </w:r>
      <w:r>
        <w:rPr>
          <w:noProof/>
        </w:rPr>
        <w:tab/>
        <w:t>119</w:t>
      </w:r>
    </w:p>
    <w:p w14:paraId="23D1581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119</w:t>
      </w:r>
    </w:p>
    <w:p w14:paraId="312CFAE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119</w:t>
      </w:r>
    </w:p>
    <w:p w14:paraId="25A2C25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119</w:t>
      </w:r>
    </w:p>
    <w:p w14:paraId="7005790F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122</w:t>
      </w:r>
    </w:p>
    <w:p w14:paraId="1D023A4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98252C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122</w:t>
      </w:r>
    </w:p>
    <w:p w14:paraId="17AEF48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122</w:t>
      </w:r>
    </w:p>
    <w:p w14:paraId="2DE80E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122</w:t>
      </w:r>
    </w:p>
    <w:p w14:paraId="3A6DF4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122</w:t>
      </w:r>
    </w:p>
    <w:p w14:paraId="275774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</w:t>
      </w:r>
    </w:p>
    <w:p w14:paraId="610E4E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123</w:t>
      </w:r>
    </w:p>
    <w:p w14:paraId="7CE0E06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</w:t>
      </w:r>
    </w:p>
    <w:p w14:paraId="5A0CFB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123</w:t>
      </w:r>
    </w:p>
    <w:p w14:paraId="3F2A65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123</w:t>
      </w:r>
    </w:p>
    <w:p w14:paraId="58952E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124</w:t>
      </w:r>
    </w:p>
    <w:p w14:paraId="6E1F48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124</w:t>
      </w:r>
    </w:p>
    <w:p w14:paraId="4133C7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124</w:t>
      </w:r>
    </w:p>
    <w:p w14:paraId="7A794B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</w:t>
      </w:r>
    </w:p>
    <w:p w14:paraId="1A4890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125</w:t>
      </w:r>
    </w:p>
    <w:p w14:paraId="6CD28B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</w:t>
      </w:r>
    </w:p>
    <w:p w14:paraId="6430BE2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125</w:t>
      </w:r>
    </w:p>
    <w:p w14:paraId="3CFB51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125</w:t>
      </w:r>
    </w:p>
    <w:p w14:paraId="107E26C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126</w:t>
      </w:r>
    </w:p>
    <w:p w14:paraId="52A34D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126</w:t>
      </w:r>
    </w:p>
    <w:p w14:paraId="5DE40F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126</w:t>
      </w:r>
    </w:p>
    <w:p w14:paraId="1122D3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</w:t>
      </w:r>
    </w:p>
    <w:p w14:paraId="00064A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127</w:t>
      </w:r>
    </w:p>
    <w:p w14:paraId="0C63CD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</w:t>
      </w:r>
    </w:p>
    <w:p w14:paraId="6BD988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127</w:t>
      </w:r>
    </w:p>
    <w:p w14:paraId="1354D71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128</w:t>
      </w:r>
    </w:p>
    <w:p w14:paraId="38CCC5C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128</w:t>
      </w:r>
    </w:p>
    <w:p w14:paraId="22CB57A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128</w:t>
      </w:r>
    </w:p>
    <w:p w14:paraId="6DED7F2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128</w:t>
      </w:r>
    </w:p>
    <w:p w14:paraId="4B33AF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</w:t>
      </w:r>
    </w:p>
    <w:p w14:paraId="18DF60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129</w:t>
      </w:r>
    </w:p>
    <w:p w14:paraId="4C7FC9F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</w:t>
      </w:r>
    </w:p>
    <w:p w14:paraId="5D73D2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129</w:t>
      </w:r>
    </w:p>
    <w:p w14:paraId="3F6C27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130</w:t>
      </w:r>
    </w:p>
    <w:p w14:paraId="33425E7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130</w:t>
      </w:r>
    </w:p>
    <w:p w14:paraId="142EED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130</w:t>
      </w:r>
    </w:p>
    <w:p w14:paraId="67685A6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130</w:t>
      </w:r>
    </w:p>
    <w:p w14:paraId="29610BD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</w:t>
      </w:r>
    </w:p>
    <w:p w14:paraId="0B0F281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131</w:t>
      </w:r>
    </w:p>
    <w:p w14:paraId="5F80F7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</w:t>
      </w:r>
    </w:p>
    <w:p w14:paraId="71A4F0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131</w:t>
      </w:r>
    </w:p>
    <w:p w14:paraId="5FB2EA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132</w:t>
      </w:r>
    </w:p>
    <w:p w14:paraId="6DCCCB6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132</w:t>
      </w:r>
    </w:p>
    <w:p w14:paraId="64A513D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132</w:t>
      </w:r>
    </w:p>
    <w:p w14:paraId="2BF66FF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132</w:t>
      </w:r>
    </w:p>
    <w:p w14:paraId="283299F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</w:t>
      </w:r>
    </w:p>
    <w:p w14:paraId="384A8C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133</w:t>
      </w:r>
    </w:p>
    <w:p w14:paraId="1F0675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133</w:t>
      </w:r>
    </w:p>
    <w:p w14:paraId="55DD0B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134</w:t>
      </w:r>
    </w:p>
    <w:p w14:paraId="1C1864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135</w:t>
      </w:r>
    </w:p>
    <w:p w14:paraId="6EC3DD87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136</w:t>
      </w:r>
    </w:p>
    <w:p w14:paraId="6B167FD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59329E3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136</w:t>
      </w:r>
    </w:p>
    <w:p w14:paraId="05EB7D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136</w:t>
      </w:r>
    </w:p>
    <w:p w14:paraId="36486C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136</w:t>
      </w:r>
    </w:p>
    <w:p w14:paraId="138066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136</w:t>
      </w:r>
    </w:p>
    <w:p w14:paraId="3FDF8C0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137</w:t>
      </w:r>
    </w:p>
    <w:p w14:paraId="7E0CB0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137</w:t>
      </w:r>
    </w:p>
    <w:p w14:paraId="47E1E00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137</w:t>
      </w:r>
    </w:p>
    <w:p w14:paraId="3F5BE2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138</w:t>
      </w:r>
    </w:p>
    <w:p w14:paraId="43049C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138</w:t>
      </w:r>
    </w:p>
    <w:p w14:paraId="22E38BE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139</w:t>
      </w:r>
    </w:p>
    <w:p w14:paraId="0E7A9C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139</w:t>
      </w:r>
    </w:p>
    <w:p w14:paraId="10D73D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140</w:t>
      </w:r>
    </w:p>
    <w:p w14:paraId="2C67EA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</w:t>
      </w:r>
    </w:p>
    <w:p w14:paraId="29A4B9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141</w:t>
      </w:r>
    </w:p>
    <w:p w14:paraId="2F6BC02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141</w:t>
      </w:r>
    </w:p>
    <w:p w14:paraId="53B876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141</w:t>
      </w:r>
    </w:p>
    <w:p w14:paraId="6699C7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141</w:t>
      </w:r>
    </w:p>
    <w:p w14:paraId="3482AED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142</w:t>
      </w:r>
    </w:p>
    <w:p w14:paraId="1479C5A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142</w:t>
      </w:r>
    </w:p>
    <w:p w14:paraId="1EA0217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003164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01D6E2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143</w:t>
      </w:r>
    </w:p>
    <w:p w14:paraId="2BC46A9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143</w:t>
      </w:r>
    </w:p>
    <w:p w14:paraId="2939D8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2B24D67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3F449A7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145</w:t>
      </w:r>
    </w:p>
    <w:p w14:paraId="45E59EE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150DEE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146</w:t>
      </w:r>
    </w:p>
    <w:p w14:paraId="528DAFC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209DC9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147</w:t>
      </w:r>
    </w:p>
    <w:p w14:paraId="60433E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</w:t>
      </w:r>
    </w:p>
    <w:p w14:paraId="0EBE60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147</w:t>
      </w:r>
    </w:p>
    <w:p w14:paraId="38960D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148</w:t>
      </w:r>
    </w:p>
    <w:p w14:paraId="6F8BB34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148</w:t>
      </w:r>
    </w:p>
    <w:p w14:paraId="5D6891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148</w:t>
      </w:r>
    </w:p>
    <w:p w14:paraId="0FB0AF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084DFC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</w:t>
      </w:r>
    </w:p>
    <w:p w14:paraId="32D0BB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0CBD519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55F0C57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10D4EA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53363D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152</w:t>
      </w:r>
    </w:p>
    <w:p w14:paraId="62F52A4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152</w:t>
      </w:r>
    </w:p>
    <w:p w14:paraId="7263493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65FDC7D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</w:t>
      </w:r>
    </w:p>
    <w:p w14:paraId="53E911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153</w:t>
      </w:r>
    </w:p>
    <w:p w14:paraId="2F6349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</w:t>
      </w:r>
    </w:p>
    <w:p w14:paraId="0EF988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154</w:t>
      </w:r>
    </w:p>
    <w:p w14:paraId="15FF06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154</w:t>
      </w:r>
    </w:p>
    <w:p w14:paraId="739E19C2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156</w:t>
      </w:r>
    </w:p>
    <w:p w14:paraId="134F270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5E98313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156</w:t>
      </w:r>
    </w:p>
    <w:p w14:paraId="0FA431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156</w:t>
      </w:r>
    </w:p>
    <w:p w14:paraId="2900F3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156</w:t>
      </w:r>
    </w:p>
    <w:p w14:paraId="249BC3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</w:t>
      </w:r>
    </w:p>
    <w:p w14:paraId="06B4C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156</w:t>
      </w:r>
    </w:p>
    <w:p w14:paraId="61430C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</w:t>
      </w:r>
    </w:p>
    <w:p w14:paraId="64498C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158</w:t>
      </w:r>
    </w:p>
    <w:p w14:paraId="74A6CE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3E4D9FF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158</w:t>
      </w:r>
    </w:p>
    <w:p w14:paraId="42FE332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</w:t>
      </w:r>
    </w:p>
    <w:p w14:paraId="2CFE0F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</w:t>
      </w:r>
    </w:p>
    <w:p w14:paraId="29A6812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161</w:t>
      </w:r>
    </w:p>
    <w:p w14:paraId="73B506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161</w:t>
      </w:r>
    </w:p>
    <w:p w14:paraId="02C3DD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162</w:t>
      </w:r>
    </w:p>
    <w:p w14:paraId="2F0840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162</w:t>
      </w:r>
    </w:p>
    <w:p w14:paraId="6AAC54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</w:t>
      </w:r>
    </w:p>
    <w:p w14:paraId="7040B4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</w:t>
      </w:r>
    </w:p>
    <w:p w14:paraId="7D5B27E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</w:t>
      </w:r>
    </w:p>
    <w:p w14:paraId="2D1719B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</w:t>
      </w:r>
    </w:p>
    <w:p w14:paraId="6A4370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164</w:t>
      </w:r>
    </w:p>
    <w:p w14:paraId="384D4B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165</w:t>
      </w:r>
    </w:p>
    <w:p w14:paraId="0853E54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166</w:t>
      </w:r>
    </w:p>
    <w:p w14:paraId="158F83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166</w:t>
      </w:r>
    </w:p>
    <w:p w14:paraId="3DAAF9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167</w:t>
      </w:r>
    </w:p>
    <w:p w14:paraId="632EC5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167</w:t>
      </w:r>
    </w:p>
    <w:p w14:paraId="1456CF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</w:t>
      </w:r>
    </w:p>
    <w:p w14:paraId="615DF4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</w:t>
      </w:r>
    </w:p>
    <w:p w14:paraId="6C72462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76FA1CA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</w:t>
      </w:r>
    </w:p>
    <w:p w14:paraId="742964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</w:t>
      </w:r>
    </w:p>
    <w:p w14:paraId="72FC4B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</w:t>
      </w:r>
    </w:p>
    <w:p w14:paraId="53DD063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171</w:t>
      </w:r>
    </w:p>
    <w:p w14:paraId="61454C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171</w:t>
      </w:r>
    </w:p>
    <w:p w14:paraId="3AA694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</w:t>
      </w:r>
    </w:p>
    <w:p w14:paraId="23A618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</w:t>
      </w:r>
    </w:p>
    <w:p w14:paraId="3610F0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</w:t>
      </w:r>
    </w:p>
    <w:p w14:paraId="42F365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173</w:t>
      </w:r>
    </w:p>
    <w:p w14:paraId="0E78AFD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173</w:t>
      </w:r>
    </w:p>
    <w:p w14:paraId="46FE983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</w:t>
      </w:r>
    </w:p>
    <w:p w14:paraId="3021FF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</w:t>
      </w:r>
    </w:p>
    <w:p w14:paraId="235667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</w:t>
      </w:r>
    </w:p>
    <w:p w14:paraId="44CC41D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177</w:t>
      </w:r>
    </w:p>
    <w:p w14:paraId="6B0751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12CFF2F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4EA829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24518E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67CE16F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</w:t>
      </w:r>
    </w:p>
    <w:p w14:paraId="6854C6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</w:t>
      </w:r>
    </w:p>
    <w:p w14:paraId="173D8D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2F5900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0470DF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</w:t>
      </w:r>
    </w:p>
    <w:p w14:paraId="794AB0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182</w:t>
      </w:r>
    </w:p>
    <w:p w14:paraId="41613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49E4BC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</w:t>
      </w:r>
    </w:p>
    <w:p w14:paraId="672EB2A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</w:t>
      </w:r>
    </w:p>
    <w:p w14:paraId="058832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</w:t>
      </w:r>
    </w:p>
    <w:p w14:paraId="5507C6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</w:t>
      </w:r>
    </w:p>
    <w:p w14:paraId="265FAB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</w:t>
      </w:r>
    </w:p>
    <w:p w14:paraId="3F3BB21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702C05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63E0D3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4312F99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187</w:t>
      </w:r>
    </w:p>
    <w:p w14:paraId="49FEA4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48F3B9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</w:t>
      </w:r>
    </w:p>
    <w:p w14:paraId="492170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22D35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2021F3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</w:t>
      </w:r>
    </w:p>
    <w:p w14:paraId="518DB4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</w:t>
      </w:r>
    </w:p>
    <w:p w14:paraId="4447C50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188</w:t>
      </w:r>
    </w:p>
    <w:p w14:paraId="105E5A9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0EC6EDF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188</w:t>
      </w:r>
    </w:p>
    <w:p w14:paraId="00A2CC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188</w:t>
      </w:r>
    </w:p>
    <w:p w14:paraId="0097D2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5B7926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51B422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068F3AB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3FCB49D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74DC26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3CB735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</w:t>
      </w:r>
    </w:p>
    <w:p w14:paraId="5B9E09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</w:t>
      </w:r>
    </w:p>
    <w:p w14:paraId="58D73D7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195</w:t>
      </w:r>
    </w:p>
    <w:p w14:paraId="545CDE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</w:t>
      </w:r>
    </w:p>
    <w:p w14:paraId="09D2EA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</w:t>
      </w:r>
    </w:p>
    <w:p w14:paraId="7B8915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</w:t>
      </w:r>
    </w:p>
    <w:p w14:paraId="54FB40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</w:t>
      </w:r>
    </w:p>
    <w:p w14:paraId="45EF78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</w:t>
      </w:r>
    </w:p>
    <w:p w14:paraId="0EF9A6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</w:t>
      </w:r>
    </w:p>
    <w:p w14:paraId="1A8713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4B01BB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1C7D5BB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197</w:t>
      </w:r>
    </w:p>
    <w:p w14:paraId="103444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4027BA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4F1A5B4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412D37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197</w:t>
      </w:r>
    </w:p>
    <w:p w14:paraId="7EC14D2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197</w:t>
      </w:r>
    </w:p>
    <w:p w14:paraId="58B950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197</w:t>
      </w:r>
    </w:p>
    <w:p w14:paraId="584C19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</w:t>
      </w:r>
    </w:p>
    <w:p w14:paraId="7A8CAB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</w:t>
      </w:r>
    </w:p>
    <w:p w14:paraId="01A077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197</w:t>
      </w:r>
    </w:p>
    <w:p w14:paraId="040915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6B7C384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1788D8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77F39C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</w:t>
      </w:r>
    </w:p>
    <w:p w14:paraId="57BD3B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118E735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20EC2E8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</w:t>
      </w:r>
    </w:p>
    <w:p w14:paraId="1FC265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</w:t>
      </w:r>
    </w:p>
    <w:p w14:paraId="7FACC7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205</w:t>
      </w:r>
    </w:p>
    <w:p w14:paraId="2272F5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</w:t>
      </w:r>
    </w:p>
    <w:p w14:paraId="2F3983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</w:t>
      </w:r>
    </w:p>
    <w:p w14:paraId="4C721C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</w:t>
      </w:r>
    </w:p>
    <w:p w14:paraId="50BB07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</w:t>
      </w:r>
    </w:p>
    <w:p w14:paraId="321E86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58168B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73E1AB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33791F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</w:t>
      </w:r>
    </w:p>
    <w:p w14:paraId="48BD3B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206</w:t>
      </w:r>
    </w:p>
    <w:p w14:paraId="1E93C8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</w:t>
      </w:r>
    </w:p>
    <w:p w14:paraId="26845A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</w:t>
      </w:r>
    </w:p>
    <w:p w14:paraId="3E813E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</w:t>
      </w:r>
    </w:p>
    <w:p w14:paraId="7F5546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</w:t>
      </w:r>
    </w:p>
    <w:p w14:paraId="057403C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4EC1A19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755FFA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7E2B8D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</w:t>
      </w:r>
    </w:p>
    <w:p w14:paraId="67E2407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207</w:t>
      </w:r>
    </w:p>
    <w:p w14:paraId="6DD1461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</w:t>
      </w:r>
    </w:p>
    <w:p w14:paraId="107AC7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</w:t>
      </w:r>
    </w:p>
    <w:p w14:paraId="51372B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</w:t>
      </w:r>
    </w:p>
    <w:p w14:paraId="4C8B37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</w:t>
      </w:r>
    </w:p>
    <w:p w14:paraId="13D221A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</w:t>
      </w:r>
    </w:p>
    <w:p w14:paraId="7F61FA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</w:t>
      </w:r>
    </w:p>
    <w:p w14:paraId="6CCE44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</w:t>
      </w:r>
    </w:p>
    <w:p w14:paraId="4017B1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</w:t>
      </w:r>
    </w:p>
    <w:p w14:paraId="68119D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215</w:t>
      </w:r>
    </w:p>
    <w:p w14:paraId="06C6A2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215</w:t>
      </w:r>
    </w:p>
    <w:p w14:paraId="0D5AD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215</w:t>
      </w:r>
    </w:p>
    <w:p w14:paraId="71076C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215</w:t>
      </w:r>
    </w:p>
    <w:p w14:paraId="44ECA0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216</w:t>
      </w:r>
    </w:p>
    <w:p w14:paraId="44DF5E7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48387D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</w:t>
      </w:r>
    </w:p>
    <w:p w14:paraId="3A2563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4758EA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</w:t>
      </w:r>
    </w:p>
    <w:p w14:paraId="39332BC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224</w:t>
      </w:r>
    </w:p>
    <w:p w14:paraId="7B22810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224</w:t>
      </w:r>
    </w:p>
    <w:p w14:paraId="75BDA5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224</w:t>
      </w:r>
    </w:p>
    <w:p w14:paraId="078F11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224</w:t>
      </w:r>
    </w:p>
    <w:p w14:paraId="16A030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226</w:t>
      </w:r>
    </w:p>
    <w:p w14:paraId="1A6BAB0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226</w:t>
      </w:r>
    </w:p>
    <w:p w14:paraId="2F8D56E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5C4BC59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228</w:t>
      </w:r>
    </w:p>
    <w:p w14:paraId="61E729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233</w:t>
      </w:r>
    </w:p>
    <w:p w14:paraId="7C3DC31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235</w:t>
      </w:r>
    </w:p>
    <w:p w14:paraId="687373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</w:t>
      </w:r>
    </w:p>
    <w:p w14:paraId="301643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</w:t>
      </w:r>
    </w:p>
    <w:p w14:paraId="6115B6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</w:t>
      </w:r>
    </w:p>
    <w:p w14:paraId="191032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</w:t>
      </w:r>
    </w:p>
    <w:p w14:paraId="1D74CB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237</w:t>
      </w:r>
    </w:p>
    <w:p w14:paraId="24A8022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</w:t>
      </w:r>
    </w:p>
    <w:p w14:paraId="5C670F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239</w:t>
      </w:r>
    </w:p>
    <w:p w14:paraId="78CF19D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</w:t>
      </w:r>
    </w:p>
    <w:p w14:paraId="3C1FD1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246</w:t>
      </w:r>
    </w:p>
    <w:p w14:paraId="2BAB9D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246</w:t>
      </w:r>
    </w:p>
    <w:p w14:paraId="71CAFC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246</w:t>
      </w:r>
    </w:p>
    <w:p w14:paraId="13402B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</w:t>
      </w:r>
    </w:p>
    <w:p w14:paraId="1FC6B6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2543A94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2FC0FE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19FDBB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248</w:t>
      </w:r>
    </w:p>
    <w:p w14:paraId="3615A4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</w:t>
      </w:r>
    </w:p>
    <w:p w14:paraId="7752D05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252</w:t>
      </w:r>
    </w:p>
    <w:p w14:paraId="3F1001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</w:t>
      </w:r>
    </w:p>
    <w:p w14:paraId="640B39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</w:t>
      </w:r>
    </w:p>
    <w:p w14:paraId="1DA8D4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</w:t>
      </w:r>
    </w:p>
    <w:p w14:paraId="70E8B6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</w:t>
      </w:r>
    </w:p>
    <w:p w14:paraId="2AA873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252</w:t>
      </w:r>
    </w:p>
    <w:p w14:paraId="1B54DFE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252</w:t>
      </w:r>
    </w:p>
    <w:p w14:paraId="221E55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252</w:t>
      </w:r>
    </w:p>
    <w:p w14:paraId="00C396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</w:t>
      </w:r>
    </w:p>
    <w:p w14:paraId="6A6E958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254</w:t>
      </w:r>
    </w:p>
    <w:p w14:paraId="2F6B7C9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254</w:t>
      </w:r>
    </w:p>
    <w:p w14:paraId="499882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254</w:t>
      </w:r>
    </w:p>
    <w:p w14:paraId="7AC5FA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</w:t>
      </w:r>
    </w:p>
    <w:p w14:paraId="1820E1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254</w:t>
      </w:r>
    </w:p>
    <w:p w14:paraId="407F55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254</w:t>
      </w:r>
    </w:p>
    <w:p w14:paraId="70051E3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254</w:t>
      </w:r>
    </w:p>
    <w:p w14:paraId="0F65E3B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254</w:t>
      </w:r>
    </w:p>
    <w:p w14:paraId="52DD26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255</w:t>
      </w:r>
    </w:p>
    <w:p w14:paraId="0911C92F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257</w:t>
      </w:r>
    </w:p>
    <w:p w14:paraId="0A5FD8A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1A08656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257</w:t>
      </w:r>
    </w:p>
    <w:p w14:paraId="4F27D4B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257</w:t>
      </w:r>
    </w:p>
    <w:p w14:paraId="46198E8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257</w:t>
      </w:r>
    </w:p>
    <w:p w14:paraId="5D7DED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257</w:t>
      </w:r>
    </w:p>
    <w:p w14:paraId="431B3E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257</w:t>
      </w:r>
    </w:p>
    <w:p w14:paraId="072C5C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259</w:t>
      </w:r>
    </w:p>
    <w:p w14:paraId="4BE837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259</w:t>
      </w:r>
    </w:p>
    <w:p w14:paraId="269DDB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262</w:t>
      </w:r>
    </w:p>
    <w:p w14:paraId="10EAC6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263</w:t>
      </w:r>
    </w:p>
    <w:p w14:paraId="19D162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266</w:t>
      </w:r>
    </w:p>
    <w:p w14:paraId="10B8D1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269</w:t>
      </w:r>
    </w:p>
    <w:p w14:paraId="1D3E6B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EBB060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67E3BB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268AA5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3004B48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269</w:t>
      </w:r>
    </w:p>
    <w:p w14:paraId="3F8E5E5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272</w:t>
      </w:r>
    </w:p>
    <w:p w14:paraId="53C6B58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272</w:t>
      </w:r>
    </w:p>
    <w:p w14:paraId="092FE3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272</w:t>
      </w:r>
    </w:p>
    <w:p w14:paraId="0D25403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273</w:t>
      </w:r>
    </w:p>
    <w:p w14:paraId="691E1C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433B51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55ACBF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5F40B7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274</w:t>
      </w:r>
    </w:p>
    <w:p w14:paraId="50BFB62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274</w:t>
      </w:r>
    </w:p>
    <w:p w14:paraId="65BACAB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277</w:t>
      </w:r>
    </w:p>
    <w:p w14:paraId="4A0051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278</w:t>
      </w:r>
    </w:p>
    <w:p w14:paraId="093DFFB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281</w:t>
      </w:r>
    </w:p>
    <w:p w14:paraId="2A8768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284</w:t>
      </w:r>
    </w:p>
    <w:p w14:paraId="27C45E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336FA8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5D909DD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100474B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15FE2CA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284</w:t>
      </w:r>
    </w:p>
    <w:p w14:paraId="5303E7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287</w:t>
      </w:r>
    </w:p>
    <w:p w14:paraId="57E4253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287</w:t>
      </w:r>
    </w:p>
    <w:p w14:paraId="667588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287</w:t>
      </w:r>
    </w:p>
    <w:p w14:paraId="45FBB8F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288</w:t>
      </w:r>
    </w:p>
    <w:p w14:paraId="64F382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288</w:t>
      </w:r>
    </w:p>
    <w:p w14:paraId="6CF24B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288</w:t>
      </w:r>
    </w:p>
    <w:p w14:paraId="263948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288</w:t>
      </w:r>
    </w:p>
    <w:p w14:paraId="7E9C0E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43E373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07CC02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38814B4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533257B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298</w:t>
      </w:r>
    </w:p>
    <w:p w14:paraId="4D5C98D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299</w:t>
      </w:r>
    </w:p>
    <w:p w14:paraId="745F7BB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299</w:t>
      </w:r>
    </w:p>
    <w:p w14:paraId="0E1AFE7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299</w:t>
      </w:r>
    </w:p>
    <w:p w14:paraId="3CA1F2E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</w:t>
      </w:r>
    </w:p>
    <w:p w14:paraId="2BF14F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299</w:t>
      </w:r>
    </w:p>
    <w:p w14:paraId="6372A79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299</w:t>
      </w:r>
    </w:p>
    <w:p w14:paraId="409383E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302</w:t>
      </w:r>
    </w:p>
    <w:p w14:paraId="7638E68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302</w:t>
      </w:r>
    </w:p>
    <w:p w14:paraId="7FF185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6FA2A2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303</w:t>
      </w:r>
    </w:p>
    <w:p w14:paraId="4D3F1D2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094F03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3746B3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2E5A3ED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303</w:t>
      </w:r>
    </w:p>
    <w:p w14:paraId="572A51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303</w:t>
      </w:r>
    </w:p>
    <w:p w14:paraId="0D7B90C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306</w:t>
      </w:r>
    </w:p>
    <w:p w14:paraId="586D6F7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307</w:t>
      </w:r>
    </w:p>
    <w:p w14:paraId="795B08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311</w:t>
      </w:r>
    </w:p>
    <w:p w14:paraId="346C38C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312</w:t>
      </w:r>
    </w:p>
    <w:p w14:paraId="36CBAB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3E85BC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2BAAC91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51F165A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34D579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312</w:t>
      </w:r>
    </w:p>
    <w:p w14:paraId="7CA4234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315</w:t>
      </w:r>
    </w:p>
    <w:p w14:paraId="3FEA68E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1EC8625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087111A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316</w:t>
      </w:r>
    </w:p>
    <w:p w14:paraId="74BDEA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316</w:t>
      </w:r>
    </w:p>
    <w:p w14:paraId="34CDFCB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5D64EB3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039FBA8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21C38C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66036A8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317</w:t>
      </w:r>
    </w:p>
    <w:p w14:paraId="2C1A502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320</w:t>
      </w:r>
    </w:p>
    <w:p w14:paraId="0881A7D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711165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325</w:t>
      </w:r>
    </w:p>
    <w:p w14:paraId="4370FE9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328</w:t>
      </w:r>
    </w:p>
    <w:p w14:paraId="60E43ED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2F4CE48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33E8D28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05E0A4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1614F76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3D6430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331</w:t>
      </w:r>
    </w:p>
    <w:p w14:paraId="479B7DB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331</w:t>
      </w:r>
    </w:p>
    <w:p w14:paraId="33336C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56D6C7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332</w:t>
      </w:r>
    </w:p>
    <w:p w14:paraId="08C02C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4F6BC83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74EBAD5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106666A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437E0D5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55D253D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337</w:t>
      </w:r>
    </w:p>
    <w:p w14:paraId="00E730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338</w:t>
      </w:r>
    </w:p>
    <w:p w14:paraId="4038BC5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342</w:t>
      </w:r>
    </w:p>
    <w:p w14:paraId="5B9DC55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345</w:t>
      </w:r>
    </w:p>
    <w:p w14:paraId="4EA8BC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345</w:t>
      </w:r>
    </w:p>
    <w:p w14:paraId="3A5B0E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345</w:t>
      </w:r>
    </w:p>
    <w:p w14:paraId="5244E2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37C495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345</w:t>
      </w:r>
    </w:p>
    <w:p w14:paraId="0BA03D7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345</w:t>
      </w:r>
    </w:p>
    <w:p w14:paraId="1D636C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0A409C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348</w:t>
      </w:r>
    </w:p>
    <w:p w14:paraId="6BB812A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349</w:t>
      </w:r>
    </w:p>
    <w:p w14:paraId="0FAF85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</w:t>
      </w:r>
    </w:p>
    <w:p w14:paraId="5B96DAB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349</w:t>
      </w:r>
    </w:p>
    <w:p w14:paraId="45514D6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5B129D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74338B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788B21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352</w:t>
      </w:r>
    </w:p>
    <w:p w14:paraId="0C7E79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352</w:t>
      </w:r>
    </w:p>
    <w:p w14:paraId="6AFFAF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6DFB998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83D0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359</w:t>
      </w:r>
    </w:p>
    <w:p w14:paraId="08532D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360</w:t>
      </w:r>
    </w:p>
    <w:p w14:paraId="79FAE6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295F4F4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487256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656D4D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2D3B9D4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360</w:t>
      </w:r>
    </w:p>
    <w:p w14:paraId="630C7A0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70B1B62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6CA5FA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362</w:t>
      </w:r>
    </w:p>
    <w:p w14:paraId="367645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362</w:t>
      </w:r>
    </w:p>
    <w:p w14:paraId="726265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43D07D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30624E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4665AD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45B6BA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363</w:t>
      </w:r>
    </w:p>
    <w:p w14:paraId="0E13B0B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365</w:t>
      </w:r>
    </w:p>
    <w:p w14:paraId="247049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365</w:t>
      </w:r>
    </w:p>
    <w:p w14:paraId="02B35F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3653F4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372</w:t>
      </w:r>
    </w:p>
    <w:p w14:paraId="4DCC8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372</w:t>
      </w:r>
    </w:p>
    <w:p w14:paraId="39C892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372</w:t>
      </w:r>
    </w:p>
    <w:p w14:paraId="5E9A94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</w:t>
      </w:r>
    </w:p>
    <w:p w14:paraId="6B2E29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64F0C8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372</w:t>
      </w:r>
    </w:p>
    <w:p w14:paraId="0441F6C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374</w:t>
      </w:r>
    </w:p>
    <w:p w14:paraId="71A566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374</w:t>
      </w:r>
    </w:p>
    <w:p w14:paraId="71608C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374</w:t>
      </w:r>
    </w:p>
    <w:p w14:paraId="1FF3729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375</w:t>
      </w:r>
    </w:p>
    <w:p w14:paraId="5980C8A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375</w:t>
      </w:r>
    </w:p>
    <w:p w14:paraId="3C9D88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375</w:t>
      </w:r>
    </w:p>
    <w:p w14:paraId="029ACE0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07DECB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0940D28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16D8862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0BA06FC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24EDDD4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544F6D9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380</w:t>
      </w:r>
    </w:p>
    <w:p w14:paraId="062B666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4A03B0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385</w:t>
      </w:r>
    </w:p>
    <w:p w14:paraId="0A95B0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385</w:t>
      </w:r>
    </w:p>
    <w:p w14:paraId="2BA2091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385</w:t>
      </w:r>
    </w:p>
    <w:p w14:paraId="02431C8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</w:t>
      </w:r>
    </w:p>
    <w:p w14:paraId="63AA663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1B1F6F6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20006CE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4B5D8D4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5F02276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70AE53E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387</w:t>
      </w:r>
    </w:p>
    <w:p w14:paraId="6AD511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387</w:t>
      </w:r>
    </w:p>
    <w:p w14:paraId="0B0DDE1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387</w:t>
      </w:r>
    </w:p>
    <w:p w14:paraId="2E0D791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387</w:t>
      </w:r>
    </w:p>
    <w:p w14:paraId="55EC0A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387</w:t>
      </w:r>
    </w:p>
    <w:p w14:paraId="5B6830D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388</w:t>
      </w:r>
    </w:p>
    <w:p w14:paraId="4725BEE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388</w:t>
      </w:r>
    </w:p>
    <w:p w14:paraId="0E19A33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390</w:t>
      </w:r>
    </w:p>
    <w:p w14:paraId="08978C7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390</w:t>
      </w:r>
    </w:p>
    <w:p w14:paraId="38F5558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390</w:t>
      </w:r>
    </w:p>
    <w:p w14:paraId="36DEE5C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390</w:t>
      </w:r>
    </w:p>
    <w:p w14:paraId="2021AC9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46E686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14CF3D6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6D7419D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1A115E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390</w:t>
      </w:r>
    </w:p>
    <w:p w14:paraId="275D4A2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392</w:t>
      </w:r>
    </w:p>
    <w:p w14:paraId="40F3BC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392</w:t>
      </w:r>
    </w:p>
    <w:p w14:paraId="618D82E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392</w:t>
      </w:r>
    </w:p>
    <w:p w14:paraId="0CE42A0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392</w:t>
      </w:r>
    </w:p>
    <w:p w14:paraId="282CC1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392</w:t>
      </w:r>
    </w:p>
    <w:p w14:paraId="580B3AB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41D819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392</w:t>
      </w:r>
    </w:p>
    <w:p w14:paraId="1A63BF5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</w:t>
      </w:r>
    </w:p>
    <w:p w14:paraId="7FAF767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095FBC1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38BFC60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301DB8B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7F431B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4C7800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398</w:t>
      </w:r>
    </w:p>
    <w:p w14:paraId="32BE8B5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398</w:t>
      </w:r>
    </w:p>
    <w:p w14:paraId="52F4860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398</w:t>
      </w:r>
    </w:p>
    <w:p w14:paraId="09C6E3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</w:t>
      </w:r>
    </w:p>
    <w:p w14:paraId="2E187C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7C6B082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312428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5320F54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400</w:t>
      </w:r>
    </w:p>
    <w:p w14:paraId="326D8E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400</w:t>
      </w:r>
    </w:p>
    <w:p w14:paraId="30001D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400</w:t>
      </w:r>
    </w:p>
    <w:p w14:paraId="0F65E0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400</w:t>
      </w:r>
    </w:p>
    <w:p w14:paraId="52622A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1B148D5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7E7E85D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56E1570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1DD4A42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01AA224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76F16A1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267FB0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0BA6C4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406</w:t>
      </w:r>
    </w:p>
    <w:p w14:paraId="17CBA5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7A9545A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4B9DB3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7C0EE43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62564D7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23E620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4E7D760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3E25F2B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50DC255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409</w:t>
      </w:r>
    </w:p>
    <w:p w14:paraId="2891B8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409</w:t>
      </w:r>
    </w:p>
    <w:p w14:paraId="79563ED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409</w:t>
      </w:r>
    </w:p>
    <w:p w14:paraId="7CB4FAB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409</w:t>
      </w:r>
    </w:p>
    <w:p w14:paraId="46043FF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2C17953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1FC443B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47656F3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19682DE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4CB5D51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76BD2C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411</w:t>
      </w:r>
    </w:p>
    <w:p w14:paraId="5266ACD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48020B3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117576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624A431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55FBE45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3B74303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736B119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6D8F872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363FE7C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413</w:t>
      </w:r>
    </w:p>
    <w:p w14:paraId="4CAAF7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413</w:t>
      </w:r>
    </w:p>
    <w:p w14:paraId="55E718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1DA3457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1BAC6F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41396F7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537728C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1D63A19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123A4AF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615B836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0ECE03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419</w:t>
      </w:r>
    </w:p>
    <w:p w14:paraId="106EFEB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0D2DFB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381591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2E79B49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0E12714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748FA75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4614E2C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2A4C71C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51B529A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422</w:t>
      </w:r>
    </w:p>
    <w:p w14:paraId="2E0B76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422</w:t>
      </w:r>
    </w:p>
    <w:p w14:paraId="08D4E5F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6A8674F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434211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58B2D3A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5F6E54C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26B74F7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426</w:t>
      </w:r>
    </w:p>
    <w:p w14:paraId="616FE3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1C8957D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5BFCB1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430</w:t>
      </w:r>
    </w:p>
    <w:p w14:paraId="081FF0B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4C61BB5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5C5E1C2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431</w:t>
      </w:r>
    </w:p>
    <w:p w14:paraId="2169F80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795DF14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23FEE40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047DA35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62F074E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3DC0DC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435</w:t>
      </w:r>
    </w:p>
    <w:p w14:paraId="2AEABC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435</w:t>
      </w:r>
    </w:p>
    <w:p w14:paraId="0A4AF49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7895322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0EB19C9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436</w:t>
      </w:r>
    </w:p>
    <w:p w14:paraId="4ED237E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71B6B4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094375F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C12506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65A4B7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7B16CE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438</w:t>
      </w:r>
    </w:p>
    <w:p w14:paraId="350532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2377C0F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4431C04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43AB599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438</w:t>
      </w:r>
    </w:p>
    <w:p w14:paraId="1F99976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438</w:t>
      </w:r>
    </w:p>
    <w:p w14:paraId="625138A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440</w:t>
      </w:r>
    </w:p>
    <w:p w14:paraId="60F8603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440</w:t>
      </w:r>
    </w:p>
    <w:p w14:paraId="339146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440</w:t>
      </w:r>
    </w:p>
    <w:p w14:paraId="6748836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440</w:t>
      </w:r>
    </w:p>
    <w:p w14:paraId="63E576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440</w:t>
      </w:r>
    </w:p>
    <w:p w14:paraId="74FE4C4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5AC04D1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1E59CE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7659ED6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72F66C1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441</w:t>
      </w:r>
    </w:p>
    <w:p w14:paraId="729E04D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332DE0B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443</w:t>
      </w:r>
    </w:p>
    <w:p w14:paraId="0212902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443</w:t>
      </w:r>
    </w:p>
    <w:p w14:paraId="1D308F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443</w:t>
      </w:r>
    </w:p>
    <w:p w14:paraId="6B073D9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0FD3E63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4F3288C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60B6A6E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5A2E50A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3DD9C56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446</w:t>
      </w:r>
    </w:p>
    <w:p w14:paraId="6675ED7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552480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446</w:t>
      </w:r>
    </w:p>
    <w:p w14:paraId="745B8E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446</w:t>
      </w:r>
    </w:p>
    <w:p w14:paraId="776B0E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446</w:t>
      </w:r>
    </w:p>
    <w:p w14:paraId="610A968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6E3E9B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447</w:t>
      </w:r>
    </w:p>
    <w:p w14:paraId="72ECF0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06D257D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4E8136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4E20A3A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450</w:t>
      </w:r>
    </w:p>
    <w:p w14:paraId="553217B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450</w:t>
      </w:r>
    </w:p>
    <w:p w14:paraId="7DC4216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6842D5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451</w:t>
      </w:r>
    </w:p>
    <w:p w14:paraId="66FAACF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39CA87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29CE57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6C05B4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31F6F8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6AB9EE6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79FAC01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23A9710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457</w:t>
      </w:r>
    </w:p>
    <w:p w14:paraId="366104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457</w:t>
      </w:r>
    </w:p>
    <w:p w14:paraId="42E5A5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457</w:t>
      </w:r>
    </w:p>
    <w:p w14:paraId="7F04D8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77E0E4E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09B95F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27893B6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56B7B32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605FF0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5B946DB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684292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5CF169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459</w:t>
      </w:r>
    </w:p>
    <w:p w14:paraId="346E31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0260CC6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568E9BC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37FC088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5ADEFF1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37ED51C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2667F8A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7DBA9D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7B2F42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461</w:t>
      </w:r>
    </w:p>
    <w:p w14:paraId="5F13D6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461</w:t>
      </w:r>
    </w:p>
    <w:p w14:paraId="170A0F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77F7AF4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740B933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7B1B011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5605A9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3232F52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67F45B3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464</w:t>
      </w:r>
    </w:p>
    <w:p w14:paraId="245C631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07512FF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464</w:t>
      </w:r>
    </w:p>
    <w:p w14:paraId="50AAA1D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464</w:t>
      </w:r>
    </w:p>
    <w:p w14:paraId="3D0FF0B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2792E2D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49143E3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28A2EEF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0DB540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7D8413F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4EFE277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073C16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467</w:t>
      </w:r>
    </w:p>
    <w:p w14:paraId="272708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1F7EFD0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65BDFB8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4466C81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36175C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39415F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470</w:t>
      </w:r>
    </w:p>
    <w:p w14:paraId="1C0A900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470</w:t>
      </w:r>
    </w:p>
    <w:p w14:paraId="5C44DA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588403C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471</w:t>
      </w:r>
    </w:p>
    <w:p w14:paraId="5B924A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471</w:t>
      </w:r>
    </w:p>
    <w:p w14:paraId="163397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471</w:t>
      </w:r>
    </w:p>
    <w:p w14:paraId="545A3B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</w:t>
      </w:r>
    </w:p>
    <w:p w14:paraId="24AB28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472</w:t>
      </w:r>
    </w:p>
    <w:p w14:paraId="55434A6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472</w:t>
      </w:r>
    </w:p>
    <w:p w14:paraId="118988E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473</w:t>
      </w:r>
    </w:p>
    <w:p w14:paraId="64554C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473</w:t>
      </w:r>
    </w:p>
    <w:p w14:paraId="3773E4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7416BC7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474</w:t>
      </w:r>
    </w:p>
    <w:p w14:paraId="274A1CF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474</w:t>
      </w:r>
    </w:p>
    <w:p w14:paraId="61461E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474</w:t>
      </w:r>
    </w:p>
    <w:p w14:paraId="5A1A52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</w:t>
      </w:r>
    </w:p>
    <w:p w14:paraId="3EEE53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5804750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3E0AC9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3EE842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476</w:t>
      </w:r>
    </w:p>
    <w:p w14:paraId="6F4FC3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477</w:t>
      </w:r>
    </w:p>
    <w:p w14:paraId="6206DA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477</w:t>
      </w:r>
    </w:p>
    <w:p w14:paraId="3BFAE7D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477</w:t>
      </w:r>
    </w:p>
    <w:p w14:paraId="239C87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477</w:t>
      </w:r>
    </w:p>
    <w:p w14:paraId="47198B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</w:t>
      </w:r>
    </w:p>
    <w:p w14:paraId="3A0821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477</w:t>
      </w:r>
    </w:p>
    <w:p w14:paraId="64FC2F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477</w:t>
      </w:r>
    </w:p>
    <w:p w14:paraId="39C2EF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479</w:t>
      </w:r>
    </w:p>
    <w:p w14:paraId="0661E01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479</w:t>
      </w:r>
    </w:p>
    <w:p w14:paraId="73DEAA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479</w:t>
      </w:r>
    </w:p>
    <w:p w14:paraId="404A2E4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480</w:t>
      </w:r>
    </w:p>
    <w:p w14:paraId="78DECE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169C949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0FFD6F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08AD30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7717E15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6A2CC9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482</w:t>
      </w:r>
    </w:p>
    <w:p w14:paraId="5332A0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482</w:t>
      </w:r>
    </w:p>
    <w:p w14:paraId="58481E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482</w:t>
      </w:r>
    </w:p>
    <w:p w14:paraId="61D22C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483</w:t>
      </w:r>
    </w:p>
    <w:p w14:paraId="56FBA9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483</w:t>
      </w:r>
    </w:p>
    <w:p w14:paraId="0FB0A6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483</w:t>
      </w:r>
    </w:p>
    <w:p w14:paraId="06F267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</w:t>
      </w:r>
    </w:p>
    <w:p w14:paraId="1C7BA7D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4EE313F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7880AB6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485</w:t>
      </w:r>
    </w:p>
    <w:p w14:paraId="7B3DCBF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485</w:t>
      </w:r>
    </w:p>
    <w:p w14:paraId="0CC5B7E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486</w:t>
      </w:r>
    </w:p>
    <w:p w14:paraId="182C697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487</w:t>
      </w:r>
    </w:p>
    <w:p w14:paraId="7AD7BB1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487</w:t>
      </w:r>
    </w:p>
    <w:p w14:paraId="413099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487</w:t>
      </w:r>
    </w:p>
    <w:p w14:paraId="007D960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6CF030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5592C7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7B0B9E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07BADD8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26D102C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3B64160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09AE22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493</w:t>
      </w:r>
    </w:p>
    <w:p w14:paraId="7865AA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496</w:t>
      </w:r>
    </w:p>
    <w:p w14:paraId="6F48E18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496</w:t>
      </w:r>
    </w:p>
    <w:p w14:paraId="5A00091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496</w:t>
      </w:r>
    </w:p>
    <w:p w14:paraId="4E68F77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496</w:t>
      </w:r>
    </w:p>
    <w:p w14:paraId="2BE986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38CEAF7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496</w:t>
      </w:r>
    </w:p>
    <w:p w14:paraId="6C2F417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498</w:t>
      </w:r>
    </w:p>
    <w:p w14:paraId="6BF0A55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0A03CC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499</w:t>
      </w:r>
    </w:p>
    <w:p w14:paraId="4EC379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499</w:t>
      </w:r>
    </w:p>
    <w:p w14:paraId="3C0AB8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499</w:t>
      </w:r>
    </w:p>
    <w:p w14:paraId="024405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06A0122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45E3F8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55AEB09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500</w:t>
      </w:r>
    </w:p>
    <w:p w14:paraId="29B9B18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500</w:t>
      </w:r>
    </w:p>
    <w:p w14:paraId="53DB661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502</w:t>
      </w:r>
    </w:p>
    <w:p w14:paraId="22E99F4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779170B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219D0B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502</w:t>
      </w:r>
    </w:p>
    <w:p w14:paraId="20D76E6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502</w:t>
      </w:r>
    </w:p>
    <w:p w14:paraId="03B265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502</w:t>
      </w:r>
    </w:p>
    <w:p w14:paraId="6DF0305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327B555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503</w:t>
      </w:r>
    </w:p>
    <w:p w14:paraId="4084EAD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503</w:t>
      </w:r>
    </w:p>
    <w:p w14:paraId="463292A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505</w:t>
      </w:r>
    </w:p>
    <w:p w14:paraId="1D30C1E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505</w:t>
      </w:r>
    </w:p>
    <w:p w14:paraId="728B54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505</w:t>
      </w:r>
    </w:p>
    <w:p w14:paraId="664876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506</w:t>
      </w:r>
    </w:p>
    <w:p w14:paraId="04EB925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506</w:t>
      </w:r>
    </w:p>
    <w:p w14:paraId="5C58F6B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5BFD49F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1F0B0B6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05C2431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0895ACA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710DDCA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3BD61BC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1FF379F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508</w:t>
      </w:r>
    </w:p>
    <w:p w14:paraId="5A9B54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511</w:t>
      </w:r>
    </w:p>
    <w:p w14:paraId="1413BBD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511</w:t>
      </w:r>
    </w:p>
    <w:p w14:paraId="5418FB5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511</w:t>
      </w:r>
    </w:p>
    <w:p w14:paraId="5D70391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</w:t>
      </w:r>
    </w:p>
    <w:p w14:paraId="3549F4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511</w:t>
      </w:r>
    </w:p>
    <w:p w14:paraId="71389C7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511</w:t>
      </w:r>
    </w:p>
    <w:p w14:paraId="23D7851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513</w:t>
      </w:r>
    </w:p>
    <w:p w14:paraId="1E1A2AA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6CE364A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513</w:t>
      </w:r>
    </w:p>
    <w:p w14:paraId="6A99D4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514</w:t>
      </w:r>
    </w:p>
    <w:p w14:paraId="2A81DC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514</w:t>
      </w:r>
    </w:p>
    <w:p w14:paraId="52F3FB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74F30D8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514</w:t>
      </w:r>
    </w:p>
    <w:p w14:paraId="2B5B75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</w:t>
      </w:r>
    </w:p>
    <w:p w14:paraId="6EC8A6D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22B595D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2B415BC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0569B30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430540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3B9783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519</w:t>
      </w:r>
    </w:p>
    <w:p w14:paraId="3EAF188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5E4C3BB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2D9CE6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773B0E1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2F98F34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19B8EF8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66CA3C5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777929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522</w:t>
      </w:r>
    </w:p>
    <w:p w14:paraId="7E27A21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522</w:t>
      </w:r>
    </w:p>
    <w:p w14:paraId="518267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522</w:t>
      </w:r>
    </w:p>
    <w:p w14:paraId="12CAAD2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046104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18FCA54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2F5D85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31D6C71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17A02C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76E0829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1DFF668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6A0C0F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524</w:t>
      </w:r>
    </w:p>
    <w:p w14:paraId="6BB9652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426B44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524</w:t>
      </w:r>
    </w:p>
    <w:p w14:paraId="2825D0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4DC506A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1A9CE60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103228B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6F518DF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26C0E6A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515D29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527</w:t>
      </w:r>
    </w:p>
    <w:p w14:paraId="7E10B9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527</w:t>
      </w:r>
    </w:p>
    <w:p w14:paraId="62B7BF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3E3BB9A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144EB93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2B24B3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3A0035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34FFC22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52C9611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129E64E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6192D3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532</w:t>
      </w:r>
    </w:p>
    <w:p w14:paraId="58C5FC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3E63577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532</w:t>
      </w:r>
    </w:p>
    <w:p w14:paraId="041E3FE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</w:t>
      </w:r>
    </w:p>
    <w:p w14:paraId="178731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3885C35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7EA4ED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1840C6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08146C1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12829F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535</w:t>
      </w:r>
    </w:p>
    <w:p w14:paraId="3823E9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535</w:t>
      </w:r>
    </w:p>
    <w:p w14:paraId="54D1680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0091EE2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796B0F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1B37372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536</w:t>
      </w:r>
    </w:p>
    <w:p w14:paraId="304C608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536</w:t>
      </w:r>
    </w:p>
    <w:p w14:paraId="7D20418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539</w:t>
      </w:r>
    </w:p>
    <w:p w14:paraId="597EEF7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540</w:t>
      </w:r>
    </w:p>
    <w:p w14:paraId="75B5D28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540</w:t>
      </w:r>
    </w:p>
    <w:p w14:paraId="5B5AF3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541</w:t>
      </w:r>
    </w:p>
    <w:p w14:paraId="4B3535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53554F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542</w:t>
      </w:r>
    </w:p>
    <w:p w14:paraId="0AE047B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</w:t>
      </w:r>
    </w:p>
    <w:p w14:paraId="592B492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6CA381E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57BADE4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546</w:t>
      </w:r>
    </w:p>
    <w:p w14:paraId="36EED4C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546</w:t>
      </w:r>
    </w:p>
    <w:p w14:paraId="03651DC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546</w:t>
      </w:r>
    </w:p>
    <w:p w14:paraId="5934F6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547</w:t>
      </w:r>
    </w:p>
    <w:p w14:paraId="5FE51D1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547</w:t>
      </w:r>
    </w:p>
    <w:p w14:paraId="739A604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547</w:t>
      </w:r>
    </w:p>
    <w:p w14:paraId="046BC0D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547</w:t>
      </w:r>
    </w:p>
    <w:p w14:paraId="34D0905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</w:t>
      </w:r>
    </w:p>
    <w:p w14:paraId="403EADA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547</w:t>
      </w:r>
    </w:p>
    <w:p w14:paraId="3F98BB2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547</w:t>
      </w:r>
    </w:p>
    <w:p w14:paraId="6150BF0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549</w:t>
      </w:r>
    </w:p>
    <w:p w14:paraId="71BE478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549</w:t>
      </w:r>
    </w:p>
    <w:p w14:paraId="2BCB4F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549</w:t>
      </w:r>
    </w:p>
    <w:p w14:paraId="31B992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549</w:t>
      </w:r>
    </w:p>
    <w:p w14:paraId="3726AA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61561D1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3FA7FFC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</w:t>
      </w:r>
    </w:p>
    <w:p w14:paraId="2B0C8D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549</w:t>
      </w:r>
    </w:p>
    <w:p w14:paraId="1B9C316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549</w:t>
      </w:r>
    </w:p>
    <w:p w14:paraId="5220ED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551</w:t>
      </w:r>
    </w:p>
    <w:p w14:paraId="5447FF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551</w:t>
      </w:r>
    </w:p>
    <w:p w14:paraId="69338A7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551</w:t>
      </w:r>
    </w:p>
    <w:p w14:paraId="7953A1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551</w:t>
      </w:r>
    </w:p>
    <w:p w14:paraId="186CE3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551</w:t>
      </w:r>
    </w:p>
    <w:p w14:paraId="2450294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551</w:t>
      </w:r>
    </w:p>
    <w:p w14:paraId="324CF0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551</w:t>
      </w:r>
    </w:p>
    <w:p w14:paraId="4CB21DB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</w:t>
      </w:r>
    </w:p>
    <w:p w14:paraId="682A9B1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551</w:t>
      </w:r>
    </w:p>
    <w:p w14:paraId="458CC8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551</w:t>
      </w:r>
    </w:p>
    <w:p w14:paraId="44F8907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553</w:t>
      </w:r>
    </w:p>
    <w:p w14:paraId="0ECAFAE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553</w:t>
      </w:r>
    </w:p>
    <w:p w14:paraId="1C072E7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553</w:t>
      </w:r>
    </w:p>
    <w:p w14:paraId="5A8DF2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554</w:t>
      </w:r>
    </w:p>
    <w:p w14:paraId="128EBB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554</w:t>
      </w:r>
    </w:p>
    <w:p w14:paraId="08BFADB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555</w:t>
      </w:r>
    </w:p>
    <w:p w14:paraId="3C78ADE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</w:t>
      </w:r>
    </w:p>
    <w:p w14:paraId="7CB4885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555</w:t>
      </w:r>
    </w:p>
    <w:p w14:paraId="34DFD43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555</w:t>
      </w:r>
    </w:p>
    <w:p w14:paraId="09DC1A1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557</w:t>
      </w:r>
    </w:p>
    <w:p w14:paraId="5BE0D5D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557</w:t>
      </w:r>
    </w:p>
    <w:p w14:paraId="5B7886E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557</w:t>
      </w:r>
    </w:p>
    <w:p w14:paraId="39DB1D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557</w:t>
      </w:r>
    </w:p>
    <w:p w14:paraId="25FB7D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557</w:t>
      </w:r>
    </w:p>
    <w:p w14:paraId="3C15E04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2E494C6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557</w:t>
      </w:r>
    </w:p>
    <w:p w14:paraId="4D059C2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558</w:t>
      </w:r>
    </w:p>
    <w:p w14:paraId="6B448AF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559</w:t>
      </w:r>
    </w:p>
    <w:p w14:paraId="3F93F6C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559</w:t>
      </w:r>
    </w:p>
    <w:p w14:paraId="2A7004F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561</w:t>
      </w:r>
    </w:p>
    <w:p w14:paraId="267C5B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0BBD758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7E51E5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562</w:t>
      </w:r>
    </w:p>
    <w:p w14:paraId="26CFE1D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101851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0FF48A9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33746CA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1478772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6C7F765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70EB043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030EEAC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6E51EB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568</w:t>
      </w:r>
    </w:p>
    <w:p w14:paraId="57BBB6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568</w:t>
      </w:r>
    </w:p>
    <w:p w14:paraId="5754FD6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728B2FE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60B909E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35BCE4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2A9D252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69A60E8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2287F29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547332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62746E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570</w:t>
      </w:r>
    </w:p>
    <w:p w14:paraId="27BD59B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262871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7887597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7B8124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570</w:t>
      </w:r>
    </w:p>
    <w:p w14:paraId="245B26D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570</w:t>
      </w:r>
    </w:p>
    <w:p w14:paraId="57EE0A3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620A4FA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409E56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155E5D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572</w:t>
      </w:r>
    </w:p>
    <w:p w14:paraId="603CFD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572</w:t>
      </w:r>
    </w:p>
    <w:p w14:paraId="1ED167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572</w:t>
      </w:r>
    </w:p>
    <w:p w14:paraId="6273DD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121832E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456511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573</w:t>
      </w:r>
    </w:p>
    <w:p w14:paraId="5160D9F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573</w:t>
      </w:r>
    </w:p>
    <w:p w14:paraId="0B96F29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575</w:t>
      </w:r>
    </w:p>
    <w:p w14:paraId="38E42E4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575</w:t>
      </w:r>
    </w:p>
    <w:p w14:paraId="24CFCA2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575</w:t>
      </w:r>
    </w:p>
    <w:p w14:paraId="528A55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576</w:t>
      </w:r>
    </w:p>
    <w:p w14:paraId="20034B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576</w:t>
      </w:r>
    </w:p>
    <w:p w14:paraId="3961B04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577</w:t>
      </w:r>
    </w:p>
    <w:p w14:paraId="73B41C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577</w:t>
      </w:r>
    </w:p>
    <w:p w14:paraId="5FB2BDB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577</w:t>
      </w:r>
    </w:p>
    <w:p w14:paraId="6724D9B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577</w:t>
      </w:r>
    </w:p>
    <w:p w14:paraId="0BC213B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579</w:t>
      </w:r>
    </w:p>
    <w:p w14:paraId="2F7ADDB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579</w:t>
      </w:r>
    </w:p>
    <w:p w14:paraId="1799BDC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579</w:t>
      </w:r>
    </w:p>
    <w:p w14:paraId="001364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579</w:t>
      </w:r>
    </w:p>
    <w:p w14:paraId="02FE76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7722DA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0F2FA0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313DD1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2BA2E14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22A9101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583</w:t>
      </w:r>
    </w:p>
    <w:p w14:paraId="4ADA73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583</w:t>
      </w:r>
    </w:p>
    <w:p w14:paraId="39A03E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583</w:t>
      </w:r>
    </w:p>
    <w:p w14:paraId="537DFD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584</w:t>
      </w:r>
    </w:p>
    <w:p w14:paraId="237681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584</w:t>
      </w:r>
    </w:p>
    <w:p w14:paraId="144DC22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061D0A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23224E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584</w:t>
      </w:r>
    </w:p>
    <w:p w14:paraId="762577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584</w:t>
      </w:r>
    </w:p>
    <w:p w14:paraId="165877B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586</w:t>
      </w:r>
    </w:p>
    <w:p w14:paraId="5AF6A1F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586</w:t>
      </w:r>
    </w:p>
    <w:p w14:paraId="42AF86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587</w:t>
      </w:r>
    </w:p>
    <w:p w14:paraId="62BFF3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587</w:t>
      </w:r>
    </w:p>
    <w:p w14:paraId="78DD9F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587</w:t>
      </w:r>
    </w:p>
    <w:p w14:paraId="693382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587</w:t>
      </w:r>
    </w:p>
    <w:p w14:paraId="780FA1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</w:t>
      </w:r>
    </w:p>
    <w:p w14:paraId="0AB77C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587</w:t>
      </w:r>
    </w:p>
    <w:p w14:paraId="3C2074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587</w:t>
      </w:r>
    </w:p>
    <w:p w14:paraId="4434162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590</w:t>
      </w:r>
    </w:p>
    <w:p w14:paraId="1D438C2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590</w:t>
      </w:r>
    </w:p>
    <w:p w14:paraId="436452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590</w:t>
      </w:r>
    </w:p>
    <w:p w14:paraId="7ABB7B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590</w:t>
      </w:r>
    </w:p>
    <w:p w14:paraId="0572AF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590</w:t>
      </w:r>
    </w:p>
    <w:p w14:paraId="1BBE80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590</w:t>
      </w:r>
    </w:p>
    <w:p w14:paraId="7657F9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</w:t>
      </w:r>
    </w:p>
    <w:p w14:paraId="2813F2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590</w:t>
      </w:r>
    </w:p>
    <w:p w14:paraId="20386C2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590</w:t>
      </w:r>
    </w:p>
    <w:p w14:paraId="2F98FE5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592</w:t>
      </w:r>
    </w:p>
    <w:p w14:paraId="1B6112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593</w:t>
      </w:r>
    </w:p>
    <w:p w14:paraId="7600AE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132838F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593</w:t>
      </w:r>
    </w:p>
    <w:p w14:paraId="091F26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0B2793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084022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1F6DC4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593</w:t>
      </w:r>
    </w:p>
    <w:p w14:paraId="512267C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593</w:t>
      </w:r>
    </w:p>
    <w:p w14:paraId="2FF4D9B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595</w:t>
      </w:r>
    </w:p>
    <w:p w14:paraId="5F5155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4E3D06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1633DD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596</w:t>
      </w:r>
    </w:p>
    <w:p w14:paraId="5ED2B0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596</w:t>
      </w:r>
    </w:p>
    <w:p w14:paraId="53D313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596</w:t>
      </w:r>
    </w:p>
    <w:p w14:paraId="63A03BB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</w:t>
      </w:r>
    </w:p>
    <w:p w14:paraId="151ECA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596</w:t>
      </w:r>
    </w:p>
    <w:p w14:paraId="594B31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596</w:t>
      </w:r>
    </w:p>
    <w:p w14:paraId="34C11E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599</w:t>
      </w:r>
    </w:p>
    <w:p w14:paraId="6FCBFA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599</w:t>
      </w:r>
    </w:p>
    <w:p w14:paraId="7F5EBE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599</w:t>
      </w:r>
    </w:p>
    <w:p w14:paraId="70B3F53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600</w:t>
      </w:r>
    </w:p>
    <w:p w14:paraId="42D2D9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600</w:t>
      </w:r>
    </w:p>
    <w:p w14:paraId="2DE0AF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1FCB5C9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57AAE53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522948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602</w:t>
      </w:r>
    </w:p>
    <w:p w14:paraId="14D6D8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602</w:t>
      </w:r>
    </w:p>
    <w:p w14:paraId="113554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45F29C2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075D3D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606</w:t>
      </w:r>
    </w:p>
    <w:p w14:paraId="1F041C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608</w:t>
      </w:r>
    </w:p>
    <w:p w14:paraId="7BD6143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5ED2B9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609</w:t>
      </w:r>
    </w:p>
    <w:p w14:paraId="551138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10A41E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03373CD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609</w:t>
      </w:r>
    </w:p>
    <w:p w14:paraId="7925A2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33D3256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464EB9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553B086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614</w:t>
      </w:r>
    </w:p>
    <w:p w14:paraId="54BF09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614</w:t>
      </w:r>
    </w:p>
    <w:p w14:paraId="3FD68D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615</w:t>
      </w:r>
    </w:p>
    <w:p w14:paraId="2505E05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615</w:t>
      </w:r>
    </w:p>
    <w:p w14:paraId="6D7D4AA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616</w:t>
      </w:r>
    </w:p>
    <w:p w14:paraId="7AA657C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616</w:t>
      </w:r>
    </w:p>
    <w:p w14:paraId="5A81C5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619</w:t>
      </w:r>
    </w:p>
    <w:p w14:paraId="3F7D15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3C9EF5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620</w:t>
      </w:r>
    </w:p>
    <w:p w14:paraId="3948F9F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623</w:t>
      </w:r>
    </w:p>
    <w:p w14:paraId="3FAA448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623</w:t>
      </w:r>
    </w:p>
    <w:p w14:paraId="0214F4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623</w:t>
      </w:r>
    </w:p>
    <w:p w14:paraId="7903D1F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229A52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155D3A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</w:t>
      </w:r>
    </w:p>
    <w:p w14:paraId="34A936F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625</w:t>
      </w:r>
    </w:p>
    <w:p w14:paraId="5AAE58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625</w:t>
      </w:r>
    </w:p>
    <w:p w14:paraId="6D74DF0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627</w:t>
      </w:r>
    </w:p>
    <w:p w14:paraId="379C4C5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628</w:t>
      </w:r>
    </w:p>
    <w:p w14:paraId="022935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629</w:t>
      </w:r>
    </w:p>
    <w:p w14:paraId="01F309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631</w:t>
      </w:r>
    </w:p>
    <w:p w14:paraId="63CE1B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631</w:t>
      </w:r>
    </w:p>
    <w:p w14:paraId="74FE577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632</w:t>
      </w:r>
    </w:p>
    <w:p w14:paraId="5C6F527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632</w:t>
      </w:r>
    </w:p>
    <w:p w14:paraId="35BC7D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</w:t>
      </w:r>
    </w:p>
    <w:p w14:paraId="1B33B7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632</w:t>
      </w:r>
    </w:p>
    <w:p w14:paraId="2A06598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634</w:t>
      </w:r>
    </w:p>
    <w:p w14:paraId="50A4EA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635</w:t>
      </w:r>
    </w:p>
    <w:p w14:paraId="61C810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635</w:t>
      </w:r>
    </w:p>
    <w:p w14:paraId="532DC51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637</w:t>
      </w:r>
    </w:p>
    <w:p w14:paraId="1DEE94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637</w:t>
      </w:r>
    </w:p>
    <w:p w14:paraId="64C456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638</w:t>
      </w:r>
    </w:p>
    <w:p w14:paraId="5B2EE93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</w:t>
      </w:r>
    </w:p>
    <w:p w14:paraId="31B4B8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</w:t>
      </w:r>
    </w:p>
    <w:p w14:paraId="7D25F69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639</w:t>
      </w:r>
    </w:p>
    <w:p w14:paraId="3471F10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642</w:t>
      </w:r>
    </w:p>
    <w:p w14:paraId="12392C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643</w:t>
      </w:r>
    </w:p>
    <w:p w14:paraId="366589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643</w:t>
      </w:r>
    </w:p>
    <w:p w14:paraId="704958F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646</w:t>
      </w:r>
    </w:p>
    <w:p w14:paraId="48E740F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646</w:t>
      </w:r>
    </w:p>
    <w:p w14:paraId="6AB33A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646</w:t>
      </w:r>
    </w:p>
    <w:p w14:paraId="78D3C3D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651</w:t>
      </w:r>
    </w:p>
    <w:p w14:paraId="6F0C6A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657</w:t>
      </w:r>
    </w:p>
    <w:p w14:paraId="4A4BF8B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665</w:t>
      </w:r>
    </w:p>
    <w:p w14:paraId="5F924A0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665</w:t>
      </w:r>
    </w:p>
    <w:p w14:paraId="0A2F6A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671</w:t>
      </w:r>
    </w:p>
    <w:p w14:paraId="58197148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684</w:t>
      </w:r>
    </w:p>
    <w:p w14:paraId="631BC11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3ACBFC8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684</w:t>
      </w:r>
    </w:p>
    <w:p w14:paraId="3EA2B6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684</w:t>
      </w:r>
    </w:p>
    <w:p w14:paraId="034344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684</w:t>
      </w:r>
    </w:p>
    <w:p w14:paraId="469B48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4E2E45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685</w:t>
      </w:r>
    </w:p>
    <w:p w14:paraId="603EF9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685</w:t>
      </w:r>
    </w:p>
    <w:p w14:paraId="6AF116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685</w:t>
      </w:r>
    </w:p>
    <w:p w14:paraId="3DE937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685</w:t>
      </w:r>
    </w:p>
    <w:p w14:paraId="370D11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688</w:t>
      </w:r>
    </w:p>
    <w:p w14:paraId="0B6DD6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690</w:t>
      </w:r>
    </w:p>
    <w:p w14:paraId="0FDA16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694</w:t>
      </w:r>
    </w:p>
    <w:p w14:paraId="3CA15AF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696</w:t>
      </w:r>
    </w:p>
    <w:p w14:paraId="152AE9A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A53840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60FD46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696</w:t>
      </w:r>
    </w:p>
    <w:p w14:paraId="6F89788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696</w:t>
      </w:r>
    </w:p>
    <w:p w14:paraId="07E1A7F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696</w:t>
      </w:r>
    </w:p>
    <w:p w14:paraId="76F474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1B21B7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697</w:t>
      </w:r>
    </w:p>
    <w:p w14:paraId="7785E88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697</w:t>
      </w:r>
    </w:p>
    <w:p w14:paraId="67362B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698</w:t>
      </w:r>
    </w:p>
    <w:p w14:paraId="241E91E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698</w:t>
      </w:r>
    </w:p>
    <w:p w14:paraId="43D102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698</w:t>
      </w:r>
    </w:p>
    <w:p w14:paraId="446418F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698</w:t>
      </w:r>
    </w:p>
    <w:p w14:paraId="4F1E3D3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</w:t>
      </w:r>
    </w:p>
    <w:p w14:paraId="561FCC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698</w:t>
      </w:r>
    </w:p>
    <w:p w14:paraId="1CE9196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698</w:t>
      </w:r>
    </w:p>
    <w:p w14:paraId="3580D8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698</w:t>
      </w:r>
    </w:p>
    <w:p w14:paraId="2AFA48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699</w:t>
      </w:r>
    </w:p>
    <w:p w14:paraId="5EC9827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699</w:t>
      </w:r>
    </w:p>
    <w:p w14:paraId="739F4D6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699</w:t>
      </w:r>
    </w:p>
    <w:p w14:paraId="41691C0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699</w:t>
      </w:r>
    </w:p>
    <w:p w14:paraId="7865B1A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699</w:t>
      </w:r>
    </w:p>
    <w:p w14:paraId="705E385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</w:t>
      </w:r>
    </w:p>
    <w:p w14:paraId="69A3B9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700</w:t>
      </w:r>
    </w:p>
    <w:p w14:paraId="490B36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700</w:t>
      </w:r>
    </w:p>
    <w:p w14:paraId="4E3D31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700</w:t>
      </w:r>
    </w:p>
    <w:p w14:paraId="1C8FFE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700</w:t>
      </w:r>
    </w:p>
    <w:p w14:paraId="5B2B8C6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701</w:t>
      </w:r>
    </w:p>
    <w:p w14:paraId="30B5D7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701</w:t>
      </w:r>
    </w:p>
    <w:p w14:paraId="4B12AD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701</w:t>
      </w:r>
    </w:p>
    <w:p w14:paraId="2689596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701</w:t>
      </w:r>
    </w:p>
    <w:p w14:paraId="7E37B3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701</w:t>
      </w:r>
    </w:p>
    <w:p w14:paraId="39DB57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701</w:t>
      </w:r>
    </w:p>
    <w:p w14:paraId="2EC51C7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</w:t>
      </w:r>
    </w:p>
    <w:p w14:paraId="5AE28A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702</w:t>
      </w:r>
    </w:p>
    <w:p w14:paraId="3FF883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705</w:t>
      </w:r>
    </w:p>
    <w:p w14:paraId="3BE0A5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3435DE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11B2E56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713</w:t>
      </w:r>
    </w:p>
    <w:p w14:paraId="171862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713</w:t>
      </w:r>
    </w:p>
    <w:p w14:paraId="1D77B78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713</w:t>
      </w:r>
    </w:p>
    <w:p w14:paraId="14C80E6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713</w:t>
      </w:r>
    </w:p>
    <w:p w14:paraId="59DD82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21DA9C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713</w:t>
      </w:r>
    </w:p>
    <w:p w14:paraId="5AA93CA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2987F6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600B82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714</w:t>
      </w:r>
    </w:p>
    <w:p w14:paraId="34A9AA6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715</w:t>
      </w:r>
    </w:p>
    <w:p w14:paraId="6BFB7DD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2A16CE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480C90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2513E9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</w:t>
      </w:r>
    </w:p>
    <w:p w14:paraId="07FCCA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715</w:t>
      </w:r>
    </w:p>
    <w:p w14:paraId="07F7C5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715</w:t>
      </w:r>
    </w:p>
    <w:p w14:paraId="475745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715</w:t>
      </w:r>
    </w:p>
    <w:p w14:paraId="7A078A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716</w:t>
      </w:r>
    </w:p>
    <w:p w14:paraId="0E4BC9F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716</w:t>
      </w:r>
    </w:p>
    <w:p w14:paraId="0C8FF3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716</w:t>
      </w:r>
    </w:p>
    <w:p w14:paraId="0988EE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716</w:t>
      </w:r>
    </w:p>
    <w:p w14:paraId="65445E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716</w:t>
      </w:r>
    </w:p>
    <w:p w14:paraId="0AE4C7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05B684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46100A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717</w:t>
      </w:r>
    </w:p>
    <w:p w14:paraId="70756C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717</w:t>
      </w:r>
    </w:p>
    <w:p w14:paraId="63BE2DB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717</w:t>
      </w:r>
    </w:p>
    <w:p w14:paraId="11EBE7E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718</w:t>
      </w:r>
    </w:p>
    <w:p w14:paraId="222C1B0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718</w:t>
      </w:r>
    </w:p>
    <w:p w14:paraId="111699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718</w:t>
      </w:r>
    </w:p>
    <w:p w14:paraId="2B1B77D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718</w:t>
      </w:r>
    </w:p>
    <w:p w14:paraId="57D0E75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</w:t>
      </w:r>
    </w:p>
    <w:p w14:paraId="0447E0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718</w:t>
      </w:r>
    </w:p>
    <w:p w14:paraId="548DBD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5C9DF9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3374B5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719</w:t>
      </w:r>
    </w:p>
    <w:p w14:paraId="1F7383E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720</w:t>
      </w:r>
    </w:p>
    <w:p w14:paraId="2D985A7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48D237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43A922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4AA782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</w:t>
      </w:r>
    </w:p>
    <w:p w14:paraId="173A1B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720</w:t>
      </w:r>
    </w:p>
    <w:p w14:paraId="2B480E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722</w:t>
      </w:r>
    </w:p>
    <w:p w14:paraId="065235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723</w:t>
      </w:r>
    </w:p>
    <w:p w14:paraId="1ACF7D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726</w:t>
      </w:r>
    </w:p>
    <w:p w14:paraId="25145C3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727</w:t>
      </w:r>
    </w:p>
    <w:p w14:paraId="192371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727</w:t>
      </w:r>
    </w:p>
    <w:p w14:paraId="7FC8A6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727</w:t>
      </w:r>
    </w:p>
    <w:p w14:paraId="4FAC8DD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728</w:t>
      </w:r>
    </w:p>
    <w:p w14:paraId="29C9F2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728</w:t>
      </w:r>
    </w:p>
    <w:p w14:paraId="435E90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728</w:t>
      </w:r>
    </w:p>
    <w:p w14:paraId="1DE250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728</w:t>
      </w:r>
    </w:p>
    <w:p w14:paraId="0E30D2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728</w:t>
      </w:r>
    </w:p>
    <w:p w14:paraId="01FEC7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728</w:t>
      </w:r>
    </w:p>
    <w:p w14:paraId="26339DD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729</w:t>
      </w:r>
    </w:p>
    <w:p w14:paraId="253A430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4729534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176DBE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729</w:t>
      </w:r>
    </w:p>
    <w:p w14:paraId="6829E66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729</w:t>
      </w:r>
    </w:p>
    <w:p w14:paraId="2A7845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729</w:t>
      </w:r>
    </w:p>
    <w:p w14:paraId="62FEACF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729</w:t>
      </w:r>
    </w:p>
    <w:p w14:paraId="5F3E49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729</w:t>
      </w:r>
    </w:p>
    <w:p w14:paraId="7383C4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729</w:t>
      </w:r>
    </w:p>
    <w:p w14:paraId="210E40A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729</w:t>
      </w:r>
    </w:p>
    <w:p w14:paraId="3AD3CEA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6AAB40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46D056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730</w:t>
      </w:r>
    </w:p>
    <w:p w14:paraId="41A085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730</w:t>
      </w:r>
    </w:p>
    <w:p w14:paraId="46294C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730</w:t>
      </w:r>
    </w:p>
    <w:p w14:paraId="3963E7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730</w:t>
      </w:r>
    </w:p>
    <w:p w14:paraId="48C53BE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730</w:t>
      </w:r>
    </w:p>
    <w:p w14:paraId="5197C75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730</w:t>
      </w:r>
    </w:p>
    <w:p w14:paraId="46C8085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731</w:t>
      </w:r>
    </w:p>
    <w:p w14:paraId="02F4A5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731</w:t>
      </w:r>
    </w:p>
    <w:p w14:paraId="7E6B086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731</w:t>
      </w:r>
    </w:p>
    <w:p w14:paraId="6B2F417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731</w:t>
      </w:r>
    </w:p>
    <w:p w14:paraId="0EEFA3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731</w:t>
      </w:r>
    </w:p>
    <w:p w14:paraId="1A6F08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731</w:t>
      </w:r>
    </w:p>
    <w:p w14:paraId="30AE38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732</w:t>
      </w:r>
    </w:p>
    <w:p w14:paraId="26C35F7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732</w:t>
      </w:r>
    </w:p>
    <w:p w14:paraId="3032F40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2DC9BF6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733</w:t>
      </w:r>
    </w:p>
    <w:p w14:paraId="2FC00DE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75E362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2F5683B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733</w:t>
      </w:r>
    </w:p>
    <w:p w14:paraId="25082C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459DDB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733</w:t>
      </w:r>
    </w:p>
    <w:p w14:paraId="5409A8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119D745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737</w:t>
      </w:r>
    </w:p>
    <w:p w14:paraId="6084624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51BC0F1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741</w:t>
      </w:r>
    </w:p>
    <w:p w14:paraId="369CE85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3C8AF1E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39700F8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742</w:t>
      </w:r>
    </w:p>
    <w:p w14:paraId="1B0F8B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742</w:t>
      </w:r>
    </w:p>
    <w:p w14:paraId="3E710D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742</w:t>
      </w:r>
    </w:p>
    <w:p w14:paraId="123135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742</w:t>
      </w:r>
    </w:p>
    <w:p w14:paraId="04D438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742</w:t>
      </w:r>
    </w:p>
    <w:p w14:paraId="5C903F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742</w:t>
      </w:r>
    </w:p>
    <w:p w14:paraId="24E245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743</w:t>
      </w:r>
    </w:p>
    <w:p w14:paraId="178025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2A2E12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449053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743</w:t>
      </w:r>
    </w:p>
    <w:p w14:paraId="6FEE22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743</w:t>
      </w:r>
    </w:p>
    <w:p w14:paraId="1DA59A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743</w:t>
      </w:r>
    </w:p>
    <w:p w14:paraId="7532FC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4009FF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743</w:t>
      </w:r>
    </w:p>
    <w:p w14:paraId="5AA4ED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743</w:t>
      </w:r>
    </w:p>
    <w:p w14:paraId="0436FF7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743</w:t>
      </w:r>
    </w:p>
    <w:p w14:paraId="4CF26C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0B3E9A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7BAEB9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744</w:t>
      </w:r>
    </w:p>
    <w:p w14:paraId="791A991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744</w:t>
      </w:r>
    </w:p>
    <w:p w14:paraId="0C6F89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744</w:t>
      </w:r>
    </w:p>
    <w:p w14:paraId="2E01A3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744</w:t>
      </w:r>
    </w:p>
    <w:p w14:paraId="0FFC06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529A2E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744</w:t>
      </w:r>
    </w:p>
    <w:p w14:paraId="7FFBF7B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745</w:t>
      </w:r>
    </w:p>
    <w:p w14:paraId="005BBC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5A6C34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042EBE5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1049463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745</w:t>
      </w:r>
    </w:p>
    <w:p w14:paraId="66172B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745</w:t>
      </w:r>
    </w:p>
    <w:p w14:paraId="21FF160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51FCB5D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746</w:t>
      </w:r>
    </w:p>
    <w:p w14:paraId="66D945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746</w:t>
      </w:r>
    </w:p>
    <w:p w14:paraId="384F59B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747</w:t>
      </w:r>
    </w:p>
    <w:p w14:paraId="5731B3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28C3C09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747</w:t>
      </w:r>
    </w:p>
    <w:p w14:paraId="78BF0ED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747</w:t>
      </w:r>
    </w:p>
    <w:p w14:paraId="54A8D5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6C22AE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747</w:t>
      </w:r>
    </w:p>
    <w:p w14:paraId="0981A5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747</w:t>
      </w:r>
    </w:p>
    <w:p w14:paraId="4DBB05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747</w:t>
      </w:r>
    </w:p>
    <w:p w14:paraId="1ACCD3F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748</w:t>
      </w:r>
    </w:p>
    <w:p w14:paraId="3EEC4D4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748</w:t>
      </w:r>
    </w:p>
    <w:p w14:paraId="0A5D462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37592A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72B4AC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185669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748</w:t>
      </w:r>
    </w:p>
    <w:p w14:paraId="461D07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748</w:t>
      </w:r>
    </w:p>
    <w:p w14:paraId="62AD88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749</w:t>
      </w:r>
    </w:p>
    <w:p w14:paraId="365604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1CE52D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1F15207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754</w:t>
      </w:r>
    </w:p>
    <w:p w14:paraId="088BED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755</w:t>
      </w:r>
    </w:p>
    <w:p w14:paraId="7B13867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760</w:t>
      </w:r>
    </w:p>
    <w:p w14:paraId="371A476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762</w:t>
      </w:r>
    </w:p>
    <w:p w14:paraId="063292B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5D341F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33A3662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1E9207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762</w:t>
      </w:r>
    </w:p>
    <w:p w14:paraId="63297D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762</w:t>
      </w:r>
    </w:p>
    <w:p w14:paraId="49BE58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763</w:t>
      </w:r>
    </w:p>
    <w:p w14:paraId="2649A76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72A86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421E6C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243BAB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769</w:t>
      </w:r>
    </w:p>
    <w:p w14:paraId="202E02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2015205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778</w:t>
      </w:r>
    </w:p>
    <w:p w14:paraId="65861D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65140E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4D8B7A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778</w:t>
      </w:r>
    </w:p>
    <w:p w14:paraId="7AF497A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146A73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52D818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782</w:t>
      </w:r>
    </w:p>
    <w:p w14:paraId="472E6B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783</w:t>
      </w:r>
    </w:p>
    <w:p w14:paraId="5AD4C1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788</w:t>
      </w:r>
    </w:p>
    <w:p w14:paraId="2F1E897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789</w:t>
      </w:r>
    </w:p>
    <w:p w14:paraId="418D55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789</w:t>
      </w:r>
    </w:p>
    <w:p w14:paraId="661423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789</w:t>
      </w:r>
    </w:p>
    <w:p w14:paraId="2D97301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789</w:t>
      </w:r>
    </w:p>
    <w:p w14:paraId="1C1DF1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789</w:t>
      </w:r>
    </w:p>
    <w:p w14:paraId="43D4E5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789</w:t>
      </w:r>
    </w:p>
    <w:p w14:paraId="596EC8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0A04CE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794</w:t>
      </w:r>
    </w:p>
    <w:p w14:paraId="7577199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799</w:t>
      </w:r>
    </w:p>
    <w:p w14:paraId="751D139C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800</w:t>
      </w:r>
    </w:p>
    <w:p w14:paraId="7786479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800</w:t>
      </w:r>
    </w:p>
    <w:p w14:paraId="7574AEA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800</w:t>
      </w:r>
    </w:p>
    <w:p w14:paraId="185C942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800</w:t>
      </w:r>
    </w:p>
    <w:p w14:paraId="32ABAC0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800</w:t>
      </w:r>
    </w:p>
    <w:p w14:paraId="7EF2590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800</w:t>
      </w:r>
    </w:p>
    <w:p w14:paraId="324F85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2FB6770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060239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801</w:t>
      </w:r>
    </w:p>
    <w:p w14:paraId="1E607A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765ADE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803</w:t>
      </w:r>
    </w:p>
    <w:p w14:paraId="170C384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804</w:t>
      </w:r>
    </w:p>
    <w:p w14:paraId="4AD6DF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804</w:t>
      </w:r>
    </w:p>
    <w:p w14:paraId="305161F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3D2855E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804</w:t>
      </w:r>
    </w:p>
    <w:p w14:paraId="4F74BE4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804</w:t>
      </w:r>
    </w:p>
    <w:p w14:paraId="4CB4CC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804</w:t>
      </w:r>
    </w:p>
    <w:p w14:paraId="4F25F1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7D9D0A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0C9AC4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806</w:t>
      </w:r>
    </w:p>
    <w:p w14:paraId="2860BA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807</w:t>
      </w:r>
    </w:p>
    <w:p w14:paraId="21F224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61646DE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4D936E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7C1BD25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807</w:t>
      </w:r>
    </w:p>
    <w:p w14:paraId="526079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807</w:t>
      </w:r>
    </w:p>
    <w:p w14:paraId="5A2396B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807</w:t>
      </w:r>
    </w:p>
    <w:p w14:paraId="225B01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807</w:t>
      </w:r>
    </w:p>
    <w:p w14:paraId="185ACB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6E47FA3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807</w:t>
      </w:r>
    </w:p>
    <w:p w14:paraId="5A56EB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53A56B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0C16A1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5B410C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69808F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0414CD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2D0FC4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809</w:t>
      </w:r>
    </w:p>
    <w:p w14:paraId="5104D3A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811</w:t>
      </w:r>
    </w:p>
    <w:p w14:paraId="4137D0C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812</w:t>
      </w:r>
    </w:p>
    <w:p w14:paraId="1550735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812</w:t>
      </w:r>
    </w:p>
    <w:p w14:paraId="4A6510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812</w:t>
      </w:r>
    </w:p>
    <w:p w14:paraId="223B52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813</w:t>
      </w:r>
    </w:p>
    <w:p w14:paraId="58DC58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813</w:t>
      </w:r>
    </w:p>
    <w:p w14:paraId="18496F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813</w:t>
      </w:r>
    </w:p>
    <w:p w14:paraId="54492B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160BE9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620E504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5A2A93A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815</w:t>
      </w:r>
    </w:p>
    <w:p w14:paraId="2E6E47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57AD72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34079F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815</w:t>
      </w:r>
    </w:p>
    <w:p w14:paraId="23916B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815</w:t>
      </w:r>
    </w:p>
    <w:p w14:paraId="1CD4F4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815</w:t>
      </w:r>
    </w:p>
    <w:p w14:paraId="30B48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815</w:t>
      </w:r>
    </w:p>
    <w:p w14:paraId="1908D3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02A8572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0F2392D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816</w:t>
      </w:r>
    </w:p>
    <w:p w14:paraId="62C3F8C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132BB22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0E5E3D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50595F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0FBD6F9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716F33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816</w:t>
      </w:r>
    </w:p>
    <w:p w14:paraId="5226C6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34AAAAA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819</w:t>
      </w:r>
    </w:p>
    <w:p w14:paraId="1261646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820</w:t>
      </w:r>
    </w:p>
    <w:p w14:paraId="3D55321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820</w:t>
      </w:r>
    </w:p>
    <w:p w14:paraId="087037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820</w:t>
      </w:r>
    </w:p>
    <w:p w14:paraId="5411400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34D2DBE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184C35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3EBD46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7E55A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821</w:t>
      </w:r>
    </w:p>
    <w:p w14:paraId="36ED81C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098B83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823</w:t>
      </w:r>
    </w:p>
    <w:p w14:paraId="0DDEDD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823</w:t>
      </w:r>
    </w:p>
    <w:p w14:paraId="39F015E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823</w:t>
      </w:r>
    </w:p>
    <w:p w14:paraId="4A85389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823</w:t>
      </w:r>
    </w:p>
    <w:p w14:paraId="73D945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823</w:t>
      </w:r>
    </w:p>
    <w:p w14:paraId="714002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823</w:t>
      </w:r>
    </w:p>
    <w:p w14:paraId="3FB56D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823</w:t>
      </w:r>
    </w:p>
    <w:p w14:paraId="2E3EDE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823</w:t>
      </w:r>
    </w:p>
    <w:p w14:paraId="3CF31F7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60C1F2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824</w:t>
      </w:r>
    </w:p>
    <w:p w14:paraId="2A1326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824</w:t>
      </w:r>
    </w:p>
    <w:p w14:paraId="3BBBE3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824</w:t>
      </w:r>
    </w:p>
    <w:p w14:paraId="321AD4A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824</w:t>
      </w:r>
    </w:p>
    <w:p w14:paraId="4A5D76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824</w:t>
      </w:r>
    </w:p>
    <w:p w14:paraId="7E8565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824</w:t>
      </w:r>
    </w:p>
    <w:p w14:paraId="5E9D38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824</w:t>
      </w:r>
    </w:p>
    <w:p w14:paraId="5091AB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825</w:t>
      </w:r>
    </w:p>
    <w:p w14:paraId="7F7FD1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658CEF8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830</w:t>
      </w:r>
    </w:p>
    <w:p w14:paraId="6ACEF52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830</w:t>
      </w:r>
    </w:p>
    <w:p w14:paraId="20A089F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830</w:t>
      </w:r>
    </w:p>
    <w:p w14:paraId="49DA125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830</w:t>
      </w:r>
    </w:p>
    <w:p w14:paraId="4DFF4BC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830</w:t>
      </w:r>
    </w:p>
    <w:p w14:paraId="560A20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830</w:t>
      </w:r>
    </w:p>
    <w:p w14:paraId="5D88E6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830</w:t>
      </w:r>
    </w:p>
    <w:p w14:paraId="6811F8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14749E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58F46EF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833</w:t>
      </w:r>
    </w:p>
    <w:p w14:paraId="345162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31427C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5EB31B4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182A4BE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29ADF5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11BC2F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7B6A28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32A9A3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834</w:t>
      </w:r>
    </w:p>
    <w:p w14:paraId="30E941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834</w:t>
      </w:r>
    </w:p>
    <w:p w14:paraId="7F95826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834</w:t>
      </w:r>
    </w:p>
    <w:p w14:paraId="25B81D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234AFC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0EC9AA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835</w:t>
      </w:r>
    </w:p>
    <w:p w14:paraId="6995B2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835</w:t>
      </w:r>
    </w:p>
    <w:p w14:paraId="2EDB2F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835</w:t>
      </w:r>
    </w:p>
    <w:p w14:paraId="29CB57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835</w:t>
      </w:r>
    </w:p>
    <w:p w14:paraId="78F0EA8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837</w:t>
      </w:r>
    </w:p>
    <w:p w14:paraId="4D62688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838</w:t>
      </w:r>
    </w:p>
    <w:p w14:paraId="5351E0E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838</w:t>
      </w:r>
    </w:p>
    <w:p w14:paraId="072D1B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838</w:t>
      </w:r>
    </w:p>
    <w:p w14:paraId="687224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7DFF3B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439ED3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3F294F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839</w:t>
      </w:r>
    </w:p>
    <w:p w14:paraId="2EE1B2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839</w:t>
      </w:r>
    </w:p>
    <w:p w14:paraId="237C5F0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7555853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841</w:t>
      </w:r>
    </w:p>
    <w:p w14:paraId="6CE4D0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210F1FD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5C44C1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841</w:t>
      </w:r>
    </w:p>
    <w:p w14:paraId="54AE58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841</w:t>
      </w:r>
    </w:p>
    <w:p w14:paraId="3F9464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3AE884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841</w:t>
      </w:r>
    </w:p>
    <w:p w14:paraId="051F53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1DE167B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6B5542F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841</w:t>
      </w:r>
    </w:p>
    <w:p w14:paraId="40F76D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841</w:t>
      </w:r>
    </w:p>
    <w:p w14:paraId="6F1F6BD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842</w:t>
      </w:r>
    </w:p>
    <w:p w14:paraId="23798C2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842</w:t>
      </w:r>
    </w:p>
    <w:p w14:paraId="090159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13E2C83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842</w:t>
      </w:r>
    </w:p>
    <w:p w14:paraId="7E26A80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2C094F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7C49AF0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843</w:t>
      </w:r>
    </w:p>
    <w:p w14:paraId="31CC35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843</w:t>
      </w:r>
    </w:p>
    <w:p w14:paraId="02300B7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08349D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845</w:t>
      </w:r>
    </w:p>
    <w:p w14:paraId="658B76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847</w:t>
      </w:r>
    </w:p>
    <w:p w14:paraId="325930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847</w:t>
      </w:r>
    </w:p>
    <w:p w14:paraId="229991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786CD8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02AACD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6DA853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849</w:t>
      </w:r>
    </w:p>
    <w:p w14:paraId="6D8ADE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849</w:t>
      </w:r>
    </w:p>
    <w:p w14:paraId="0374A1D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849</w:t>
      </w:r>
    </w:p>
    <w:p w14:paraId="2C70785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849</w:t>
      </w:r>
    </w:p>
    <w:p w14:paraId="71C64C6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851</w:t>
      </w:r>
    </w:p>
    <w:p w14:paraId="5F6E8D6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851</w:t>
      </w:r>
    </w:p>
    <w:p w14:paraId="2F3344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5CD85A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7309B6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56B62FC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2654FC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2568A93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852</w:t>
      </w:r>
    </w:p>
    <w:p w14:paraId="3B2FE1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852</w:t>
      </w:r>
    </w:p>
    <w:p w14:paraId="36E7A2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853</w:t>
      </w:r>
    </w:p>
    <w:p w14:paraId="6F45B685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855</w:t>
      </w:r>
    </w:p>
    <w:p w14:paraId="6077F72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855</w:t>
      </w:r>
    </w:p>
    <w:p w14:paraId="7551E0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856</w:t>
      </w:r>
    </w:p>
    <w:p w14:paraId="61316F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856</w:t>
      </w:r>
    </w:p>
    <w:p w14:paraId="4083EC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856</w:t>
      </w:r>
    </w:p>
    <w:p w14:paraId="200EA6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856</w:t>
      </w:r>
    </w:p>
    <w:p w14:paraId="6D0D3E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856</w:t>
      </w:r>
    </w:p>
    <w:p w14:paraId="301C8B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856</w:t>
      </w:r>
    </w:p>
    <w:p w14:paraId="521DEB4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858</w:t>
      </w:r>
    </w:p>
    <w:p w14:paraId="60D7E7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858</w:t>
      </w:r>
    </w:p>
    <w:p w14:paraId="55D312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858</w:t>
      </w:r>
    </w:p>
    <w:p w14:paraId="1D67887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859</w:t>
      </w:r>
    </w:p>
    <w:p w14:paraId="27E9E7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860</w:t>
      </w:r>
    </w:p>
    <w:p w14:paraId="536CEAB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861</w:t>
      </w:r>
    </w:p>
    <w:p w14:paraId="14758E9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861</w:t>
      </w:r>
    </w:p>
    <w:p w14:paraId="7CEC8A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197CDC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662B93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30C557A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863</w:t>
      </w:r>
    </w:p>
    <w:p w14:paraId="1DBFB1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863</w:t>
      </w:r>
    </w:p>
    <w:p w14:paraId="5DF8195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11F0DB6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864</w:t>
      </w:r>
    </w:p>
    <w:p w14:paraId="601CB1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865</w:t>
      </w:r>
    </w:p>
    <w:p w14:paraId="47C94AC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866</w:t>
      </w:r>
    </w:p>
    <w:p w14:paraId="104797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866</w:t>
      </w:r>
    </w:p>
    <w:p w14:paraId="257E96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867</w:t>
      </w:r>
    </w:p>
    <w:p w14:paraId="046446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867</w:t>
      </w:r>
    </w:p>
    <w:p w14:paraId="15FEAF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867</w:t>
      </w:r>
    </w:p>
    <w:p w14:paraId="669DA6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868</w:t>
      </w:r>
    </w:p>
    <w:p w14:paraId="490CEA9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868</w:t>
      </w:r>
    </w:p>
    <w:p w14:paraId="0F8F6BE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869</w:t>
      </w:r>
    </w:p>
    <w:p w14:paraId="0C2A813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869</w:t>
      </w:r>
    </w:p>
    <w:p w14:paraId="55ABD2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3BC008C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871</w:t>
      </w:r>
    </w:p>
    <w:p w14:paraId="511E9B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871</w:t>
      </w:r>
    </w:p>
    <w:p w14:paraId="1E4087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2C98E3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0052E8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07C10A7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873</w:t>
      </w:r>
    </w:p>
    <w:p w14:paraId="13BBB8A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873</w:t>
      </w:r>
    </w:p>
    <w:p w14:paraId="23A68C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874</w:t>
      </w:r>
    </w:p>
    <w:p w14:paraId="4776AE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875</w:t>
      </w:r>
    </w:p>
    <w:p w14:paraId="2F01D2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875</w:t>
      </w:r>
    </w:p>
    <w:p w14:paraId="7405CE8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877</w:t>
      </w:r>
    </w:p>
    <w:p w14:paraId="1DD0D14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6EF89E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52D53B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595BA6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2C1197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878</w:t>
      </w:r>
    </w:p>
    <w:p w14:paraId="39E2D5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878</w:t>
      </w:r>
    </w:p>
    <w:p w14:paraId="4E29266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1BB2EC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3A23DA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880</w:t>
      </w:r>
    </w:p>
    <w:p w14:paraId="0C86F03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882</w:t>
      </w:r>
    </w:p>
    <w:p w14:paraId="2FBB0B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35C4A2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882</w:t>
      </w:r>
    </w:p>
    <w:p w14:paraId="539B76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882</w:t>
      </w:r>
    </w:p>
    <w:p w14:paraId="0E2295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882</w:t>
      </w:r>
    </w:p>
    <w:p w14:paraId="5FC813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883</w:t>
      </w:r>
    </w:p>
    <w:p w14:paraId="19ACA0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883</w:t>
      </w:r>
    </w:p>
    <w:p w14:paraId="0E98FFF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884</w:t>
      </w:r>
    </w:p>
    <w:p w14:paraId="1EA09B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127644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5E2B5E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887</w:t>
      </w:r>
    </w:p>
    <w:p w14:paraId="40CFF7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054531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4A9BC4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54D4ED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07B399D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888</w:t>
      </w:r>
    </w:p>
    <w:p w14:paraId="10222B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888</w:t>
      </w:r>
    </w:p>
    <w:p w14:paraId="09F9BE2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888</w:t>
      </w:r>
    </w:p>
    <w:p w14:paraId="4D0114E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888</w:t>
      </w:r>
    </w:p>
    <w:p w14:paraId="3D8C560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888</w:t>
      </w:r>
    </w:p>
    <w:p w14:paraId="4BCD68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888</w:t>
      </w:r>
    </w:p>
    <w:p w14:paraId="223CDF1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144687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70D7DA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23F35FF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890</w:t>
      </w:r>
    </w:p>
    <w:p w14:paraId="4AB57C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890</w:t>
      </w:r>
    </w:p>
    <w:p w14:paraId="2F6E22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2F3C35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891</w:t>
      </w:r>
    </w:p>
    <w:p w14:paraId="33CC19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901</w:t>
      </w:r>
    </w:p>
    <w:p w14:paraId="37FA2A6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906</w:t>
      </w:r>
    </w:p>
    <w:p w14:paraId="133A478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906</w:t>
      </w:r>
    </w:p>
    <w:p w14:paraId="3DD7CF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906</w:t>
      </w:r>
    </w:p>
    <w:p w14:paraId="1B4614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906</w:t>
      </w:r>
    </w:p>
    <w:p w14:paraId="6A9DD1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907</w:t>
      </w:r>
    </w:p>
    <w:p w14:paraId="4378B3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907</w:t>
      </w:r>
    </w:p>
    <w:p w14:paraId="089920F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907</w:t>
      </w:r>
    </w:p>
    <w:p w14:paraId="759385D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378273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911</w:t>
      </w:r>
    </w:p>
    <w:p w14:paraId="2298D2F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916</w:t>
      </w:r>
    </w:p>
    <w:p w14:paraId="5BE19A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916</w:t>
      </w:r>
    </w:p>
    <w:p w14:paraId="78F031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916</w:t>
      </w:r>
    </w:p>
    <w:p w14:paraId="319D88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916</w:t>
      </w:r>
    </w:p>
    <w:p w14:paraId="038623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917</w:t>
      </w:r>
    </w:p>
    <w:p w14:paraId="4C17F6D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917</w:t>
      </w:r>
    </w:p>
    <w:p w14:paraId="4E648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917</w:t>
      </w:r>
    </w:p>
    <w:p w14:paraId="00E0C3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918</w:t>
      </w:r>
    </w:p>
    <w:p w14:paraId="49A83A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928</w:t>
      </w:r>
    </w:p>
    <w:p w14:paraId="55E917B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935</w:t>
      </w:r>
    </w:p>
    <w:p w14:paraId="6A40DF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935</w:t>
      </w:r>
    </w:p>
    <w:p w14:paraId="55CC93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935</w:t>
      </w:r>
    </w:p>
    <w:p w14:paraId="243875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936</w:t>
      </w:r>
    </w:p>
    <w:p w14:paraId="250FFF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936</w:t>
      </w:r>
    </w:p>
    <w:p w14:paraId="71C3F0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936</w:t>
      </w:r>
    </w:p>
    <w:p w14:paraId="04F87D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936</w:t>
      </w:r>
    </w:p>
    <w:p w14:paraId="4BF639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936</w:t>
      </w:r>
    </w:p>
    <w:p w14:paraId="40015B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946</w:t>
      </w:r>
    </w:p>
    <w:p w14:paraId="0F1D22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953</w:t>
      </w:r>
    </w:p>
    <w:p w14:paraId="6BB850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953</w:t>
      </w:r>
    </w:p>
    <w:p w14:paraId="1907BB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953</w:t>
      </w:r>
    </w:p>
    <w:p w14:paraId="58C127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953</w:t>
      </w:r>
    </w:p>
    <w:p w14:paraId="0519E5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4D7D27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556B37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0D35B8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1024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967</w:t>
      </w:r>
    </w:p>
    <w:p w14:paraId="2F88BE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973</w:t>
      </w:r>
    </w:p>
    <w:p w14:paraId="2C0B29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973</w:t>
      </w:r>
    </w:p>
    <w:p w14:paraId="433FA0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973</w:t>
      </w:r>
    </w:p>
    <w:p w14:paraId="7AEBA1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3C9084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975</w:t>
      </w:r>
    </w:p>
    <w:p w14:paraId="0F2D121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975</w:t>
      </w:r>
    </w:p>
    <w:p w14:paraId="4F1CBE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976</w:t>
      </w:r>
    </w:p>
    <w:p w14:paraId="1CB59D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977</w:t>
      </w:r>
    </w:p>
    <w:p w14:paraId="7E6AD7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989</w:t>
      </w:r>
    </w:p>
    <w:p w14:paraId="63E31E2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995</w:t>
      </w:r>
    </w:p>
    <w:p w14:paraId="1B0812A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995</w:t>
      </w:r>
    </w:p>
    <w:p w14:paraId="1FBFBC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995</w:t>
      </w:r>
    </w:p>
    <w:p w14:paraId="19B31B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995</w:t>
      </w:r>
    </w:p>
    <w:p w14:paraId="07221A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995</w:t>
      </w:r>
    </w:p>
    <w:p w14:paraId="4267B9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995</w:t>
      </w:r>
    </w:p>
    <w:p w14:paraId="2044F1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995</w:t>
      </w:r>
    </w:p>
    <w:p w14:paraId="0FED6D8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996</w:t>
      </w:r>
    </w:p>
    <w:p w14:paraId="228EE8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1007</w:t>
      </w:r>
    </w:p>
    <w:p w14:paraId="5F783D8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1012</w:t>
      </w:r>
    </w:p>
    <w:p w14:paraId="22DDFF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1013</w:t>
      </w:r>
    </w:p>
    <w:p w14:paraId="399CAA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1013</w:t>
      </w:r>
    </w:p>
    <w:p w14:paraId="4A4E68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1013</w:t>
      </w:r>
    </w:p>
    <w:p w14:paraId="3D1B3C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1015</w:t>
      </w:r>
    </w:p>
    <w:p w14:paraId="58F6CC5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1015</w:t>
      </w:r>
    </w:p>
    <w:p w14:paraId="0F094A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727E82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1017</w:t>
      </w:r>
    </w:p>
    <w:p w14:paraId="7A58C3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3A49FF6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1032</w:t>
      </w:r>
    </w:p>
    <w:p w14:paraId="43D8BB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1033</w:t>
      </w:r>
    </w:p>
    <w:p w14:paraId="6CAF8B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1033</w:t>
      </w:r>
    </w:p>
    <w:p w14:paraId="257A5F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1033</w:t>
      </w:r>
    </w:p>
    <w:p w14:paraId="62B2DB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1035</w:t>
      </w:r>
    </w:p>
    <w:p w14:paraId="0289A95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1035</w:t>
      </w:r>
    </w:p>
    <w:p w14:paraId="763108A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1036</w:t>
      </w:r>
    </w:p>
    <w:p w14:paraId="5225B70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1037</w:t>
      </w:r>
    </w:p>
    <w:p w14:paraId="0BEC4A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1049</w:t>
      </w:r>
    </w:p>
    <w:p w14:paraId="02E3EC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1053</w:t>
      </w:r>
    </w:p>
    <w:p w14:paraId="7CF81D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1054</w:t>
      </w:r>
    </w:p>
    <w:p w14:paraId="5585C84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1054</w:t>
      </w:r>
    </w:p>
    <w:p w14:paraId="08625C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1054</w:t>
      </w:r>
    </w:p>
    <w:p w14:paraId="409230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1054</w:t>
      </w:r>
    </w:p>
    <w:p w14:paraId="4353F0E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1054</w:t>
      </w:r>
    </w:p>
    <w:p w14:paraId="064CF2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50EEE8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1054</w:t>
      </w:r>
    </w:p>
    <w:p w14:paraId="78646D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1066</w:t>
      </w:r>
    </w:p>
    <w:p w14:paraId="3FC356A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1070</w:t>
      </w:r>
    </w:p>
    <w:p w14:paraId="43E1345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1070</w:t>
      </w:r>
    </w:p>
    <w:p w14:paraId="31A1D3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1070</w:t>
      </w:r>
    </w:p>
    <w:p w14:paraId="28363D8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43E313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798301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1073</w:t>
      </w:r>
    </w:p>
    <w:p w14:paraId="31CCC47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1073</w:t>
      </w:r>
    </w:p>
    <w:p w14:paraId="1798DF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1073</w:t>
      </w:r>
    </w:p>
    <w:p w14:paraId="5ECF3A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1074</w:t>
      </w:r>
    </w:p>
    <w:p w14:paraId="4F0AF2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1084</w:t>
      </w:r>
    </w:p>
    <w:p w14:paraId="71FEBD6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1086</w:t>
      </w:r>
    </w:p>
    <w:p w14:paraId="54B415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1086</w:t>
      </w:r>
    </w:p>
    <w:p w14:paraId="1BB01C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1086</w:t>
      </w:r>
    </w:p>
    <w:p w14:paraId="4E409E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1086</w:t>
      </w:r>
    </w:p>
    <w:p w14:paraId="200B9BD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7866367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1086</w:t>
      </w:r>
    </w:p>
    <w:p w14:paraId="04441E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1087</w:t>
      </w:r>
    </w:p>
    <w:p w14:paraId="4462CCF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1087</w:t>
      </w:r>
    </w:p>
    <w:p w14:paraId="1D5D6D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243439F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1091</w:t>
      </w:r>
    </w:p>
    <w:p w14:paraId="029F8D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3DFC5F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15EF12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1091</w:t>
      </w:r>
    </w:p>
    <w:p w14:paraId="0FAFCC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66419E8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1091</w:t>
      </w:r>
    </w:p>
    <w:p w14:paraId="7E6A83D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5750CC2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51B520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2CBB25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1103</w:t>
      </w:r>
    </w:p>
    <w:p w14:paraId="2295418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1104</w:t>
      </w:r>
    </w:p>
    <w:p w14:paraId="52FF51E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1104</w:t>
      </w:r>
    </w:p>
    <w:p w14:paraId="27F5C2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1A3133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6C8CF14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1104</w:t>
      </w:r>
    </w:p>
    <w:p w14:paraId="7610C6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7C9CD03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1105</w:t>
      </w:r>
    </w:p>
    <w:p w14:paraId="26ED41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1115</w:t>
      </w:r>
    </w:p>
    <w:p w14:paraId="76EDEC2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1118</w:t>
      </w:r>
    </w:p>
    <w:p w14:paraId="208A5A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76C69C0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3C5BD2C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29B276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1120</w:t>
      </w:r>
    </w:p>
    <w:p w14:paraId="3E69EB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1120</w:t>
      </w:r>
    </w:p>
    <w:p w14:paraId="006E64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1121</w:t>
      </w:r>
    </w:p>
    <w:p w14:paraId="261EB49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1122</w:t>
      </w:r>
    </w:p>
    <w:p w14:paraId="0302D8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1133</w:t>
      </w:r>
    </w:p>
    <w:p w14:paraId="1F403A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1135</w:t>
      </w:r>
    </w:p>
    <w:p w14:paraId="7E04F5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1135</w:t>
      </w:r>
    </w:p>
    <w:p w14:paraId="1F4C2A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1135</w:t>
      </w:r>
    </w:p>
    <w:p w14:paraId="47F6FE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1135</w:t>
      </w:r>
    </w:p>
    <w:p w14:paraId="697C5E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1135</w:t>
      </w:r>
    </w:p>
    <w:p w14:paraId="6348467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1135</w:t>
      </w:r>
    </w:p>
    <w:p w14:paraId="66C54C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1136</w:t>
      </w:r>
    </w:p>
    <w:p w14:paraId="3A12E1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016479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068E61F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1150</w:t>
      </w:r>
    </w:p>
    <w:p w14:paraId="1F50A5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1150</w:t>
      </w:r>
    </w:p>
    <w:p w14:paraId="73E85A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1150</w:t>
      </w:r>
    </w:p>
    <w:p w14:paraId="33DEBE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0340B1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63DA5E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4B6242F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3B0DFC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38545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2AD012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1164</w:t>
      </w:r>
    </w:p>
    <w:p w14:paraId="0B752C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1164</w:t>
      </w:r>
    </w:p>
    <w:p w14:paraId="293569F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1164</w:t>
      </w:r>
    </w:p>
    <w:p w14:paraId="012F47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1164</w:t>
      </w:r>
    </w:p>
    <w:p w14:paraId="0DCE56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1164</w:t>
      </w:r>
    </w:p>
    <w:p w14:paraId="3FCAA93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1164</w:t>
      </w:r>
    </w:p>
    <w:p w14:paraId="5CCBADE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1165</w:t>
      </w:r>
    </w:p>
    <w:p w14:paraId="0CDAD7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1166</w:t>
      </w:r>
    </w:p>
    <w:p w14:paraId="428825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1175</w:t>
      </w:r>
    </w:p>
    <w:p w14:paraId="7C14823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1178</w:t>
      </w:r>
    </w:p>
    <w:p w14:paraId="39D4271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1178</w:t>
      </w:r>
    </w:p>
    <w:p w14:paraId="1AED40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1AD9EEF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35B0B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1178</w:t>
      </w:r>
    </w:p>
    <w:p w14:paraId="580361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14ADCB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6A5610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02C86B9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5DD56D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1192</w:t>
      </w:r>
    </w:p>
    <w:p w14:paraId="5FDC970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1195</w:t>
      </w:r>
    </w:p>
    <w:p w14:paraId="2C9AE5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1195</w:t>
      </w:r>
    </w:p>
    <w:p w14:paraId="4D745F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1195</w:t>
      </w:r>
    </w:p>
    <w:p w14:paraId="047397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1195</w:t>
      </w:r>
    </w:p>
    <w:p w14:paraId="618675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1195</w:t>
      </w:r>
    </w:p>
    <w:p w14:paraId="7E5529C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1196</w:t>
      </w:r>
    </w:p>
    <w:p w14:paraId="24307F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1196</w:t>
      </w:r>
    </w:p>
    <w:p w14:paraId="7387D65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1196</w:t>
      </w:r>
    </w:p>
    <w:p w14:paraId="3D36AA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1200</w:t>
      </w:r>
    </w:p>
    <w:p w14:paraId="753DF45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1203</w:t>
      </w:r>
    </w:p>
    <w:p w14:paraId="64D319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1204</w:t>
      </w:r>
    </w:p>
    <w:p w14:paraId="118CCF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1204</w:t>
      </w:r>
    </w:p>
    <w:p w14:paraId="6208D54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1204</w:t>
      </w:r>
    </w:p>
    <w:p w14:paraId="07EBCB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1206</w:t>
      </w:r>
    </w:p>
    <w:p w14:paraId="7BECE59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1206</w:t>
      </w:r>
    </w:p>
    <w:p w14:paraId="4A30DE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1206</w:t>
      </w:r>
    </w:p>
    <w:p w14:paraId="4FCEC5F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1208</w:t>
      </w:r>
    </w:p>
    <w:p w14:paraId="4A8E43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1220</w:t>
      </w:r>
    </w:p>
    <w:p w14:paraId="4EC3D9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1224</w:t>
      </w:r>
    </w:p>
    <w:p w14:paraId="4A6A1E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1224</w:t>
      </w:r>
    </w:p>
    <w:p w14:paraId="642724E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1224</w:t>
      </w:r>
    </w:p>
    <w:p w14:paraId="4CC017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1225</w:t>
      </w:r>
    </w:p>
    <w:p w14:paraId="006391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1225</w:t>
      </w:r>
    </w:p>
    <w:p w14:paraId="06C56B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1225</w:t>
      </w:r>
    </w:p>
    <w:p w14:paraId="5EBEB1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1225</w:t>
      </w:r>
    </w:p>
    <w:p w14:paraId="54B68FD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1225</w:t>
      </w:r>
    </w:p>
    <w:p w14:paraId="7AB958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1230</w:t>
      </w:r>
    </w:p>
    <w:p w14:paraId="338D390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1234</w:t>
      </w:r>
    </w:p>
    <w:p w14:paraId="4BD08AA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1234</w:t>
      </w:r>
    </w:p>
    <w:p w14:paraId="1A63A70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1234</w:t>
      </w:r>
    </w:p>
    <w:p w14:paraId="7C0B44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1235</w:t>
      </w:r>
    </w:p>
    <w:p w14:paraId="575B72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1235</w:t>
      </w:r>
    </w:p>
    <w:p w14:paraId="6A4250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1236</w:t>
      </w:r>
    </w:p>
    <w:p w14:paraId="0D19734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1237</w:t>
      </w:r>
    </w:p>
    <w:p w14:paraId="2468A29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1237</w:t>
      </w:r>
    </w:p>
    <w:p w14:paraId="5D326A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1238</w:t>
      </w:r>
    </w:p>
    <w:p w14:paraId="7226BC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1244</w:t>
      </w:r>
    </w:p>
    <w:p w14:paraId="532C010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1246</w:t>
      </w:r>
    </w:p>
    <w:p w14:paraId="5A307D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1246</w:t>
      </w:r>
    </w:p>
    <w:p w14:paraId="1157F3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1246</w:t>
      </w:r>
    </w:p>
    <w:p w14:paraId="762171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1246</w:t>
      </w:r>
    </w:p>
    <w:p w14:paraId="7C0D7A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1249</w:t>
      </w:r>
    </w:p>
    <w:p w14:paraId="2C27F38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1249</w:t>
      </w:r>
    </w:p>
    <w:p w14:paraId="13B629D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1249</w:t>
      </w:r>
    </w:p>
    <w:p w14:paraId="4E6F95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1249</w:t>
      </w:r>
    </w:p>
    <w:p w14:paraId="29BA3C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1255</w:t>
      </w:r>
    </w:p>
    <w:p w14:paraId="68AA4F9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1257</w:t>
      </w:r>
    </w:p>
    <w:p w14:paraId="68BB45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1257</w:t>
      </w:r>
    </w:p>
    <w:p w14:paraId="736E67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1257</w:t>
      </w:r>
    </w:p>
    <w:p w14:paraId="6D8E3A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1257</w:t>
      </w:r>
    </w:p>
    <w:p w14:paraId="04593C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1259</w:t>
      </w:r>
    </w:p>
    <w:p w14:paraId="6E6E7C8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1259</w:t>
      </w:r>
    </w:p>
    <w:p w14:paraId="1FAD1E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1259</w:t>
      </w:r>
    </w:p>
    <w:p w14:paraId="4F6CFA8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1260</w:t>
      </w:r>
    </w:p>
    <w:p w14:paraId="22D3B8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1265</w:t>
      </w:r>
    </w:p>
    <w:p w14:paraId="2F5FAD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FR2 SA</w:t>
      </w:r>
      <w:r>
        <w:rPr>
          <w:noProof/>
        </w:rPr>
        <w:tab/>
        <w:t>1267</w:t>
      </w:r>
    </w:p>
    <w:p w14:paraId="049277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1267</w:t>
      </w:r>
    </w:p>
    <w:p w14:paraId="020A00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1267</w:t>
      </w:r>
    </w:p>
    <w:p w14:paraId="54D1A8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1267</w:t>
      </w:r>
    </w:p>
    <w:p w14:paraId="0A3B6A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1268</w:t>
      </w:r>
    </w:p>
    <w:p w14:paraId="24832C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1269</w:t>
      </w:r>
    </w:p>
    <w:p w14:paraId="573C8E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1269</w:t>
      </w:r>
    </w:p>
    <w:p w14:paraId="493ACB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1269</w:t>
      </w:r>
    </w:p>
    <w:p w14:paraId="6FA69DF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1274</w:t>
      </w:r>
    </w:p>
    <w:p w14:paraId="6606450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1277</w:t>
      </w:r>
    </w:p>
    <w:p w14:paraId="1992D79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1277</w:t>
      </w:r>
    </w:p>
    <w:p w14:paraId="3166731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1277</w:t>
      </w:r>
    </w:p>
    <w:p w14:paraId="425AC1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1277</w:t>
      </w:r>
    </w:p>
    <w:p w14:paraId="2EB1CA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1277</w:t>
      </w:r>
    </w:p>
    <w:p w14:paraId="75B3FF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1277</w:t>
      </w:r>
    </w:p>
    <w:p w14:paraId="155422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1277</w:t>
      </w:r>
    </w:p>
    <w:p w14:paraId="57B88F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1279</w:t>
      </w:r>
    </w:p>
    <w:p w14:paraId="5E650E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1279</w:t>
      </w:r>
    </w:p>
    <w:p w14:paraId="65F5428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1279</w:t>
      </w:r>
    </w:p>
    <w:p w14:paraId="0D0746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1280</w:t>
      </w:r>
    </w:p>
    <w:p w14:paraId="6B230C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1292</w:t>
      </w:r>
    </w:p>
    <w:p w14:paraId="3A9691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1295</w:t>
      </w:r>
    </w:p>
    <w:p w14:paraId="3D6471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1295</w:t>
      </w:r>
    </w:p>
    <w:p w14:paraId="51525B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1295</w:t>
      </w:r>
    </w:p>
    <w:p w14:paraId="5F9AFA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1295</w:t>
      </w:r>
    </w:p>
    <w:p w14:paraId="5778FE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1295</w:t>
      </w:r>
    </w:p>
    <w:p w14:paraId="57D3CC0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1295</w:t>
      </w:r>
    </w:p>
    <w:p w14:paraId="7346DBF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1296</w:t>
      </w:r>
    </w:p>
    <w:p w14:paraId="00709D9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1296</w:t>
      </w:r>
    </w:p>
    <w:p w14:paraId="7B5B93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1309</w:t>
      </w:r>
    </w:p>
    <w:p w14:paraId="0348FF5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1312</w:t>
      </w:r>
    </w:p>
    <w:p w14:paraId="22798F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1312</w:t>
      </w:r>
    </w:p>
    <w:p w14:paraId="2C900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1312</w:t>
      </w:r>
    </w:p>
    <w:p w14:paraId="2D0376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1312</w:t>
      </w:r>
    </w:p>
    <w:p w14:paraId="78D7125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1312</w:t>
      </w:r>
    </w:p>
    <w:p w14:paraId="6DE6C1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1312</w:t>
      </w:r>
    </w:p>
    <w:p w14:paraId="488E09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1313</w:t>
      </w:r>
    </w:p>
    <w:p w14:paraId="0C0BB2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1313</w:t>
      </w:r>
    </w:p>
    <w:p w14:paraId="37D80C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1324</w:t>
      </w:r>
    </w:p>
    <w:p w14:paraId="7665D35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1328</w:t>
      </w:r>
    </w:p>
    <w:p w14:paraId="3B6975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1328</w:t>
      </w:r>
    </w:p>
    <w:p w14:paraId="57DA8C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1328</w:t>
      </w:r>
    </w:p>
    <w:p w14:paraId="7652AA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1328</w:t>
      </w:r>
    </w:p>
    <w:p w14:paraId="5C61D8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30AAD9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1329</w:t>
      </w:r>
    </w:p>
    <w:p w14:paraId="2561D92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1329</w:t>
      </w:r>
    </w:p>
    <w:p w14:paraId="35D42CC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1329</w:t>
      </w:r>
    </w:p>
    <w:p w14:paraId="27C745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1341</w:t>
      </w:r>
    </w:p>
    <w:p w14:paraId="22B303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1345</w:t>
      </w:r>
    </w:p>
    <w:p w14:paraId="488A3A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1345</w:t>
      </w:r>
    </w:p>
    <w:p w14:paraId="79F36D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1345</w:t>
      </w:r>
    </w:p>
    <w:p w14:paraId="0AABBE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1345</w:t>
      </w:r>
    </w:p>
    <w:p w14:paraId="79B81D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275556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1347</w:t>
      </w:r>
    </w:p>
    <w:p w14:paraId="0FF36C0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1348</w:t>
      </w:r>
    </w:p>
    <w:p w14:paraId="0884246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1349</w:t>
      </w:r>
    </w:p>
    <w:p w14:paraId="50757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1362</w:t>
      </w:r>
    </w:p>
    <w:p w14:paraId="458110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1364</w:t>
      </w:r>
    </w:p>
    <w:p w14:paraId="0370EC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1364</w:t>
      </w:r>
    </w:p>
    <w:p w14:paraId="1E4085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1364</w:t>
      </w:r>
    </w:p>
    <w:p w14:paraId="2C54D0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1365</w:t>
      </w:r>
    </w:p>
    <w:p w14:paraId="4CC447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1367</w:t>
      </w:r>
    </w:p>
    <w:p w14:paraId="210A7A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1367</w:t>
      </w:r>
    </w:p>
    <w:p w14:paraId="2A05509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1367</w:t>
      </w:r>
    </w:p>
    <w:p w14:paraId="28F1DF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1368</w:t>
      </w:r>
    </w:p>
    <w:p w14:paraId="6212CE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1382</w:t>
      </w:r>
    </w:p>
    <w:p w14:paraId="067D45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1385</w:t>
      </w:r>
    </w:p>
    <w:p w14:paraId="0ED006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1385</w:t>
      </w:r>
    </w:p>
    <w:p w14:paraId="5D8ACE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1385</w:t>
      </w:r>
    </w:p>
    <w:p w14:paraId="313368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1385</w:t>
      </w:r>
    </w:p>
    <w:p w14:paraId="1C2C622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1385</w:t>
      </w:r>
    </w:p>
    <w:p w14:paraId="6DBEC7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1385</w:t>
      </w:r>
    </w:p>
    <w:p w14:paraId="4AE985E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1385</w:t>
      </w:r>
    </w:p>
    <w:p w14:paraId="7BC34EE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1386</w:t>
      </w:r>
    </w:p>
    <w:p w14:paraId="0EB5E4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1399</w:t>
      </w:r>
    </w:p>
    <w:p w14:paraId="7311CF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1402</w:t>
      </w:r>
    </w:p>
    <w:p w14:paraId="0D5182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1402</w:t>
      </w:r>
    </w:p>
    <w:p w14:paraId="0B0229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1402</w:t>
      </w:r>
    </w:p>
    <w:p w14:paraId="6D07DA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1402</w:t>
      </w:r>
    </w:p>
    <w:p w14:paraId="6164AB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1404</w:t>
      </w:r>
    </w:p>
    <w:p w14:paraId="6E1240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1404</w:t>
      </w:r>
    </w:p>
    <w:p w14:paraId="4D340F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1405</w:t>
      </w:r>
    </w:p>
    <w:p w14:paraId="6136361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1406</w:t>
      </w:r>
    </w:p>
    <w:p w14:paraId="77C5F1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1418</w:t>
      </w:r>
    </w:p>
    <w:p w14:paraId="7FDE648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1421</w:t>
      </w:r>
    </w:p>
    <w:p w14:paraId="11C2F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1421</w:t>
      </w:r>
    </w:p>
    <w:p w14:paraId="7EEF03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1421</w:t>
      </w:r>
    </w:p>
    <w:p w14:paraId="326290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1421</w:t>
      </w:r>
    </w:p>
    <w:p w14:paraId="0A4622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3FAFFE9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1423</w:t>
      </w:r>
    </w:p>
    <w:p w14:paraId="5DC77ED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1424</w:t>
      </w:r>
    </w:p>
    <w:p w14:paraId="495AB6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1425</w:t>
      </w:r>
    </w:p>
    <w:p w14:paraId="380911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1439</w:t>
      </w:r>
    </w:p>
    <w:p w14:paraId="4EE331B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1442</w:t>
      </w:r>
    </w:p>
    <w:p w14:paraId="7CF66C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1442</w:t>
      </w:r>
    </w:p>
    <w:p w14:paraId="14AE62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1442</w:t>
      </w:r>
    </w:p>
    <w:p w14:paraId="00FF81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1442</w:t>
      </w:r>
    </w:p>
    <w:p w14:paraId="651D48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2F805F4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1442</w:t>
      </w:r>
    </w:p>
    <w:p w14:paraId="6AD355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1443</w:t>
      </w:r>
    </w:p>
    <w:p w14:paraId="48897F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1443</w:t>
      </w:r>
    </w:p>
    <w:p w14:paraId="5DF2BB9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4412E0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1459</w:t>
      </w:r>
    </w:p>
    <w:p w14:paraId="232A30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1459</w:t>
      </w:r>
    </w:p>
    <w:p w14:paraId="24A31A7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1459</w:t>
      </w:r>
    </w:p>
    <w:p w14:paraId="203BD79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1459</w:t>
      </w:r>
    </w:p>
    <w:p w14:paraId="32CAC62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1459</w:t>
      </w:r>
    </w:p>
    <w:p w14:paraId="28216B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1461</w:t>
      </w:r>
    </w:p>
    <w:p w14:paraId="252C1E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1461</w:t>
      </w:r>
    </w:p>
    <w:p w14:paraId="28A9EB4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1462</w:t>
      </w:r>
    </w:p>
    <w:p w14:paraId="19B372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1463</w:t>
      </w:r>
    </w:p>
    <w:p w14:paraId="14465B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1478</w:t>
      </w:r>
    </w:p>
    <w:p w14:paraId="6A27EA8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1482</w:t>
      </w:r>
    </w:p>
    <w:p w14:paraId="185E6C4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796BE0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3A92E4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304899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1482</w:t>
      </w:r>
    </w:p>
    <w:p w14:paraId="6C44B0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1482</w:t>
      </w:r>
    </w:p>
    <w:p w14:paraId="22293F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2383F4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1482</w:t>
      </w:r>
    </w:p>
    <w:p w14:paraId="184000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1494</w:t>
      </w:r>
    </w:p>
    <w:p w14:paraId="6A6D34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1497</w:t>
      </w:r>
    </w:p>
    <w:p w14:paraId="7A7AC7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533EBF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2951224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289C82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1739671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1500</w:t>
      </w:r>
    </w:p>
    <w:p w14:paraId="10347F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1500</w:t>
      </w:r>
    </w:p>
    <w:p w14:paraId="49188A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1501</w:t>
      </w:r>
    </w:p>
    <w:p w14:paraId="4D829F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1514</w:t>
      </w:r>
    </w:p>
    <w:p w14:paraId="273E59B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1516</w:t>
      </w:r>
    </w:p>
    <w:p w14:paraId="1E0546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1516</w:t>
      </w:r>
    </w:p>
    <w:p w14:paraId="4B7B22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1516</w:t>
      </w:r>
    </w:p>
    <w:p w14:paraId="4DE4D9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1516</w:t>
      </w:r>
    </w:p>
    <w:p w14:paraId="5F8B74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1518</w:t>
      </w:r>
    </w:p>
    <w:p w14:paraId="03FACE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1518</w:t>
      </w:r>
    </w:p>
    <w:p w14:paraId="47C834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1518</w:t>
      </w:r>
    </w:p>
    <w:p w14:paraId="669CF4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1519</w:t>
      </w:r>
    </w:p>
    <w:p w14:paraId="2E6866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1533</w:t>
      </w:r>
    </w:p>
    <w:p w14:paraId="76225A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1536</w:t>
      </w:r>
    </w:p>
    <w:p w14:paraId="1EEC27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1537</w:t>
      </w:r>
    </w:p>
    <w:p w14:paraId="64C4AC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1537</w:t>
      </w:r>
    </w:p>
    <w:p w14:paraId="681E73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1537</w:t>
      </w:r>
    </w:p>
    <w:p w14:paraId="733A25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18B488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1538</w:t>
      </w:r>
    </w:p>
    <w:p w14:paraId="60F11E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1538</w:t>
      </w:r>
    </w:p>
    <w:p w14:paraId="1D2362A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1539</w:t>
      </w:r>
    </w:p>
    <w:p w14:paraId="718CB13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1552</w:t>
      </w:r>
    </w:p>
    <w:p w14:paraId="3D77007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1555</w:t>
      </w:r>
    </w:p>
    <w:p w14:paraId="195AAB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4663E4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0134C43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1556</w:t>
      </w:r>
    </w:p>
    <w:p w14:paraId="6057A1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1CCA8F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1557</w:t>
      </w:r>
    </w:p>
    <w:p w14:paraId="21F77D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1557</w:t>
      </w:r>
    </w:p>
    <w:p w14:paraId="2E9294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1558</w:t>
      </w:r>
    </w:p>
    <w:p w14:paraId="4863B2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33C2ADA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1574</w:t>
      </w:r>
    </w:p>
    <w:p w14:paraId="4E8D27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1574</w:t>
      </w:r>
    </w:p>
    <w:p w14:paraId="1825C49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1574</w:t>
      </w:r>
    </w:p>
    <w:p w14:paraId="7BF2BD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1574</w:t>
      </w:r>
    </w:p>
    <w:p w14:paraId="2A6B13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68EAB4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1576</w:t>
      </w:r>
    </w:p>
    <w:p w14:paraId="0F09C9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1576</w:t>
      </w:r>
    </w:p>
    <w:p w14:paraId="057FA8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1576</w:t>
      </w:r>
    </w:p>
    <w:p w14:paraId="0D5F6A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1578</w:t>
      </w:r>
    </w:p>
    <w:p w14:paraId="208547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1592</w:t>
      </w:r>
    </w:p>
    <w:p w14:paraId="3409712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1595</w:t>
      </w:r>
    </w:p>
    <w:p w14:paraId="6946C8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5B7931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537176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42CCBF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1595</w:t>
      </w:r>
    </w:p>
    <w:p w14:paraId="43D6B0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1595</w:t>
      </w:r>
    </w:p>
    <w:p w14:paraId="1E3824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1596</w:t>
      </w:r>
    </w:p>
    <w:p w14:paraId="6ADAE2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1596</w:t>
      </w:r>
    </w:p>
    <w:p w14:paraId="6A27DF3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1599</w:t>
      </w:r>
    </w:p>
    <w:p w14:paraId="16AA18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1602</w:t>
      </w:r>
    </w:p>
    <w:p w14:paraId="166DFA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1602</w:t>
      </w:r>
    </w:p>
    <w:p w14:paraId="142BC7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1602</w:t>
      </w:r>
    </w:p>
    <w:p w14:paraId="6E8555C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1602</w:t>
      </w:r>
    </w:p>
    <w:p w14:paraId="0C3794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1602</w:t>
      </w:r>
    </w:p>
    <w:p w14:paraId="4B43D07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1602</w:t>
      </w:r>
    </w:p>
    <w:p w14:paraId="03A1117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1603</w:t>
      </w:r>
    </w:p>
    <w:p w14:paraId="5526D5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1603</w:t>
      </w:r>
    </w:p>
    <w:p w14:paraId="4DEB74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1607</w:t>
      </w:r>
    </w:p>
    <w:p w14:paraId="5CE4BB7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1610</w:t>
      </w:r>
    </w:p>
    <w:p w14:paraId="4DF8B2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1610</w:t>
      </w:r>
    </w:p>
    <w:p w14:paraId="58EB66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59CDB2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435689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1610</w:t>
      </w:r>
    </w:p>
    <w:p w14:paraId="69EDF3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1610</w:t>
      </w:r>
    </w:p>
    <w:p w14:paraId="68B162F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1611</w:t>
      </w:r>
    </w:p>
    <w:p w14:paraId="782D827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1611</w:t>
      </w:r>
    </w:p>
    <w:p w14:paraId="04F374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0AD2383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8D1EA0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1621</w:t>
      </w:r>
    </w:p>
    <w:p w14:paraId="3DC3BA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1621</w:t>
      </w:r>
    </w:p>
    <w:p w14:paraId="18C63C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purpose</w:t>
      </w:r>
      <w:r>
        <w:rPr>
          <w:noProof/>
        </w:rPr>
        <w:tab/>
        <w:t>1621</w:t>
      </w:r>
    </w:p>
    <w:p w14:paraId="08174C6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applicability</w:t>
      </w:r>
      <w:r>
        <w:rPr>
          <w:noProof/>
        </w:rPr>
        <w:tab/>
        <w:t>1621</w:t>
      </w:r>
    </w:p>
    <w:p w14:paraId="00DAF3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Minimum conformance requirements</w:t>
      </w:r>
      <w:r>
        <w:rPr>
          <w:noProof/>
        </w:rPr>
        <w:tab/>
        <w:t>1621</w:t>
      </w:r>
    </w:p>
    <w:p w14:paraId="6AC1CD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description</w:t>
      </w:r>
      <w:r>
        <w:rPr>
          <w:noProof/>
        </w:rPr>
        <w:tab/>
        <w:t>1624</w:t>
      </w:r>
    </w:p>
    <w:p w14:paraId="2801B2B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1624</w:t>
      </w:r>
    </w:p>
    <w:p w14:paraId="643178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1624</w:t>
      </w:r>
    </w:p>
    <w:p w14:paraId="58E05AA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1625</w:t>
      </w:r>
    </w:p>
    <w:p w14:paraId="320222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requirement</w:t>
      </w:r>
      <w:r>
        <w:rPr>
          <w:noProof/>
        </w:rPr>
        <w:tab/>
        <w:t>1631</w:t>
      </w:r>
    </w:p>
    <w:p w14:paraId="16EF185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1632</w:t>
      </w:r>
    </w:p>
    <w:p w14:paraId="6D86C2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1644</w:t>
      </w:r>
    </w:p>
    <w:p w14:paraId="65E0F8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purpose</w:t>
      </w:r>
      <w:r>
        <w:rPr>
          <w:noProof/>
        </w:rPr>
        <w:tab/>
        <w:t>1644</w:t>
      </w:r>
    </w:p>
    <w:p w14:paraId="02B5A8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applicability</w:t>
      </w:r>
      <w:r>
        <w:rPr>
          <w:noProof/>
        </w:rPr>
        <w:tab/>
        <w:t>1644</w:t>
      </w:r>
    </w:p>
    <w:p w14:paraId="0E1A135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Minimum conformance requirements</w:t>
      </w:r>
      <w:r>
        <w:rPr>
          <w:noProof/>
        </w:rPr>
        <w:tab/>
        <w:t>1644</w:t>
      </w:r>
    </w:p>
    <w:p w14:paraId="19640FE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description</w:t>
      </w:r>
      <w:r>
        <w:rPr>
          <w:noProof/>
        </w:rPr>
        <w:tab/>
        <w:t>1646</w:t>
      </w:r>
    </w:p>
    <w:p w14:paraId="2EC1E2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1646</w:t>
      </w:r>
    </w:p>
    <w:p w14:paraId="5F0C2EE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1646</w:t>
      </w:r>
    </w:p>
    <w:p w14:paraId="717123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1647</w:t>
      </w:r>
    </w:p>
    <w:p w14:paraId="1C66D5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requirement</w:t>
      </w:r>
      <w:r>
        <w:rPr>
          <w:noProof/>
        </w:rPr>
        <w:tab/>
        <w:t>1652</w:t>
      </w:r>
    </w:p>
    <w:p w14:paraId="300E99C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1665</w:t>
      </w:r>
    </w:p>
    <w:p w14:paraId="3B2EA9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1665</w:t>
      </w:r>
    </w:p>
    <w:p w14:paraId="081873A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1665</w:t>
      </w:r>
    </w:p>
    <w:p w14:paraId="2D1980E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1665</w:t>
      </w:r>
    </w:p>
    <w:p w14:paraId="46739A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1665</w:t>
      </w:r>
    </w:p>
    <w:p w14:paraId="5BFB06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1665</w:t>
      </w:r>
    </w:p>
    <w:p w14:paraId="482BB8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1666</w:t>
      </w:r>
    </w:p>
    <w:p w14:paraId="505A1A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1668</w:t>
      </w:r>
    </w:p>
    <w:p w14:paraId="2BC2E7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1668</w:t>
      </w:r>
    </w:p>
    <w:p w14:paraId="6F3974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1669</w:t>
      </w:r>
    </w:p>
    <w:p w14:paraId="0A3329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1669</w:t>
      </w:r>
    </w:p>
    <w:p w14:paraId="67D283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1679</w:t>
      </w:r>
    </w:p>
    <w:p w14:paraId="1206D63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1682</w:t>
      </w:r>
    </w:p>
    <w:p w14:paraId="2B53C0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1682</w:t>
      </w:r>
    </w:p>
    <w:p w14:paraId="471B88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1682</w:t>
      </w:r>
    </w:p>
    <w:p w14:paraId="0661AC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1682</w:t>
      </w:r>
    </w:p>
    <w:p w14:paraId="6C318B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1682</w:t>
      </w:r>
    </w:p>
    <w:p w14:paraId="43B8F95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1682</w:t>
      </w:r>
    </w:p>
    <w:p w14:paraId="2A422A4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1682</w:t>
      </w:r>
    </w:p>
    <w:p w14:paraId="475D2EC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1683</w:t>
      </w:r>
    </w:p>
    <w:p w14:paraId="5CD75B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1694</w:t>
      </w:r>
    </w:p>
    <w:p w14:paraId="4CE708E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1697</w:t>
      </w:r>
    </w:p>
    <w:p w14:paraId="564E26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1697</w:t>
      </w:r>
    </w:p>
    <w:p w14:paraId="0F2690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1697</w:t>
      </w:r>
    </w:p>
    <w:p w14:paraId="5575EC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1697</w:t>
      </w:r>
    </w:p>
    <w:p w14:paraId="27F484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1698</w:t>
      </w:r>
    </w:p>
    <w:p w14:paraId="6A7DA0A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1698</w:t>
      </w:r>
    </w:p>
    <w:p w14:paraId="70892F7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1698</w:t>
      </w:r>
    </w:p>
    <w:p w14:paraId="59EF9B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1699</w:t>
      </w:r>
    </w:p>
    <w:p w14:paraId="583946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1708</w:t>
      </w:r>
    </w:p>
    <w:p w14:paraId="28511D2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 xml:space="preserve">PRS-RSRP measurement period test case for </w:t>
      </w:r>
      <w:r w:rsidRPr="008D1EA0">
        <w:rPr>
          <w:rFonts w:eastAsia="SimSun"/>
          <w:noProof/>
          <w:lang w:eastAsia="zh-CN"/>
        </w:rPr>
        <w:t>dual</w:t>
      </w:r>
      <w:r w:rsidRPr="008D1EA0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1712</w:t>
      </w:r>
    </w:p>
    <w:p w14:paraId="4AD7ED1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1712</w:t>
      </w:r>
    </w:p>
    <w:p w14:paraId="58AF13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1712</w:t>
      </w:r>
    </w:p>
    <w:p w14:paraId="4F9B2D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1712</w:t>
      </w:r>
    </w:p>
    <w:p w14:paraId="0F201F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1712</w:t>
      </w:r>
    </w:p>
    <w:p w14:paraId="5E6F59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1713</w:t>
      </w:r>
    </w:p>
    <w:p w14:paraId="70CC3F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1713</w:t>
      </w:r>
    </w:p>
    <w:p w14:paraId="669FCA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1713</w:t>
      </w:r>
    </w:p>
    <w:p w14:paraId="1B3422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1723</w:t>
      </w:r>
    </w:p>
    <w:p w14:paraId="3A20E2D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1727</w:t>
      </w:r>
    </w:p>
    <w:p w14:paraId="1AAA10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1727</w:t>
      </w:r>
    </w:p>
    <w:p w14:paraId="09391E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1727</w:t>
      </w:r>
    </w:p>
    <w:p w14:paraId="6F52DE0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1727</w:t>
      </w:r>
    </w:p>
    <w:p w14:paraId="591D67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580EC38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1729</w:t>
      </w:r>
    </w:p>
    <w:p w14:paraId="496F5A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1730</w:t>
      </w:r>
    </w:p>
    <w:p w14:paraId="4FEDA9C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1730</w:t>
      </w:r>
    </w:p>
    <w:p w14:paraId="6B97BD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1740</w:t>
      </w:r>
    </w:p>
    <w:p w14:paraId="374F4D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1743</w:t>
      </w:r>
    </w:p>
    <w:p w14:paraId="785AE10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5178E3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25C42F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726139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16DA232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49823EA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24AA066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29C360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1758</w:t>
      </w:r>
    </w:p>
    <w:p w14:paraId="476651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1761</w:t>
      </w:r>
    </w:p>
    <w:p w14:paraId="3B46D7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27D8EE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483F02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344BA4C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1763</w:t>
      </w:r>
    </w:p>
    <w:p w14:paraId="54FD0FB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1763</w:t>
      </w:r>
    </w:p>
    <w:p w14:paraId="0B513D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1763</w:t>
      </w:r>
    </w:p>
    <w:p w14:paraId="46B3CC3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1764</w:t>
      </w:r>
    </w:p>
    <w:p w14:paraId="7AADA9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1773</w:t>
      </w:r>
    </w:p>
    <w:p w14:paraId="7343E01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1778</w:t>
      </w:r>
    </w:p>
    <w:p w14:paraId="0DF877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1778</w:t>
      </w:r>
    </w:p>
    <w:p w14:paraId="0FF9E7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1778</w:t>
      </w:r>
    </w:p>
    <w:p w14:paraId="013BDBA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1778</w:t>
      </w:r>
    </w:p>
    <w:p w14:paraId="7065A2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1780</w:t>
      </w:r>
    </w:p>
    <w:p w14:paraId="061801B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1780</w:t>
      </w:r>
    </w:p>
    <w:p w14:paraId="62076A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1781</w:t>
      </w:r>
    </w:p>
    <w:p w14:paraId="51927A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1782</w:t>
      </w:r>
    </w:p>
    <w:p w14:paraId="7B70976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1792</w:t>
      </w:r>
    </w:p>
    <w:p w14:paraId="296DD79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1797</w:t>
      </w:r>
    </w:p>
    <w:p w14:paraId="75F374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1797</w:t>
      </w:r>
    </w:p>
    <w:p w14:paraId="17BC93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386236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2AC868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65573D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1799</w:t>
      </w:r>
    </w:p>
    <w:p w14:paraId="5ECC04B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1799</w:t>
      </w:r>
    </w:p>
    <w:p w14:paraId="53DDA08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1800</w:t>
      </w:r>
    </w:p>
    <w:p w14:paraId="7864D9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1800</w:t>
      </w:r>
    </w:p>
    <w:p w14:paraId="500A16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1811</w:t>
      </w:r>
    </w:p>
    <w:p w14:paraId="2E1C29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1815</w:t>
      </w:r>
    </w:p>
    <w:p w14:paraId="0971E2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1815</w:t>
      </w:r>
    </w:p>
    <w:p w14:paraId="710E2C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1815</w:t>
      </w:r>
    </w:p>
    <w:p w14:paraId="47E0F55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1815</w:t>
      </w:r>
    </w:p>
    <w:p w14:paraId="1C303E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1816</w:t>
      </w:r>
    </w:p>
    <w:p w14:paraId="01CB5A3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1817</w:t>
      </w:r>
    </w:p>
    <w:p w14:paraId="714FCF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1817</w:t>
      </w:r>
    </w:p>
    <w:p w14:paraId="1DC93FB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1818</w:t>
      </w:r>
    </w:p>
    <w:p w14:paraId="4C9D1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1826</w:t>
      </w:r>
    </w:p>
    <w:p w14:paraId="42884E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1829</w:t>
      </w:r>
    </w:p>
    <w:p w14:paraId="02350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475305E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5716F6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26FEF7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1831</w:t>
      </w:r>
    </w:p>
    <w:p w14:paraId="1E5B01D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1831</w:t>
      </w:r>
    </w:p>
    <w:p w14:paraId="24620A3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1832</w:t>
      </w:r>
    </w:p>
    <w:p w14:paraId="602FB96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1832</w:t>
      </w:r>
    </w:p>
    <w:p w14:paraId="21E865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1842</w:t>
      </w:r>
    </w:p>
    <w:p w14:paraId="6B9765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1845</w:t>
      </w:r>
    </w:p>
    <w:p w14:paraId="2A2990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1845</w:t>
      </w:r>
    </w:p>
    <w:p w14:paraId="179320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1845</w:t>
      </w:r>
    </w:p>
    <w:p w14:paraId="02608E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1845</w:t>
      </w:r>
    </w:p>
    <w:p w14:paraId="4D3A86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1846</w:t>
      </w:r>
    </w:p>
    <w:p w14:paraId="59469A8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1846</w:t>
      </w:r>
    </w:p>
    <w:p w14:paraId="04A3A0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1846</w:t>
      </w:r>
    </w:p>
    <w:p w14:paraId="1447F50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1847</w:t>
      </w:r>
    </w:p>
    <w:p w14:paraId="279084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1856</w:t>
      </w:r>
    </w:p>
    <w:p w14:paraId="6E383D1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1859</w:t>
      </w:r>
    </w:p>
    <w:p w14:paraId="7E8BF7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1859</w:t>
      </w:r>
    </w:p>
    <w:p w14:paraId="5AA449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1859</w:t>
      </w:r>
    </w:p>
    <w:p w14:paraId="6BB290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1859</w:t>
      </w:r>
    </w:p>
    <w:p w14:paraId="3C56E5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1859</w:t>
      </w:r>
    </w:p>
    <w:p w14:paraId="6CA34F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5020A0E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1861</w:t>
      </w:r>
    </w:p>
    <w:p w14:paraId="0EC888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1861</w:t>
      </w:r>
    </w:p>
    <w:p w14:paraId="3E1E93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1862</w:t>
      </w:r>
    </w:p>
    <w:p w14:paraId="3619EA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1874</w:t>
      </w:r>
    </w:p>
    <w:p w14:paraId="1B4363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1875</w:t>
      </w:r>
    </w:p>
    <w:p w14:paraId="034F70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1876</w:t>
      </w:r>
    </w:p>
    <w:p w14:paraId="19A8C6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1876</w:t>
      </w:r>
    </w:p>
    <w:p w14:paraId="7ADA4A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1876</w:t>
      </w:r>
    </w:p>
    <w:p w14:paraId="2366A4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1876</w:t>
      </w:r>
    </w:p>
    <w:p w14:paraId="33AE4A7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1876</w:t>
      </w:r>
    </w:p>
    <w:p w14:paraId="406BDF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1876</w:t>
      </w:r>
    </w:p>
    <w:p w14:paraId="057649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1876</w:t>
      </w:r>
    </w:p>
    <w:p w14:paraId="25E679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1882</w:t>
      </w:r>
    </w:p>
    <w:p w14:paraId="15C066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1883</w:t>
      </w:r>
    </w:p>
    <w:p w14:paraId="11182D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1884</w:t>
      </w:r>
    </w:p>
    <w:p w14:paraId="678B295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1884</w:t>
      </w:r>
    </w:p>
    <w:p w14:paraId="60BDB55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1884</w:t>
      </w:r>
    </w:p>
    <w:p w14:paraId="68E290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1885</w:t>
      </w:r>
    </w:p>
    <w:p w14:paraId="56BD9E4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1885</w:t>
      </w:r>
    </w:p>
    <w:p w14:paraId="436D5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1886</w:t>
      </w:r>
    </w:p>
    <w:p w14:paraId="53F44A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1887</w:t>
      </w:r>
    </w:p>
    <w:p w14:paraId="5DE199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1898</w:t>
      </w:r>
    </w:p>
    <w:p w14:paraId="32C6D3F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1902</w:t>
      </w:r>
    </w:p>
    <w:p w14:paraId="10BF8D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1902</w:t>
      </w:r>
    </w:p>
    <w:p w14:paraId="1F9F1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1902</w:t>
      </w:r>
    </w:p>
    <w:p w14:paraId="364237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1902</w:t>
      </w:r>
    </w:p>
    <w:p w14:paraId="25490F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1903</w:t>
      </w:r>
    </w:p>
    <w:p w14:paraId="7ED261E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1903</w:t>
      </w:r>
    </w:p>
    <w:p w14:paraId="6803878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1903</w:t>
      </w:r>
    </w:p>
    <w:p w14:paraId="6A733C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1903</w:t>
      </w:r>
    </w:p>
    <w:p w14:paraId="61DF41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1907</w:t>
      </w:r>
    </w:p>
    <w:p w14:paraId="4CE59DC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1912</w:t>
      </w:r>
    </w:p>
    <w:p w14:paraId="1FE278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1912</w:t>
      </w:r>
    </w:p>
    <w:p w14:paraId="4E24F4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1912</w:t>
      </w:r>
    </w:p>
    <w:p w14:paraId="7AC1C1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1912</w:t>
      </w:r>
    </w:p>
    <w:p w14:paraId="763000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1912</w:t>
      </w:r>
    </w:p>
    <w:p w14:paraId="2A7D37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1915</w:t>
      </w:r>
    </w:p>
    <w:p w14:paraId="20D27CA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1915</w:t>
      </w:r>
    </w:p>
    <w:p w14:paraId="4605E4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1915</w:t>
      </w:r>
    </w:p>
    <w:p w14:paraId="6B19BC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1916</w:t>
      </w:r>
    </w:p>
    <w:p w14:paraId="5572F1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1922</w:t>
      </w:r>
    </w:p>
    <w:p w14:paraId="359A193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1925</w:t>
      </w:r>
    </w:p>
    <w:p w14:paraId="73C7429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1925</w:t>
      </w:r>
    </w:p>
    <w:p w14:paraId="3E5206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1925</w:t>
      </w:r>
    </w:p>
    <w:p w14:paraId="6BD22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1925</w:t>
      </w:r>
    </w:p>
    <w:p w14:paraId="77366B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1927</w:t>
      </w:r>
    </w:p>
    <w:p w14:paraId="7DBC72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1927</w:t>
      </w:r>
    </w:p>
    <w:p w14:paraId="4190D1D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1927</w:t>
      </w:r>
    </w:p>
    <w:p w14:paraId="6BD03C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1927</w:t>
      </w:r>
    </w:p>
    <w:p w14:paraId="2EB337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1933</w:t>
      </w:r>
    </w:p>
    <w:p w14:paraId="2C5B33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1935</w:t>
      </w:r>
    </w:p>
    <w:p w14:paraId="41D161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1935</w:t>
      </w:r>
    </w:p>
    <w:p w14:paraId="18A1B0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1935</w:t>
      </w:r>
    </w:p>
    <w:p w14:paraId="0E0076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1935</w:t>
      </w:r>
    </w:p>
    <w:p w14:paraId="42D8CB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1935</w:t>
      </w:r>
    </w:p>
    <w:p w14:paraId="1204550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1935</w:t>
      </w:r>
    </w:p>
    <w:p w14:paraId="4B3ED1B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1936</w:t>
      </w:r>
    </w:p>
    <w:p w14:paraId="44007A6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1937</w:t>
      </w:r>
    </w:p>
    <w:p w14:paraId="616587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1940</w:t>
      </w:r>
    </w:p>
    <w:p w14:paraId="0F14EC8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1942</w:t>
      </w:r>
    </w:p>
    <w:p w14:paraId="30C19C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1942</w:t>
      </w:r>
    </w:p>
    <w:p w14:paraId="0EA293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1942</w:t>
      </w:r>
    </w:p>
    <w:p w14:paraId="0E0DB6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1942</w:t>
      </w:r>
    </w:p>
    <w:p w14:paraId="3F10FD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1942</w:t>
      </w:r>
    </w:p>
    <w:p w14:paraId="09E6B92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1942</w:t>
      </w:r>
    </w:p>
    <w:p w14:paraId="735A19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1942</w:t>
      </w:r>
    </w:p>
    <w:p w14:paraId="628312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1943</w:t>
      </w:r>
    </w:p>
    <w:p w14:paraId="597820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1948</w:t>
      </w:r>
    </w:p>
    <w:p w14:paraId="707EC628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1951</w:t>
      </w:r>
    </w:p>
    <w:p w14:paraId="4A84F11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1951</w:t>
      </w:r>
    </w:p>
    <w:p w14:paraId="6921728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1951</w:t>
      </w:r>
    </w:p>
    <w:p w14:paraId="433416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1951</w:t>
      </w:r>
    </w:p>
    <w:p w14:paraId="403D50E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1951</w:t>
      </w:r>
    </w:p>
    <w:p w14:paraId="0B5653C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1951</w:t>
      </w:r>
    </w:p>
    <w:p w14:paraId="09D92E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1951</w:t>
      </w:r>
    </w:p>
    <w:p w14:paraId="6BECB2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1953</w:t>
      </w:r>
    </w:p>
    <w:p w14:paraId="72878A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1953</w:t>
      </w:r>
    </w:p>
    <w:p w14:paraId="54DA03E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1953</w:t>
      </w:r>
    </w:p>
    <w:p w14:paraId="4AD5A5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1954</w:t>
      </w:r>
    </w:p>
    <w:p w14:paraId="014618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1964</w:t>
      </w:r>
    </w:p>
    <w:p w14:paraId="79283E0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1967</w:t>
      </w:r>
    </w:p>
    <w:p w14:paraId="17E048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1967</w:t>
      </w:r>
    </w:p>
    <w:p w14:paraId="1249E6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1967</w:t>
      </w:r>
    </w:p>
    <w:p w14:paraId="38268A4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1967</w:t>
      </w:r>
    </w:p>
    <w:p w14:paraId="39938B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1967</w:t>
      </w:r>
    </w:p>
    <w:p w14:paraId="6C5D7E2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1967</w:t>
      </w:r>
    </w:p>
    <w:p w14:paraId="59BEA2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1968</w:t>
      </w:r>
    </w:p>
    <w:p w14:paraId="0167F38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1968</w:t>
      </w:r>
    </w:p>
    <w:p w14:paraId="0BF538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1977</w:t>
      </w:r>
    </w:p>
    <w:p w14:paraId="599614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1980</w:t>
      </w:r>
    </w:p>
    <w:p w14:paraId="6DAE71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1980</w:t>
      </w:r>
    </w:p>
    <w:p w14:paraId="58404F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1980</w:t>
      </w:r>
    </w:p>
    <w:p w14:paraId="364198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1980</w:t>
      </w:r>
    </w:p>
    <w:p w14:paraId="0D8B09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1980</w:t>
      </w:r>
    </w:p>
    <w:p w14:paraId="2A00049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1980</w:t>
      </w:r>
    </w:p>
    <w:p w14:paraId="5DBD42F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1981</w:t>
      </w:r>
    </w:p>
    <w:p w14:paraId="40BFC2D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1982</w:t>
      </w:r>
    </w:p>
    <w:p w14:paraId="17A2B7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1992</w:t>
      </w:r>
    </w:p>
    <w:p w14:paraId="586B69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1996</w:t>
      </w:r>
    </w:p>
    <w:p w14:paraId="2BAF3E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7CEFAD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11E165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0EFB9A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1996</w:t>
      </w:r>
    </w:p>
    <w:p w14:paraId="6568ACA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1996</w:t>
      </w:r>
    </w:p>
    <w:p w14:paraId="7BB4F83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1997</w:t>
      </w:r>
    </w:p>
    <w:p w14:paraId="68A2EC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1997</w:t>
      </w:r>
    </w:p>
    <w:p w14:paraId="4D4AB1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2006</w:t>
      </w:r>
    </w:p>
    <w:p w14:paraId="45919F7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2011</w:t>
      </w:r>
    </w:p>
    <w:p w14:paraId="7EA053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5.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2011</w:t>
      </w:r>
    </w:p>
    <w:p w14:paraId="67B428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2012</w:t>
      </w:r>
    </w:p>
    <w:p w14:paraId="059371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2012</w:t>
      </w:r>
    </w:p>
    <w:p w14:paraId="048588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2012</w:t>
      </w:r>
    </w:p>
    <w:p w14:paraId="11C9F21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2012</w:t>
      </w:r>
    </w:p>
    <w:p w14:paraId="0B5874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2012</w:t>
      </w:r>
    </w:p>
    <w:p w14:paraId="5B691C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2012</w:t>
      </w:r>
    </w:p>
    <w:p w14:paraId="6A874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5.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2020</w:t>
      </w:r>
    </w:p>
    <w:p w14:paraId="63189D3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2025</w:t>
      </w:r>
    </w:p>
    <w:p w14:paraId="4253E6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2025</w:t>
      </w:r>
    </w:p>
    <w:p w14:paraId="27BCAE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2025</w:t>
      </w:r>
    </w:p>
    <w:p w14:paraId="0C8722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2026</w:t>
      </w:r>
    </w:p>
    <w:p w14:paraId="3753E1B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2026</w:t>
      </w:r>
    </w:p>
    <w:p w14:paraId="28083B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2026</w:t>
      </w:r>
    </w:p>
    <w:p w14:paraId="5EE6F7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2026</w:t>
      </w:r>
    </w:p>
    <w:p w14:paraId="5DAA246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2026</w:t>
      </w:r>
    </w:p>
    <w:p w14:paraId="634479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2035</w:t>
      </w:r>
    </w:p>
    <w:p w14:paraId="54F753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2040</w:t>
      </w:r>
    </w:p>
    <w:p w14:paraId="2F5DD4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2040</w:t>
      </w:r>
    </w:p>
    <w:p w14:paraId="3DBC3F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2040</w:t>
      </w:r>
    </w:p>
    <w:p w14:paraId="79D0D5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2041</w:t>
      </w:r>
    </w:p>
    <w:p w14:paraId="5B9D56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2041</w:t>
      </w:r>
    </w:p>
    <w:p w14:paraId="3DFE8D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2042</w:t>
      </w:r>
    </w:p>
    <w:p w14:paraId="698EF8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2042</w:t>
      </w:r>
    </w:p>
    <w:p w14:paraId="2CCFC7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2043</w:t>
      </w:r>
    </w:p>
    <w:p w14:paraId="3A34719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2044</w:t>
      </w:r>
    </w:p>
    <w:p w14:paraId="08F74A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2054</w:t>
      </w:r>
    </w:p>
    <w:p w14:paraId="11E6B9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2057</w:t>
      </w:r>
    </w:p>
    <w:p w14:paraId="5B6B4D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2057</w:t>
      </w:r>
    </w:p>
    <w:p w14:paraId="3E9440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2057</w:t>
      </w:r>
    </w:p>
    <w:p w14:paraId="5879AE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2057</w:t>
      </w:r>
    </w:p>
    <w:p w14:paraId="4F38C5E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2058</w:t>
      </w:r>
    </w:p>
    <w:p w14:paraId="500D79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2058</w:t>
      </w:r>
    </w:p>
    <w:p w14:paraId="2FFEC96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2059</w:t>
      </w:r>
    </w:p>
    <w:p w14:paraId="5C8096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2059</w:t>
      </w:r>
    </w:p>
    <w:p w14:paraId="4C1BC8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2064</w:t>
      </w:r>
    </w:p>
    <w:p w14:paraId="60F17CC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2066</w:t>
      </w:r>
    </w:p>
    <w:p w14:paraId="2B4D21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2066</w:t>
      </w:r>
    </w:p>
    <w:p w14:paraId="4912EB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2066</w:t>
      </w:r>
    </w:p>
    <w:p w14:paraId="75ED098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2066</w:t>
      </w:r>
    </w:p>
    <w:p w14:paraId="2192D1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2067</w:t>
      </w:r>
    </w:p>
    <w:p w14:paraId="188DAF7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2067</w:t>
      </w:r>
    </w:p>
    <w:p w14:paraId="0E9083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2068</w:t>
      </w:r>
    </w:p>
    <w:p w14:paraId="5912A71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2068</w:t>
      </w:r>
    </w:p>
    <w:p w14:paraId="3BA0D70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2070</w:t>
      </w:r>
    </w:p>
    <w:p w14:paraId="2466E2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2072</w:t>
      </w:r>
    </w:p>
    <w:p w14:paraId="1A051A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2073</w:t>
      </w:r>
    </w:p>
    <w:p w14:paraId="50C4B8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2073</w:t>
      </w:r>
    </w:p>
    <w:p w14:paraId="25EA53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2073</w:t>
      </w:r>
    </w:p>
    <w:p w14:paraId="29876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2074</w:t>
      </w:r>
    </w:p>
    <w:p w14:paraId="4A97C9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2074</w:t>
      </w:r>
    </w:p>
    <w:p w14:paraId="3C281A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2074</w:t>
      </w:r>
    </w:p>
    <w:p w14:paraId="698D53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2074</w:t>
      </w:r>
    </w:p>
    <w:p w14:paraId="6DCD10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6EF0FCB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2082</w:t>
      </w:r>
    </w:p>
    <w:p w14:paraId="2E1B9E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2082</w:t>
      </w:r>
    </w:p>
    <w:p w14:paraId="749B3F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02CDDC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2E9C04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3275E6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700EC9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2082</w:t>
      </w:r>
    </w:p>
    <w:p w14:paraId="026122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2082</w:t>
      </w:r>
    </w:p>
    <w:p w14:paraId="6387B8B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2084</w:t>
      </w:r>
    </w:p>
    <w:p w14:paraId="68C74E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2095</w:t>
      </w:r>
    </w:p>
    <w:p w14:paraId="41252B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2098</w:t>
      </w:r>
    </w:p>
    <w:p w14:paraId="49EFF7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15EFC7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2AC4602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4AA8661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2098</w:t>
      </w:r>
    </w:p>
    <w:p w14:paraId="39608E1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2098</w:t>
      </w:r>
    </w:p>
    <w:p w14:paraId="4837E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2099</w:t>
      </w:r>
    </w:p>
    <w:p w14:paraId="22EA89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2099</w:t>
      </w:r>
    </w:p>
    <w:p w14:paraId="1ABBA6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2104</w:t>
      </w:r>
    </w:p>
    <w:p w14:paraId="2BE566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2107</w:t>
      </w:r>
    </w:p>
    <w:p w14:paraId="1A9540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2107</w:t>
      </w:r>
    </w:p>
    <w:p w14:paraId="6ACAD26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2107</w:t>
      </w:r>
    </w:p>
    <w:p w14:paraId="01F5FE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2107</w:t>
      </w:r>
    </w:p>
    <w:p w14:paraId="55437C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2107</w:t>
      </w:r>
    </w:p>
    <w:p w14:paraId="190F50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2107</w:t>
      </w:r>
    </w:p>
    <w:p w14:paraId="7B7FC19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2108</w:t>
      </w:r>
    </w:p>
    <w:p w14:paraId="6F33A6A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2108</w:t>
      </w:r>
    </w:p>
    <w:p w14:paraId="2B8C85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2110</w:t>
      </w:r>
    </w:p>
    <w:p w14:paraId="48F4A6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2115</w:t>
      </w:r>
    </w:p>
    <w:p w14:paraId="6C9969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2115</w:t>
      </w:r>
    </w:p>
    <w:p w14:paraId="545F95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2115</w:t>
      </w:r>
    </w:p>
    <w:p w14:paraId="71F352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2116</w:t>
      </w:r>
    </w:p>
    <w:p w14:paraId="1EA2A14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2116</w:t>
      </w:r>
    </w:p>
    <w:p w14:paraId="601283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2116</w:t>
      </w:r>
    </w:p>
    <w:p w14:paraId="415AFD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2116</w:t>
      </w:r>
    </w:p>
    <w:p w14:paraId="5ABFB7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2116</w:t>
      </w:r>
    </w:p>
    <w:p w14:paraId="07F9A4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2122</w:t>
      </w:r>
    </w:p>
    <w:p w14:paraId="0F1E56F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2125</w:t>
      </w:r>
    </w:p>
    <w:p w14:paraId="19FAC1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2125</w:t>
      </w:r>
    </w:p>
    <w:p w14:paraId="43E13D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2125</w:t>
      </w:r>
    </w:p>
    <w:p w14:paraId="32EF35D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2125</w:t>
      </w:r>
    </w:p>
    <w:p w14:paraId="1DF091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2125</w:t>
      </w:r>
    </w:p>
    <w:p w14:paraId="311B2C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2126</w:t>
      </w:r>
    </w:p>
    <w:p w14:paraId="7A8FD0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2126</w:t>
      </w:r>
    </w:p>
    <w:p w14:paraId="7A3FDFF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2126</w:t>
      </w:r>
    </w:p>
    <w:p w14:paraId="7F813D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2127</w:t>
      </w:r>
    </w:p>
    <w:p w14:paraId="1C2A38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2131</w:t>
      </w:r>
    </w:p>
    <w:p w14:paraId="1AB813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2133</w:t>
      </w:r>
    </w:p>
    <w:p w14:paraId="22E1E9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2133</w:t>
      </w:r>
    </w:p>
    <w:p w14:paraId="4FB881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2133</w:t>
      </w:r>
    </w:p>
    <w:p w14:paraId="744D23C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2133</w:t>
      </w:r>
    </w:p>
    <w:p w14:paraId="4E6180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2133</w:t>
      </w:r>
    </w:p>
    <w:p w14:paraId="0D8D68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2133</w:t>
      </w:r>
    </w:p>
    <w:p w14:paraId="04E287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2134</w:t>
      </w:r>
    </w:p>
    <w:p w14:paraId="0164BFF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2134</w:t>
      </w:r>
    </w:p>
    <w:p w14:paraId="11262FD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2139</w:t>
      </w:r>
    </w:p>
    <w:p w14:paraId="010535C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2142</w:t>
      </w:r>
    </w:p>
    <w:p w14:paraId="3FECD1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2142</w:t>
      </w:r>
    </w:p>
    <w:p w14:paraId="7B3D22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2142</w:t>
      </w:r>
    </w:p>
    <w:p w14:paraId="734F8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2142</w:t>
      </w:r>
    </w:p>
    <w:p w14:paraId="4CF3C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2142</w:t>
      </w:r>
    </w:p>
    <w:p w14:paraId="3F4424F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2142</w:t>
      </w:r>
    </w:p>
    <w:p w14:paraId="344BD5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2143</w:t>
      </w:r>
    </w:p>
    <w:p w14:paraId="5C58D5A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2143</w:t>
      </w:r>
    </w:p>
    <w:p w14:paraId="57095B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2145</w:t>
      </w:r>
    </w:p>
    <w:p w14:paraId="1D029D4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2147</w:t>
      </w:r>
    </w:p>
    <w:p w14:paraId="0858AA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2148</w:t>
      </w:r>
    </w:p>
    <w:p w14:paraId="4C8729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2148</w:t>
      </w:r>
    </w:p>
    <w:p w14:paraId="784056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2148</w:t>
      </w:r>
    </w:p>
    <w:p w14:paraId="57353D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2148</w:t>
      </w:r>
    </w:p>
    <w:p w14:paraId="3075034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2148</w:t>
      </w:r>
    </w:p>
    <w:p w14:paraId="140C956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2148</w:t>
      </w:r>
    </w:p>
    <w:p w14:paraId="41CCC1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2148</w:t>
      </w:r>
    </w:p>
    <w:p w14:paraId="672161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2154</w:t>
      </w:r>
    </w:p>
    <w:p w14:paraId="06A159A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2157</w:t>
      </w:r>
    </w:p>
    <w:p w14:paraId="76F8EA80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8D1EA0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2168</w:t>
      </w:r>
    </w:p>
    <w:p w14:paraId="46492F5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2168</w:t>
      </w:r>
    </w:p>
    <w:p w14:paraId="00AA7D7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2168</w:t>
      </w:r>
    </w:p>
    <w:p w14:paraId="279C1C0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2168</w:t>
      </w:r>
    </w:p>
    <w:p w14:paraId="2AEC955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2170</w:t>
      </w:r>
    </w:p>
    <w:p w14:paraId="512AB4B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2170</w:t>
      </w:r>
    </w:p>
    <w:p w14:paraId="6E639AD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2173</w:t>
      </w:r>
    </w:p>
    <w:p w14:paraId="7E38483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2173</w:t>
      </w:r>
    </w:p>
    <w:p w14:paraId="5036D6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2173</w:t>
      </w:r>
    </w:p>
    <w:p w14:paraId="62DFE2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2174</w:t>
      </w:r>
    </w:p>
    <w:p w14:paraId="41F17BB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2175</w:t>
      </w:r>
    </w:p>
    <w:p w14:paraId="682358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2186</w:t>
      </w:r>
    </w:p>
    <w:p w14:paraId="2F0F6AC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2186</w:t>
      </w:r>
    </w:p>
    <w:p w14:paraId="7D7F34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2187</w:t>
      </w:r>
    </w:p>
    <w:p w14:paraId="14184E6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2194</w:t>
      </w:r>
    </w:p>
    <w:p w14:paraId="03854B9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2195</w:t>
      </w:r>
    </w:p>
    <w:p w14:paraId="2BB1CF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2196</w:t>
      </w:r>
    </w:p>
    <w:p w14:paraId="5F66AE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2203</w:t>
      </w:r>
    </w:p>
    <w:p w14:paraId="01367A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2203</w:t>
      </w:r>
    </w:p>
    <w:p w14:paraId="21FCD64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2204</w:t>
      </w:r>
    </w:p>
    <w:p w14:paraId="7BB4F9E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2209</w:t>
      </w:r>
    </w:p>
    <w:p w14:paraId="68E4A47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2210</w:t>
      </w:r>
    </w:p>
    <w:p w14:paraId="2685733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2240</w:t>
      </w:r>
    </w:p>
    <w:p w14:paraId="68A201F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2240</w:t>
      </w:r>
    </w:p>
    <w:p w14:paraId="2A32134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2240</w:t>
      </w:r>
    </w:p>
    <w:p w14:paraId="5E1B88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2240</w:t>
      </w:r>
    </w:p>
    <w:p w14:paraId="614F94C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2240</w:t>
      </w:r>
    </w:p>
    <w:p w14:paraId="450C46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2240</w:t>
      </w:r>
    </w:p>
    <w:p w14:paraId="02EE08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2241</w:t>
      </w:r>
    </w:p>
    <w:p w14:paraId="00CA73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2241</w:t>
      </w:r>
    </w:p>
    <w:p w14:paraId="71B20F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2242</w:t>
      </w:r>
    </w:p>
    <w:p w14:paraId="570C2CA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2242</w:t>
      </w:r>
    </w:p>
    <w:p w14:paraId="091AAB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2243</w:t>
      </w:r>
    </w:p>
    <w:p w14:paraId="5F1F54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2245</w:t>
      </w:r>
    </w:p>
    <w:p w14:paraId="4FF8A3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2245</w:t>
      </w:r>
    </w:p>
    <w:p w14:paraId="10A988F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2245</w:t>
      </w:r>
    </w:p>
    <w:p w14:paraId="52F837C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2246</w:t>
      </w:r>
    </w:p>
    <w:p w14:paraId="1780DB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2247</w:t>
      </w:r>
    </w:p>
    <w:p w14:paraId="4571DAA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2247</w:t>
      </w:r>
    </w:p>
    <w:p w14:paraId="3BDD0225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2249</w:t>
      </w:r>
    </w:p>
    <w:p w14:paraId="28A80D0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2249</w:t>
      </w:r>
    </w:p>
    <w:p w14:paraId="52077E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2249</w:t>
      </w:r>
    </w:p>
    <w:p w14:paraId="0488571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2250</w:t>
      </w:r>
    </w:p>
    <w:p w14:paraId="7D81A6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2250</w:t>
      </w:r>
    </w:p>
    <w:p w14:paraId="71DE8A7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2251</w:t>
      </w:r>
    </w:p>
    <w:p w14:paraId="017205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2251</w:t>
      </w:r>
    </w:p>
    <w:p w14:paraId="0E4C508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2252</w:t>
      </w:r>
    </w:p>
    <w:p w14:paraId="20BA6ED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2252</w:t>
      </w:r>
    </w:p>
    <w:p w14:paraId="2B3AEFA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2252</w:t>
      </w:r>
    </w:p>
    <w:p w14:paraId="0F07DA8E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2254</w:t>
      </w:r>
    </w:p>
    <w:p w14:paraId="3B583A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2254</w:t>
      </w:r>
    </w:p>
    <w:p w14:paraId="42C3C98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2254</w:t>
      </w:r>
    </w:p>
    <w:p w14:paraId="6C1729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2254</w:t>
      </w:r>
    </w:p>
    <w:p w14:paraId="4FB2C8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2254</w:t>
      </w:r>
    </w:p>
    <w:p w14:paraId="18D4A7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2255</w:t>
      </w:r>
    </w:p>
    <w:p w14:paraId="3139887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2255</w:t>
      </w:r>
    </w:p>
    <w:p w14:paraId="0735A86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2255</w:t>
      </w:r>
    </w:p>
    <w:p w14:paraId="308B64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2255</w:t>
      </w:r>
    </w:p>
    <w:p w14:paraId="6E9467E4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2256</w:t>
      </w:r>
    </w:p>
    <w:p w14:paraId="4E62885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2256</w:t>
      </w:r>
    </w:p>
    <w:p w14:paraId="35147A3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2256</w:t>
      </w:r>
    </w:p>
    <w:p w14:paraId="6DA28F2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2256</w:t>
      </w:r>
    </w:p>
    <w:p w14:paraId="105B14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2256</w:t>
      </w:r>
    </w:p>
    <w:p w14:paraId="11340EC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 MBS Beacon parameters</w:t>
      </w:r>
      <w:r>
        <w:rPr>
          <w:noProof/>
        </w:rPr>
        <w:tab/>
        <w:t>2257</w:t>
      </w:r>
    </w:p>
    <w:p w14:paraId="1527C66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2257</w:t>
      </w:r>
    </w:p>
    <w:p w14:paraId="31F33CA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2257</w:t>
      </w:r>
    </w:p>
    <w:p w14:paraId="5B6AA75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2258</w:t>
      </w:r>
    </w:p>
    <w:p w14:paraId="25A271D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2258</w:t>
      </w:r>
    </w:p>
    <w:p w14:paraId="63F56E7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2258</w:t>
      </w:r>
    </w:p>
    <w:p w14:paraId="599C8C2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 Change history</w:t>
      </w:r>
      <w:r>
        <w:rPr>
          <w:noProof/>
        </w:rPr>
        <w:tab/>
        <w:t>2260</w:t>
      </w:r>
    </w:p>
    <w:p w14:paraId="0089EFC7" w14:textId="65B9665E" w:rsidR="00080512" w:rsidRPr="00FD74E9" w:rsidRDefault="00C567A1">
      <w:r>
        <w:rPr>
          <w:noProof/>
          <w:sz w:val="22"/>
        </w:rPr>
        <w:fldChar w:fldCharType="end"/>
      </w:r>
    </w:p>
    <w:p w14:paraId="5F62B98F" w14:textId="7B621B37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861029">
        <w:instrText>h70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861029">
        <w:instrText>h70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861029">
        <w:instrText>h70</w:instrText>
      </w:r>
      <w:r w:rsidR="00E848EF">
        <w:instrText>_s0905-s</w:instrText>
      </w:r>
      <w:r w:rsidR="001C6323">
        <w:instrText>1</w:instrText>
      </w:r>
      <w:r w:rsidR="00197EBA">
        <w:instrText>4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97EBA" w:rsidRPr="00FD74E9">
        <w:fldChar w:fldCharType="begin"/>
      </w:r>
      <w:r w:rsidR="00197EBA" w:rsidRPr="00FD74E9">
        <w:instrText xml:space="preserve"> RD "</w:instrText>
      </w:r>
      <w:r w:rsidR="00197EBA">
        <w:instrText>37571-1-h70_s15-s17.docx</w:instrText>
      </w:r>
      <w:r w:rsidR="00197EBA" w:rsidRPr="00FD74E9">
        <w:instrText xml:space="preserve">" \f  </w:instrText>
      </w:r>
      <w:r w:rsidR="00197EBA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861029">
        <w:instrText>h70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92967" w14:textId="77777777" w:rsidR="009C7303" w:rsidRDefault="009C7303">
      <w:r>
        <w:separator/>
      </w:r>
    </w:p>
  </w:endnote>
  <w:endnote w:type="continuationSeparator" w:id="0">
    <w:p w14:paraId="0D587D4C" w14:textId="77777777" w:rsidR="009C7303" w:rsidRDefault="009C7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6EDF6" w14:textId="77777777" w:rsidR="009C7303" w:rsidRDefault="009C7303">
      <w:r>
        <w:separator/>
      </w:r>
    </w:p>
  </w:footnote>
  <w:footnote w:type="continuationSeparator" w:id="0">
    <w:p w14:paraId="736D8ACB" w14:textId="77777777" w:rsidR="009C7303" w:rsidRDefault="009C7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22A0" w14:textId="77777777" w:rsidR="00041A1C" w:rsidRDefault="00041A1C" w:rsidP="00041A1C">
    <w:pPr>
      <w:pStyle w:val="Header"/>
      <w:framePr w:h="284" w:hRule="exact" w:wrap="around" w:vAnchor="text" w:hAnchor="margin" w:y="1"/>
    </w:pPr>
    <w:r>
      <w:t>Release 17</w:t>
    </w:r>
  </w:p>
  <w:p w14:paraId="55E85680" w14:textId="08E31AE8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V17.</w:t>
    </w:r>
    <w:r w:rsidR="00861029"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6857BE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861029"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86DE4"/>
    <w:rsid w:val="00190199"/>
    <w:rsid w:val="00190788"/>
    <w:rsid w:val="00190EF4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97EBA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4D7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1029"/>
    <w:rsid w:val="00862436"/>
    <w:rsid w:val="00862A8C"/>
    <w:rsid w:val="0087020E"/>
    <w:rsid w:val="008723BA"/>
    <w:rsid w:val="00875355"/>
    <w:rsid w:val="00875E61"/>
    <w:rsid w:val="00875FAB"/>
    <w:rsid w:val="00881227"/>
    <w:rsid w:val="00881AB3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2993"/>
    <w:rsid w:val="008C30F2"/>
    <w:rsid w:val="008C4341"/>
    <w:rsid w:val="008C4BFB"/>
    <w:rsid w:val="008C62A9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66F51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C7303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6146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062C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0D1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07C4D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1205</TotalTime>
  <Pages>46</Pages>
  <Words>15603</Words>
  <Characters>88939</Characters>
  <Application>Microsoft Office Word</Application>
  <DocSecurity>0</DocSecurity>
  <Lines>741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104334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6643</cp:lastModifiedBy>
  <cp:revision>47</cp:revision>
  <cp:lastPrinted>2011-10-16T10:32:00Z</cp:lastPrinted>
  <dcterms:created xsi:type="dcterms:W3CDTF">2021-12-20T17:58:00Z</dcterms:created>
  <dcterms:modified xsi:type="dcterms:W3CDTF">2025-01-20T17:09:00Z</dcterms:modified>
</cp:coreProperties>
</file>