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4542F137"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096D50">
        <w:rPr>
          <w:noProof w:val="0"/>
        </w:rPr>
        <w:t>7</w:t>
      </w:r>
      <w:r w:rsidR="00F169AE" w:rsidRPr="0099312E">
        <w:rPr>
          <w:noProof w:val="0"/>
        </w:rPr>
        <w:t>.</w:t>
      </w:r>
      <w:r w:rsidR="007A32ED">
        <w:rPr>
          <w:noProof w:val="0"/>
        </w:rPr>
        <w:t>3</w:t>
      </w:r>
      <w:r w:rsidR="001B77FD" w:rsidRPr="0099312E">
        <w:rPr>
          <w:noProof w:val="0"/>
        </w:rPr>
        <w:t>.</w:t>
      </w:r>
      <w:r w:rsidR="00976572">
        <w:rPr>
          <w:noProof w:val="0"/>
        </w:rPr>
        <w:t>1</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976572">
        <w:rPr>
          <w:noProof w:val="0"/>
          <w:sz w:val="32"/>
        </w:rPr>
        <w:t>0</w:t>
      </w:r>
      <w:r w:rsidR="007A32ED">
        <w:rPr>
          <w:noProof w:val="0"/>
          <w:sz w:val="32"/>
        </w:rPr>
        <w:t>1</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1944DCA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096D50">
        <w:rPr>
          <w:rStyle w:val="ZGSM"/>
        </w:rPr>
        <w:t>7</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BF394F"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pt">
            <v:imagedata r:id="rId8" o:title="5G-logo_175px"/>
          </v:shape>
        </w:pict>
      </w:r>
      <w:r w:rsidR="006E50DD" w:rsidRPr="0099312E">
        <w:rPr>
          <w:noProof w:val="0"/>
          <w:color w:val="0000FF"/>
        </w:rPr>
        <w:tab/>
      </w:r>
      <w:r>
        <w:rPr>
          <w:noProof w:val="0"/>
        </w:rPr>
        <w:pict w14:anchorId="7C96A08A">
          <v:shape id="_x0000_i1026" type="#_x0000_t75" style="width:127.5pt;height:74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Pr="0099312E" w:rsidRDefault="00770EEC" w:rsidP="00770EEC">
      <w:pPr>
        <w:pStyle w:val="EX"/>
      </w:pPr>
      <w:r>
        <w:t>[99]</w:t>
      </w:r>
      <w:r>
        <w:tab/>
        <w:t>GSMA PRD NG.114: "IMS Profile for Voice, Video and Messaging over 5GS".</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lastRenderedPageBreak/>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lastRenderedPageBreak/>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lastRenderedPageBreak/>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lastRenderedPageBreak/>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lastRenderedPageBreak/>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lastRenderedPageBreak/>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lastRenderedPageBreak/>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0" w:history="1">
              <w:r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1" w:history="1">
              <w:r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2" w:history="1">
              <w:r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3" w:history="1">
              <w:r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4" w:history="1">
              <w:r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5" w:history="1">
              <w:r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6" w:history="1">
              <w:r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7" w:history="1">
              <w:r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1C67AE">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976572">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9A1AC5">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9A1AC5">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659A" w14:textId="77777777" w:rsidR="0095582E" w:rsidRDefault="0095582E">
      <w:r>
        <w:separator/>
      </w:r>
    </w:p>
  </w:endnote>
  <w:endnote w:type="continuationSeparator" w:id="0">
    <w:p w14:paraId="2C5E328E" w14:textId="77777777" w:rsidR="0095582E" w:rsidRDefault="0095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FC74" w14:textId="77777777" w:rsidR="0095582E" w:rsidRDefault="0095582E">
      <w:r>
        <w:separator/>
      </w:r>
    </w:p>
  </w:footnote>
  <w:footnote w:type="continuationSeparator" w:id="0">
    <w:p w14:paraId="4C1547D2" w14:textId="77777777" w:rsidR="0095582E" w:rsidRDefault="00955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0091A38E"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C574AC">
      <w:rPr>
        <w:noProof/>
      </w:rPr>
      <w:t>3GPP TS 34.229-2 V17.3.1 (2025-01)</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170B9978" w:rsidR="00D734CD" w:rsidRDefault="00000000">
    <w:pPr>
      <w:pStyle w:val="Header"/>
      <w:framePr w:wrap="auto" w:vAnchor="text" w:hAnchor="margin" w:y="1"/>
      <w:widowControl/>
    </w:pPr>
    <w:r>
      <w:fldChar w:fldCharType="begin"/>
    </w:r>
    <w:r>
      <w:instrText xml:space="preserve"> STYLEREF ZGSM </w:instrText>
    </w:r>
    <w:r>
      <w:fldChar w:fldCharType="separate"/>
    </w:r>
    <w:r w:rsidR="00C574AC">
      <w:rPr>
        <w:noProof/>
      </w:rPr>
      <w:t>Release 17</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18BF"/>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0777"/>
    <w:rsid w:val="00531648"/>
    <w:rsid w:val="00531AAA"/>
    <w:rsid w:val="005321BC"/>
    <w:rsid w:val="00540842"/>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B8E"/>
    <w:rsid w:val="006D5C94"/>
    <w:rsid w:val="006D65D0"/>
    <w:rsid w:val="006E1559"/>
    <w:rsid w:val="006E2D1B"/>
    <w:rsid w:val="006E3868"/>
    <w:rsid w:val="006E50DD"/>
    <w:rsid w:val="006F0857"/>
    <w:rsid w:val="006F12A8"/>
    <w:rsid w:val="006F2E71"/>
    <w:rsid w:val="006F5E76"/>
    <w:rsid w:val="006F6EE6"/>
    <w:rsid w:val="00700463"/>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65BA4"/>
    <w:rsid w:val="00965D6D"/>
    <w:rsid w:val="009665DB"/>
    <w:rsid w:val="00970A5F"/>
    <w:rsid w:val="00971464"/>
    <w:rsid w:val="00971AED"/>
    <w:rsid w:val="0097401B"/>
    <w:rsid w:val="00976572"/>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394F"/>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515E"/>
    <w:rsid w:val="00C55B17"/>
    <w:rsid w:val="00C574AC"/>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214"/>
    <w:rsid w:val="00D07395"/>
    <w:rsid w:val="00D073B5"/>
    <w:rsid w:val="00D0740A"/>
    <w:rsid w:val="00D15A81"/>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38FF"/>
    <w:rsid w:val="00E44975"/>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1A82"/>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24638</Words>
  <Characters>140443</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164752</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7574</cp:lastModifiedBy>
  <cp:revision>29</cp:revision>
  <dcterms:created xsi:type="dcterms:W3CDTF">2024-03-25T10:09:00Z</dcterms:created>
  <dcterms:modified xsi:type="dcterms:W3CDTF">2025-01-24T10:32:00Z</dcterms:modified>
  <cp:category>TS</cp:category>
</cp:coreProperties>
</file>