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4A0F6" w14:textId="3D28AEF8" w:rsidR="004A3549" w:rsidRPr="00DF53B4" w:rsidRDefault="003C671A" w:rsidP="009000D9">
      <w:pPr>
        <w:pStyle w:val="ZA"/>
        <w:framePr w:wrap="notBeside"/>
        <w:rPr>
          <w:noProof w:val="0"/>
        </w:rPr>
      </w:pPr>
      <w:bookmarkStart w:id="0" w:name="page1"/>
      <w:r w:rsidRPr="00DF53B4">
        <w:rPr>
          <w:noProof w:val="0"/>
          <w:sz w:val="64"/>
        </w:rPr>
        <w:t>3GPP TS 34</w:t>
      </w:r>
      <w:r w:rsidR="004A3549" w:rsidRPr="00DF53B4">
        <w:rPr>
          <w:noProof w:val="0"/>
          <w:sz w:val="64"/>
        </w:rPr>
        <w:t>.</w:t>
      </w:r>
      <w:r w:rsidR="008D590D" w:rsidRPr="00DF53B4">
        <w:rPr>
          <w:noProof w:val="0"/>
          <w:sz w:val="64"/>
        </w:rPr>
        <w:t>22</w:t>
      </w:r>
      <w:r w:rsidRPr="00DF53B4">
        <w:rPr>
          <w:noProof w:val="0"/>
          <w:sz w:val="64"/>
        </w:rPr>
        <w:t>9-1</w:t>
      </w:r>
      <w:r w:rsidR="004A3549" w:rsidRPr="00DF53B4">
        <w:rPr>
          <w:noProof w:val="0"/>
          <w:sz w:val="64"/>
        </w:rPr>
        <w:t xml:space="preserve"> </w:t>
      </w:r>
      <w:r w:rsidR="004A3549" w:rsidRPr="00DF53B4">
        <w:rPr>
          <w:noProof w:val="0"/>
        </w:rPr>
        <w:t>V</w:t>
      </w:r>
      <w:r w:rsidR="005F5600" w:rsidRPr="00DF53B4">
        <w:rPr>
          <w:noProof w:val="0"/>
        </w:rPr>
        <w:t>1</w:t>
      </w:r>
      <w:r w:rsidR="006B7DA3">
        <w:rPr>
          <w:noProof w:val="0"/>
        </w:rPr>
        <w:t>6</w:t>
      </w:r>
      <w:r w:rsidR="005F5600" w:rsidRPr="00DF53B4">
        <w:rPr>
          <w:noProof w:val="0"/>
        </w:rPr>
        <w:t>.</w:t>
      </w:r>
      <w:r w:rsidR="00E26DE7">
        <w:rPr>
          <w:noProof w:val="0"/>
        </w:rPr>
        <w:t>8</w:t>
      </w:r>
      <w:r w:rsidR="007D09F0" w:rsidRPr="00DF53B4">
        <w:rPr>
          <w:noProof w:val="0"/>
        </w:rPr>
        <w:t>.0</w:t>
      </w:r>
      <w:r w:rsidR="004A3549" w:rsidRPr="00DF53B4">
        <w:rPr>
          <w:noProof w:val="0"/>
        </w:rPr>
        <w:t xml:space="preserve"> </w:t>
      </w:r>
      <w:r w:rsidR="004A3549" w:rsidRPr="00DF53B4">
        <w:rPr>
          <w:noProof w:val="0"/>
          <w:sz w:val="32"/>
        </w:rPr>
        <w:t>(</w:t>
      </w:r>
      <w:r w:rsidRPr="00DF53B4">
        <w:rPr>
          <w:noProof w:val="0"/>
          <w:sz w:val="32"/>
        </w:rPr>
        <w:t>20</w:t>
      </w:r>
      <w:r w:rsidR="00AF3316">
        <w:rPr>
          <w:noProof w:val="0"/>
          <w:sz w:val="32"/>
        </w:rPr>
        <w:t>2</w:t>
      </w:r>
      <w:r w:rsidR="00D102BD">
        <w:rPr>
          <w:noProof w:val="0"/>
          <w:sz w:val="32"/>
        </w:rPr>
        <w:t>4</w:t>
      </w:r>
      <w:r w:rsidR="004A3549" w:rsidRPr="00DF53B4">
        <w:rPr>
          <w:noProof w:val="0"/>
          <w:sz w:val="32"/>
        </w:rPr>
        <w:t>-</w:t>
      </w:r>
      <w:r w:rsidR="00D102BD">
        <w:rPr>
          <w:noProof w:val="0"/>
          <w:sz w:val="32"/>
        </w:rPr>
        <w:t>06</w:t>
      </w:r>
      <w:r w:rsidR="004A3549" w:rsidRPr="00DF53B4">
        <w:rPr>
          <w:noProof w:val="0"/>
          <w:sz w:val="32"/>
        </w:rPr>
        <w:t>)</w:t>
      </w:r>
    </w:p>
    <w:p w14:paraId="646FD435" w14:textId="77777777" w:rsidR="004A3549" w:rsidRPr="00DF53B4" w:rsidRDefault="004A3549">
      <w:pPr>
        <w:pStyle w:val="ZB"/>
        <w:framePr w:wrap="notBeside"/>
        <w:rPr>
          <w:noProof w:val="0"/>
        </w:rPr>
      </w:pPr>
      <w:r w:rsidRPr="00DF53B4">
        <w:rPr>
          <w:noProof w:val="0"/>
        </w:rPr>
        <w:t>Technical Specification</w:t>
      </w:r>
    </w:p>
    <w:p w14:paraId="312CE31A" w14:textId="77777777" w:rsidR="004A3549" w:rsidRPr="00DF53B4" w:rsidRDefault="004A3549">
      <w:pPr>
        <w:pStyle w:val="ZT"/>
        <w:framePr w:wrap="notBeside"/>
        <w:rPr>
          <w:sz w:val="32"/>
          <w:szCs w:val="32"/>
        </w:rPr>
      </w:pPr>
      <w:r w:rsidRPr="00DF53B4">
        <w:rPr>
          <w:sz w:val="32"/>
          <w:szCs w:val="32"/>
        </w:rPr>
        <w:t>3</w:t>
      </w:r>
      <w:r w:rsidRPr="00DF53B4">
        <w:rPr>
          <w:sz w:val="32"/>
          <w:szCs w:val="32"/>
          <w:vertAlign w:val="superscript"/>
        </w:rPr>
        <w:t>rd</w:t>
      </w:r>
      <w:r w:rsidRPr="00DF53B4">
        <w:rPr>
          <w:sz w:val="32"/>
          <w:szCs w:val="32"/>
        </w:rPr>
        <w:t xml:space="preserve"> Generation Partnership Project;</w:t>
      </w:r>
    </w:p>
    <w:p w14:paraId="22111ADD" w14:textId="77777777" w:rsidR="003C671A" w:rsidRPr="00DF53B4" w:rsidRDefault="003C671A" w:rsidP="003C671A">
      <w:pPr>
        <w:pStyle w:val="ZT"/>
        <w:framePr w:wrap="notBeside"/>
        <w:rPr>
          <w:sz w:val="32"/>
          <w:szCs w:val="32"/>
        </w:rPr>
      </w:pPr>
      <w:r w:rsidRPr="00DF53B4">
        <w:rPr>
          <w:sz w:val="32"/>
          <w:szCs w:val="32"/>
        </w:rPr>
        <w:t>Technical Specification Group Radio Access Network;</w:t>
      </w:r>
    </w:p>
    <w:p w14:paraId="05404F87" w14:textId="77777777" w:rsidR="003C671A" w:rsidRPr="00DF53B4" w:rsidRDefault="003C671A" w:rsidP="003C671A">
      <w:pPr>
        <w:pStyle w:val="ZT"/>
        <w:framePr w:wrap="notBeside"/>
        <w:rPr>
          <w:sz w:val="32"/>
          <w:szCs w:val="32"/>
        </w:rPr>
      </w:pPr>
      <w:r w:rsidRPr="00DF53B4">
        <w:rPr>
          <w:sz w:val="32"/>
          <w:szCs w:val="32"/>
        </w:rPr>
        <w:t>Internet Protocol (IP) multimedia call control protocol based on Session Initiation Protocol (SIP) and Session Description Protocol (SDP);</w:t>
      </w:r>
    </w:p>
    <w:p w14:paraId="0F37AD36" w14:textId="77777777" w:rsidR="003C671A" w:rsidRPr="00DF53B4" w:rsidRDefault="003C671A" w:rsidP="003C671A">
      <w:pPr>
        <w:pStyle w:val="ZT"/>
        <w:framePr w:wrap="notBeside"/>
        <w:rPr>
          <w:sz w:val="32"/>
          <w:szCs w:val="32"/>
        </w:rPr>
      </w:pPr>
      <w:r w:rsidRPr="00DF53B4">
        <w:rPr>
          <w:sz w:val="32"/>
          <w:szCs w:val="32"/>
        </w:rPr>
        <w:t>User Equipment (UE) conformance specification;</w:t>
      </w:r>
    </w:p>
    <w:p w14:paraId="65FCA8D0" w14:textId="77777777" w:rsidR="003C671A" w:rsidRPr="00DF53B4" w:rsidRDefault="003C671A" w:rsidP="003C671A">
      <w:pPr>
        <w:pStyle w:val="ZT"/>
        <w:framePr w:wrap="notBeside"/>
        <w:rPr>
          <w:sz w:val="32"/>
          <w:szCs w:val="32"/>
        </w:rPr>
      </w:pPr>
      <w:r w:rsidRPr="00DF53B4">
        <w:rPr>
          <w:sz w:val="32"/>
          <w:szCs w:val="32"/>
        </w:rPr>
        <w:t>Part 1: Protocol conformance specification</w:t>
      </w:r>
    </w:p>
    <w:p w14:paraId="28E5163F" w14:textId="5F64EE68" w:rsidR="004A3549" w:rsidRPr="00DF53B4" w:rsidRDefault="003C671A" w:rsidP="009000D9">
      <w:pPr>
        <w:pStyle w:val="ZT"/>
        <w:framePr w:wrap="notBeside"/>
        <w:rPr>
          <w:i/>
          <w:sz w:val="32"/>
          <w:szCs w:val="32"/>
        </w:rPr>
      </w:pPr>
      <w:r w:rsidRPr="00DF53B4">
        <w:rPr>
          <w:sz w:val="32"/>
          <w:szCs w:val="32"/>
        </w:rPr>
        <w:t>(</w:t>
      </w:r>
      <w:r w:rsidRPr="00DF53B4">
        <w:rPr>
          <w:rStyle w:val="ZGSM"/>
          <w:sz w:val="32"/>
          <w:szCs w:val="32"/>
        </w:rPr>
        <w:t xml:space="preserve">Release </w:t>
      </w:r>
      <w:r w:rsidR="005F5600" w:rsidRPr="00DF53B4">
        <w:rPr>
          <w:rStyle w:val="ZGSM"/>
          <w:sz w:val="32"/>
          <w:szCs w:val="32"/>
        </w:rPr>
        <w:t>1</w:t>
      </w:r>
      <w:r w:rsidR="006B7DA3">
        <w:rPr>
          <w:rStyle w:val="ZGSM"/>
          <w:sz w:val="32"/>
          <w:szCs w:val="32"/>
        </w:rPr>
        <w:t>6</w:t>
      </w:r>
      <w:r w:rsidRPr="00DF53B4">
        <w:rPr>
          <w:sz w:val="32"/>
          <w:szCs w:val="32"/>
        </w:rPr>
        <w:t>)</w:t>
      </w:r>
    </w:p>
    <w:p w14:paraId="77932AD4" w14:textId="77777777" w:rsidR="001A2C8C" w:rsidRPr="00DF53B4" w:rsidRDefault="001A2C8C" w:rsidP="001A2C8C">
      <w:pPr>
        <w:pStyle w:val="ZU"/>
        <w:framePr w:h="4929" w:hRule="exact" w:wrap="notBeside"/>
        <w:tabs>
          <w:tab w:val="right" w:pos="10206"/>
        </w:tabs>
        <w:jc w:val="left"/>
        <w:rPr>
          <w:noProof w:val="0"/>
        </w:rPr>
      </w:pPr>
    </w:p>
    <w:p w14:paraId="63DEECD7" w14:textId="77777777" w:rsidR="001A2C8C" w:rsidRPr="00DF53B4" w:rsidRDefault="00932782" w:rsidP="001A2C8C">
      <w:pPr>
        <w:pStyle w:val="ZU"/>
        <w:framePr w:h="4929" w:hRule="exact" w:wrap="notBeside"/>
        <w:tabs>
          <w:tab w:val="right" w:pos="10206"/>
        </w:tabs>
        <w:jc w:val="left"/>
        <w:rPr>
          <w:noProof w:val="0"/>
        </w:rPr>
      </w:pPr>
      <w:r>
        <w:rPr>
          <w:i/>
        </w:rPr>
        <w:pict w14:anchorId="61799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8" o:title="5G-logo_175px"/>
          </v:shape>
        </w:pict>
      </w:r>
      <w:r w:rsidR="001A2C8C" w:rsidRPr="00DF53B4">
        <w:rPr>
          <w:noProof w:val="0"/>
        </w:rPr>
        <w:tab/>
      </w:r>
      <w:r>
        <w:rPr>
          <w:noProof w:val="0"/>
        </w:rPr>
        <w:pict w14:anchorId="11331252">
          <v:shape id="_x0000_i1026" type="#_x0000_t75" style="width:127.7pt;height:74.05pt">
            <v:imagedata r:id="rId9" o:title="3GPP-logo_web"/>
          </v:shape>
        </w:pict>
      </w:r>
    </w:p>
    <w:p w14:paraId="7A30EE9C" w14:textId="77777777" w:rsidR="001A2C8C" w:rsidRPr="00DF53B4" w:rsidRDefault="001A2C8C" w:rsidP="001A2C8C">
      <w:pPr>
        <w:pStyle w:val="ZU"/>
        <w:framePr w:h="4929" w:hRule="exact" w:wrap="notBeside"/>
        <w:tabs>
          <w:tab w:val="right" w:pos="10206"/>
        </w:tabs>
        <w:jc w:val="left"/>
        <w:rPr>
          <w:noProof w:val="0"/>
        </w:rPr>
      </w:pPr>
    </w:p>
    <w:p w14:paraId="423ED633" w14:textId="77777777" w:rsidR="004A3549" w:rsidRPr="00DF53B4" w:rsidRDefault="004A3549">
      <w:pPr>
        <w:framePr w:h="1636" w:hRule="exact" w:wrap="notBeside" w:vAnchor="page" w:hAnchor="margin" w:y="15121"/>
        <w:jc w:val="both"/>
        <w:rPr>
          <w:sz w:val="16"/>
        </w:rPr>
      </w:pPr>
      <w:r w:rsidRPr="00DF53B4">
        <w:rPr>
          <w:sz w:val="16"/>
        </w:rPr>
        <w:t>The present document has been developed within the 3</w:t>
      </w:r>
      <w:r w:rsidRPr="00DF53B4">
        <w:rPr>
          <w:sz w:val="16"/>
          <w:vertAlign w:val="superscript"/>
        </w:rPr>
        <w:t>rd</w:t>
      </w:r>
      <w:r w:rsidRPr="00DF53B4">
        <w:rPr>
          <w:sz w:val="16"/>
        </w:rPr>
        <w:t xml:space="preserve"> Generation Partnership Project (3GPP</w:t>
      </w:r>
      <w:r w:rsidRPr="00DF53B4">
        <w:rPr>
          <w:sz w:val="16"/>
          <w:vertAlign w:val="superscript"/>
        </w:rPr>
        <w:t xml:space="preserve"> TM</w:t>
      </w:r>
      <w:r w:rsidRPr="00DF53B4">
        <w:rPr>
          <w:sz w:val="16"/>
        </w:rPr>
        <w:t>) and may be further elaborated for the purposes of 3GPP.</w:t>
      </w:r>
      <w:r w:rsidR="00AD2CAE" w:rsidRPr="00DF53B4">
        <w:rPr>
          <w:sz w:val="16"/>
        </w:rPr>
        <w:tab/>
      </w:r>
      <w:r w:rsidRPr="00DF53B4">
        <w:rPr>
          <w:sz w:val="16"/>
        </w:rPr>
        <w:br/>
        <w:t>The present document has not been subject to any approval process by the 3GPP</w:t>
      </w:r>
      <w:r w:rsidRPr="00DF53B4">
        <w:rPr>
          <w:sz w:val="16"/>
          <w:vertAlign w:val="superscript"/>
        </w:rPr>
        <w:t xml:space="preserve"> </w:t>
      </w:r>
      <w:r w:rsidRPr="00DF53B4">
        <w:rPr>
          <w:sz w:val="16"/>
        </w:rPr>
        <w:t>Organizational Partners and shall not be implemented.</w:t>
      </w:r>
      <w:r w:rsidR="00AD2CAE" w:rsidRPr="00DF53B4">
        <w:rPr>
          <w:sz w:val="16"/>
        </w:rPr>
        <w:tab/>
      </w:r>
      <w:r w:rsidRPr="00DF53B4">
        <w:rPr>
          <w:sz w:val="16"/>
        </w:rPr>
        <w:br/>
        <w:t>This Specification is provided for future development work within 3GPP</w:t>
      </w:r>
      <w:r w:rsidRPr="00DF53B4">
        <w:rPr>
          <w:sz w:val="16"/>
          <w:vertAlign w:val="superscript"/>
        </w:rPr>
        <w:t xml:space="preserve"> </w:t>
      </w:r>
      <w:r w:rsidRPr="00DF53B4">
        <w:rPr>
          <w:sz w:val="16"/>
        </w:rPr>
        <w:t>only. The Organizational Partners accept no liability for any use of this Specification.</w:t>
      </w:r>
      <w:r w:rsidRPr="00DF53B4">
        <w:rPr>
          <w:sz w:val="16"/>
        </w:rPr>
        <w:br/>
        <w:t>Specifications and reports for implementation of the 3GPP</w:t>
      </w:r>
      <w:r w:rsidRPr="00DF53B4">
        <w:rPr>
          <w:sz w:val="16"/>
          <w:vertAlign w:val="superscript"/>
        </w:rPr>
        <w:t xml:space="preserve"> TM</w:t>
      </w:r>
      <w:r w:rsidRPr="00DF53B4">
        <w:rPr>
          <w:sz w:val="16"/>
        </w:rPr>
        <w:t xml:space="preserve"> system should be obtained via the 3GPP Organizational Partners' Publications Offices.</w:t>
      </w:r>
    </w:p>
    <w:p w14:paraId="7FAC425B" w14:textId="77777777" w:rsidR="004A3549" w:rsidRPr="00DF53B4" w:rsidRDefault="004A3549">
      <w:pPr>
        <w:pStyle w:val="ZV"/>
        <w:framePr w:wrap="notBeside"/>
        <w:rPr>
          <w:noProof w:val="0"/>
        </w:rPr>
      </w:pPr>
    </w:p>
    <w:p w14:paraId="0E7AA97A" w14:textId="77777777" w:rsidR="004A3549" w:rsidRPr="00DF53B4" w:rsidRDefault="004A3549"/>
    <w:bookmarkEnd w:id="0"/>
    <w:p w14:paraId="12C47016" w14:textId="77777777" w:rsidR="004A3549" w:rsidRPr="00DF53B4" w:rsidRDefault="004A3549">
      <w:pPr>
        <w:sectPr w:rsidR="004A3549" w:rsidRPr="00DF53B4" w:rsidSect="00282E18">
          <w:footnotePr>
            <w:numRestart w:val="eachSect"/>
          </w:footnotePr>
          <w:pgSz w:w="11907" w:h="16840"/>
          <w:pgMar w:top="2268" w:right="851" w:bottom="10773" w:left="851" w:header="0" w:footer="0" w:gutter="0"/>
          <w:cols w:space="720"/>
        </w:sectPr>
      </w:pPr>
    </w:p>
    <w:p w14:paraId="150CA967" w14:textId="77777777" w:rsidR="004A3549" w:rsidRPr="00DF53B4" w:rsidRDefault="004A3549">
      <w:bookmarkStart w:id="1" w:name="page2"/>
    </w:p>
    <w:p w14:paraId="21CB8ABE" w14:textId="77777777" w:rsidR="004A3549" w:rsidRPr="00DF53B4" w:rsidRDefault="004A3549">
      <w:pPr>
        <w:pStyle w:val="FP"/>
        <w:framePr w:wrap="notBeside" w:hAnchor="margin" w:y="1419"/>
        <w:pBdr>
          <w:bottom w:val="single" w:sz="6" w:space="1" w:color="auto"/>
        </w:pBdr>
        <w:spacing w:before="240"/>
        <w:ind w:left="2835" w:right="2835"/>
        <w:jc w:val="center"/>
      </w:pPr>
      <w:r w:rsidRPr="00DF53B4">
        <w:t>Keywords</w:t>
      </w:r>
    </w:p>
    <w:p w14:paraId="189668F4" w14:textId="77777777" w:rsidR="004A3549" w:rsidRPr="00DF53B4" w:rsidRDefault="00757F4D">
      <w:pPr>
        <w:pStyle w:val="FP"/>
        <w:framePr w:wrap="notBeside" w:hAnchor="margin" w:y="1419"/>
        <w:ind w:left="2835" w:right="2835"/>
        <w:jc w:val="center"/>
        <w:rPr>
          <w:rFonts w:ascii="Arial" w:hAnsi="Arial"/>
          <w:sz w:val="18"/>
        </w:rPr>
      </w:pPr>
      <w:r w:rsidRPr="00DF53B4">
        <w:rPr>
          <w:rFonts w:ascii="Arial" w:hAnsi="Arial"/>
          <w:sz w:val="18"/>
        </w:rPr>
        <w:t>UMTS, terminal, IMS, IP, SIP</w:t>
      </w:r>
      <w:r w:rsidR="00F95CE5" w:rsidRPr="00DF53B4">
        <w:rPr>
          <w:rFonts w:ascii="Arial" w:hAnsi="Arial"/>
          <w:sz w:val="18"/>
        </w:rPr>
        <w:t>, LTE</w:t>
      </w:r>
    </w:p>
    <w:p w14:paraId="5D450885" w14:textId="77777777" w:rsidR="004A3549" w:rsidRPr="00DF53B4" w:rsidRDefault="004A3549"/>
    <w:p w14:paraId="3C64B2C7" w14:textId="77777777" w:rsidR="004A3549" w:rsidRPr="00DF53B4" w:rsidRDefault="004A3549">
      <w:pPr>
        <w:pStyle w:val="FP"/>
        <w:framePr w:wrap="notBeside" w:hAnchor="margin" w:yAlign="center"/>
        <w:spacing w:after="240"/>
        <w:ind w:left="2835" w:right="2835"/>
        <w:jc w:val="center"/>
        <w:rPr>
          <w:rFonts w:ascii="Arial" w:hAnsi="Arial"/>
          <w:b/>
          <w:i/>
        </w:rPr>
      </w:pPr>
      <w:r w:rsidRPr="00DF53B4">
        <w:rPr>
          <w:rFonts w:ascii="Arial" w:hAnsi="Arial"/>
          <w:b/>
          <w:i/>
        </w:rPr>
        <w:t>3GPP</w:t>
      </w:r>
    </w:p>
    <w:p w14:paraId="7E2B5BAC" w14:textId="77777777" w:rsidR="004A3549" w:rsidRPr="00DF53B4" w:rsidRDefault="004A3549">
      <w:pPr>
        <w:pStyle w:val="FP"/>
        <w:framePr w:wrap="notBeside" w:hAnchor="margin" w:yAlign="center"/>
        <w:pBdr>
          <w:bottom w:val="single" w:sz="6" w:space="1" w:color="auto"/>
        </w:pBdr>
        <w:ind w:left="2835" w:right="2835"/>
        <w:jc w:val="center"/>
      </w:pPr>
      <w:r w:rsidRPr="00DF53B4">
        <w:t>Postal address</w:t>
      </w:r>
    </w:p>
    <w:p w14:paraId="6068DE74" w14:textId="77777777" w:rsidR="004A3549" w:rsidRPr="00DF53B4" w:rsidRDefault="004A3549">
      <w:pPr>
        <w:pStyle w:val="FP"/>
        <w:framePr w:wrap="notBeside" w:hAnchor="margin" w:yAlign="center"/>
        <w:ind w:left="2835" w:right="2835"/>
        <w:jc w:val="center"/>
        <w:rPr>
          <w:rFonts w:ascii="Arial" w:hAnsi="Arial"/>
          <w:sz w:val="18"/>
        </w:rPr>
      </w:pPr>
    </w:p>
    <w:p w14:paraId="322AE37B" w14:textId="77777777" w:rsidR="004A3549" w:rsidRPr="00DF53B4" w:rsidRDefault="004A3549">
      <w:pPr>
        <w:pStyle w:val="FP"/>
        <w:framePr w:wrap="notBeside" w:hAnchor="margin" w:yAlign="center"/>
        <w:pBdr>
          <w:bottom w:val="single" w:sz="6" w:space="1" w:color="auto"/>
        </w:pBdr>
        <w:spacing w:before="240"/>
        <w:ind w:left="2835" w:right="2835"/>
        <w:jc w:val="center"/>
      </w:pPr>
      <w:r w:rsidRPr="00DF53B4">
        <w:t>3GPP support office address</w:t>
      </w:r>
    </w:p>
    <w:p w14:paraId="3265A945" w14:textId="77777777" w:rsidR="004A3549" w:rsidRPr="00E74BA0" w:rsidRDefault="004A3549">
      <w:pPr>
        <w:pStyle w:val="FP"/>
        <w:framePr w:wrap="notBeside" w:hAnchor="margin" w:yAlign="center"/>
        <w:ind w:left="2835" w:right="2835"/>
        <w:jc w:val="center"/>
        <w:rPr>
          <w:rFonts w:ascii="Arial" w:hAnsi="Arial"/>
          <w:sz w:val="18"/>
          <w:lang w:val="fr-FR"/>
        </w:rPr>
      </w:pPr>
      <w:r w:rsidRPr="00E74BA0">
        <w:rPr>
          <w:rFonts w:ascii="Arial" w:hAnsi="Arial"/>
          <w:sz w:val="18"/>
          <w:lang w:val="fr-FR"/>
        </w:rPr>
        <w:t>650 Route des Lucioles - Sophia Antipolis</w:t>
      </w:r>
    </w:p>
    <w:p w14:paraId="011B8FC4" w14:textId="77777777" w:rsidR="004A3549" w:rsidRPr="00E74BA0" w:rsidRDefault="004A3549">
      <w:pPr>
        <w:pStyle w:val="FP"/>
        <w:framePr w:wrap="notBeside" w:hAnchor="margin" w:yAlign="center"/>
        <w:ind w:left="2835" w:right="2835"/>
        <w:jc w:val="center"/>
        <w:rPr>
          <w:rFonts w:ascii="Arial" w:hAnsi="Arial"/>
          <w:sz w:val="18"/>
          <w:lang w:val="fr-FR"/>
        </w:rPr>
      </w:pPr>
      <w:r w:rsidRPr="00E74BA0">
        <w:rPr>
          <w:rFonts w:ascii="Arial" w:hAnsi="Arial"/>
          <w:sz w:val="18"/>
          <w:lang w:val="fr-FR"/>
        </w:rPr>
        <w:t>Valbonne - FRANCE</w:t>
      </w:r>
    </w:p>
    <w:p w14:paraId="1967018F" w14:textId="77777777" w:rsidR="004A3549" w:rsidRPr="00DF53B4" w:rsidRDefault="004A3549">
      <w:pPr>
        <w:pStyle w:val="FP"/>
        <w:framePr w:wrap="notBeside" w:hAnchor="margin" w:yAlign="center"/>
        <w:spacing w:after="20"/>
        <w:ind w:left="2835" w:right="2835"/>
        <w:jc w:val="center"/>
        <w:rPr>
          <w:rFonts w:ascii="Arial" w:hAnsi="Arial"/>
          <w:sz w:val="18"/>
        </w:rPr>
      </w:pPr>
      <w:r w:rsidRPr="00DF53B4">
        <w:rPr>
          <w:rFonts w:ascii="Arial" w:hAnsi="Arial"/>
          <w:sz w:val="18"/>
        </w:rPr>
        <w:t>Tel.: +33 4 92 94 42 00 Fax: +33 4 93 65 47 16</w:t>
      </w:r>
    </w:p>
    <w:p w14:paraId="1FB39D00" w14:textId="77777777" w:rsidR="004A3549" w:rsidRPr="00DF53B4" w:rsidRDefault="004A3549">
      <w:pPr>
        <w:pStyle w:val="FP"/>
        <w:framePr w:wrap="notBeside" w:hAnchor="margin" w:yAlign="center"/>
        <w:pBdr>
          <w:bottom w:val="single" w:sz="6" w:space="1" w:color="auto"/>
        </w:pBdr>
        <w:spacing w:before="240"/>
        <w:ind w:left="2835" w:right="2835"/>
        <w:jc w:val="center"/>
      </w:pPr>
      <w:r w:rsidRPr="00DF53B4">
        <w:t>Internet</w:t>
      </w:r>
    </w:p>
    <w:p w14:paraId="489AC401" w14:textId="77777777" w:rsidR="004A3549" w:rsidRPr="00DF53B4" w:rsidRDefault="00000000">
      <w:pPr>
        <w:pStyle w:val="FP"/>
        <w:framePr w:wrap="notBeside" w:hAnchor="margin" w:yAlign="center"/>
        <w:ind w:left="2835" w:right="2835"/>
        <w:jc w:val="center"/>
        <w:rPr>
          <w:rFonts w:ascii="Arial" w:hAnsi="Arial"/>
          <w:sz w:val="18"/>
        </w:rPr>
      </w:pPr>
      <w:hyperlink r:id="rId10" w:history="1">
        <w:r w:rsidR="00971E27" w:rsidRPr="00DF53B4">
          <w:rPr>
            <w:rStyle w:val="Hyperlink"/>
            <w:rFonts w:ascii="Arial" w:hAnsi="Arial"/>
            <w:color w:val="auto"/>
            <w:sz w:val="18"/>
          </w:rPr>
          <w:t>http://www.3gpp.org</w:t>
        </w:r>
      </w:hyperlink>
    </w:p>
    <w:p w14:paraId="745E48FE" w14:textId="77777777" w:rsidR="004A3549" w:rsidRPr="00DF53B4" w:rsidRDefault="004A3549"/>
    <w:p w14:paraId="60232CB6" w14:textId="77777777" w:rsidR="00407ACC" w:rsidRPr="00DF53B4" w:rsidRDefault="00407ACC" w:rsidP="00407ACC">
      <w:pPr>
        <w:pStyle w:val="FP"/>
        <w:framePr w:h="3057" w:hRule="exact" w:wrap="notBeside" w:vAnchor="page" w:hAnchor="margin" w:y="12605"/>
        <w:pBdr>
          <w:bottom w:val="single" w:sz="6" w:space="1" w:color="auto"/>
        </w:pBdr>
        <w:spacing w:after="240"/>
        <w:jc w:val="center"/>
        <w:rPr>
          <w:rFonts w:ascii="Arial" w:hAnsi="Arial"/>
          <w:b/>
          <w:i/>
        </w:rPr>
      </w:pPr>
      <w:r w:rsidRPr="00DF53B4">
        <w:rPr>
          <w:rFonts w:ascii="Arial" w:hAnsi="Arial"/>
          <w:b/>
          <w:i/>
        </w:rPr>
        <w:t>Copyright Notification</w:t>
      </w:r>
    </w:p>
    <w:p w14:paraId="40772672" w14:textId="77777777" w:rsidR="00407ACC" w:rsidRPr="00DF53B4" w:rsidRDefault="00407ACC" w:rsidP="00407ACC">
      <w:pPr>
        <w:pStyle w:val="FP"/>
        <w:framePr w:h="3057" w:hRule="exact" w:wrap="notBeside" w:vAnchor="page" w:hAnchor="margin" w:y="12605"/>
        <w:jc w:val="center"/>
      </w:pPr>
      <w:r w:rsidRPr="00DF53B4">
        <w:t>No part may be reproduced except as authorized by written permission.</w:t>
      </w:r>
      <w:r w:rsidRPr="00DF53B4">
        <w:br/>
        <w:t>The copyright and the foregoing restriction extend to reproduction in all media.</w:t>
      </w:r>
    </w:p>
    <w:p w14:paraId="360AC592" w14:textId="77777777" w:rsidR="00407ACC" w:rsidRPr="00DF53B4" w:rsidRDefault="00407ACC" w:rsidP="00407ACC">
      <w:pPr>
        <w:pStyle w:val="FP"/>
        <w:framePr w:h="3057" w:hRule="exact" w:wrap="notBeside" w:vAnchor="page" w:hAnchor="margin" w:y="12605"/>
        <w:jc w:val="center"/>
      </w:pPr>
    </w:p>
    <w:p w14:paraId="564A49EE" w14:textId="343AE0F5" w:rsidR="00407ACC" w:rsidRPr="00DF53B4" w:rsidRDefault="00407ACC" w:rsidP="00407ACC">
      <w:pPr>
        <w:pStyle w:val="FP"/>
        <w:framePr w:h="3057" w:hRule="exact" w:wrap="notBeside" w:vAnchor="page" w:hAnchor="margin" w:y="12605"/>
        <w:jc w:val="center"/>
        <w:rPr>
          <w:sz w:val="18"/>
        </w:rPr>
      </w:pPr>
      <w:r w:rsidRPr="00DF53B4">
        <w:rPr>
          <w:sz w:val="18"/>
        </w:rPr>
        <w:t>© 20</w:t>
      </w:r>
      <w:r w:rsidR="00686CF1">
        <w:rPr>
          <w:sz w:val="18"/>
        </w:rPr>
        <w:t>2</w:t>
      </w:r>
      <w:r w:rsidR="00D102BD">
        <w:rPr>
          <w:sz w:val="18"/>
        </w:rPr>
        <w:t>4</w:t>
      </w:r>
      <w:r w:rsidRPr="00DF53B4">
        <w:rPr>
          <w:sz w:val="18"/>
        </w:rPr>
        <w:t>, 3GPP Organizational Partners (ARIB, ATIS, CCSA, ETSI, TSDSI, TTA, TTC).</w:t>
      </w:r>
      <w:bookmarkStart w:id="2" w:name="copyrightaddon"/>
      <w:bookmarkEnd w:id="2"/>
    </w:p>
    <w:p w14:paraId="7B030BC5" w14:textId="77777777" w:rsidR="00407ACC" w:rsidRPr="00DF53B4" w:rsidRDefault="00407ACC" w:rsidP="00407ACC">
      <w:pPr>
        <w:pStyle w:val="FP"/>
        <w:framePr w:h="3057" w:hRule="exact" w:wrap="notBeside" w:vAnchor="page" w:hAnchor="margin" w:y="12605"/>
        <w:jc w:val="center"/>
        <w:rPr>
          <w:sz w:val="18"/>
        </w:rPr>
      </w:pPr>
      <w:r w:rsidRPr="00DF53B4">
        <w:rPr>
          <w:sz w:val="18"/>
        </w:rPr>
        <w:t>All rights reserved.</w:t>
      </w:r>
    </w:p>
    <w:p w14:paraId="3EE77C61" w14:textId="77777777" w:rsidR="00407ACC" w:rsidRPr="00DF53B4" w:rsidRDefault="00407ACC" w:rsidP="00407ACC">
      <w:pPr>
        <w:pStyle w:val="FP"/>
        <w:framePr w:h="3057" w:hRule="exact" w:wrap="notBeside" w:vAnchor="page" w:hAnchor="margin" w:y="12605"/>
        <w:rPr>
          <w:sz w:val="18"/>
        </w:rPr>
      </w:pPr>
    </w:p>
    <w:p w14:paraId="519B59CC" w14:textId="77777777" w:rsidR="00407ACC" w:rsidRPr="00DF53B4" w:rsidRDefault="00407ACC" w:rsidP="00407ACC">
      <w:pPr>
        <w:pStyle w:val="FP"/>
        <w:framePr w:h="3057" w:hRule="exact" w:wrap="notBeside" w:vAnchor="page" w:hAnchor="margin" w:y="12605"/>
        <w:rPr>
          <w:sz w:val="18"/>
        </w:rPr>
      </w:pPr>
      <w:r w:rsidRPr="00DF53B4">
        <w:rPr>
          <w:sz w:val="18"/>
        </w:rPr>
        <w:t>UMTS™ is a Trade Mark of ETSI registered for the benefit of its members</w:t>
      </w:r>
    </w:p>
    <w:p w14:paraId="4FD0C8AA" w14:textId="77777777" w:rsidR="00407ACC" w:rsidRPr="00DF53B4" w:rsidRDefault="00407ACC" w:rsidP="00407ACC">
      <w:pPr>
        <w:pStyle w:val="FP"/>
        <w:framePr w:h="3057" w:hRule="exact" w:wrap="notBeside" w:vAnchor="page" w:hAnchor="margin" w:y="12605"/>
        <w:rPr>
          <w:sz w:val="18"/>
        </w:rPr>
      </w:pPr>
      <w:r w:rsidRPr="00DF53B4">
        <w:rPr>
          <w:sz w:val="18"/>
        </w:rPr>
        <w:t>3GPP™ is a Trade Mark of ETSI registered for the benefit of its Members and of the 3GPP Organizational Partners</w:t>
      </w:r>
      <w:r w:rsidRPr="00DF53B4">
        <w:rPr>
          <w:sz w:val="18"/>
        </w:rPr>
        <w:br/>
        <w:t>LTE™ is a Trade Mark of ETSI registered for the benefit of its Members and of the 3GPP Organizational Partners</w:t>
      </w:r>
    </w:p>
    <w:p w14:paraId="17AF0EA2" w14:textId="77777777" w:rsidR="00407ACC" w:rsidRPr="00DF53B4" w:rsidRDefault="00407ACC" w:rsidP="00407ACC">
      <w:pPr>
        <w:pStyle w:val="FP"/>
        <w:framePr w:h="3057" w:hRule="exact" w:wrap="notBeside" w:vAnchor="page" w:hAnchor="margin" w:y="12605"/>
        <w:rPr>
          <w:sz w:val="18"/>
        </w:rPr>
      </w:pPr>
      <w:r w:rsidRPr="00DF53B4">
        <w:rPr>
          <w:sz w:val="18"/>
        </w:rPr>
        <w:t>GSM® and the GSM logo are registered and owned by the GSM Association</w:t>
      </w:r>
    </w:p>
    <w:p w14:paraId="31D10D68" w14:textId="77777777" w:rsidR="004A3549" w:rsidRPr="00DF53B4" w:rsidRDefault="004A3549"/>
    <w:bookmarkEnd w:id="1"/>
    <w:p w14:paraId="3BFC1D3B" w14:textId="77777777" w:rsidR="004A3549" w:rsidRPr="00DF53B4" w:rsidRDefault="004A3549" w:rsidP="00755EC5">
      <w:pPr>
        <w:pStyle w:val="TT"/>
        <w:outlineLvl w:val="0"/>
      </w:pPr>
      <w:r w:rsidRPr="00DF53B4">
        <w:br w:type="page"/>
      </w:r>
      <w:r w:rsidRPr="00DF53B4">
        <w:lastRenderedPageBreak/>
        <w:t>Contents</w:t>
      </w:r>
    </w:p>
    <w:p w14:paraId="47DFE5FE" w14:textId="57844A1E" w:rsidR="00A7543F" w:rsidRDefault="00764490">
      <w:pPr>
        <w:pStyle w:val="TOC1"/>
        <w:rPr>
          <w:rFonts w:ascii="Calibri" w:hAnsi="Calibri"/>
          <w:noProof/>
          <w:kern w:val="2"/>
          <w:szCs w:val="22"/>
        </w:rPr>
      </w:pPr>
      <w:r>
        <w:fldChar w:fldCharType="begin" w:fldLock="1"/>
      </w:r>
      <w:r>
        <w:instrText xml:space="preserve"> TOC \o "1-9" </w:instrText>
      </w:r>
      <w:r>
        <w:fldChar w:fldCharType="separate"/>
      </w:r>
      <w:r w:rsidR="00A7543F">
        <w:rPr>
          <w:noProof/>
        </w:rPr>
        <w:t>Foreword</w:t>
      </w:r>
      <w:r w:rsidR="00A7543F">
        <w:rPr>
          <w:noProof/>
        </w:rPr>
        <w:tab/>
      </w:r>
      <w:r w:rsidR="00A7543F">
        <w:rPr>
          <w:noProof/>
        </w:rPr>
        <w:fldChar w:fldCharType="begin" w:fldLock="1"/>
      </w:r>
      <w:r w:rsidR="00A7543F">
        <w:rPr>
          <w:noProof/>
        </w:rPr>
        <w:instrText xml:space="preserve"> PAGEREF _Toc165561767 \h </w:instrText>
      </w:r>
      <w:r w:rsidR="00A7543F">
        <w:rPr>
          <w:noProof/>
        </w:rPr>
      </w:r>
      <w:r w:rsidR="00A7543F">
        <w:rPr>
          <w:noProof/>
        </w:rPr>
        <w:fldChar w:fldCharType="separate"/>
      </w:r>
      <w:r w:rsidR="00A7543F">
        <w:rPr>
          <w:noProof/>
        </w:rPr>
        <w:t>4</w:t>
      </w:r>
      <w:r w:rsidR="00A7543F">
        <w:rPr>
          <w:noProof/>
        </w:rPr>
        <w:fldChar w:fldCharType="end"/>
      </w:r>
    </w:p>
    <w:p w14:paraId="738726F3" w14:textId="30C0E89A" w:rsidR="00A7543F" w:rsidRDefault="00A7543F">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_Toc165561768 \h </w:instrText>
      </w:r>
      <w:r>
        <w:rPr>
          <w:noProof/>
        </w:rPr>
      </w:r>
      <w:r>
        <w:rPr>
          <w:noProof/>
        </w:rPr>
        <w:fldChar w:fldCharType="separate"/>
      </w:r>
      <w:r>
        <w:rPr>
          <w:noProof/>
        </w:rPr>
        <w:t>4</w:t>
      </w:r>
      <w:r>
        <w:rPr>
          <w:noProof/>
        </w:rPr>
        <w:fldChar w:fldCharType="end"/>
      </w:r>
    </w:p>
    <w:p w14:paraId="22EE24C7" w14:textId="4B05CD48" w:rsidR="00A7543F" w:rsidRDefault="00A7543F">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_Toc165561769 \h </w:instrText>
      </w:r>
      <w:r>
        <w:rPr>
          <w:noProof/>
        </w:rPr>
      </w:r>
      <w:r>
        <w:rPr>
          <w:noProof/>
        </w:rPr>
        <w:fldChar w:fldCharType="separate"/>
      </w:r>
      <w:r>
        <w:rPr>
          <w:noProof/>
        </w:rPr>
        <w:t>5</w:t>
      </w:r>
      <w:r>
        <w:rPr>
          <w:noProof/>
        </w:rPr>
        <w:fldChar w:fldCharType="end"/>
      </w:r>
    </w:p>
    <w:p w14:paraId="25059A5F" w14:textId="2E6C6204" w:rsidR="00A7543F" w:rsidRDefault="00A7543F">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_Toc165561770 \h </w:instrText>
      </w:r>
      <w:r>
        <w:rPr>
          <w:noProof/>
        </w:rPr>
      </w:r>
      <w:r>
        <w:rPr>
          <w:noProof/>
        </w:rPr>
        <w:fldChar w:fldCharType="separate"/>
      </w:r>
      <w:r>
        <w:rPr>
          <w:noProof/>
        </w:rPr>
        <w:t>5</w:t>
      </w:r>
      <w:r>
        <w:rPr>
          <w:noProof/>
        </w:rPr>
        <w:fldChar w:fldCharType="end"/>
      </w:r>
    </w:p>
    <w:p w14:paraId="62FFEB34" w14:textId="22D97C54" w:rsidR="00A7543F" w:rsidRDefault="00A7543F">
      <w:pPr>
        <w:pStyle w:val="TOC1"/>
        <w:rPr>
          <w:rFonts w:ascii="Calibri" w:hAnsi="Calibri"/>
          <w:noProof/>
          <w:kern w:val="2"/>
          <w:szCs w:val="22"/>
        </w:rPr>
      </w:pPr>
      <w:r>
        <w:rPr>
          <w:noProof/>
        </w:rPr>
        <w:t>3</w:t>
      </w:r>
      <w:r>
        <w:rPr>
          <w:rFonts w:ascii="Calibri"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_Toc165561771 \h </w:instrText>
      </w:r>
      <w:r>
        <w:rPr>
          <w:noProof/>
        </w:rPr>
      </w:r>
      <w:r>
        <w:rPr>
          <w:noProof/>
        </w:rPr>
        <w:fldChar w:fldCharType="separate"/>
      </w:r>
      <w:r>
        <w:rPr>
          <w:noProof/>
        </w:rPr>
        <w:t>6</w:t>
      </w:r>
      <w:r>
        <w:rPr>
          <w:noProof/>
        </w:rPr>
        <w:fldChar w:fldCharType="end"/>
      </w:r>
    </w:p>
    <w:p w14:paraId="0EEF08AE" w14:textId="6ED41D13" w:rsidR="00A7543F" w:rsidRDefault="00A7543F">
      <w:pPr>
        <w:pStyle w:val="TOC1"/>
        <w:rPr>
          <w:rFonts w:ascii="Calibri" w:hAnsi="Calibri"/>
          <w:noProof/>
          <w:kern w:val="2"/>
          <w:szCs w:val="22"/>
        </w:rPr>
      </w:pPr>
      <w:r>
        <w:rPr>
          <w:noProof/>
        </w:rPr>
        <w:t>4</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_Toc165561772 \h </w:instrText>
      </w:r>
      <w:r>
        <w:rPr>
          <w:noProof/>
        </w:rPr>
      </w:r>
      <w:r>
        <w:rPr>
          <w:noProof/>
        </w:rPr>
        <w:fldChar w:fldCharType="separate"/>
      </w:r>
      <w:r>
        <w:rPr>
          <w:noProof/>
        </w:rPr>
        <w:t>6</w:t>
      </w:r>
      <w:r>
        <w:rPr>
          <w:noProof/>
        </w:rPr>
        <w:fldChar w:fldCharType="end"/>
      </w:r>
    </w:p>
    <w:p w14:paraId="032CA613" w14:textId="28A652B8" w:rsidR="00A7543F" w:rsidRDefault="00A7543F">
      <w:pPr>
        <w:pStyle w:val="TOC2"/>
        <w:rPr>
          <w:rFonts w:ascii="Calibri" w:hAnsi="Calibri"/>
          <w:noProof/>
          <w:kern w:val="2"/>
          <w:sz w:val="22"/>
          <w:szCs w:val="22"/>
        </w:rPr>
      </w:pPr>
      <w:r>
        <w:rPr>
          <w:noProof/>
        </w:rPr>
        <w:t>4.1</w:t>
      </w:r>
      <w:r>
        <w:rPr>
          <w:rFonts w:ascii="Calibri" w:hAnsi="Calibri"/>
          <w:noProof/>
          <w:kern w:val="2"/>
          <w:sz w:val="22"/>
          <w:szCs w:val="22"/>
        </w:rPr>
        <w:tab/>
      </w:r>
      <w:r>
        <w:rPr>
          <w:noProof/>
        </w:rPr>
        <w:t>Test Methodology</w:t>
      </w:r>
      <w:r>
        <w:rPr>
          <w:noProof/>
        </w:rPr>
        <w:tab/>
      </w:r>
      <w:r>
        <w:rPr>
          <w:noProof/>
        </w:rPr>
        <w:fldChar w:fldCharType="begin" w:fldLock="1"/>
      </w:r>
      <w:r>
        <w:rPr>
          <w:noProof/>
        </w:rPr>
        <w:instrText xml:space="preserve"> PAGEREF _Toc165561773 \h </w:instrText>
      </w:r>
      <w:r>
        <w:rPr>
          <w:noProof/>
        </w:rPr>
      </w:r>
      <w:r>
        <w:rPr>
          <w:noProof/>
        </w:rPr>
        <w:fldChar w:fldCharType="separate"/>
      </w:r>
      <w:r>
        <w:rPr>
          <w:noProof/>
        </w:rPr>
        <w:t>6</w:t>
      </w:r>
      <w:r>
        <w:rPr>
          <w:noProof/>
        </w:rPr>
        <w:fldChar w:fldCharType="end"/>
      </w:r>
    </w:p>
    <w:p w14:paraId="62EBD67B" w14:textId="66431122" w:rsidR="00A7543F" w:rsidRDefault="00A7543F">
      <w:pPr>
        <w:pStyle w:val="TOC1"/>
        <w:tabs>
          <w:tab w:val="left" w:pos="851"/>
        </w:tabs>
        <w:rPr>
          <w:rFonts w:ascii="Calibri" w:hAnsi="Calibri"/>
          <w:noProof/>
          <w:kern w:val="2"/>
          <w:szCs w:val="22"/>
        </w:rPr>
      </w:pPr>
      <w:r>
        <w:rPr>
          <w:noProof/>
        </w:rPr>
        <w:t>5 to 22</w:t>
      </w:r>
      <w:r>
        <w:rPr>
          <w:rFonts w:ascii="Calibri" w:hAnsi="Calibri"/>
          <w:noProof/>
          <w:kern w:val="2"/>
          <w:szCs w:val="22"/>
        </w:rPr>
        <w:tab/>
      </w:r>
      <w:r>
        <w:rPr>
          <w:noProof/>
        </w:rPr>
        <w:t>Void</w:t>
      </w:r>
      <w:r>
        <w:rPr>
          <w:noProof/>
        </w:rPr>
        <w:tab/>
      </w:r>
      <w:r>
        <w:rPr>
          <w:noProof/>
        </w:rPr>
        <w:fldChar w:fldCharType="begin" w:fldLock="1"/>
      </w:r>
      <w:r>
        <w:rPr>
          <w:noProof/>
        </w:rPr>
        <w:instrText xml:space="preserve"> PAGEREF _Toc165561774 \h </w:instrText>
      </w:r>
      <w:r>
        <w:rPr>
          <w:noProof/>
        </w:rPr>
      </w:r>
      <w:r>
        <w:rPr>
          <w:noProof/>
        </w:rPr>
        <w:fldChar w:fldCharType="separate"/>
      </w:r>
      <w:r>
        <w:rPr>
          <w:noProof/>
        </w:rPr>
        <w:t>6</w:t>
      </w:r>
      <w:r>
        <w:rPr>
          <w:noProof/>
        </w:rPr>
        <w:fldChar w:fldCharType="end"/>
      </w:r>
    </w:p>
    <w:p w14:paraId="0C9013A4" w14:textId="2BC18DFF" w:rsidR="00A7543F" w:rsidRDefault="00A7543F" w:rsidP="00A7543F">
      <w:pPr>
        <w:pStyle w:val="TOC8"/>
        <w:rPr>
          <w:rFonts w:ascii="Calibri" w:hAnsi="Calibri"/>
          <w:b w:val="0"/>
          <w:noProof/>
          <w:kern w:val="2"/>
          <w:szCs w:val="22"/>
        </w:rPr>
      </w:pPr>
      <w:r w:rsidRPr="00A7543F">
        <w:rPr>
          <w:noProof/>
        </w:rPr>
        <w:t>Annex A to K: Void</w:t>
      </w:r>
      <w:r w:rsidRPr="00A7543F">
        <w:rPr>
          <w:noProof/>
        </w:rPr>
        <w:tab/>
      </w:r>
      <w:r w:rsidRPr="00A7543F">
        <w:rPr>
          <w:noProof/>
        </w:rPr>
        <w:tab/>
      </w:r>
      <w:r w:rsidRPr="00A7543F">
        <w:rPr>
          <w:noProof/>
        </w:rPr>
        <w:fldChar w:fldCharType="begin" w:fldLock="1"/>
      </w:r>
      <w:r w:rsidRPr="00A7543F">
        <w:rPr>
          <w:noProof/>
        </w:rPr>
        <w:instrText xml:space="preserve"> PAGEREF _Toc165561775 \h </w:instrText>
      </w:r>
      <w:r w:rsidRPr="00A7543F">
        <w:rPr>
          <w:noProof/>
        </w:rPr>
      </w:r>
      <w:r w:rsidRPr="00A7543F">
        <w:rPr>
          <w:noProof/>
        </w:rPr>
        <w:fldChar w:fldCharType="separate"/>
      </w:r>
      <w:r w:rsidRPr="00A7543F">
        <w:rPr>
          <w:noProof/>
        </w:rPr>
        <w:t>6</w:t>
      </w:r>
      <w:r w:rsidRPr="00A7543F">
        <w:rPr>
          <w:noProof/>
        </w:rPr>
        <w:fldChar w:fldCharType="end"/>
      </w:r>
    </w:p>
    <w:p w14:paraId="0E4E34BA" w14:textId="526E7CAD" w:rsidR="00A7543F" w:rsidRDefault="00A7543F" w:rsidP="00A7543F">
      <w:pPr>
        <w:pStyle w:val="TOC8"/>
        <w:rPr>
          <w:rFonts w:ascii="Calibri" w:hAnsi="Calibri"/>
          <w:b w:val="0"/>
          <w:noProof/>
          <w:kern w:val="2"/>
          <w:szCs w:val="22"/>
        </w:rPr>
      </w:pPr>
      <w:r>
        <w:rPr>
          <w:noProof/>
        </w:rPr>
        <w:t>Annex L (informative): Change history</w:t>
      </w:r>
      <w:r>
        <w:rPr>
          <w:noProof/>
        </w:rPr>
        <w:tab/>
      </w:r>
      <w:r>
        <w:rPr>
          <w:noProof/>
        </w:rPr>
        <w:fldChar w:fldCharType="begin" w:fldLock="1"/>
      </w:r>
      <w:r>
        <w:rPr>
          <w:noProof/>
        </w:rPr>
        <w:instrText xml:space="preserve"> PAGEREF _Toc165561776 \h </w:instrText>
      </w:r>
      <w:r>
        <w:rPr>
          <w:noProof/>
        </w:rPr>
      </w:r>
      <w:r>
        <w:rPr>
          <w:noProof/>
        </w:rPr>
        <w:fldChar w:fldCharType="separate"/>
      </w:r>
      <w:r>
        <w:rPr>
          <w:noProof/>
        </w:rPr>
        <w:t>7</w:t>
      </w:r>
      <w:r>
        <w:rPr>
          <w:noProof/>
        </w:rPr>
        <w:fldChar w:fldCharType="end"/>
      </w:r>
    </w:p>
    <w:p w14:paraId="74B6A04F" w14:textId="6949753F" w:rsidR="004A3549" w:rsidRPr="00DF53B4" w:rsidRDefault="00764490">
      <w:r>
        <w:rPr>
          <w:noProof/>
          <w:sz w:val="22"/>
        </w:rPr>
        <w:fldChar w:fldCharType="end"/>
      </w:r>
    </w:p>
    <w:p w14:paraId="1D30DDCE" w14:textId="77777777" w:rsidR="004A3549" w:rsidRPr="00DF53B4" w:rsidRDefault="004A3549" w:rsidP="00ED0B7C">
      <w:pPr>
        <w:pStyle w:val="Heading1"/>
      </w:pPr>
      <w:r w:rsidRPr="00DF53B4">
        <w:br w:type="page"/>
      </w:r>
      <w:bookmarkStart w:id="3" w:name="_Toc21077098"/>
      <w:bookmarkStart w:id="4" w:name="_Toc35971645"/>
      <w:bookmarkStart w:id="5" w:name="_Toc51773934"/>
      <w:bookmarkStart w:id="6" w:name="_Toc51834357"/>
      <w:bookmarkStart w:id="7" w:name="_Toc52219210"/>
      <w:bookmarkStart w:id="8" w:name="_Toc58359304"/>
      <w:bookmarkStart w:id="9" w:name="_Toc68192462"/>
      <w:bookmarkStart w:id="10" w:name="_Toc75421437"/>
      <w:bookmarkStart w:id="11" w:name="_Toc165561767"/>
      <w:r w:rsidRPr="00DF53B4">
        <w:lastRenderedPageBreak/>
        <w:t>Foreword</w:t>
      </w:r>
      <w:bookmarkEnd w:id="3"/>
      <w:bookmarkEnd w:id="4"/>
      <w:bookmarkEnd w:id="5"/>
      <w:bookmarkEnd w:id="6"/>
      <w:bookmarkEnd w:id="7"/>
      <w:bookmarkEnd w:id="8"/>
      <w:bookmarkEnd w:id="9"/>
      <w:bookmarkEnd w:id="10"/>
      <w:bookmarkEnd w:id="11"/>
    </w:p>
    <w:p w14:paraId="76B9E74C" w14:textId="77777777" w:rsidR="004A3549" w:rsidRPr="00DF53B4" w:rsidRDefault="004A3549">
      <w:r w:rsidRPr="00DF53B4">
        <w:t>This Technical Specification has been produced by the 3</w:t>
      </w:r>
      <w:r w:rsidRPr="00DF53B4">
        <w:rPr>
          <w:vertAlign w:val="superscript"/>
        </w:rPr>
        <w:t>rd</w:t>
      </w:r>
      <w:r w:rsidRPr="00DF53B4">
        <w:t xml:space="preserve"> Generation Partnership Project (3GPP).</w:t>
      </w:r>
    </w:p>
    <w:p w14:paraId="54EB490B" w14:textId="77777777" w:rsidR="004A3549" w:rsidRPr="00DF53B4" w:rsidRDefault="004A3549">
      <w:r w:rsidRPr="00DF53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DFD57" w14:textId="77777777" w:rsidR="004A3549" w:rsidRPr="00DF53B4" w:rsidRDefault="004A3549">
      <w:pPr>
        <w:pStyle w:val="B1"/>
      </w:pPr>
      <w:r w:rsidRPr="00DF53B4">
        <w:t>Version x.y.z</w:t>
      </w:r>
    </w:p>
    <w:p w14:paraId="6DCCE458" w14:textId="77777777" w:rsidR="004A3549" w:rsidRPr="00DF53B4" w:rsidRDefault="004A3549">
      <w:pPr>
        <w:pStyle w:val="B1"/>
      </w:pPr>
      <w:r w:rsidRPr="00DF53B4">
        <w:t>where:</w:t>
      </w:r>
    </w:p>
    <w:p w14:paraId="6860F9D4" w14:textId="77777777" w:rsidR="004A3549" w:rsidRPr="00DF53B4" w:rsidRDefault="004A3549">
      <w:pPr>
        <w:pStyle w:val="B2"/>
      </w:pPr>
      <w:r w:rsidRPr="00DF53B4">
        <w:t>x</w:t>
      </w:r>
      <w:r w:rsidRPr="00DF53B4">
        <w:tab/>
        <w:t>the first digit:</w:t>
      </w:r>
    </w:p>
    <w:p w14:paraId="6B5D2F93" w14:textId="77777777" w:rsidR="004A3549" w:rsidRPr="00DF53B4" w:rsidRDefault="004A3549">
      <w:pPr>
        <w:pStyle w:val="B3"/>
      </w:pPr>
      <w:r w:rsidRPr="00DF53B4">
        <w:t>1</w:t>
      </w:r>
      <w:r w:rsidRPr="00DF53B4">
        <w:tab/>
        <w:t>presented to TSG for information;</w:t>
      </w:r>
    </w:p>
    <w:p w14:paraId="70F71A61" w14:textId="77777777" w:rsidR="004A3549" w:rsidRPr="00DF53B4" w:rsidRDefault="004A3549">
      <w:pPr>
        <w:pStyle w:val="B3"/>
      </w:pPr>
      <w:r w:rsidRPr="00DF53B4">
        <w:t>2</w:t>
      </w:r>
      <w:r w:rsidRPr="00DF53B4">
        <w:tab/>
        <w:t>presented to TSG for approval;</w:t>
      </w:r>
    </w:p>
    <w:p w14:paraId="52BBDE5E" w14:textId="77777777" w:rsidR="004A3549" w:rsidRPr="00DF53B4" w:rsidRDefault="004A3549">
      <w:pPr>
        <w:pStyle w:val="B3"/>
      </w:pPr>
      <w:r w:rsidRPr="00DF53B4">
        <w:t>3</w:t>
      </w:r>
      <w:r w:rsidRPr="00DF53B4">
        <w:tab/>
        <w:t>or greater indicates TSG approved document under change control.</w:t>
      </w:r>
    </w:p>
    <w:p w14:paraId="0C4EA1FB" w14:textId="77777777" w:rsidR="004A3549" w:rsidRPr="00DF53B4" w:rsidRDefault="004A3549">
      <w:pPr>
        <w:pStyle w:val="B2"/>
      </w:pPr>
      <w:r w:rsidRPr="00DF53B4">
        <w:t>y</w:t>
      </w:r>
      <w:r w:rsidRPr="00DF53B4">
        <w:tab/>
        <w:t>the second digit is incremented for all changes of substance, i.e. technical enhancements, corrections, updates, etc.</w:t>
      </w:r>
    </w:p>
    <w:p w14:paraId="3FA8C7E4" w14:textId="77777777" w:rsidR="004A3549" w:rsidRPr="00DF53B4" w:rsidRDefault="004A3549">
      <w:pPr>
        <w:pStyle w:val="B2"/>
      </w:pPr>
      <w:r w:rsidRPr="00DF53B4">
        <w:t>z</w:t>
      </w:r>
      <w:r w:rsidRPr="00DF53B4">
        <w:tab/>
        <w:t>the third digit is incremented when editorial only changes have been incorporated in the document.</w:t>
      </w:r>
    </w:p>
    <w:p w14:paraId="49094806" w14:textId="77777777" w:rsidR="004A3549" w:rsidRPr="00DF53B4" w:rsidRDefault="004A3549" w:rsidP="00ED0B7C">
      <w:pPr>
        <w:pStyle w:val="Heading1"/>
      </w:pPr>
      <w:bookmarkStart w:id="12" w:name="_Toc21077099"/>
      <w:bookmarkStart w:id="13" w:name="_Toc35971646"/>
      <w:bookmarkStart w:id="14" w:name="_Toc51773935"/>
      <w:bookmarkStart w:id="15" w:name="_Toc51834358"/>
      <w:bookmarkStart w:id="16" w:name="_Toc52219211"/>
      <w:bookmarkStart w:id="17" w:name="_Toc58359305"/>
      <w:bookmarkStart w:id="18" w:name="_Toc68192463"/>
      <w:bookmarkStart w:id="19" w:name="_Toc75421438"/>
      <w:bookmarkStart w:id="20" w:name="_Toc165561768"/>
      <w:r w:rsidRPr="00DF53B4">
        <w:t>Introduction</w:t>
      </w:r>
      <w:bookmarkEnd w:id="12"/>
      <w:bookmarkEnd w:id="13"/>
      <w:bookmarkEnd w:id="14"/>
      <w:bookmarkEnd w:id="15"/>
      <w:bookmarkEnd w:id="16"/>
      <w:bookmarkEnd w:id="17"/>
      <w:bookmarkEnd w:id="18"/>
      <w:bookmarkEnd w:id="19"/>
      <w:bookmarkEnd w:id="20"/>
    </w:p>
    <w:p w14:paraId="041CF1FD" w14:textId="77777777" w:rsidR="007236C4" w:rsidRPr="00DF53B4" w:rsidRDefault="007A7D2D" w:rsidP="007A7D2D">
      <w:r w:rsidRPr="00DF53B4">
        <w:t xml:space="preserve">The present document is the first part of a multi-part conformance specification valid for 3GPP Release 5 and later releases. </w:t>
      </w:r>
    </w:p>
    <w:p w14:paraId="657C2849" w14:textId="77777777" w:rsidR="007236C4" w:rsidRPr="00DF53B4" w:rsidRDefault="00A42637" w:rsidP="00A42637">
      <w:pPr>
        <w:pStyle w:val="B1"/>
        <w:rPr>
          <w:b/>
        </w:rPr>
      </w:pPr>
      <w:r w:rsidRPr="00DF53B4">
        <w:rPr>
          <w:b/>
        </w:rPr>
        <w:tab/>
      </w:r>
      <w:r w:rsidR="007236C4" w:rsidRPr="00DF53B4">
        <w:rPr>
          <w:b/>
        </w:rPr>
        <w:t>3GPP TS 34.229-1</w:t>
      </w:r>
      <w:r w:rsidRPr="00DF53B4">
        <w:rPr>
          <w:b/>
        </w:rPr>
        <w:t xml:space="preserve"> (</w:t>
      </w:r>
      <w:r w:rsidR="00176ED9" w:rsidRPr="00DF53B4">
        <w:rPr>
          <w:b/>
        </w:rPr>
        <w:t>the present</w:t>
      </w:r>
      <w:r w:rsidRPr="00DF53B4">
        <w:rPr>
          <w:b/>
        </w:rPr>
        <w:t xml:space="preserve"> document): Internet Protocol (IP) multimedia call control protocol based on Session Initiation Protocol (SIP) and Session Description Protocol (SDP); User Equipment (UE) conformance specification; Part 1: Protocol conformance specification</w:t>
      </w:r>
      <w:r w:rsidR="00106190" w:rsidRPr="00DF53B4">
        <w:rPr>
          <w:b/>
        </w:rPr>
        <w:t>- current document</w:t>
      </w:r>
      <w:r w:rsidR="007236C4" w:rsidRPr="00DF53B4">
        <w:rPr>
          <w:b/>
        </w:rPr>
        <w:t>.</w:t>
      </w:r>
    </w:p>
    <w:p w14:paraId="67226D41" w14:textId="77777777" w:rsidR="007236C4" w:rsidRPr="00DF53B4" w:rsidRDefault="00A42637" w:rsidP="00A42637">
      <w:pPr>
        <w:pStyle w:val="B1"/>
      </w:pPr>
      <w:r w:rsidRPr="00DF53B4">
        <w:tab/>
      </w:r>
      <w:r w:rsidR="007236C4" w:rsidRPr="00DF53B4">
        <w:t>3GPP TS 34.229-2 [</w:t>
      </w:r>
      <w:r w:rsidRPr="00DF53B4">
        <w:t>5</w:t>
      </w:r>
      <w:r w:rsidR="007236C4" w:rsidRPr="00DF53B4">
        <w:t>]</w:t>
      </w:r>
      <w:r w:rsidRPr="00DF53B4">
        <w:t>: "Internet Protocol (IP) multimedia call control protocol based on Session Initiation Protocol (SIP) and Session Description Protocol (SDP); User Equipment (UE) conformance specification; Part 2: Implementation Conformance Statement (ICS) proforma specification".</w:t>
      </w:r>
    </w:p>
    <w:p w14:paraId="2EC656AB" w14:textId="77777777" w:rsidR="00976183" w:rsidRDefault="00A42637" w:rsidP="00976183">
      <w:pPr>
        <w:pStyle w:val="B1"/>
      </w:pPr>
      <w:r w:rsidRPr="00DF53B4">
        <w:tab/>
      </w:r>
      <w:r w:rsidR="007236C4" w:rsidRPr="00DF53B4">
        <w:t>3GPP TS 34.229-3 [</w:t>
      </w:r>
      <w:r w:rsidRPr="00DF53B4">
        <w:t>6</w:t>
      </w:r>
      <w:r w:rsidR="007236C4" w:rsidRPr="00DF53B4">
        <w:t>]</w:t>
      </w:r>
      <w:r w:rsidRPr="00DF53B4">
        <w:t>: "Internet Protocol (IP) multimedia call control protocol based on Session Initiation Protocol (SIP) and Session Description Protocol (SDP); User Equipment (UE) conformance specification; Part 3: Abstract Test Suites (ATS)".</w:t>
      </w:r>
    </w:p>
    <w:p w14:paraId="09F7A1DC" w14:textId="77777777" w:rsidR="00A42637" w:rsidRPr="00DF53B4" w:rsidRDefault="00976183" w:rsidP="00392BEC">
      <w:pPr>
        <w:pStyle w:val="B1"/>
      </w:pPr>
      <w:r w:rsidRPr="00976183">
        <w:t xml:space="preserve"> </w:t>
      </w:r>
      <w:r>
        <w:tab/>
      </w:r>
      <w:r w:rsidRPr="007307E1">
        <w:t>3GPP TS 34.229</w:t>
      </w:r>
      <w:r>
        <w:t>-5 [156]</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7C093030" w14:textId="77777777" w:rsidR="007A7D2D" w:rsidRPr="00DF53B4" w:rsidRDefault="007926EE" w:rsidP="00A42637">
      <w:pPr>
        <w:pStyle w:val="NO"/>
        <w:rPr>
          <w:i/>
        </w:rPr>
      </w:pPr>
      <w:r w:rsidRPr="00DF53B4">
        <w:t>NOTE</w:t>
      </w:r>
      <w:r w:rsidR="00103C65" w:rsidRPr="00DF53B4">
        <w:t xml:space="preserve"> 1</w:t>
      </w:r>
      <w:r w:rsidR="00A42637" w:rsidRPr="00DF53B4">
        <w:t>:</w:t>
      </w:r>
      <w:r w:rsidR="00A42637" w:rsidRPr="00DF53B4">
        <w:tab/>
        <w:t xml:space="preserve">The </w:t>
      </w:r>
      <w:r w:rsidR="007236C4" w:rsidRPr="00DF53B4">
        <w:t>ATS</w:t>
      </w:r>
      <w:r w:rsidR="00A42637" w:rsidRPr="00DF53B4">
        <w:t xml:space="preserve"> is</w:t>
      </w:r>
      <w:r w:rsidR="007236C4" w:rsidRPr="00DF53B4">
        <w:t xml:space="preserve"> </w:t>
      </w:r>
      <w:r w:rsidR="007A7D2D" w:rsidRPr="00DF53B4">
        <w:t>written in a standard testing language, TTCN</w:t>
      </w:r>
      <w:r w:rsidR="006C5337" w:rsidRPr="00DF53B4">
        <w:t>-3</w:t>
      </w:r>
      <w:r w:rsidR="007A7D2D" w:rsidRPr="00DF53B4">
        <w:t xml:space="preserve">, as defined in </w:t>
      </w:r>
      <w:r w:rsidR="006A32B8" w:rsidRPr="00DF53B4">
        <w:t xml:space="preserve">ETSI ES 201 873 </w:t>
      </w:r>
      <w:r w:rsidR="00103C65" w:rsidRPr="00DF53B4">
        <w:t xml:space="preserve">Parts 1 to 3 </w:t>
      </w:r>
      <w:r w:rsidR="006A32B8" w:rsidRPr="00DF53B4">
        <w:t>[36</w:t>
      </w:r>
      <w:r w:rsidR="00E16F18" w:rsidRPr="00DF53B4">
        <w:t>] [</w:t>
      </w:r>
      <w:r w:rsidR="006A32B8" w:rsidRPr="00DF53B4">
        <w:t>37</w:t>
      </w:r>
      <w:r w:rsidR="00E16F18" w:rsidRPr="00DF53B4">
        <w:t>] [</w:t>
      </w:r>
      <w:r w:rsidR="00103C65" w:rsidRPr="00DF53B4">
        <w:t>38]</w:t>
      </w:r>
      <w:r w:rsidR="007A7D2D" w:rsidRPr="00DF53B4">
        <w:t>.</w:t>
      </w:r>
    </w:p>
    <w:p w14:paraId="078A9548" w14:textId="77777777" w:rsidR="00103C65" w:rsidRPr="00DF53B4" w:rsidRDefault="007926EE" w:rsidP="00103C65">
      <w:pPr>
        <w:pStyle w:val="NO"/>
        <w:rPr>
          <w:i/>
        </w:rPr>
      </w:pPr>
      <w:r w:rsidRPr="00DF53B4">
        <w:t>NOTE</w:t>
      </w:r>
      <w:r w:rsidR="00103C65" w:rsidRPr="00DF53B4">
        <w:t xml:space="preserve"> 2:</w:t>
      </w:r>
      <w:r w:rsidR="00103C65" w:rsidRPr="00DF53B4">
        <w:tab/>
        <w:t>For conformance t</w:t>
      </w:r>
      <w:r w:rsidR="006B58AB" w:rsidRPr="00DF53B4">
        <w:t>e</w:t>
      </w:r>
      <w:r w:rsidR="00103C65" w:rsidRPr="00DF53B4">
        <w:t>sting of the UTRAN requirements refer to 3GPP TS 34.123 Parts 1 to 3 [2</w:t>
      </w:r>
      <w:r w:rsidR="00E16F18" w:rsidRPr="00DF53B4">
        <w:t>] [</w:t>
      </w:r>
      <w:r w:rsidR="00103C65" w:rsidRPr="00DF53B4">
        <w:t>3</w:t>
      </w:r>
      <w:r w:rsidR="00E16F18" w:rsidRPr="00DF53B4">
        <w:t>] [</w:t>
      </w:r>
      <w:r w:rsidR="00103C65" w:rsidRPr="00DF53B4">
        <w:t>4].</w:t>
      </w:r>
    </w:p>
    <w:p w14:paraId="6A8D97BC" w14:textId="77777777" w:rsidR="00103C65" w:rsidRPr="00DF53B4" w:rsidRDefault="007926EE" w:rsidP="00103C65">
      <w:pPr>
        <w:pStyle w:val="NO"/>
        <w:rPr>
          <w:i/>
        </w:rPr>
      </w:pPr>
      <w:r w:rsidRPr="00DF53B4">
        <w:t>NOTE</w:t>
      </w:r>
      <w:r w:rsidR="00103C65" w:rsidRPr="00DF53B4">
        <w:t xml:space="preserve"> 3:</w:t>
      </w:r>
      <w:r w:rsidR="00103C65" w:rsidRPr="00DF53B4">
        <w:tab/>
        <w:t xml:space="preserve">Further </w:t>
      </w:r>
      <w:smartTag w:uri="urn:schemas-microsoft-com:office:smarttags" w:element="PersonName">
        <w:r w:rsidR="00103C65" w:rsidRPr="00DF53B4">
          <w:t>info</w:t>
        </w:r>
      </w:smartTag>
      <w:r w:rsidR="00103C65" w:rsidRPr="00DF53B4">
        <w:t>rmation on testing can be found in ETSI ETS 300 406[9] and ISO/IEC 9646-1 [7].</w:t>
      </w:r>
    </w:p>
    <w:p w14:paraId="55030A6C" w14:textId="77777777" w:rsidR="004A3549" w:rsidRPr="00DF53B4" w:rsidRDefault="007A7D2D" w:rsidP="00106190">
      <w:r w:rsidRPr="00DF53B4">
        <w:t>For at least a minimum set of services, the prose descriptions of test cases will have a matching detailed test case implemented in TTCN</w:t>
      </w:r>
      <w:r w:rsidR="006C5337" w:rsidRPr="00DF53B4">
        <w:t>-3</w:t>
      </w:r>
      <w:r w:rsidR="00103C65" w:rsidRPr="00DF53B4">
        <w:t xml:space="preserve"> (and provided in 3GPP TS 34.229-3 [6])</w:t>
      </w:r>
      <w:r w:rsidRPr="00DF53B4">
        <w:t>.</w:t>
      </w:r>
    </w:p>
    <w:p w14:paraId="70B3A620" w14:textId="77777777" w:rsidR="004A3549" w:rsidRPr="00DF53B4" w:rsidRDefault="004A3549" w:rsidP="00ED0B7C">
      <w:pPr>
        <w:pStyle w:val="Heading1"/>
      </w:pPr>
      <w:r w:rsidRPr="00DF53B4">
        <w:br w:type="page"/>
      </w:r>
      <w:bookmarkStart w:id="21" w:name="_Toc21077100"/>
      <w:bookmarkStart w:id="22" w:name="_Toc35971647"/>
      <w:bookmarkStart w:id="23" w:name="_Toc51773936"/>
      <w:bookmarkStart w:id="24" w:name="_Toc51834359"/>
      <w:bookmarkStart w:id="25" w:name="_Toc52219212"/>
      <w:bookmarkStart w:id="26" w:name="_Toc58359306"/>
      <w:bookmarkStart w:id="27" w:name="_Toc68192464"/>
      <w:bookmarkStart w:id="28" w:name="_Toc75421439"/>
      <w:bookmarkStart w:id="29" w:name="_Toc165561769"/>
      <w:r w:rsidRPr="00DF53B4">
        <w:lastRenderedPageBreak/>
        <w:t>1</w:t>
      </w:r>
      <w:r w:rsidRPr="00DF53B4">
        <w:tab/>
        <w:t>Scope</w:t>
      </w:r>
      <w:bookmarkEnd w:id="21"/>
      <w:bookmarkEnd w:id="22"/>
      <w:bookmarkEnd w:id="23"/>
      <w:bookmarkEnd w:id="24"/>
      <w:bookmarkEnd w:id="25"/>
      <w:bookmarkEnd w:id="26"/>
      <w:bookmarkEnd w:id="27"/>
      <w:bookmarkEnd w:id="28"/>
      <w:bookmarkEnd w:id="29"/>
    </w:p>
    <w:p w14:paraId="36F9121C" w14:textId="77777777" w:rsidR="00A934A1" w:rsidRPr="00DF53B4" w:rsidRDefault="00A934A1" w:rsidP="00A934A1">
      <w:r w:rsidRPr="00DF53B4">
        <w:t>The present document specifies the protocol conformance testing for the User Equipment (UE)</w:t>
      </w:r>
      <w:r w:rsidR="00E90BEE" w:rsidRPr="00DF53B4">
        <w:t xml:space="preserve"> supporting the Internet Protocol (IP) multimedia call control protocol based on Session Initiation Protocol (SIP) and Session Description</w:t>
      </w:r>
      <w:r w:rsidR="00103C65" w:rsidRPr="00DF53B4">
        <w:t xml:space="preserve"> Protocol (SDP)</w:t>
      </w:r>
      <w:r w:rsidRPr="00DF53B4">
        <w:t>.</w:t>
      </w:r>
    </w:p>
    <w:p w14:paraId="0C389903" w14:textId="77777777" w:rsidR="00A934A1" w:rsidRPr="00DF53B4" w:rsidRDefault="00A934A1" w:rsidP="00A934A1">
      <w:r w:rsidRPr="00DF53B4">
        <w:t xml:space="preserve">This is the first part of a multi-part test specification. The following </w:t>
      </w:r>
      <w:smartTag w:uri="urn:schemas-microsoft-com:office:smarttags" w:element="PersonName">
        <w:r w:rsidRPr="00DF53B4">
          <w:t>info</w:t>
        </w:r>
      </w:smartTag>
      <w:r w:rsidRPr="00DF53B4">
        <w:t>rmation can be found in this part:</w:t>
      </w:r>
    </w:p>
    <w:p w14:paraId="7252BD96" w14:textId="77777777" w:rsidR="00A934A1" w:rsidRPr="00DF53B4" w:rsidRDefault="00A934A1" w:rsidP="00A934A1">
      <w:pPr>
        <w:pStyle w:val="B1"/>
      </w:pPr>
      <w:r w:rsidRPr="00DF53B4">
        <w:t>-</w:t>
      </w:r>
      <w:r w:rsidRPr="00DF53B4">
        <w:tab/>
        <w:t>the overall test structure;</w:t>
      </w:r>
    </w:p>
    <w:p w14:paraId="6B4017DA" w14:textId="77777777" w:rsidR="00A934A1" w:rsidRPr="00DF53B4" w:rsidRDefault="00A934A1" w:rsidP="00A934A1">
      <w:pPr>
        <w:pStyle w:val="B1"/>
      </w:pPr>
      <w:r w:rsidRPr="00DF53B4">
        <w:t>-</w:t>
      </w:r>
      <w:r w:rsidRPr="00DF53B4">
        <w:tab/>
        <w:t>the test configurations;</w:t>
      </w:r>
    </w:p>
    <w:p w14:paraId="14E009D9" w14:textId="77777777" w:rsidR="00A934A1" w:rsidRPr="00DF53B4" w:rsidRDefault="00A934A1" w:rsidP="00A934A1">
      <w:pPr>
        <w:pStyle w:val="B1"/>
      </w:pPr>
      <w:r w:rsidRPr="00DF53B4">
        <w:t>-</w:t>
      </w:r>
      <w:r w:rsidRPr="00DF53B4">
        <w:tab/>
        <w:t>the conformance requirement and reference to the core specifications;</w:t>
      </w:r>
    </w:p>
    <w:p w14:paraId="71E682DA" w14:textId="77777777" w:rsidR="00A934A1" w:rsidRPr="00DF53B4" w:rsidRDefault="00A934A1" w:rsidP="00A934A1">
      <w:pPr>
        <w:pStyle w:val="B1"/>
      </w:pPr>
      <w:r w:rsidRPr="00DF53B4">
        <w:t>-</w:t>
      </w:r>
      <w:r w:rsidRPr="00DF53B4">
        <w:tab/>
        <w:t>the test purposes; and</w:t>
      </w:r>
    </w:p>
    <w:p w14:paraId="3336C7CD" w14:textId="77777777" w:rsidR="00A934A1" w:rsidRPr="00DF53B4" w:rsidRDefault="00A934A1" w:rsidP="00A934A1">
      <w:pPr>
        <w:pStyle w:val="B1"/>
      </w:pPr>
      <w:r w:rsidRPr="00DF53B4">
        <w:t>-</w:t>
      </w:r>
      <w:r w:rsidRPr="00DF53B4">
        <w:tab/>
        <w:t>a brief description of the test procedure, the specific test requirements and short message exchange table.</w:t>
      </w:r>
    </w:p>
    <w:p w14:paraId="579BDECF" w14:textId="77777777" w:rsidR="00A934A1" w:rsidRPr="00DF53B4" w:rsidRDefault="00A934A1" w:rsidP="00A934A1">
      <w:r w:rsidRPr="00DF53B4">
        <w:t xml:space="preserve">The following </w:t>
      </w:r>
      <w:smartTag w:uri="urn:schemas-microsoft-com:office:smarttags" w:element="PersonName">
        <w:r w:rsidRPr="00DF53B4">
          <w:t>info</w:t>
        </w:r>
      </w:smartTag>
      <w:r w:rsidRPr="00DF53B4">
        <w:t>rmation relevant to testing can be found in accompanying specifications:</w:t>
      </w:r>
    </w:p>
    <w:p w14:paraId="11BF9527" w14:textId="77777777" w:rsidR="00A934A1" w:rsidRPr="00DF53B4" w:rsidRDefault="00A934A1" w:rsidP="00A934A1">
      <w:pPr>
        <w:pStyle w:val="B1"/>
      </w:pPr>
      <w:r w:rsidRPr="00DF53B4">
        <w:t>-</w:t>
      </w:r>
      <w:r w:rsidRPr="00DF53B4">
        <w:tab/>
        <w:t>the applicability of each test case [</w:t>
      </w:r>
      <w:r w:rsidR="0026567F" w:rsidRPr="00DF53B4">
        <w:t>5</w:t>
      </w:r>
      <w:r w:rsidRPr="00DF53B4">
        <w:t>].</w:t>
      </w:r>
    </w:p>
    <w:p w14:paraId="7DC9A67F" w14:textId="77777777" w:rsidR="00A934A1" w:rsidRPr="00DF53B4" w:rsidRDefault="00A934A1" w:rsidP="00A934A1">
      <w:r w:rsidRPr="00DF53B4">
        <w:t>A detailed description of the expected sequence of messages can be found in the 3</w:t>
      </w:r>
      <w:r w:rsidRPr="00DF53B4">
        <w:rPr>
          <w:vertAlign w:val="superscript"/>
        </w:rPr>
        <w:t>rd</w:t>
      </w:r>
      <w:r w:rsidRPr="00DF53B4">
        <w:t xml:space="preserve"> part of </w:t>
      </w:r>
      <w:r w:rsidR="00103C65" w:rsidRPr="00DF53B4">
        <w:t>present</w:t>
      </w:r>
      <w:r w:rsidRPr="00DF53B4">
        <w:t xml:space="preserve"> test specification</w:t>
      </w:r>
      <w:r w:rsidR="00103C65" w:rsidRPr="00DF53B4">
        <w:t xml:space="preserve"> [6]</w:t>
      </w:r>
      <w:r w:rsidRPr="00DF53B4">
        <w:t>.</w:t>
      </w:r>
    </w:p>
    <w:p w14:paraId="3C055238" w14:textId="77777777" w:rsidR="00A934A1" w:rsidRPr="00DF53B4" w:rsidRDefault="00A934A1" w:rsidP="00A934A1">
      <w:r w:rsidRPr="00DF53B4">
        <w:t>The Implementation Conformance Statement (ICS) pro-forma can be found in the 2</w:t>
      </w:r>
      <w:r w:rsidRPr="00DF53B4">
        <w:rPr>
          <w:vertAlign w:val="superscript"/>
        </w:rPr>
        <w:t>nd</w:t>
      </w:r>
      <w:r w:rsidRPr="00DF53B4">
        <w:t xml:space="preserve"> part of the present </w:t>
      </w:r>
      <w:r w:rsidR="00103C65" w:rsidRPr="00DF53B4">
        <w:t>test specification [5]</w:t>
      </w:r>
      <w:r w:rsidRPr="00DF53B4">
        <w:t>.</w:t>
      </w:r>
    </w:p>
    <w:p w14:paraId="33300064" w14:textId="77777777" w:rsidR="004A3549" w:rsidRPr="00DF53B4" w:rsidRDefault="00A934A1">
      <w:r w:rsidRPr="00DF53B4">
        <w:t>The present document is valid for UE implemented accordi</w:t>
      </w:r>
      <w:r w:rsidR="003F1E81" w:rsidRPr="00DF53B4">
        <w:t>ng to 3GPP Releases starting from Release 5 up to the Release indicated on the cover page of the present document.</w:t>
      </w:r>
    </w:p>
    <w:p w14:paraId="538BD232" w14:textId="77777777" w:rsidR="003B457E" w:rsidRPr="00DF53B4" w:rsidRDefault="00523887" w:rsidP="003B457E">
      <w:r w:rsidRPr="00DF53B4">
        <w:t xml:space="preserve">Also, </w:t>
      </w:r>
      <w:r w:rsidR="003B457E" w:rsidRPr="00DF53B4">
        <w:t xml:space="preserve">for clauses 8-18, 20 and 22, </w:t>
      </w:r>
      <w:r w:rsidRPr="00DF53B4">
        <w:t>it is generally assumed that an IMS capable UE is compliant to GSMA PRD IR.92 [133]</w:t>
      </w:r>
      <w:r w:rsidR="00257A51" w:rsidRPr="00DF53B4">
        <w:t xml:space="preserve"> and GSMA PRD IR.94 [134];</w:t>
      </w:r>
      <w:r w:rsidRPr="00DF53B4">
        <w:t xml:space="preserve"> </w:t>
      </w:r>
      <w:r w:rsidR="00257A51" w:rsidRPr="00DF53B4">
        <w:t>any update of requirements in these GSMA PRD documents, which are relevant to the present document will be handled on a case by case basis, with due consideration given for grace period to be granted for the UE to comply to any updated requirements</w:t>
      </w:r>
      <w:r w:rsidRPr="00DF53B4">
        <w:t>.</w:t>
      </w:r>
    </w:p>
    <w:p w14:paraId="360BA826" w14:textId="77777777" w:rsidR="003B457E" w:rsidRPr="00DF53B4" w:rsidRDefault="003B457E" w:rsidP="003F523C">
      <w:pPr>
        <w:pStyle w:val="EditorsNote"/>
      </w:pPr>
      <w:r w:rsidRPr="00DF53B4">
        <w:t>Editor's Note: it is to be clarified if we need to elaborate on clauses 19 and 21 here.</w:t>
      </w:r>
    </w:p>
    <w:p w14:paraId="783E876D" w14:textId="77777777" w:rsidR="00523887" w:rsidRPr="00DF53B4" w:rsidRDefault="003B457E" w:rsidP="003B457E">
      <w:r w:rsidRPr="00DF53B4">
        <w:t>Test cases specified in Annexes G-K are targeted as indicated in their respective Scope sections.</w:t>
      </w:r>
    </w:p>
    <w:p w14:paraId="3C298C90" w14:textId="77777777" w:rsidR="00A7543F" w:rsidRDefault="00A7543F" w:rsidP="00A7543F">
      <w:pPr>
        <w:pStyle w:val="Heading1"/>
      </w:pPr>
      <w:bookmarkStart w:id="30" w:name="_Toc90571482"/>
      <w:bookmarkStart w:id="31" w:name="_Toc165561770"/>
      <w:bookmarkStart w:id="32" w:name="historyclause"/>
      <w:r>
        <w:t>2</w:t>
      </w:r>
      <w:r>
        <w:tab/>
        <w:t>References</w:t>
      </w:r>
      <w:bookmarkEnd w:id="30"/>
      <w:bookmarkEnd w:id="31"/>
    </w:p>
    <w:p w14:paraId="210232C7" w14:textId="77777777" w:rsidR="00A7543F" w:rsidRDefault="00A7543F" w:rsidP="00A7543F">
      <w:r>
        <w:t>The following documents contain provisions which, through reference in this text, constitute provisions of the present document.</w:t>
      </w:r>
    </w:p>
    <w:p w14:paraId="6C62B430" w14:textId="77777777" w:rsidR="00A7543F" w:rsidRDefault="00A7543F" w:rsidP="00A7543F">
      <w:pPr>
        <w:pStyle w:val="B1"/>
      </w:pPr>
      <w:r>
        <w:t>References are either specific (identified by date of publication, edition number, version number, etc.) or non</w:t>
      </w:r>
      <w:r>
        <w:noBreakHyphen/>
        <w:t>specific.</w:t>
      </w:r>
    </w:p>
    <w:p w14:paraId="21A7829C" w14:textId="77777777" w:rsidR="00A7543F" w:rsidRDefault="00A7543F" w:rsidP="00A7543F">
      <w:pPr>
        <w:pStyle w:val="B1"/>
      </w:pPr>
      <w:r>
        <w:t>-</w:t>
      </w:r>
      <w:r>
        <w:tab/>
        <w:t>For a specific reference, subsequent revisions do not apply.</w:t>
      </w:r>
    </w:p>
    <w:p w14:paraId="324A672D" w14:textId="77777777" w:rsidR="00A7543F" w:rsidRDefault="00A7543F" w:rsidP="00A7543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B64EE48" w14:textId="77777777" w:rsidR="00A7543F" w:rsidRDefault="00A7543F" w:rsidP="00A7543F">
      <w:pPr>
        <w:pStyle w:val="EX"/>
      </w:pPr>
      <w:r w:rsidRPr="00410F02">
        <w:t>[1] to [</w:t>
      </w:r>
      <w:r>
        <w:t>157</w:t>
      </w:r>
      <w:r w:rsidRPr="00410F02">
        <w:t>]</w:t>
      </w:r>
      <w:r w:rsidRPr="00410F02">
        <w:tab/>
        <w:t>(void)</w:t>
      </w:r>
    </w:p>
    <w:p w14:paraId="1A161E32" w14:textId="77777777" w:rsidR="00A7543F" w:rsidRDefault="00A7543F" w:rsidP="00A7543F">
      <w:pPr>
        <w:keepLines/>
        <w:ind w:left="1702" w:hanging="1418"/>
      </w:pPr>
      <w:r>
        <w:t>[158]</w:t>
      </w:r>
      <w:r w:rsidRPr="00DB4BC7">
        <w:tab/>
        <w:t>3GPP T</w:t>
      </w:r>
      <w:r>
        <w:t>S</w:t>
      </w:r>
      <w:r w:rsidRPr="00DB4BC7">
        <w:t xml:space="preserve"> </w:t>
      </w:r>
      <w:r>
        <w:t>34.229-1 Release 17</w:t>
      </w:r>
      <w:r w:rsidRPr="00DB4BC7">
        <w:t>:</w:t>
      </w:r>
      <w:r>
        <w:t xml:space="preserve"> </w:t>
      </w:r>
      <w:r w:rsidRPr="00DB4BC7">
        <w:t>"</w:t>
      </w:r>
      <w:r>
        <w:t>Internet Protocol (IP) multimedia call control protocol based on Session Initiation Protocol (SIP) and Session Description Protocol (SDP); User Equipment (UE) conformance specification; Part 1: Protocol conformance specification"</w:t>
      </w:r>
    </w:p>
    <w:p w14:paraId="5D911624" w14:textId="77777777" w:rsidR="00A7543F" w:rsidRDefault="00A7543F" w:rsidP="00A7543F">
      <w:pPr>
        <w:pStyle w:val="Heading1"/>
      </w:pPr>
      <w:bookmarkStart w:id="33" w:name="_Toc21077102"/>
      <w:bookmarkStart w:id="34" w:name="_Toc35971649"/>
      <w:bookmarkStart w:id="35" w:name="_Toc51773938"/>
      <w:bookmarkStart w:id="36" w:name="_Toc51834361"/>
      <w:bookmarkStart w:id="37" w:name="_Toc52219214"/>
      <w:bookmarkStart w:id="38" w:name="_Toc58359308"/>
      <w:bookmarkStart w:id="39" w:name="_Toc68192466"/>
      <w:bookmarkStart w:id="40" w:name="_Toc75421441"/>
      <w:bookmarkStart w:id="41" w:name="_Toc90571483"/>
      <w:bookmarkStart w:id="42" w:name="_Toc165561771"/>
      <w:r>
        <w:lastRenderedPageBreak/>
        <w:t>3</w:t>
      </w:r>
      <w:r>
        <w:tab/>
        <w:t>Definitions, symbols and abbreviations</w:t>
      </w:r>
      <w:bookmarkEnd w:id="33"/>
      <w:bookmarkEnd w:id="34"/>
      <w:bookmarkEnd w:id="35"/>
      <w:bookmarkEnd w:id="36"/>
      <w:bookmarkEnd w:id="37"/>
      <w:bookmarkEnd w:id="38"/>
      <w:bookmarkEnd w:id="39"/>
      <w:bookmarkEnd w:id="40"/>
      <w:bookmarkEnd w:id="41"/>
      <w:bookmarkEnd w:id="42"/>
    </w:p>
    <w:p w14:paraId="220B42D7" w14:textId="77777777" w:rsidR="00A7543F" w:rsidRDefault="00A7543F" w:rsidP="00A7543F">
      <w:r>
        <w:t>Void</w:t>
      </w:r>
    </w:p>
    <w:p w14:paraId="250FEAD4" w14:textId="77777777" w:rsidR="00A7543F" w:rsidRDefault="00A7543F" w:rsidP="00A7543F">
      <w:pPr>
        <w:pStyle w:val="Heading1"/>
      </w:pPr>
      <w:bookmarkStart w:id="43" w:name="_Toc21077106"/>
      <w:bookmarkStart w:id="44" w:name="_Toc35971653"/>
      <w:bookmarkStart w:id="45" w:name="_Toc51773942"/>
      <w:bookmarkStart w:id="46" w:name="_Toc51834365"/>
      <w:bookmarkStart w:id="47" w:name="_Toc52219218"/>
      <w:bookmarkStart w:id="48" w:name="_Toc58359312"/>
      <w:bookmarkStart w:id="49" w:name="_Toc68192470"/>
      <w:bookmarkStart w:id="50" w:name="_Toc75421445"/>
      <w:bookmarkStart w:id="51" w:name="_Toc90571487"/>
      <w:bookmarkStart w:id="52" w:name="_Toc165561772"/>
      <w:r>
        <w:t>4</w:t>
      </w:r>
      <w:r>
        <w:tab/>
        <w:t>Overview</w:t>
      </w:r>
      <w:bookmarkEnd w:id="43"/>
      <w:bookmarkEnd w:id="44"/>
      <w:bookmarkEnd w:id="45"/>
      <w:bookmarkEnd w:id="46"/>
      <w:bookmarkEnd w:id="47"/>
      <w:bookmarkEnd w:id="48"/>
      <w:bookmarkEnd w:id="49"/>
      <w:bookmarkEnd w:id="50"/>
      <w:bookmarkEnd w:id="51"/>
      <w:bookmarkEnd w:id="52"/>
    </w:p>
    <w:p w14:paraId="6EB08DBF" w14:textId="77777777" w:rsidR="00A7543F" w:rsidRDefault="00A7543F" w:rsidP="00A7543F">
      <w:pPr>
        <w:pStyle w:val="Heading2"/>
      </w:pPr>
      <w:bookmarkStart w:id="53" w:name="_Toc21077107"/>
      <w:bookmarkStart w:id="54" w:name="_Toc35971654"/>
      <w:bookmarkStart w:id="55" w:name="_Toc51773943"/>
      <w:bookmarkStart w:id="56" w:name="_Toc51834366"/>
      <w:bookmarkStart w:id="57" w:name="_Toc52219219"/>
      <w:bookmarkStart w:id="58" w:name="_Toc58359313"/>
      <w:bookmarkStart w:id="59" w:name="_Toc68192471"/>
      <w:bookmarkStart w:id="60" w:name="_Toc75421446"/>
      <w:bookmarkStart w:id="61" w:name="_Toc90571488"/>
      <w:bookmarkStart w:id="62" w:name="_Toc165561773"/>
      <w:r>
        <w:t>4.1</w:t>
      </w:r>
      <w:r>
        <w:tab/>
        <w:t>Test Methodology</w:t>
      </w:r>
      <w:bookmarkEnd w:id="53"/>
      <w:bookmarkEnd w:id="54"/>
      <w:bookmarkEnd w:id="55"/>
      <w:bookmarkEnd w:id="56"/>
      <w:bookmarkEnd w:id="57"/>
      <w:bookmarkEnd w:id="58"/>
      <w:bookmarkEnd w:id="59"/>
      <w:bookmarkEnd w:id="60"/>
      <w:bookmarkEnd w:id="61"/>
      <w:bookmarkEnd w:id="62"/>
    </w:p>
    <w:p w14:paraId="063AC436" w14:textId="77777777" w:rsidR="00A7543F" w:rsidRPr="00EC31C3" w:rsidRDefault="00A7543F" w:rsidP="00A7543F">
      <w:bookmarkStart w:id="63" w:name="_Toc21077108"/>
      <w:bookmarkStart w:id="64" w:name="_Toc35971655"/>
      <w:bookmarkStart w:id="65" w:name="_Toc51773944"/>
      <w:bookmarkStart w:id="66" w:name="_Toc51834367"/>
      <w:bookmarkStart w:id="67" w:name="_Toc52219220"/>
      <w:bookmarkStart w:id="68" w:name="_Toc58359314"/>
      <w:bookmarkStart w:id="69" w:name="_Toc68192472"/>
      <w:bookmarkStart w:id="70" w:name="_Toc75421447"/>
      <w:bookmarkStart w:id="71" w:name="_Toc90571489"/>
      <w:r w:rsidRPr="00E4702A">
        <w:t>The requirements of the present document are provid</w:t>
      </w:r>
      <w:r>
        <w:t xml:space="preserve">ed in 3GPP TS 34.229-1 Release </w:t>
      </w:r>
      <w:r w:rsidRPr="00A7543F">
        <w:t>17</w:t>
      </w:r>
      <w:r>
        <w:t xml:space="preserve"> [158</w:t>
      </w:r>
      <w:r w:rsidRPr="00E4702A">
        <w:t>].</w:t>
      </w:r>
    </w:p>
    <w:p w14:paraId="17860DC8" w14:textId="77777777" w:rsidR="00A7543F" w:rsidRDefault="00A7543F" w:rsidP="00A7543F">
      <w:pPr>
        <w:pStyle w:val="Heading1"/>
      </w:pPr>
      <w:bookmarkStart w:id="72" w:name="_Toc21077111"/>
      <w:bookmarkStart w:id="73" w:name="_Toc35971658"/>
      <w:bookmarkStart w:id="74" w:name="_Toc51773947"/>
      <w:bookmarkStart w:id="75" w:name="_Toc51834370"/>
      <w:bookmarkStart w:id="76" w:name="_Toc52219223"/>
      <w:bookmarkStart w:id="77" w:name="_Toc58359317"/>
      <w:bookmarkStart w:id="78" w:name="_Toc68192475"/>
      <w:bookmarkStart w:id="79" w:name="_Toc75421450"/>
      <w:bookmarkStart w:id="80" w:name="_Toc90571492"/>
      <w:bookmarkStart w:id="81" w:name="_Toc165561774"/>
      <w:bookmarkEnd w:id="63"/>
      <w:bookmarkEnd w:id="64"/>
      <w:bookmarkEnd w:id="65"/>
      <w:bookmarkEnd w:id="66"/>
      <w:bookmarkEnd w:id="67"/>
      <w:bookmarkEnd w:id="68"/>
      <w:bookmarkEnd w:id="69"/>
      <w:bookmarkEnd w:id="70"/>
      <w:bookmarkEnd w:id="71"/>
      <w:r>
        <w:t>5 to 22</w:t>
      </w:r>
      <w:r>
        <w:tab/>
        <w:t>Void</w:t>
      </w:r>
      <w:bookmarkEnd w:id="72"/>
      <w:bookmarkEnd w:id="73"/>
      <w:bookmarkEnd w:id="74"/>
      <w:bookmarkEnd w:id="75"/>
      <w:bookmarkEnd w:id="76"/>
      <w:bookmarkEnd w:id="77"/>
      <w:bookmarkEnd w:id="78"/>
      <w:bookmarkEnd w:id="79"/>
      <w:bookmarkEnd w:id="80"/>
      <w:bookmarkEnd w:id="81"/>
    </w:p>
    <w:p w14:paraId="0CCB740C" w14:textId="77777777" w:rsidR="00A7543F" w:rsidRPr="00B20749" w:rsidRDefault="00A7543F" w:rsidP="00A7543F">
      <w:pPr>
        <w:rPr>
          <w:noProof/>
        </w:rPr>
      </w:pPr>
    </w:p>
    <w:p w14:paraId="00811D9E" w14:textId="77777777" w:rsidR="00A7543F" w:rsidRDefault="00A7543F" w:rsidP="00A7543F">
      <w:pPr>
        <w:pStyle w:val="Heading8"/>
      </w:pPr>
      <w:bookmarkStart w:id="82" w:name="_Toc165561775"/>
      <w:bookmarkStart w:id="83" w:name="_Toc21077966"/>
      <w:bookmarkStart w:id="84" w:name="_Toc35972528"/>
      <w:bookmarkStart w:id="85" w:name="_Toc51774817"/>
      <w:bookmarkStart w:id="86" w:name="_Toc51835240"/>
      <w:bookmarkStart w:id="87" w:name="_Toc52220093"/>
      <w:bookmarkStart w:id="88" w:name="_Toc58360162"/>
      <w:bookmarkStart w:id="89" w:name="_Toc68193301"/>
      <w:bookmarkStart w:id="90" w:name="_Toc75422276"/>
      <w:bookmarkStart w:id="91" w:name="_Toc90572318"/>
      <w:r>
        <w:t>Annex A to K: Void</w:t>
      </w:r>
      <w:bookmarkEnd w:id="82"/>
    </w:p>
    <w:bookmarkEnd w:id="83"/>
    <w:bookmarkEnd w:id="84"/>
    <w:bookmarkEnd w:id="85"/>
    <w:bookmarkEnd w:id="86"/>
    <w:bookmarkEnd w:id="87"/>
    <w:bookmarkEnd w:id="88"/>
    <w:bookmarkEnd w:id="89"/>
    <w:bookmarkEnd w:id="90"/>
    <w:bookmarkEnd w:id="91"/>
    <w:p w14:paraId="7459F7E2" w14:textId="77777777" w:rsidR="00A7543F" w:rsidRPr="00B20749" w:rsidRDefault="00A7543F" w:rsidP="00A7543F">
      <w:pPr>
        <w:rPr>
          <w:noProof/>
        </w:rPr>
      </w:pPr>
    </w:p>
    <w:p w14:paraId="277A2FE6" w14:textId="77777777" w:rsidR="007268B3" w:rsidRPr="00DF53B4" w:rsidRDefault="005A0B69" w:rsidP="005A0B69">
      <w:pPr>
        <w:pStyle w:val="Heading8"/>
      </w:pPr>
      <w:r w:rsidRPr="00DF53B4">
        <w:br w:type="page"/>
      </w:r>
      <w:bookmarkStart w:id="92" w:name="_Toc21078703"/>
      <w:bookmarkStart w:id="93" w:name="_Toc35973267"/>
      <w:bookmarkStart w:id="94" w:name="_Toc51775548"/>
      <w:bookmarkStart w:id="95" w:name="_Toc51835971"/>
      <w:bookmarkStart w:id="96" w:name="_Toc52220824"/>
      <w:bookmarkStart w:id="97" w:name="_Toc58360886"/>
      <w:bookmarkStart w:id="98" w:name="_Toc68194025"/>
      <w:bookmarkStart w:id="99" w:name="_Toc75423000"/>
      <w:bookmarkStart w:id="100" w:name="_Toc165561776"/>
      <w:r w:rsidR="002A35CA" w:rsidRPr="00DF53B4">
        <w:lastRenderedPageBreak/>
        <w:t xml:space="preserve">Annex </w:t>
      </w:r>
      <w:r w:rsidR="00F91D94" w:rsidRPr="00DF53B4">
        <w:t>L</w:t>
      </w:r>
      <w:r w:rsidR="00551572" w:rsidRPr="00DF53B4">
        <w:t xml:space="preserve"> </w:t>
      </w:r>
      <w:r w:rsidR="002A35CA" w:rsidRPr="00DF53B4">
        <w:t>(</w:t>
      </w:r>
      <w:smartTag w:uri="urn:schemas-microsoft-com:office:smarttags" w:element="PersonName">
        <w:r w:rsidR="002A35CA" w:rsidRPr="00DF53B4">
          <w:t>info</w:t>
        </w:r>
      </w:smartTag>
      <w:r w:rsidR="002A35CA" w:rsidRPr="00DF53B4">
        <w:t>rmative):</w:t>
      </w:r>
      <w:r w:rsidR="002A35CA" w:rsidRPr="00DF53B4">
        <w:br/>
      </w:r>
      <w:r w:rsidR="004A3549" w:rsidRPr="00DF53B4">
        <w:t>Change history</w:t>
      </w:r>
      <w:bookmarkEnd w:id="92"/>
      <w:bookmarkEnd w:id="93"/>
      <w:bookmarkEnd w:id="94"/>
      <w:bookmarkEnd w:id="95"/>
      <w:bookmarkEnd w:id="96"/>
      <w:bookmarkEnd w:id="97"/>
      <w:bookmarkEnd w:id="98"/>
      <w:bookmarkEnd w:id="99"/>
      <w:bookmarkEnd w:id="100"/>
    </w:p>
    <w:tbl>
      <w:tblPr>
        <w:tblW w:w="9668" w:type="dxa"/>
        <w:jc w:val="center"/>
        <w:tblLayout w:type="fixed"/>
        <w:tblCellMar>
          <w:left w:w="28" w:type="dxa"/>
          <w:right w:w="40" w:type="dxa"/>
        </w:tblCellMar>
        <w:tblLook w:val="0000" w:firstRow="0" w:lastRow="0" w:firstColumn="0" w:lastColumn="0" w:noHBand="0" w:noVBand="0"/>
      </w:tblPr>
      <w:tblGrid>
        <w:gridCol w:w="28"/>
        <w:gridCol w:w="669"/>
        <w:gridCol w:w="28"/>
        <w:gridCol w:w="1101"/>
        <w:gridCol w:w="28"/>
        <w:gridCol w:w="555"/>
        <w:gridCol w:w="28"/>
        <w:gridCol w:w="400"/>
        <w:gridCol w:w="28"/>
        <w:gridCol w:w="3798"/>
        <w:gridCol w:w="28"/>
        <w:gridCol w:w="397"/>
        <w:gridCol w:w="28"/>
        <w:gridCol w:w="681"/>
        <w:gridCol w:w="28"/>
        <w:gridCol w:w="681"/>
        <w:gridCol w:w="28"/>
        <w:gridCol w:w="1106"/>
        <w:gridCol w:w="28"/>
      </w:tblGrid>
      <w:tr w:rsidR="008934DC" w:rsidRPr="00DF53B4" w14:paraId="5E56C17C" w14:textId="77777777" w:rsidTr="001C4819">
        <w:trPr>
          <w:gridAfter w:val="1"/>
          <w:wAfter w:w="28" w:type="dxa"/>
          <w:tblHeader/>
          <w:jc w:val="center"/>
        </w:trPr>
        <w:tc>
          <w:tcPr>
            <w:tcW w:w="697" w:type="dxa"/>
            <w:gridSpan w:val="2"/>
            <w:tcBorders>
              <w:top w:val="single" w:sz="6" w:space="0" w:color="000000"/>
              <w:left w:val="single" w:sz="6" w:space="0" w:color="000000"/>
              <w:bottom w:val="single" w:sz="4" w:space="0" w:color="auto"/>
              <w:right w:val="single" w:sz="6" w:space="0" w:color="000000"/>
            </w:tcBorders>
            <w:shd w:val="solid" w:color="C0C0C0" w:fill="auto"/>
          </w:tcPr>
          <w:bookmarkEnd w:id="32"/>
          <w:p w14:paraId="158C5AE1"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Meeting-1</w:t>
            </w:r>
            <w:r w:rsidRPr="00DF53B4">
              <w:rPr>
                <w:rFonts w:ascii="Arial" w:hAnsi="Arial"/>
                <w:b/>
                <w:snapToGrid w:val="0"/>
                <w:sz w:val="16"/>
                <w:vertAlign w:val="superscript"/>
              </w:rPr>
              <w:t>st</w:t>
            </w:r>
            <w:r w:rsidRPr="00DF53B4">
              <w:rPr>
                <w:rFonts w:ascii="Arial" w:hAnsi="Arial"/>
                <w:b/>
                <w:snapToGrid w:val="0"/>
                <w:sz w:val="16"/>
              </w:rPr>
              <w:t>-Level</w:t>
            </w:r>
          </w:p>
        </w:tc>
        <w:tc>
          <w:tcPr>
            <w:tcW w:w="1129" w:type="dxa"/>
            <w:gridSpan w:val="2"/>
            <w:tcBorders>
              <w:top w:val="single" w:sz="6" w:space="0" w:color="000000"/>
              <w:left w:val="single" w:sz="6" w:space="0" w:color="000000"/>
              <w:bottom w:val="single" w:sz="4" w:space="0" w:color="auto"/>
              <w:right w:val="single" w:sz="6" w:space="0" w:color="000000"/>
            </w:tcBorders>
            <w:shd w:val="solid" w:color="C0C0C0" w:fill="auto"/>
          </w:tcPr>
          <w:p w14:paraId="448738CA"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Doc-1</w:t>
            </w:r>
            <w:r w:rsidRPr="00DF53B4">
              <w:rPr>
                <w:rFonts w:ascii="Arial" w:hAnsi="Arial"/>
                <w:b/>
                <w:snapToGrid w:val="0"/>
                <w:sz w:val="16"/>
                <w:vertAlign w:val="superscript"/>
              </w:rPr>
              <w:t>st</w:t>
            </w:r>
            <w:r w:rsidRPr="00DF53B4">
              <w:rPr>
                <w:rFonts w:ascii="Arial" w:hAnsi="Arial"/>
                <w:b/>
                <w:snapToGrid w:val="0"/>
                <w:sz w:val="16"/>
              </w:rPr>
              <w:t>-Level</w:t>
            </w:r>
          </w:p>
        </w:tc>
        <w:tc>
          <w:tcPr>
            <w:tcW w:w="583" w:type="dxa"/>
            <w:gridSpan w:val="2"/>
            <w:tcBorders>
              <w:top w:val="single" w:sz="6" w:space="0" w:color="000000"/>
              <w:left w:val="single" w:sz="6" w:space="0" w:color="000000"/>
              <w:bottom w:val="single" w:sz="4" w:space="0" w:color="auto"/>
              <w:right w:val="single" w:sz="6" w:space="0" w:color="000000"/>
            </w:tcBorders>
            <w:shd w:val="solid" w:color="C0C0C0" w:fill="auto"/>
          </w:tcPr>
          <w:p w14:paraId="129A6910"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CR</w:t>
            </w:r>
          </w:p>
        </w:tc>
        <w:tc>
          <w:tcPr>
            <w:tcW w:w="428" w:type="dxa"/>
            <w:gridSpan w:val="2"/>
            <w:tcBorders>
              <w:top w:val="single" w:sz="6" w:space="0" w:color="000000"/>
              <w:left w:val="single" w:sz="6" w:space="0" w:color="000000"/>
              <w:bottom w:val="single" w:sz="4" w:space="0" w:color="auto"/>
              <w:right w:val="single" w:sz="6" w:space="0" w:color="000000"/>
            </w:tcBorders>
            <w:shd w:val="solid" w:color="C0C0C0" w:fill="auto"/>
          </w:tcPr>
          <w:p w14:paraId="48BD4FD2"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Rev</w:t>
            </w:r>
          </w:p>
        </w:tc>
        <w:tc>
          <w:tcPr>
            <w:tcW w:w="3826" w:type="dxa"/>
            <w:gridSpan w:val="2"/>
            <w:tcBorders>
              <w:top w:val="single" w:sz="6" w:space="0" w:color="000000"/>
              <w:left w:val="single" w:sz="6" w:space="0" w:color="000000"/>
              <w:bottom w:val="single" w:sz="4" w:space="0" w:color="auto"/>
              <w:right w:val="single" w:sz="6" w:space="0" w:color="000000"/>
            </w:tcBorders>
            <w:shd w:val="solid" w:color="C0C0C0" w:fill="auto"/>
          </w:tcPr>
          <w:p w14:paraId="21AC104B"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Subject</w:t>
            </w:r>
          </w:p>
        </w:tc>
        <w:tc>
          <w:tcPr>
            <w:tcW w:w="425" w:type="dxa"/>
            <w:gridSpan w:val="2"/>
            <w:tcBorders>
              <w:top w:val="single" w:sz="6" w:space="0" w:color="000000"/>
              <w:left w:val="single" w:sz="6" w:space="0" w:color="000000"/>
              <w:bottom w:val="single" w:sz="4" w:space="0" w:color="auto"/>
              <w:right w:val="single" w:sz="6" w:space="0" w:color="000000"/>
            </w:tcBorders>
            <w:shd w:val="solid" w:color="C0C0C0" w:fill="auto"/>
          </w:tcPr>
          <w:p w14:paraId="60F9E164"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Cat</w:t>
            </w:r>
          </w:p>
        </w:tc>
        <w:tc>
          <w:tcPr>
            <w:tcW w:w="709" w:type="dxa"/>
            <w:gridSpan w:val="2"/>
            <w:tcBorders>
              <w:top w:val="single" w:sz="6" w:space="0" w:color="000000"/>
              <w:left w:val="single" w:sz="6" w:space="0" w:color="000000"/>
              <w:bottom w:val="single" w:sz="4" w:space="0" w:color="auto"/>
              <w:right w:val="single" w:sz="6" w:space="0" w:color="000000"/>
            </w:tcBorders>
            <w:shd w:val="solid" w:color="C0C0C0" w:fill="auto"/>
          </w:tcPr>
          <w:p w14:paraId="6D48927E"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Version-Current</w:t>
            </w:r>
          </w:p>
        </w:tc>
        <w:tc>
          <w:tcPr>
            <w:tcW w:w="709" w:type="dxa"/>
            <w:gridSpan w:val="2"/>
            <w:tcBorders>
              <w:top w:val="single" w:sz="6" w:space="0" w:color="000000"/>
              <w:left w:val="single" w:sz="6" w:space="0" w:color="000000"/>
              <w:bottom w:val="single" w:sz="4" w:space="0" w:color="auto"/>
              <w:right w:val="single" w:sz="6" w:space="0" w:color="000000"/>
            </w:tcBorders>
            <w:shd w:val="solid" w:color="C0C0C0" w:fill="auto"/>
          </w:tcPr>
          <w:p w14:paraId="1428CB76"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Version-New</w:t>
            </w:r>
          </w:p>
        </w:tc>
        <w:tc>
          <w:tcPr>
            <w:tcW w:w="1134" w:type="dxa"/>
            <w:gridSpan w:val="2"/>
            <w:tcBorders>
              <w:top w:val="single" w:sz="6" w:space="0" w:color="000000"/>
              <w:left w:val="single" w:sz="6" w:space="0" w:color="000000"/>
              <w:bottom w:val="single" w:sz="4" w:space="0" w:color="auto"/>
              <w:right w:val="single" w:sz="6" w:space="0" w:color="000000"/>
            </w:tcBorders>
            <w:shd w:val="solid" w:color="C0C0C0" w:fill="auto"/>
          </w:tcPr>
          <w:p w14:paraId="7C121FB1" w14:textId="77777777" w:rsidR="008934DC" w:rsidRPr="00DF53B4" w:rsidRDefault="008934DC" w:rsidP="003E08B6">
            <w:pPr>
              <w:spacing w:after="0"/>
              <w:jc w:val="center"/>
              <w:rPr>
                <w:rFonts w:ascii="Arial" w:hAnsi="Arial"/>
                <w:b/>
                <w:snapToGrid w:val="0"/>
                <w:sz w:val="16"/>
              </w:rPr>
            </w:pPr>
            <w:r w:rsidRPr="00DF53B4">
              <w:rPr>
                <w:rFonts w:ascii="Arial" w:hAnsi="Arial"/>
                <w:b/>
                <w:snapToGrid w:val="0"/>
                <w:sz w:val="16"/>
              </w:rPr>
              <w:t>Doc-2</w:t>
            </w:r>
            <w:r w:rsidRPr="00DF53B4">
              <w:rPr>
                <w:rFonts w:ascii="Arial" w:hAnsi="Arial"/>
                <w:b/>
                <w:snapToGrid w:val="0"/>
                <w:sz w:val="16"/>
                <w:vertAlign w:val="superscript"/>
              </w:rPr>
              <w:t>nd</w:t>
            </w:r>
            <w:r w:rsidRPr="00DF53B4">
              <w:rPr>
                <w:rFonts w:ascii="Arial" w:hAnsi="Arial"/>
                <w:b/>
                <w:snapToGrid w:val="0"/>
                <w:sz w:val="16"/>
              </w:rPr>
              <w:t>-Level</w:t>
            </w:r>
          </w:p>
        </w:tc>
      </w:tr>
      <w:tr w:rsidR="00106190" w:rsidRPr="00DF53B4" w14:paraId="56E999F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499960" w14:textId="77777777" w:rsidR="00106190" w:rsidRPr="00DF53B4" w:rsidRDefault="00106190" w:rsidP="00693D56">
            <w:pPr>
              <w:pStyle w:val="TAL"/>
              <w:rPr>
                <w:snapToGrid w:val="0"/>
                <w:sz w:val="16"/>
                <w:szCs w:val="16"/>
                <w:lang w:eastAsia="en-US"/>
              </w:rPr>
            </w:pPr>
            <w:r w:rsidRPr="00DF53B4">
              <w:rPr>
                <w:snapToGrid w:val="0"/>
                <w:sz w:val="16"/>
                <w:szCs w:val="16"/>
                <w:lang w:eastAsia="en-US"/>
              </w:rPr>
              <w:lastRenderedPageBreak/>
              <w:t>RP-31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8DBDDC" w14:textId="77777777" w:rsidR="00106190" w:rsidRPr="00DF53B4" w:rsidRDefault="00106190" w:rsidP="00693D56">
            <w:pPr>
              <w:pStyle w:val="TAL"/>
              <w:rPr>
                <w:snapToGrid w:val="0"/>
                <w:sz w:val="16"/>
                <w:szCs w:val="16"/>
                <w:lang w:eastAsia="en-US"/>
              </w:rPr>
            </w:pPr>
            <w:r w:rsidRPr="00DF53B4">
              <w:rPr>
                <w:sz w:val="16"/>
                <w:szCs w:val="16"/>
                <w:lang w:eastAsia="en-US"/>
              </w:rPr>
              <w:t>RP-060052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B96D6D" w14:textId="77777777" w:rsidR="00106190" w:rsidRPr="00DF53B4" w:rsidRDefault="00A8740D"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7B388" w14:textId="77777777" w:rsidR="00106190" w:rsidRPr="00DF53B4" w:rsidRDefault="00A8740D"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9F4670"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 xml:space="preserve">Update to version 1.0.0 and present to RAN#31 for </w:t>
            </w:r>
            <w:smartTag w:uri="urn:schemas-microsoft-com:office:smarttags" w:element="PersonName">
              <w:r w:rsidRPr="00DF53B4">
                <w:rPr>
                  <w:snapToGrid w:val="0"/>
                  <w:sz w:val="16"/>
                  <w:szCs w:val="16"/>
                  <w:lang w:eastAsia="en-US"/>
                </w:rPr>
                <w:t>info</w:t>
              </w:r>
            </w:smartTag>
            <w:r w:rsidRPr="00DF53B4">
              <w:rPr>
                <w:snapToGrid w:val="0"/>
                <w:sz w:val="16"/>
                <w:szCs w:val="16"/>
                <w:lang w:eastAsia="en-US"/>
              </w:rPr>
              <w:t>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5E3550" w14:textId="77777777" w:rsidR="00106190" w:rsidRPr="00DF53B4" w:rsidRDefault="00A8740D"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03D37"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0.0.1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A94A42"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92B9AA" w14:textId="77777777" w:rsidR="00106190" w:rsidRPr="00DF53B4" w:rsidRDefault="00106190" w:rsidP="00693D56">
            <w:pPr>
              <w:pStyle w:val="TAL"/>
              <w:rPr>
                <w:snapToGrid w:val="0"/>
                <w:sz w:val="16"/>
                <w:szCs w:val="16"/>
                <w:lang w:eastAsia="en-US"/>
              </w:rPr>
            </w:pPr>
            <w:r w:rsidRPr="00DF53B4">
              <w:rPr>
                <w:snapToGrid w:val="0"/>
                <w:sz w:val="16"/>
                <w:szCs w:val="16"/>
                <w:lang w:eastAsia="en-US"/>
              </w:rPr>
              <w:t>R5-060292</w:t>
            </w:r>
          </w:p>
        </w:tc>
      </w:tr>
      <w:tr w:rsidR="00A8740D" w:rsidRPr="00DF53B4" w14:paraId="2F76360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C50940"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00B8A3" w14:textId="77777777" w:rsidR="00A8740D" w:rsidRPr="00DF53B4" w:rsidRDefault="000C447C" w:rsidP="00693D5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B81DA2"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59037"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8A68F2"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Update to version 2.0.0 at RAN5#31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E8D305"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44F1D"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8C05BE"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2.0.0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C52DAE" w14:textId="77777777" w:rsidR="00A8740D" w:rsidRPr="00DF53B4" w:rsidRDefault="000C447C" w:rsidP="00693D56">
            <w:pPr>
              <w:pStyle w:val="TAL"/>
              <w:rPr>
                <w:snapToGrid w:val="0"/>
                <w:sz w:val="16"/>
                <w:szCs w:val="16"/>
                <w:lang w:eastAsia="en-US"/>
              </w:rPr>
            </w:pPr>
            <w:r w:rsidRPr="00DF53B4">
              <w:rPr>
                <w:snapToGrid w:val="0"/>
                <w:sz w:val="16"/>
                <w:szCs w:val="16"/>
                <w:lang w:eastAsia="en-US"/>
              </w:rPr>
              <w:t>R5-061398</w:t>
            </w:r>
          </w:p>
        </w:tc>
      </w:tr>
      <w:tr w:rsidR="000C447C" w:rsidRPr="00DF53B4" w14:paraId="366FF5D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030E11"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3FA17B" w14:textId="77777777" w:rsidR="000C447C" w:rsidRPr="00DF53B4" w:rsidRDefault="000C447C" w:rsidP="00693D5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22B676"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EB158"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A66D11"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Update to version 2.1.0 during RAN5#31 e-mail agreement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B2CE76"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761EE"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4B1DE"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08534A"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R5-061398r1</w:t>
            </w:r>
          </w:p>
        </w:tc>
      </w:tr>
      <w:tr w:rsidR="000C447C" w:rsidRPr="00DF53B4" w14:paraId="04E097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37A057"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RP-32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0ECB8C" w14:textId="77777777" w:rsidR="000C447C" w:rsidRPr="00DF53B4" w:rsidRDefault="000C447C" w:rsidP="00693D56">
            <w:pPr>
              <w:pStyle w:val="TAL"/>
              <w:rPr>
                <w:sz w:val="16"/>
                <w:szCs w:val="16"/>
                <w:lang w:eastAsia="en-US"/>
              </w:rPr>
            </w:pPr>
            <w:r w:rsidRPr="00DF53B4">
              <w:rPr>
                <w:sz w:val="16"/>
                <w:szCs w:val="16"/>
                <w:lang w:eastAsia="en-US"/>
              </w:rPr>
              <w:t>RP-060269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A39E90"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6E756"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E58CBB"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MCC Editorial clean up version 2.1.1 -</w:t>
            </w:r>
            <w:r w:rsidR="00CB7D07" w:rsidRPr="00DF53B4">
              <w:rPr>
                <w:snapToGrid w:val="0"/>
                <w:sz w:val="16"/>
                <w:szCs w:val="16"/>
                <w:lang w:eastAsia="en-US"/>
              </w:rPr>
              <w:t xml:space="preserve"> </w:t>
            </w:r>
            <w:r w:rsidRPr="00DF53B4">
              <w:rPr>
                <w:snapToGrid w:val="0"/>
                <w:sz w:val="16"/>
                <w:szCs w:val="16"/>
                <w:lang w:eastAsia="en-US"/>
              </w:rPr>
              <w:t>and present to RAN#32 for approval to go under revision control (as version 5.0.0)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54CE81"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30C45"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A9200"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2.1.1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3FE929" w14:textId="77777777" w:rsidR="000C447C" w:rsidRPr="00DF53B4" w:rsidRDefault="000C447C" w:rsidP="00693D56">
            <w:pPr>
              <w:pStyle w:val="TAL"/>
              <w:rPr>
                <w:snapToGrid w:val="0"/>
                <w:sz w:val="16"/>
                <w:szCs w:val="16"/>
                <w:lang w:eastAsia="en-US"/>
              </w:rPr>
            </w:pPr>
            <w:r w:rsidRPr="00DF53B4">
              <w:rPr>
                <w:snapToGrid w:val="0"/>
                <w:sz w:val="16"/>
                <w:szCs w:val="16"/>
                <w:lang w:eastAsia="en-US"/>
              </w:rPr>
              <w:t>-</w:t>
            </w:r>
          </w:p>
        </w:tc>
      </w:tr>
      <w:tr w:rsidR="00917C71" w:rsidRPr="00DF53B4" w14:paraId="655393F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2489EC"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CBE533" w14:textId="77777777" w:rsidR="00917C71" w:rsidRPr="00DF53B4" w:rsidRDefault="00917C71" w:rsidP="00693D5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248D6D"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25568"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A34336"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Update to version 5.0.0 after RAN#32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562C96"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F9324A"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2.1.1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AF269"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028274" w14:textId="77777777" w:rsidR="00917C71" w:rsidRPr="00DF53B4" w:rsidRDefault="00917C71" w:rsidP="00693D56">
            <w:pPr>
              <w:pStyle w:val="TAL"/>
              <w:rPr>
                <w:snapToGrid w:val="0"/>
                <w:sz w:val="16"/>
                <w:szCs w:val="16"/>
                <w:lang w:eastAsia="en-US"/>
              </w:rPr>
            </w:pPr>
            <w:r w:rsidRPr="00DF53B4">
              <w:rPr>
                <w:snapToGrid w:val="0"/>
                <w:sz w:val="16"/>
                <w:szCs w:val="16"/>
                <w:lang w:eastAsia="en-US"/>
              </w:rPr>
              <w:t>-</w:t>
            </w:r>
          </w:p>
        </w:tc>
      </w:tr>
      <w:tr w:rsidR="00693D56" w:rsidRPr="00DF53B4" w14:paraId="02FACE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5FBC33" w14:textId="77777777" w:rsidR="00693D56" w:rsidRPr="00DF53B4" w:rsidRDefault="00693D56" w:rsidP="00693D56">
            <w:pPr>
              <w:pStyle w:val="TAL"/>
              <w:rPr>
                <w:snapToGrid w:val="0"/>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C3D216"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5F5C81"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C716C"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47E453" w14:textId="77777777" w:rsidR="00693D56" w:rsidRPr="00DF53B4" w:rsidRDefault="00693D56" w:rsidP="00693D56">
            <w:pPr>
              <w:pStyle w:val="TAL"/>
              <w:rPr>
                <w:snapToGrid w:val="0"/>
                <w:sz w:val="16"/>
                <w:szCs w:val="16"/>
                <w:lang w:eastAsia="en-US"/>
              </w:rPr>
            </w:pPr>
            <w:r w:rsidRPr="00DF53B4">
              <w:rPr>
                <w:sz w:val="16"/>
                <w:szCs w:val="16"/>
                <w:lang w:eastAsia="en-US"/>
              </w:rPr>
              <w:t>Correction to TS 34.229-1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0EFE72"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444164"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D7B55"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C15C32" w14:textId="77777777" w:rsidR="00693D56" w:rsidRPr="00DF53B4" w:rsidRDefault="00693D56" w:rsidP="00693D56">
            <w:pPr>
              <w:pStyle w:val="TAL"/>
              <w:rPr>
                <w:snapToGrid w:val="0"/>
                <w:sz w:val="16"/>
                <w:szCs w:val="16"/>
                <w:lang w:eastAsia="en-US"/>
              </w:rPr>
            </w:pPr>
            <w:r w:rsidRPr="00DF53B4">
              <w:rPr>
                <w:sz w:val="16"/>
                <w:szCs w:val="16"/>
                <w:lang w:eastAsia="en-US"/>
              </w:rPr>
              <w:t>R5-062360</w:t>
            </w:r>
          </w:p>
        </w:tc>
      </w:tr>
      <w:tr w:rsidR="00693D56" w:rsidRPr="00DF53B4" w14:paraId="69AD66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D9398A"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815507"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A7BBB2"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607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F8EBE0" w14:textId="77777777" w:rsidR="00693D56" w:rsidRPr="00DF53B4" w:rsidRDefault="00693D56" w:rsidP="00693D56">
            <w:pPr>
              <w:pStyle w:val="TAL"/>
              <w:rPr>
                <w:snapToGrid w:val="0"/>
                <w:sz w:val="16"/>
                <w:szCs w:val="16"/>
                <w:lang w:eastAsia="en-US"/>
              </w:rPr>
            </w:pPr>
            <w:r w:rsidRPr="00DF53B4">
              <w:rPr>
                <w:sz w:val="16"/>
                <w:szCs w:val="16"/>
                <w:lang w:eastAsia="en-US"/>
              </w:rPr>
              <w:t>Clarification to Emergency Test Case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7DD0E3"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34625"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6BD53"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7A08B8" w14:textId="77777777" w:rsidR="00693D56" w:rsidRPr="00DF53B4" w:rsidRDefault="00693D56" w:rsidP="00693D56">
            <w:pPr>
              <w:pStyle w:val="TAL"/>
              <w:rPr>
                <w:snapToGrid w:val="0"/>
                <w:sz w:val="16"/>
                <w:szCs w:val="16"/>
                <w:lang w:eastAsia="en-US"/>
              </w:rPr>
            </w:pPr>
            <w:r w:rsidRPr="00DF53B4">
              <w:rPr>
                <w:sz w:val="16"/>
                <w:szCs w:val="16"/>
                <w:lang w:eastAsia="en-US"/>
              </w:rPr>
              <w:t>R5-062543</w:t>
            </w:r>
          </w:p>
        </w:tc>
      </w:tr>
      <w:tr w:rsidR="00693D56" w:rsidRPr="00DF53B4" w14:paraId="01DD386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3FD099"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32455C"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9BDB12"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03D19"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A4AFB8" w14:textId="77777777" w:rsidR="00693D56" w:rsidRPr="00DF53B4" w:rsidRDefault="00693D56" w:rsidP="00693D56">
            <w:pPr>
              <w:pStyle w:val="TAL"/>
              <w:rPr>
                <w:snapToGrid w:val="0"/>
                <w:sz w:val="16"/>
                <w:szCs w:val="16"/>
                <w:lang w:eastAsia="en-US"/>
              </w:rPr>
            </w:pPr>
            <w:r w:rsidRPr="00DF53B4">
              <w:rPr>
                <w:sz w:val="16"/>
                <w:szCs w:val="16"/>
                <w:lang w:eastAsia="en-US"/>
              </w:rPr>
              <w:t>Clarifications for SDP handling in TC 12.1 MO Call Successful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F5CBD6"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9987BD"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F94F70"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6961E4" w14:textId="77777777" w:rsidR="00693D56" w:rsidRPr="00DF53B4" w:rsidRDefault="00693D56" w:rsidP="00693D56">
            <w:pPr>
              <w:pStyle w:val="TAL"/>
              <w:rPr>
                <w:snapToGrid w:val="0"/>
                <w:sz w:val="16"/>
                <w:szCs w:val="16"/>
                <w:lang w:eastAsia="en-US"/>
              </w:rPr>
            </w:pPr>
            <w:r w:rsidRPr="00DF53B4">
              <w:rPr>
                <w:sz w:val="16"/>
                <w:szCs w:val="16"/>
                <w:lang w:eastAsia="en-US"/>
              </w:rPr>
              <w:t>R5-062309</w:t>
            </w:r>
          </w:p>
        </w:tc>
      </w:tr>
      <w:tr w:rsidR="00693D56" w:rsidRPr="00DF53B4" w14:paraId="672DCD9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C89ED5"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8210B3"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C759CD"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CDED9"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8DE859" w14:textId="77777777" w:rsidR="00693D56" w:rsidRPr="00DF53B4" w:rsidRDefault="00693D56" w:rsidP="00693D56">
            <w:pPr>
              <w:pStyle w:val="TAL"/>
              <w:rPr>
                <w:snapToGrid w:val="0"/>
                <w:sz w:val="16"/>
                <w:szCs w:val="16"/>
                <w:lang w:eastAsia="en-US"/>
              </w:rPr>
            </w:pPr>
            <w:r w:rsidRPr="00DF53B4">
              <w:rPr>
                <w:sz w:val="16"/>
                <w:szCs w:val="16"/>
                <w:lang w:eastAsia="en-US"/>
              </w:rPr>
              <w:t>Test Case Correction on SigComp in the Initial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177D0A"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4D941"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F4650"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2951A3" w14:textId="77777777" w:rsidR="00693D56" w:rsidRPr="00DF53B4" w:rsidRDefault="00693D56" w:rsidP="00693D56">
            <w:pPr>
              <w:pStyle w:val="TAL"/>
              <w:rPr>
                <w:snapToGrid w:val="0"/>
                <w:sz w:val="16"/>
                <w:szCs w:val="16"/>
                <w:lang w:eastAsia="en-US"/>
              </w:rPr>
            </w:pPr>
            <w:r w:rsidRPr="00DF53B4">
              <w:rPr>
                <w:sz w:val="16"/>
                <w:szCs w:val="16"/>
                <w:lang w:eastAsia="en-US"/>
              </w:rPr>
              <w:t>R5-062362</w:t>
            </w:r>
          </w:p>
        </w:tc>
      </w:tr>
      <w:tr w:rsidR="00693D56" w:rsidRPr="00DF53B4" w14:paraId="24E343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3582A8"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E24E96"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ED8505"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14D0F4"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A10D10" w14:textId="77777777" w:rsidR="00693D56" w:rsidRPr="00DF53B4" w:rsidRDefault="00693D56" w:rsidP="00693D56">
            <w:pPr>
              <w:pStyle w:val="TAL"/>
              <w:rPr>
                <w:snapToGrid w:val="0"/>
                <w:sz w:val="16"/>
                <w:szCs w:val="16"/>
                <w:lang w:eastAsia="en-US"/>
              </w:rPr>
            </w:pPr>
            <w:r w:rsidRPr="00DF53B4">
              <w:rPr>
                <w:sz w:val="16"/>
                <w:szCs w:val="16"/>
                <w:lang w:eastAsia="en-US"/>
              </w:rPr>
              <w:t>New TC on SigComp in the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7F094A"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413A1"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1E6B8"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BD1BE0" w14:textId="77777777" w:rsidR="00693D56" w:rsidRPr="00DF53B4" w:rsidRDefault="00693D56" w:rsidP="00693D56">
            <w:pPr>
              <w:pStyle w:val="TAL"/>
              <w:rPr>
                <w:snapToGrid w:val="0"/>
                <w:sz w:val="16"/>
                <w:szCs w:val="16"/>
                <w:lang w:eastAsia="en-US"/>
              </w:rPr>
            </w:pPr>
            <w:r w:rsidRPr="00DF53B4">
              <w:rPr>
                <w:sz w:val="16"/>
                <w:szCs w:val="16"/>
                <w:lang w:eastAsia="en-US"/>
              </w:rPr>
              <w:t>R5-062323</w:t>
            </w:r>
          </w:p>
        </w:tc>
      </w:tr>
      <w:tr w:rsidR="00693D56" w:rsidRPr="00DF53B4" w14:paraId="546066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B2D0D7"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02A2D9"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2E1109"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0549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C937C3" w14:textId="77777777" w:rsidR="00693D56" w:rsidRPr="00DF53B4" w:rsidRDefault="00693D56" w:rsidP="00693D56">
            <w:pPr>
              <w:pStyle w:val="TAL"/>
              <w:rPr>
                <w:snapToGrid w:val="0"/>
                <w:sz w:val="16"/>
                <w:szCs w:val="16"/>
                <w:lang w:eastAsia="en-US"/>
              </w:rPr>
            </w:pPr>
            <w:r w:rsidRPr="00DF53B4">
              <w:rPr>
                <w:sz w:val="16"/>
                <w:szCs w:val="16"/>
                <w:lang w:eastAsia="en-US"/>
              </w:rPr>
              <w:t>Correction to authentication test case 9.2 Invalid Behaviour – SQN out of range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6CFBB1"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00BCED"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C7AE2"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E2FF14" w14:textId="77777777" w:rsidR="00693D56" w:rsidRPr="00DF53B4" w:rsidRDefault="00693D56" w:rsidP="00693D56">
            <w:pPr>
              <w:pStyle w:val="TAL"/>
              <w:rPr>
                <w:snapToGrid w:val="0"/>
                <w:sz w:val="16"/>
                <w:szCs w:val="16"/>
                <w:lang w:eastAsia="en-US"/>
              </w:rPr>
            </w:pPr>
            <w:r w:rsidRPr="00DF53B4">
              <w:rPr>
                <w:sz w:val="16"/>
                <w:szCs w:val="16"/>
                <w:lang w:eastAsia="en-US"/>
              </w:rPr>
              <w:t>R5-062372</w:t>
            </w:r>
          </w:p>
        </w:tc>
      </w:tr>
      <w:tr w:rsidR="00693D56" w:rsidRPr="00DF53B4" w14:paraId="52A547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5B4DF4"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CA47E7"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3566F2"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BB3FD6"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8CBA20" w14:textId="77777777" w:rsidR="00693D56" w:rsidRPr="00DF53B4" w:rsidRDefault="00693D56" w:rsidP="00693D56">
            <w:pPr>
              <w:pStyle w:val="TAL"/>
              <w:rPr>
                <w:snapToGrid w:val="0"/>
                <w:sz w:val="16"/>
                <w:szCs w:val="16"/>
                <w:lang w:eastAsia="en-US"/>
              </w:rPr>
            </w:pPr>
            <w:r w:rsidRPr="00DF53B4">
              <w:rPr>
                <w:sz w:val="16"/>
                <w:szCs w:val="16"/>
                <w:lang w:eastAsia="en-US"/>
              </w:rPr>
              <w:t>New TC on SigComp in the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CD3F1C"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AD4B6"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BF2529"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013D9C" w14:textId="77777777" w:rsidR="00693D56" w:rsidRPr="00DF53B4" w:rsidRDefault="00693D56" w:rsidP="00693D56">
            <w:pPr>
              <w:pStyle w:val="TAL"/>
              <w:rPr>
                <w:snapToGrid w:val="0"/>
                <w:sz w:val="16"/>
                <w:szCs w:val="16"/>
                <w:lang w:eastAsia="en-US"/>
              </w:rPr>
            </w:pPr>
            <w:r w:rsidRPr="00DF53B4">
              <w:rPr>
                <w:sz w:val="16"/>
                <w:szCs w:val="16"/>
                <w:lang w:eastAsia="en-US"/>
              </w:rPr>
              <w:t>R5-062363</w:t>
            </w:r>
          </w:p>
        </w:tc>
      </w:tr>
      <w:tr w:rsidR="00693D56" w:rsidRPr="00DF53B4" w14:paraId="35C04B4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B45AA2"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5B2A0"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A25954"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99DA4"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318A45" w14:textId="77777777" w:rsidR="00693D56" w:rsidRPr="00DF53B4" w:rsidRDefault="00693D56" w:rsidP="00693D56">
            <w:pPr>
              <w:pStyle w:val="TAL"/>
              <w:rPr>
                <w:snapToGrid w:val="0"/>
                <w:sz w:val="16"/>
                <w:szCs w:val="16"/>
                <w:lang w:eastAsia="en-US"/>
              </w:rPr>
            </w:pPr>
            <w:r w:rsidRPr="00DF53B4">
              <w:rPr>
                <w:sz w:val="16"/>
                <w:szCs w:val="16"/>
                <w:lang w:eastAsia="en-US"/>
              </w:rPr>
              <w:t>New test cases for P-CSCF Discovery List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9281CF"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ACF12"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6BC75"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E8A2F4" w14:textId="77777777" w:rsidR="00693D56" w:rsidRPr="00DF53B4" w:rsidRDefault="00693D56" w:rsidP="00693D56">
            <w:pPr>
              <w:pStyle w:val="TAL"/>
              <w:rPr>
                <w:snapToGrid w:val="0"/>
                <w:sz w:val="16"/>
                <w:szCs w:val="16"/>
                <w:lang w:eastAsia="en-US"/>
              </w:rPr>
            </w:pPr>
            <w:r w:rsidRPr="00DF53B4">
              <w:rPr>
                <w:sz w:val="16"/>
                <w:szCs w:val="16"/>
                <w:lang w:eastAsia="en-US"/>
              </w:rPr>
              <w:t>R5-062364</w:t>
            </w:r>
          </w:p>
        </w:tc>
      </w:tr>
      <w:tr w:rsidR="00693D56" w:rsidRPr="00DF53B4" w14:paraId="6DDBB5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158897"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25C480"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F02C73" w14:textId="77777777" w:rsidR="00693D56" w:rsidRPr="00DF53B4" w:rsidRDefault="00E8516E" w:rsidP="00693D56">
            <w:pPr>
              <w:pStyle w:val="TAL"/>
              <w:rPr>
                <w:snapToGrid w:val="0"/>
                <w:sz w:val="16"/>
                <w:szCs w:val="16"/>
                <w:lang w:eastAsia="en-US"/>
              </w:rPr>
            </w:pPr>
            <w:r w:rsidRPr="00DF53B4">
              <w:rPr>
                <w:sz w:val="16"/>
                <w:szCs w:val="16"/>
                <w:lang w:eastAsia="en-US"/>
              </w:rPr>
              <w:t>000</w:t>
            </w:r>
            <w:r w:rsidR="00693D56" w:rsidRPr="00DF53B4">
              <w:rPr>
                <w:sz w:val="16"/>
                <w:szCs w:val="16"/>
                <w:lang w:eastAsia="en-US"/>
              </w:rPr>
              <w:t>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642B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997783" w14:textId="77777777" w:rsidR="00693D56" w:rsidRPr="00DF53B4" w:rsidRDefault="00693D56" w:rsidP="00693D56">
            <w:pPr>
              <w:pStyle w:val="TAL"/>
              <w:rPr>
                <w:snapToGrid w:val="0"/>
                <w:sz w:val="16"/>
                <w:szCs w:val="16"/>
                <w:lang w:eastAsia="en-US"/>
              </w:rPr>
            </w:pPr>
            <w:r w:rsidRPr="00DF53B4">
              <w:rPr>
                <w:sz w:val="16"/>
                <w:szCs w:val="16"/>
                <w:lang w:eastAsia="en-US"/>
              </w:rPr>
              <w:t>General IMS testing corrections and clarifications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8AB60D"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70C48"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EEDDD"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980A9C" w14:textId="77777777" w:rsidR="00693D56" w:rsidRPr="00DF53B4" w:rsidRDefault="00693D56" w:rsidP="00693D56">
            <w:pPr>
              <w:pStyle w:val="TAL"/>
              <w:rPr>
                <w:snapToGrid w:val="0"/>
                <w:sz w:val="16"/>
                <w:szCs w:val="16"/>
                <w:lang w:eastAsia="en-US"/>
              </w:rPr>
            </w:pPr>
            <w:r w:rsidRPr="00DF53B4">
              <w:rPr>
                <w:sz w:val="16"/>
                <w:szCs w:val="16"/>
                <w:lang w:eastAsia="en-US"/>
              </w:rPr>
              <w:t>R5-062371</w:t>
            </w:r>
          </w:p>
        </w:tc>
      </w:tr>
      <w:tr w:rsidR="00693D56" w:rsidRPr="00DF53B4" w14:paraId="7FE5E7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D0A283"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F74FBB"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BAB875" w14:textId="77777777" w:rsidR="00693D56" w:rsidRPr="00DF53B4" w:rsidRDefault="00E8516E" w:rsidP="00693D56">
            <w:pPr>
              <w:pStyle w:val="TAL"/>
              <w:rPr>
                <w:snapToGrid w:val="0"/>
                <w:sz w:val="16"/>
                <w:szCs w:val="16"/>
                <w:lang w:eastAsia="en-US"/>
              </w:rPr>
            </w:pPr>
            <w:r w:rsidRPr="00DF53B4">
              <w:rPr>
                <w:sz w:val="16"/>
                <w:szCs w:val="16"/>
                <w:lang w:eastAsia="en-US"/>
              </w:rPr>
              <w:t>00</w:t>
            </w:r>
            <w:r w:rsidR="00693D56" w:rsidRPr="00DF53B4">
              <w:rPr>
                <w:sz w:val="16"/>
                <w:szCs w:val="16"/>
                <w:lang w:eastAsia="en-US"/>
              </w:rPr>
              <w:t>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4366B3"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C7C728" w14:textId="77777777" w:rsidR="00693D56" w:rsidRPr="00DF53B4" w:rsidRDefault="00693D56" w:rsidP="00693D56">
            <w:pPr>
              <w:pStyle w:val="TAL"/>
              <w:rPr>
                <w:snapToGrid w:val="0"/>
                <w:sz w:val="16"/>
                <w:szCs w:val="16"/>
                <w:lang w:eastAsia="en-US"/>
              </w:rPr>
            </w:pPr>
            <w:r w:rsidRPr="00DF53B4">
              <w:rPr>
                <w:sz w:val="16"/>
                <w:szCs w:val="16"/>
                <w:lang w:eastAsia="en-US"/>
              </w:rPr>
              <w:t>Alignment with TS 24.229 version 5.16.0 affecting TCs 8.1, 8.2, 8.3 and the default message 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30131C"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5A0140"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EEB331"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5D2875" w14:textId="77777777" w:rsidR="00693D56" w:rsidRPr="00DF53B4" w:rsidRDefault="00693D56" w:rsidP="00693D56">
            <w:pPr>
              <w:pStyle w:val="TAL"/>
              <w:rPr>
                <w:snapToGrid w:val="0"/>
                <w:sz w:val="16"/>
                <w:szCs w:val="16"/>
                <w:lang w:eastAsia="en-US"/>
              </w:rPr>
            </w:pPr>
            <w:r w:rsidRPr="00DF53B4">
              <w:rPr>
                <w:sz w:val="16"/>
                <w:szCs w:val="16"/>
                <w:lang w:eastAsia="en-US"/>
              </w:rPr>
              <w:t>R5-062215</w:t>
            </w:r>
          </w:p>
        </w:tc>
      </w:tr>
      <w:tr w:rsidR="00693D56" w:rsidRPr="00DF53B4" w14:paraId="13BC387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F0F07A"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4653A9"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043DFB" w14:textId="77777777" w:rsidR="00693D56" w:rsidRPr="00DF53B4" w:rsidRDefault="00E8516E" w:rsidP="00693D56">
            <w:pPr>
              <w:pStyle w:val="TAL"/>
              <w:rPr>
                <w:snapToGrid w:val="0"/>
                <w:sz w:val="16"/>
                <w:szCs w:val="16"/>
                <w:lang w:eastAsia="en-US"/>
              </w:rPr>
            </w:pPr>
            <w:r w:rsidRPr="00DF53B4">
              <w:rPr>
                <w:sz w:val="16"/>
                <w:szCs w:val="16"/>
                <w:lang w:eastAsia="en-US"/>
              </w:rPr>
              <w:t>00</w:t>
            </w:r>
            <w:r w:rsidR="00693D56" w:rsidRPr="00DF53B4">
              <w:rPr>
                <w:sz w:val="16"/>
                <w:szCs w:val="16"/>
                <w:lang w:eastAsia="en-US"/>
              </w:rPr>
              <w:t>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A99E2"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E3976" w14:textId="77777777" w:rsidR="00693D56" w:rsidRPr="00DF53B4" w:rsidRDefault="00693D56" w:rsidP="00693D56">
            <w:pPr>
              <w:pStyle w:val="TAL"/>
              <w:rPr>
                <w:snapToGrid w:val="0"/>
                <w:sz w:val="16"/>
                <w:szCs w:val="16"/>
                <w:lang w:eastAsia="en-US"/>
              </w:rPr>
            </w:pPr>
            <w:r w:rsidRPr="00DF53B4">
              <w:rPr>
                <w:sz w:val="16"/>
                <w:szCs w:val="16"/>
                <w:lang w:eastAsia="en-US"/>
              </w:rPr>
              <w:t>Correction for TC 8.4: Invalid Behaviour – 423 Interval Too Brief</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6F2CD9"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185786"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E28F97"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AB5A83" w14:textId="77777777" w:rsidR="00693D56" w:rsidRPr="00DF53B4" w:rsidRDefault="00693D56" w:rsidP="00693D56">
            <w:pPr>
              <w:pStyle w:val="TAL"/>
              <w:rPr>
                <w:snapToGrid w:val="0"/>
                <w:sz w:val="16"/>
                <w:szCs w:val="16"/>
                <w:lang w:eastAsia="en-US"/>
              </w:rPr>
            </w:pPr>
            <w:r w:rsidRPr="00DF53B4">
              <w:rPr>
                <w:sz w:val="16"/>
                <w:szCs w:val="16"/>
                <w:lang w:eastAsia="en-US"/>
              </w:rPr>
              <w:t>R5-062216</w:t>
            </w:r>
          </w:p>
        </w:tc>
      </w:tr>
      <w:tr w:rsidR="00693D56" w:rsidRPr="00DF53B4" w14:paraId="38612A1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CE339F" w14:textId="77777777" w:rsidR="00693D56" w:rsidRPr="00DF53B4" w:rsidRDefault="00693D56" w:rsidP="00693D56">
            <w:pPr>
              <w:pStyle w:val="TAL"/>
              <w:rPr>
                <w:sz w:val="16"/>
                <w:szCs w:val="16"/>
                <w:lang w:eastAsia="en-US"/>
              </w:rPr>
            </w:pPr>
            <w:r w:rsidRPr="00DF53B4">
              <w:rPr>
                <w:sz w:val="16"/>
                <w:szCs w:val="16"/>
                <w:lang w:eastAsia="en-US"/>
              </w:rPr>
              <w:t>RP-33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9F3C2C" w14:textId="77777777" w:rsidR="00693D56" w:rsidRPr="00DF53B4" w:rsidRDefault="00693D56" w:rsidP="00693D56">
            <w:pPr>
              <w:pStyle w:val="TAL"/>
              <w:rPr>
                <w:sz w:val="16"/>
                <w:szCs w:val="16"/>
                <w:lang w:eastAsia="en-US"/>
              </w:rPr>
            </w:pPr>
            <w:r w:rsidRPr="00DF53B4">
              <w:rPr>
                <w:sz w:val="16"/>
                <w:szCs w:val="16"/>
                <w:lang w:eastAsia="en-US"/>
              </w:rPr>
              <w:t>RP-060565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D41C8E" w14:textId="77777777" w:rsidR="00693D56" w:rsidRPr="00DF53B4" w:rsidRDefault="00E8516E" w:rsidP="00693D56">
            <w:pPr>
              <w:pStyle w:val="TAL"/>
              <w:rPr>
                <w:snapToGrid w:val="0"/>
                <w:sz w:val="16"/>
                <w:szCs w:val="16"/>
                <w:lang w:eastAsia="en-US"/>
              </w:rPr>
            </w:pPr>
            <w:r w:rsidRPr="00DF53B4">
              <w:rPr>
                <w:sz w:val="16"/>
                <w:szCs w:val="16"/>
                <w:lang w:eastAsia="en-US"/>
              </w:rPr>
              <w:t>00</w:t>
            </w:r>
            <w:r w:rsidR="00693D56" w:rsidRPr="00DF53B4">
              <w:rPr>
                <w:sz w:val="16"/>
                <w:szCs w:val="16"/>
                <w:lang w:eastAsia="en-US"/>
              </w:rPr>
              <w:t>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852BE" w14:textId="77777777" w:rsidR="00693D56" w:rsidRPr="00DF53B4" w:rsidRDefault="00693D56" w:rsidP="00693D56">
            <w:pPr>
              <w:pStyle w:val="TAL"/>
              <w:rPr>
                <w:snapToGrid w:val="0"/>
                <w:sz w:val="16"/>
                <w:szCs w:val="16"/>
                <w:lang w:eastAsia="en-US"/>
              </w:rPr>
            </w:pPr>
            <w:r w:rsidRPr="00DF53B4">
              <w:rPr>
                <w:snapToGrid w:val="0"/>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6B3717" w14:textId="77777777" w:rsidR="00693D56" w:rsidRPr="00DF53B4" w:rsidRDefault="00693D56" w:rsidP="00693D56">
            <w:pPr>
              <w:pStyle w:val="TAL"/>
              <w:rPr>
                <w:snapToGrid w:val="0"/>
                <w:sz w:val="16"/>
                <w:szCs w:val="16"/>
                <w:lang w:eastAsia="en-US"/>
              </w:rPr>
            </w:pPr>
            <w:r w:rsidRPr="00DF53B4">
              <w:rPr>
                <w:sz w:val="16"/>
                <w:szCs w:val="16"/>
                <w:lang w:eastAsia="en-US"/>
              </w:rPr>
              <w:t>Correction for TCs 9.1and 9.2</w:t>
            </w:r>
            <w:r w:rsidR="00CB7D07" w:rsidRPr="00DF53B4">
              <w:rPr>
                <w:sz w:val="16"/>
                <w:szCs w:val="16"/>
                <w:lang w:eastAsia="en-US"/>
              </w:rPr>
              <w:t xml:space="preserve">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2D2EC4" w14:textId="77777777" w:rsidR="00693D56" w:rsidRPr="00DF53B4" w:rsidRDefault="00693D56" w:rsidP="00693D56">
            <w:pPr>
              <w:pStyle w:val="TAL"/>
              <w:rPr>
                <w:snapToGrid w:val="0"/>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6804FE" w14:textId="77777777" w:rsidR="00693D56" w:rsidRPr="00DF53B4" w:rsidRDefault="00693D56" w:rsidP="00693D56">
            <w:pPr>
              <w:pStyle w:val="TAL"/>
              <w:rPr>
                <w:snapToGrid w:val="0"/>
                <w:sz w:val="16"/>
                <w:szCs w:val="16"/>
                <w:lang w:eastAsia="en-US"/>
              </w:rPr>
            </w:pPr>
            <w:r w:rsidRPr="00DF53B4">
              <w:rPr>
                <w:sz w:val="16"/>
                <w:szCs w:val="16"/>
                <w:lang w:eastAsia="en-US"/>
              </w:rPr>
              <w:t>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9484C7" w14:textId="77777777" w:rsidR="00693D56" w:rsidRPr="00DF53B4" w:rsidRDefault="00693D56" w:rsidP="00693D56">
            <w:pPr>
              <w:pStyle w:val="TAL"/>
              <w:rPr>
                <w:snapToGrid w:val="0"/>
                <w:sz w:val="16"/>
                <w:szCs w:val="16"/>
                <w:lang w:eastAsia="en-US"/>
              </w:rPr>
            </w:pPr>
            <w:r w:rsidRPr="00DF53B4">
              <w:rPr>
                <w:sz w:val="16"/>
                <w:szCs w:val="16"/>
                <w:lang w:eastAsia="en-US"/>
              </w:rPr>
              <w:t>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B68D8D" w14:textId="77777777" w:rsidR="00693D56" w:rsidRPr="00DF53B4" w:rsidRDefault="00693D56" w:rsidP="00693D56">
            <w:pPr>
              <w:pStyle w:val="TAL"/>
              <w:rPr>
                <w:snapToGrid w:val="0"/>
                <w:sz w:val="16"/>
                <w:szCs w:val="16"/>
                <w:lang w:eastAsia="en-US"/>
              </w:rPr>
            </w:pPr>
            <w:r w:rsidRPr="00DF53B4">
              <w:rPr>
                <w:sz w:val="16"/>
                <w:szCs w:val="16"/>
                <w:lang w:eastAsia="en-US"/>
              </w:rPr>
              <w:t>R5-062370</w:t>
            </w:r>
          </w:p>
        </w:tc>
      </w:tr>
      <w:tr w:rsidR="00C41A39" w:rsidRPr="00DF53B4" w14:paraId="56A2070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98CCB0"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F139F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4A14F2"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272AF"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C69D8F" w14:textId="77777777" w:rsidR="00C41A39" w:rsidRPr="00DF53B4" w:rsidRDefault="00C41A39" w:rsidP="00C41A39">
            <w:pPr>
              <w:pStyle w:val="TAL"/>
              <w:rPr>
                <w:sz w:val="16"/>
                <w:szCs w:val="16"/>
                <w:lang w:eastAsia="en-US"/>
              </w:rPr>
            </w:pPr>
            <w:r w:rsidRPr="00DF53B4">
              <w:rPr>
                <w:sz w:val="16"/>
                <w:szCs w:val="16"/>
                <w:lang w:eastAsia="en-US"/>
              </w:rPr>
              <w:t>Introduction of default messages and generic registration test procedure for early IMS security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9745B3"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9BA33"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8E5A8"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9F4188" w14:textId="77777777" w:rsidR="00C41A39" w:rsidRPr="00DF53B4" w:rsidRDefault="00C41A39" w:rsidP="00C41A39">
            <w:pPr>
              <w:pStyle w:val="TAL"/>
              <w:rPr>
                <w:sz w:val="16"/>
                <w:szCs w:val="16"/>
                <w:lang w:eastAsia="en-US"/>
              </w:rPr>
            </w:pPr>
            <w:r w:rsidRPr="00DF53B4">
              <w:rPr>
                <w:sz w:val="16"/>
                <w:szCs w:val="16"/>
                <w:lang w:eastAsia="en-US"/>
              </w:rPr>
              <w:t>R5-063332</w:t>
            </w:r>
          </w:p>
        </w:tc>
      </w:tr>
      <w:tr w:rsidR="00C41A39" w:rsidRPr="00DF53B4" w14:paraId="12FBF3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F369F0"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33D4FC"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7E9540"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07997"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B55851" w14:textId="77777777" w:rsidR="00C41A39" w:rsidRPr="00DF53B4" w:rsidRDefault="00C41A39" w:rsidP="00C41A39">
            <w:pPr>
              <w:pStyle w:val="TAL"/>
              <w:rPr>
                <w:sz w:val="16"/>
                <w:szCs w:val="16"/>
                <w:lang w:eastAsia="en-US"/>
              </w:rPr>
            </w:pPr>
            <w:r w:rsidRPr="00DF53B4">
              <w:rPr>
                <w:sz w:val="16"/>
                <w:szCs w:val="16"/>
                <w:lang w:eastAsia="en-US"/>
              </w:rPr>
              <w:t>Introduction of a registration test case for early IMS security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09F9AF"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C9BC0"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AFBAE3"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A181C4" w14:textId="77777777" w:rsidR="00C41A39" w:rsidRPr="00DF53B4" w:rsidRDefault="00C41A39" w:rsidP="00C41A39">
            <w:pPr>
              <w:pStyle w:val="TAL"/>
              <w:rPr>
                <w:sz w:val="16"/>
                <w:szCs w:val="16"/>
                <w:lang w:eastAsia="en-US"/>
              </w:rPr>
            </w:pPr>
            <w:r w:rsidRPr="00DF53B4">
              <w:rPr>
                <w:sz w:val="16"/>
                <w:szCs w:val="16"/>
                <w:lang w:eastAsia="en-US"/>
              </w:rPr>
              <w:t>R5-063384</w:t>
            </w:r>
          </w:p>
        </w:tc>
      </w:tr>
      <w:tr w:rsidR="00C41A39" w:rsidRPr="00DF53B4" w14:paraId="576C7E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C7B0A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D05C5F"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74655A"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611A6B"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3F43ED" w14:textId="77777777" w:rsidR="00C41A39" w:rsidRPr="00DF53B4" w:rsidRDefault="00C41A39" w:rsidP="00C41A39">
            <w:pPr>
              <w:pStyle w:val="TAL"/>
              <w:rPr>
                <w:sz w:val="16"/>
                <w:szCs w:val="16"/>
                <w:lang w:eastAsia="en-US"/>
              </w:rPr>
            </w:pPr>
            <w:r w:rsidRPr="00DF53B4">
              <w:rPr>
                <w:sz w:val="16"/>
                <w:szCs w:val="16"/>
                <w:lang w:eastAsia="en-US"/>
              </w:rPr>
              <w:t>Updating of test cases to cover both IMS support and early IMS security scenarios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1DB8C2"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45C644"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3E5BD"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213EA1" w14:textId="77777777" w:rsidR="00C41A39" w:rsidRPr="00DF53B4" w:rsidRDefault="00C41A39" w:rsidP="00C41A39">
            <w:pPr>
              <w:pStyle w:val="TAL"/>
              <w:rPr>
                <w:sz w:val="16"/>
                <w:szCs w:val="16"/>
                <w:lang w:eastAsia="en-US"/>
              </w:rPr>
            </w:pPr>
            <w:r w:rsidRPr="00DF53B4">
              <w:rPr>
                <w:sz w:val="16"/>
                <w:szCs w:val="16"/>
                <w:lang w:eastAsia="en-US"/>
              </w:rPr>
              <w:t>R5-063529</w:t>
            </w:r>
          </w:p>
        </w:tc>
      </w:tr>
      <w:tr w:rsidR="00C41A39" w:rsidRPr="00DF53B4" w14:paraId="0E1662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3C0B6B"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8EFB90"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55882C"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5D70E"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27EA1B" w14:textId="77777777" w:rsidR="00C41A39" w:rsidRPr="00DF53B4" w:rsidRDefault="00C41A39" w:rsidP="00C41A39">
            <w:pPr>
              <w:pStyle w:val="TAL"/>
              <w:rPr>
                <w:sz w:val="16"/>
                <w:szCs w:val="16"/>
                <w:lang w:eastAsia="en-US"/>
              </w:rPr>
            </w:pPr>
            <w:r w:rsidRPr="00DF53B4">
              <w:rPr>
                <w:sz w:val="16"/>
                <w:szCs w:val="16"/>
                <w:lang w:eastAsia="en-US"/>
              </w:rPr>
              <w:t xml:space="preserve">Introduction of a registration test case for combined IMS support and early IMS security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D0C96"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8BD38"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FE861"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72C5AD" w14:textId="77777777" w:rsidR="00C41A39" w:rsidRPr="00DF53B4" w:rsidRDefault="00C41A39" w:rsidP="00C41A39">
            <w:pPr>
              <w:pStyle w:val="TAL"/>
              <w:rPr>
                <w:sz w:val="16"/>
                <w:szCs w:val="16"/>
                <w:lang w:eastAsia="en-US"/>
              </w:rPr>
            </w:pPr>
            <w:r w:rsidRPr="00DF53B4">
              <w:rPr>
                <w:sz w:val="16"/>
                <w:szCs w:val="16"/>
                <w:lang w:eastAsia="en-US"/>
              </w:rPr>
              <w:t>R5-063526</w:t>
            </w:r>
          </w:p>
        </w:tc>
      </w:tr>
      <w:tr w:rsidR="00C41A39" w:rsidRPr="00DF53B4" w14:paraId="5B374CD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BB7AC4"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616AF9"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51AE05"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DCE4E"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307408" w14:textId="77777777" w:rsidR="00C41A39" w:rsidRPr="00DF53B4" w:rsidRDefault="00C41A39" w:rsidP="00C41A39">
            <w:pPr>
              <w:pStyle w:val="TAL"/>
              <w:rPr>
                <w:sz w:val="16"/>
                <w:szCs w:val="16"/>
                <w:lang w:eastAsia="en-US"/>
              </w:rPr>
            </w:pPr>
            <w:r w:rsidRPr="00DF53B4">
              <w:rPr>
                <w:sz w:val="16"/>
                <w:szCs w:val="16"/>
                <w:lang w:eastAsia="en-US"/>
              </w:rPr>
              <w:t xml:space="preserve">Introduction of a registration test case for combined IMS support and early IMS security and UICC with SIM application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E02DBF"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7E63B"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584A3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23DF38" w14:textId="77777777" w:rsidR="00C41A39" w:rsidRPr="00DF53B4" w:rsidRDefault="00C41A39" w:rsidP="00C41A39">
            <w:pPr>
              <w:pStyle w:val="TAL"/>
              <w:rPr>
                <w:sz w:val="16"/>
                <w:szCs w:val="16"/>
                <w:lang w:eastAsia="en-US"/>
              </w:rPr>
            </w:pPr>
            <w:r w:rsidRPr="00DF53B4">
              <w:rPr>
                <w:sz w:val="16"/>
                <w:szCs w:val="16"/>
                <w:lang w:eastAsia="en-US"/>
              </w:rPr>
              <w:t>R5-063385</w:t>
            </w:r>
          </w:p>
        </w:tc>
      </w:tr>
      <w:tr w:rsidR="00C41A39" w:rsidRPr="00DF53B4" w14:paraId="24077C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8CE592"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4FF4B7"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6C193A"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08C95"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EDE0AF" w14:textId="77777777" w:rsidR="00C41A39" w:rsidRPr="00DF53B4" w:rsidRDefault="00C41A39" w:rsidP="00C41A39">
            <w:pPr>
              <w:pStyle w:val="TAL"/>
              <w:rPr>
                <w:sz w:val="16"/>
                <w:szCs w:val="16"/>
                <w:lang w:eastAsia="en-US"/>
              </w:rPr>
            </w:pPr>
            <w:r w:rsidRPr="00DF53B4">
              <w:rPr>
                <w:sz w:val="16"/>
                <w:szCs w:val="16"/>
                <w:lang w:eastAsia="en-US"/>
              </w:rPr>
              <w:t xml:space="preserve">Removal of MO Call - 488 not accepted here for </w:t>
            </w:r>
            <w:r w:rsidR="00213A6C" w:rsidRPr="00DF53B4">
              <w:rPr>
                <w:sz w:val="16"/>
                <w:szCs w:val="16"/>
                <w:lang w:eastAsia="en-US"/>
              </w:rPr>
              <w:t>Rel</w:t>
            </w:r>
            <w:r w:rsidRPr="00DF53B4">
              <w:rPr>
                <w:sz w:val="16"/>
                <w:szCs w:val="16"/>
                <w:lang w:eastAsia="en-US"/>
              </w:rPr>
              <w:t xml:space="preserve"> 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D16807"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0A5D7"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70604"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EAA4A" w14:textId="77777777" w:rsidR="00C41A39" w:rsidRPr="00DF53B4" w:rsidRDefault="00C41A39" w:rsidP="00C41A39">
            <w:pPr>
              <w:pStyle w:val="TAL"/>
              <w:rPr>
                <w:sz w:val="16"/>
                <w:szCs w:val="16"/>
                <w:lang w:eastAsia="en-US"/>
              </w:rPr>
            </w:pPr>
            <w:r w:rsidRPr="00DF53B4">
              <w:rPr>
                <w:sz w:val="16"/>
                <w:szCs w:val="16"/>
                <w:lang w:eastAsia="en-US"/>
              </w:rPr>
              <w:t>R5-063330</w:t>
            </w:r>
          </w:p>
        </w:tc>
      </w:tr>
      <w:tr w:rsidR="00C41A39" w:rsidRPr="00DF53B4" w14:paraId="7F532A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3F128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B5FC49"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9C6E69"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48F94"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450E04" w14:textId="77777777" w:rsidR="00C41A39" w:rsidRPr="00DF53B4" w:rsidRDefault="00C41A39" w:rsidP="00C41A39">
            <w:pPr>
              <w:pStyle w:val="TAL"/>
              <w:rPr>
                <w:sz w:val="16"/>
                <w:szCs w:val="16"/>
                <w:lang w:eastAsia="en-US"/>
              </w:rPr>
            </w:pPr>
            <w:r w:rsidRPr="00DF53B4">
              <w:rPr>
                <w:sz w:val="16"/>
                <w:szCs w:val="16"/>
                <w:lang w:eastAsia="en-US"/>
              </w:rPr>
              <w:t>Clarifications to MT test case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375CA3"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E9A0FF"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230EE"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ABC937" w14:textId="77777777" w:rsidR="00C41A39" w:rsidRPr="00DF53B4" w:rsidRDefault="00C41A39" w:rsidP="00C41A39">
            <w:pPr>
              <w:pStyle w:val="TAL"/>
              <w:rPr>
                <w:sz w:val="16"/>
                <w:szCs w:val="16"/>
                <w:lang w:eastAsia="en-US"/>
              </w:rPr>
            </w:pPr>
            <w:r w:rsidRPr="00DF53B4">
              <w:rPr>
                <w:sz w:val="16"/>
                <w:szCs w:val="16"/>
                <w:lang w:eastAsia="en-US"/>
              </w:rPr>
              <w:t>R5-063386</w:t>
            </w:r>
          </w:p>
        </w:tc>
      </w:tr>
      <w:tr w:rsidR="00C41A39" w:rsidRPr="00DF53B4" w14:paraId="5C18BF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7F5F3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7404A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E3BF22"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838DF"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1A7B5B" w14:textId="77777777" w:rsidR="00C41A39" w:rsidRPr="00DF53B4" w:rsidRDefault="00C41A39" w:rsidP="00C41A39">
            <w:pPr>
              <w:pStyle w:val="TAL"/>
              <w:rPr>
                <w:sz w:val="16"/>
                <w:szCs w:val="16"/>
                <w:lang w:eastAsia="en-US"/>
              </w:rPr>
            </w:pPr>
            <w:r w:rsidRPr="00DF53B4">
              <w:rPr>
                <w:sz w:val="16"/>
                <w:szCs w:val="16"/>
                <w:lang w:eastAsia="en-US"/>
              </w:rPr>
              <w:t>Corrections to MO with sigcomp test case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FB42AE"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9C0FD"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D711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86E9F" w14:textId="77777777" w:rsidR="00C41A39" w:rsidRPr="00DF53B4" w:rsidRDefault="00C41A39" w:rsidP="00C41A39">
            <w:pPr>
              <w:pStyle w:val="TAL"/>
              <w:rPr>
                <w:sz w:val="16"/>
                <w:szCs w:val="16"/>
                <w:lang w:eastAsia="en-US"/>
              </w:rPr>
            </w:pPr>
            <w:r w:rsidRPr="00DF53B4">
              <w:rPr>
                <w:sz w:val="16"/>
                <w:szCs w:val="16"/>
                <w:lang w:eastAsia="en-US"/>
              </w:rPr>
              <w:t>R5-063387</w:t>
            </w:r>
          </w:p>
        </w:tc>
      </w:tr>
      <w:tr w:rsidR="00C41A39" w:rsidRPr="00DF53B4" w14:paraId="7A17A6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84CBDD"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8DA391"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C8DA0D"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1FF8A"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950A4E" w14:textId="77777777" w:rsidR="00C41A39" w:rsidRPr="00DF53B4" w:rsidRDefault="00C41A39" w:rsidP="00C41A39">
            <w:pPr>
              <w:pStyle w:val="TAL"/>
              <w:rPr>
                <w:sz w:val="16"/>
                <w:szCs w:val="16"/>
                <w:lang w:eastAsia="en-US"/>
              </w:rPr>
            </w:pPr>
            <w:r w:rsidRPr="00DF53B4">
              <w:rPr>
                <w:sz w:val="16"/>
                <w:szCs w:val="16"/>
                <w:lang w:eastAsia="en-US"/>
              </w:rPr>
              <w:t xml:space="preserve">Corrections to P-CSCF Discovery (IPv6) test cases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B91C84"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7C70D"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C0210"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17C61A" w14:textId="77777777" w:rsidR="00C41A39" w:rsidRPr="00DF53B4" w:rsidRDefault="00C41A39" w:rsidP="00C41A39">
            <w:pPr>
              <w:pStyle w:val="TAL"/>
              <w:rPr>
                <w:sz w:val="16"/>
                <w:szCs w:val="16"/>
                <w:lang w:eastAsia="en-US"/>
              </w:rPr>
            </w:pPr>
            <w:r w:rsidRPr="00DF53B4">
              <w:rPr>
                <w:sz w:val="16"/>
                <w:szCs w:val="16"/>
                <w:lang w:eastAsia="en-US"/>
              </w:rPr>
              <w:t>R5-063388</w:t>
            </w:r>
          </w:p>
        </w:tc>
      </w:tr>
      <w:tr w:rsidR="00C41A39" w:rsidRPr="00DF53B4" w14:paraId="2893BD4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544737"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3D086F"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79631D"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C32BD"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936962" w14:textId="77777777" w:rsidR="00C41A39" w:rsidRPr="00DF53B4" w:rsidRDefault="00C41A39" w:rsidP="00C41A39">
            <w:pPr>
              <w:pStyle w:val="TAL"/>
              <w:rPr>
                <w:sz w:val="16"/>
                <w:szCs w:val="16"/>
                <w:lang w:eastAsia="en-US"/>
              </w:rPr>
            </w:pPr>
            <w:r w:rsidRPr="00DF53B4">
              <w:rPr>
                <w:sz w:val="16"/>
                <w:szCs w:val="16"/>
                <w:lang w:eastAsia="en-US"/>
              </w:rPr>
              <w:t>New TCs on SigComp Invalid Behaviour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3E9DA8"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313B2"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87491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0BBE63" w14:textId="77777777" w:rsidR="00C41A39" w:rsidRPr="00DF53B4" w:rsidRDefault="00C41A39" w:rsidP="00C41A39">
            <w:pPr>
              <w:pStyle w:val="TAL"/>
              <w:rPr>
                <w:sz w:val="16"/>
                <w:szCs w:val="16"/>
                <w:lang w:eastAsia="en-US"/>
              </w:rPr>
            </w:pPr>
            <w:r w:rsidRPr="00DF53B4">
              <w:rPr>
                <w:sz w:val="16"/>
                <w:szCs w:val="16"/>
                <w:lang w:eastAsia="en-US"/>
              </w:rPr>
              <w:t>R5-063389</w:t>
            </w:r>
          </w:p>
        </w:tc>
      </w:tr>
      <w:tr w:rsidR="00C41A39" w:rsidRPr="00DF53B4" w14:paraId="3B2D0A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D1E493"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3ABEAE"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B20CE6"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5BEC7"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94AF5D" w14:textId="77777777" w:rsidR="00C41A39" w:rsidRPr="00DF53B4" w:rsidRDefault="00C41A39" w:rsidP="00C41A39">
            <w:pPr>
              <w:pStyle w:val="TAL"/>
              <w:rPr>
                <w:sz w:val="16"/>
                <w:szCs w:val="16"/>
                <w:lang w:eastAsia="en-US"/>
              </w:rPr>
            </w:pPr>
            <w:r w:rsidRPr="00DF53B4">
              <w:rPr>
                <w:sz w:val="16"/>
                <w:szCs w:val="16"/>
                <w:lang w:eastAsia="en-US"/>
              </w:rPr>
              <w:t>Addition of annex with the test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1838CF"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48359D"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DAEC3"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6649E1" w14:textId="77777777" w:rsidR="00C41A39" w:rsidRPr="00DF53B4" w:rsidRDefault="00C41A39" w:rsidP="00C41A39">
            <w:pPr>
              <w:pStyle w:val="TAL"/>
              <w:rPr>
                <w:sz w:val="16"/>
                <w:szCs w:val="16"/>
                <w:lang w:eastAsia="en-US"/>
              </w:rPr>
            </w:pPr>
            <w:r w:rsidRPr="00DF53B4">
              <w:rPr>
                <w:sz w:val="16"/>
                <w:szCs w:val="16"/>
                <w:lang w:eastAsia="en-US"/>
              </w:rPr>
              <w:t>R5-063390</w:t>
            </w:r>
          </w:p>
        </w:tc>
      </w:tr>
      <w:tr w:rsidR="00C41A39" w:rsidRPr="00DF53B4" w14:paraId="703378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04B1BE"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239A3E"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E11CA8"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53499"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8F83B5" w14:textId="77777777" w:rsidR="00C41A39" w:rsidRPr="00DF53B4" w:rsidRDefault="00C41A39" w:rsidP="00C41A39">
            <w:pPr>
              <w:pStyle w:val="TAL"/>
              <w:rPr>
                <w:sz w:val="16"/>
                <w:szCs w:val="16"/>
                <w:lang w:eastAsia="en-US"/>
              </w:rPr>
            </w:pPr>
            <w:r w:rsidRPr="00DF53B4">
              <w:rPr>
                <w:sz w:val="16"/>
                <w:szCs w:val="16"/>
                <w:lang w:eastAsia="en-US"/>
              </w:rPr>
              <w:t>Introduction of a postamble for IMS testing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BCA473"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FDB442"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11B6"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291C68" w14:textId="77777777" w:rsidR="00C41A39" w:rsidRPr="00DF53B4" w:rsidRDefault="00C41A39" w:rsidP="00C41A39">
            <w:pPr>
              <w:pStyle w:val="TAL"/>
              <w:rPr>
                <w:sz w:val="16"/>
                <w:szCs w:val="16"/>
                <w:lang w:eastAsia="en-US"/>
              </w:rPr>
            </w:pPr>
            <w:r w:rsidRPr="00DF53B4">
              <w:rPr>
                <w:sz w:val="16"/>
                <w:szCs w:val="16"/>
                <w:lang w:eastAsia="en-US"/>
              </w:rPr>
              <w:t>R5-063391</w:t>
            </w:r>
          </w:p>
        </w:tc>
      </w:tr>
      <w:tr w:rsidR="00C41A39" w:rsidRPr="00DF53B4" w14:paraId="4B4370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A1D117"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DF2112"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046E7C"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F39CD"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295480" w14:textId="77777777" w:rsidR="00C41A39" w:rsidRPr="00DF53B4" w:rsidRDefault="00C41A39" w:rsidP="00C41A39">
            <w:pPr>
              <w:pStyle w:val="TAL"/>
              <w:rPr>
                <w:sz w:val="16"/>
                <w:szCs w:val="16"/>
                <w:lang w:eastAsia="en-US"/>
              </w:rPr>
            </w:pPr>
            <w:r w:rsidRPr="00DF53B4">
              <w:rPr>
                <w:sz w:val="16"/>
                <w:szCs w:val="16"/>
                <w:lang w:eastAsia="en-US"/>
              </w:rPr>
              <w:t>Correction to Generic DHCP test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9B830D"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F474F"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FADBE"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99183B" w14:textId="77777777" w:rsidR="00C41A39" w:rsidRPr="00DF53B4" w:rsidRDefault="00C41A39" w:rsidP="00C41A39">
            <w:pPr>
              <w:pStyle w:val="TAL"/>
              <w:rPr>
                <w:sz w:val="16"/>
                <w:szCs w:val="16"/>
                <w:lang w:eastAsia="en-US"/>
              </w:rPr>
            </w:pPr>
            <w:r w:rsidRPr="00DF53B4">
              <w:rPr>
                <w:sz w:val="16"/>
                <w:szCs w:val="16"/>
                <w:lang w:eastAsia="en-US"/>
              </w:rPr>
              <w:t>R5-063242</w:t>
            </w:r>
          </w:p>
        </w:tc>
      </w:tr>
      <w:tr w:rsidR="00C41A39" w:rsidRPr="00DF53B4" w14:paraId="5128620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4CC709"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7CA9C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8A9E99"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322DC"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8D0C24" w14:textId="77777777" w:rsidR="00C41A39" w:rsidRPr="00DF53B4" w:rsidRDefault="00C41A39" w:rsidP="00C41A39">
            <w:pPr>
              <w:pStyle w:val="TAL"/>
              <w:rPr>
                <w:sz w:val="16"/>
                <w:szCs w:val="16"/>
                <w:lang w:eastAsia="en-US"/>
              </w:rPr>
            </w:pPr>
            <w:r w:rsidRPr="00DF53B4">
              <w:rPr>
                <w:sz w:val="16"/>
                <w:szCs w:val="16"/>
                <w:lang w:eastAsia="en-US"/>
              </w:rPr>
              <w:t>Clarifications for IMS emergency call test case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17A016"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5521E"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C38D7"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ED782F" w14:textId="77777777" w:rsidR="00C41A39" w:rsidRPr="00DF53B4" w:rsidRDefault="00C41A39" w:rsidP="00C41A39">
            <w:pPr>
              <w:pStyle w:val="TAL"/>
              <w:rPr>
                <w:sz w:val="16"/>
                <w:szCs w:val="16"/>
                <w:lang w:eastAsia="en-US"/>
              </w:rPr>
            </w:pPr>
            <w:r w:rsidRPr="00DF53B4">
              <w:rPr>
                <w:sz w:val="16"/>
                <w:szCs w:val="16"/>
                <w:lang w:eastAsia="en-US"/>
              </w:rPr>
              <w:t>R5-063522</w:t>
            </w:r>
          </w:p>
        </w:tc>
      </w:tr>
      <w:tr w:rsidR="00C41A39" w:rsidRPr="00DF53B4" w14:paraId="0CBED3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44FD1C"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EE3DB" w14:textId="77777777" w:rsidR="00C41A39" w:rsidRPr="00DF53B4" w:rsidRDefault="00C41A39" w:rsidP="00C41A39">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680360"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66A44"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379E3B" w14:textId="77777777" w:rsidR="00C41A39" w:rsidRPr="00DF53B4" w:rsidRDefault="00C41A39" w:rsidP="00C41A39">
            <w:pPr>
              <w:pStyle w:val="TAL"/>
              <w:rPr>
                <w:sz w:val="16"/>
                <w:szCs w:val="16"/>
                <w:lang w:eastAsia="en-US"/>
              </w:rPr>
            </w:pPr>
            <w:r w:rsidRPr="00DF53B4">
              <w:rPr>
                <w:sz w:val="16"/>
                <w:szCs w:val="16"/>
                <w:lang w:eastAsia="en-US"/>
              </w:rPr>
              <w:t>Clarification of Default Message for IMS emergency call test case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BDE3A6"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32335"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A822B"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608443" w14:textId="77777777" w:rsidR="00C41A39" w:rsidRPr="00DF53B4" w:rsidRDefault="00C41A39" w:rsidP="00C41A39">
            <w:pPr>
              <w:pStyle w:val="TAL"/>
              <w:rPr>
                <w:sz w:val="16"/>
                <w:szCs w:val="16"/>
                <w:lang w:eastAsia="en-US"/>
              </w:rPr>
            </w:pPr>
            <w:r w:rsidRPr="00DF53B4">
              <w:rPr>
                <w:sz w:val="16"/>
                <w:szCs w:val="16"/>
                <w:lang w:eastAsia="en-US"/>
              </w:rPr>
              <w:t>R5-063523</w:t>
            </w:r>
          </w:p>
        </w:tc>
      </w:tr>
      <w:tr w:rsidR="00C41A39" w:rsidRPr="00DF53B4" w14:paraId="24316A5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C8D646" w14:textId="77777777" w:rsidR="00C41A39" w:rsidRPr="00DF53B4" w:rsidRDefault="00C41A39" w:rsidP="00C41A39">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D103AA" w14:textId="77777777" w:rsidR="00C41A39" w:rsidRPr="00DF53B4" w:rsidRDefault="00C41A39" w:rsidP="00C41A39">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864821" w14:textId="77777777" w:rsidR="00C41A39" w:rsidRPr="00DF53B4" w:rsidRDefault="00E8516E" w:rsidP="00C41A39">
            <w:pPr>
              <w:pStyle w:val="TAL"/>
              <w:rPr>
                <w:sz w:val="16"/>
                <w:szCs w:val="16"/>
                <w:lang w:eastAsia="en-US"/>
              </w:rPr>
            </w:pPr>
            <w:r w:rsidRPr="00DF53B4">
              <w:rPr>
                <w:sz w:val="16"/>
                <w:szCs w:val="16"/>
                <w:lang w:eastAsia="en-US"/>
              </w:rPr>
              <w:t>00</w:t>
            </w:r>
            <w:r w:rsidR="00C41A39" w:rsidRPr="00DF53B4">
              <w:rPr>
                <w:sz w:val="16"/>
                <w:szCs w:val="16"/>
                <w:lang w:eastAsia="en-US"/>
              </w:rPr>
              <w:t>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9FCBF" w14:textId="77777777" w:rsidR="00C41A39" w:rsidRPr="00DF53B4" w:rsidRDefault="00C41A39" w:rsidP="00C41A39">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1EE4D" w14:textId="77777777" w:rsidR="00C41A39" w:rsidRPr="00DF53B4" w:rsidRDefault="00C41A39" w:rsidP="00C41A39">
            <w:pPr>
              <w:pStyle w:val="TAL"/>
              <w:rPr>
                <w:sz w:val="16"/>
                <w:szCs w:val="16"/>
                <w:lang w:eastAsia="en-US"/>
              </w:rPr>
            </w:pPr>
            <w:r w:rsidRPr="00DF53B4">
              <w:rPr>
                <w:sz w:val="16"/>
                <w:szCs w:val="16"/>
                <w:lang w:eastAsia="en-US"/>
              </w:rPr>
              <w:t>Update of PDP Context and P-CSCF Discovery test cases to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0FBB51" w14:textId="77777777" w:rsidR="00C41A39" w:rsidRPr="00DF53B4" w:rsidRDefault="00C41A39" w:rsidP="00C41A3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1E6DE" w14:textId="77777777" w:rsidR="00C41A39" w:rsidRPr="00DF53B4" w:rsidRDefault="00C41A39" w:rsidP="00C41A39">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2C7AF" w14:textId="77777777" w:rsidR="00C41A39" w:rsidRPr="00DF53B4" w:rsidRDefault="00C41A39" w:rsidP="00C41A39">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C37A23" w14:textId="77777777" w:rsidR="00C41A39" w:rsidRPr="00DF53B4" w:rsidRDefault="00C41A39" w:rsidP="00C41A39">
            <w:pPr>
              <w:pStyle w:val="TAL"/>
              <w:rPr>
                <w:sz w:val="16"/>
                <w:szCs w:val="16"/>
                <w:lang w:eastAsia="en-US"/>
              </w:rPr>
            </w:pPr>
            <w:r w:rsidRPr="00DF53B4">
              <w:rPr>
                <w:sz w:val="16"/>
                <w:szCs w:val="16"/>
                <w:lang w:eastAsia="en-US"/>
              </w:rPr>
              <w:t>R5-063572</w:t>
            </w:r>
          </w:p>
        </w:tc>
      </w:tr>
      <w:tr w:rsidR="00C41A39" w:rsidRPr="00DF53B4" w14:paraId="5C0927F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C8FBA6"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6ACEB2" w14:textId="77777777" w:rsidR="00C41A39" w:rsidRPr="00DF53B4" w:rsidRDefault="00C41A39" w:rsidP="00DD3B48">
            <w:pPr>
              <w:pStyle w:val="TAL"/>
              <w:rPr>
                <w:sz w:val="16"/>
                <w:szCs w:val="16"/>
                <w:lang w:eastAsia="en-US"/>
              </w:rPr>
            </w:pPr>
            <w:r w:rsidRPr="00DF53B4">
              <w:rPr>
                <w:sz w:val="16"/>
                <w:szCs w:val="16"/>
                <w:lang w:eastAsia="en-US"/>
              </w:rPr>
              <w:t>RP-060746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884FC5"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8E885"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AD19BF" w14:textId="77777777" w:rsidR="00C41A39" w:rsidRPr="00DF53B4" w:rsidRDefault="00C41A39" w:rsidP="00DD3B48">
            <w:pPr>
              <w:pStyle w:val="TAL"/>
              <w:rPr>
                <w:sz w:val="16"/>
                <w:szCs w:val="16"/>
                <w:lang w:eastAsia="en-US"/>
              </w:rPr>
            </w:pPr>
            <w:r w:rsidRPr="00DF53B4">
              <w:rPr>
                <w:sz w:val="16"/>
                <w:szCs w:val="16"/>
                <w:lang w:eastAsia="en-US"/>
              </w:rPr>
              <w:t>Production of pointer version 5.2.0 of TS 34.229-1 with no technical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C18FA6"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0B649"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DE669" w14:textId="77777777" w:rsidR="00C41A39" w:rsidRPr="00DF53B4" w:rsidRDefault="00C41A39" w:rsidP="00DD3B48">
            <w:pPr>
              <w:pStyle w:val="TAL"/>
              <w:rPr>
                <w:sz w:val="16"/>
                <w:szCs w:val="16"/>
                <w:lang w:eastAsia="en-US"/>
              </w:rPr>
            </w:pPr>
            <w:r w:rsidRPr="00DF53B4">
              <w:rPr>
                <w:sz w:val="16"/>
                <w:szCs w:val="16"/>
                <w:lang w:eastAsia="en-US"/>
              </w:rPr>
              <w:t>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8D2674" w14:textId="77777777" w:rsidR="00C41A39" w:rsidRPr="00DF53B4" w:rsidRDefault="00C41A39" w:rsidP="00DD3B48">
            <w:pPr>
              <w:pStyle w:val="TAL"/>
              <w:rPr>
                <w:sz w:val="16"/>
                <w:szCs w:val="16"/>
                <w:lang w:eastAsia="en-US"/>
              </w:rPr>
            </w:pPr>
            <w:r w:rsidRPr="00DF53B4">
              <w:rPr>
                <w:sz w:val="16"/>
                <w:szCs w:val="16"/>
                <w:lang w:eastAsia="en-US"/>
              </w:rPr>
              <w:t>R5-063291</w:t>
            </w:r>
          </w:p>
        </w:tc>
      </w:tr>
      <w:tr w:rsidR="00C41A39" w:rsidRPr="00DF53B4" w14:paraId="4B14B6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4E8020"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962636"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44D69C"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9F538"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7110F3" w14:textId="77777777" w:rsidR="00C41A39" w:rsidRPr="00DF53B4" w:rsidRDefault="00C41A39" w:rsidP="00DD3B48">
            <w:pPr>
              <w:pStyle w:val="TAL"/>
              <w:rPr>
                <w:sz w:val="16"/>
                <w:szCs w:val="16"/>
                <w:lang w:eastAsia="en-US"/>
              </w:rPr>
            </w:pPr>
            <w:r w:rsidRPr="00DF53B4">
              <w:rPr>
                <w:sz w:val="16"/>
                <w:szCs w:val="16"/>
                <w:lang w:eastAsia="en-US"/>
              </w:rPr>
              <w:t>Updates to TC 11.1 Network-initiated deregistration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A42F8B"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0A53D"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8FE269"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EDBA66" w14:textId="77777777" w:rsidR="00C41A39" w:rsidRPr="00DF53B4" w:rsidRDefault="00C41A39" w:rsidP="00DD3B48">
            <w:pPr>
              <w:pStyle w:val="TAL"/>
              <w:rPr>
                <w:sz w:val="16"/>
                <w:szCs w:val="16"/>
                <w:lang w:eastAsia="en-US"/>
              </w:rPr>
            </w:pPr>
            <w:r w:rsidRPr="00DF53B4">
              <w:rPr>
                <w:sz w:val="16"/>
                <w:szCs w:val="16"/>
                <w:lang w:eastAsia="en-US"/>
              </w:rPr>
              <w:t>R5-063574</w:t>
            </w:r>
          </w:p>
        </w:tc>
      </w:tr>
      <w:tr w:rsidR="00C41A39" w:rsidRPr="00DF53B4" w14:paraId="65C134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A04488"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7217B5"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044FCD"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6252B"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7CB737" w14:textId="77777777" w:rsidR="00C41A39" w:rsidRPr="00DF53B4" w:rsidRDefault="00C41A39" w:rsidP="00DD3B48">
            <w:pPr>
              <w:pStyle w:val="TAL"/>
              <w:rPr>
                <w:sz w:val="16"/>
                <w:szCs w:val="16"/>
                <w:lang w:eastAsia="en-US"/>
              </w:rPr>
            </w:pPr>
            <w:r w:rsidRPr="00DF53B4">
              <w:rPr>
                <w:sz w:val="16"/>
                <w:szCs w:val="16"/>
                <w:lang w:eastAsia="en-US"/>
              </w:rPr>
              <w:t>Updates to TC 11.2 Network initiated re-authentication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8D9597"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B0AF2D"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3D2BC9"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C5A114" w14:textId="77777777" w:rsidR="00C41A39" w:rsidRPr="00DF53B4" w:rsidRDefault="00C41A39" w:rsidP="00DD3B48">
            <w:pPr>
              <w:pStyle w:val="TAL"/>
              <w:rPr>
                <w:sz w:val="16"/>
                <w:szCs w:val="16"/>
                <w:lang w:eastAsia="en-US"/>
              </w:rPr>
            </w:pPr>
            <w:r w:rsidRPr="00DF53B4">
              <w:rPr>
                <w:sz w:val="16"/>
                <w:szCs w:val="16"/>
                <w:lang w:eastAsia="en-US"/>
              </w:rPr>
              <w:t>R5-063573</w:t>
            </w:r>
          </w:p>
        </w:tc>
      </w:tr>
      <w:tr w:rsidR="00C41A39" w:rsidRPr="00DF53B4" w14:paraId="3F410C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0F1529"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AB9BD7"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8647B1"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9412B"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C5EFBA" w14:textId="77777777" w:rsidR="00C41A39" w:rsidRPr="00DF53B4" w:rsidRDefault="00C41A39" w:rsidP="00DD3B48">
            <w:pPr>
              <w:pStyle w:val="TAL"/>
              <w:rPr>
                <w:sz w:val="16"/>
                <w:szCs w:val="16"/>
                <w:lang w:eastAsia="en-US"/>
              </w:rPr>
            </w:pPr>
            <w:r w:rsidRPr="00DF53B4">
              <w:rPr>
                <w:sz w:val="16"/>
                <w:szCs w:val="16"/>
                <w:lang w:eastAsia="en-US"/>
              </w:rPr>
              <w:t>Updates to TC 12.1 MO Call Successful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8A9C00"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F4EEA"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35993"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202BE6" w14:textId="77777777" w:rsidR="00C41A39" w:rsidRPr="00DF53B4" w:rsidRDefault="00C41A39" w:rsidP="00DD3B48">
            <w:pPr>
              <w:pStyle w:val="TAL"/>
              <w:rPr>
                <w:sz w:val="16"/>
                <w:szCs w:val="16"/>
                <w:lang w:eastAsia="en-US"/>
              </w:rPr>
            </w:pPr>
            <w:r w:rsidRPr="00DF53B4">
              <w:rPr>
                <w:sz w:val="16"/>
                <w:szCs w:val="16"/>
                <w:lang w:eastAsia="en-US"/>
              </w:rPr>
              <w:t>R5-063570</w:t>
            </w:r>
          </w:p>
        </w:tc>
      </w:tr>
      <w:tr w:rsidR="00C41A39" w:rsidRPr="00DF53B4" w14:paraId="20E20B1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77D4A4" w14:textId="77777777" w:rsidR="00C41A39" w:rsidRPr="00DF53B4" w:rsidRDefault="00C41A39" w:rsidP="00DD3B48">
            <w:pPr>
              <w:pStyle w:val="TAL"/>
              <w:rPr>
                <w:sz w:val="16"/>
                <w:szCs w:val="16"/>
                <w:lang w:eastAsia="en-US"/>
              </w:rPr>
            </w:pPr>
            <w:r w:rsidRPr="00DF53B4">
              <w:rPr>
                <w:sz w:val="16"/>
                <w:szCs w:val="16"/>
                <w:lang w:eastAsia="en-US"/>
              </w:rPr>
              <w:t>RP-34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257ED4" w14:textId="77777777" w:rsidR="00C41A39" w:rsidRPr="00DF53B4" w:rsidRDefault="00C41A39" w:rsidP="00DD3B48">
            <w:pPr>
              <w:pStyle w:val="TAL"/>
              <w:rPr>
                <w:sz w:val="16"/>
                <w:szCs w:val="16"/>
                <w:lang w:eastAsia="en-US"/>
              </w:rPr>
            </w:pPr>
            <w:r w:rsidRPr="00DF53B4">
              <w:rPr>
                <w:sz w:val="16"/>
                <w:szCs w:val="16"/>
                <w:lang w:eastAsia="en-US"/>
              </w:rPr>
              <w:t>RP-060748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7F7064" w14:textId="77777777" w:rsidR="00C41A39" w:rsidRPr="00DF53B4" w:rsidRDefault="00E8516E" w:rsidP="00DD3B48">
            <w:pPr>
              <w:pStyle w:val="TAL"/>
              <w:rPr>
                <w:sz w:val="16"/>
                <w:szCs w:val="16"/>
                <w:lang w:eastAsia="en-US"/>
              </w:rPr>
            </w:pPr>
            <w:r w:rsidRPr="00DF53B4">
              <w:rPr>
                <w:sz w:val="16"/>
                <w:szCs w:val="16"/>
                <w:lang w:eastAsia="en-US"/>
              </w:rPr>
              <w:t>00</w:t>
            </w:r>
            <w:r w:rsidR="00C41A39" w:rsidRPr="00DF53B4">
              <w:rPr>
                <w:sz w:val="16"/>
                <w:szCs w:val="16"/>
                <w:lang w:eastAsia="en-US"/>
              </w:rPr>
              <w:t>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07A351" w14:textId="77777777" w:rsidR="00C41A39" w:rsidRPr="00DF53B4" w:rsidRDefault="00C41A39" w:rsidP="00DD3B48">
            <w:pPr>
              <w:pStyle w:val="TAL"/>
              <w:rPr>
                <w:snapToGrid w:val="0"/>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111EFD" w14:textId="77777777" w:rsidR="00C41A39" w:rsidRPr="00DF53B4" w:rsidRDefault="00C41A39" w:rsidP="00DD3B48">
            <w:pPr>
              <w:pStyle w:val="TAL"/>
              <w:rPr>
                <w:sz w:val="16"/>
                <w:szCs w:val="16"/>
                <w:lang w:eastAsia="en-US"/>
              </w:rPr>
            </w:pPr>
            <w:r w:rsidRPr="00DF53B4">
              <w:rPr>
                <w:sz w:val="16"/>
                <w:szCs w:val="16"/>
                <w:lang w:eastAsia="en-US"/>
              </w:rPr>
              <w:t>Updates to TC 8.1 Initial 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DE8B1A" w14:textId="77777777" w:rsidR="00C41A39" w:rsidRPr="00DF53B4" w:rsidRDefault="00C41A39" w:rsidP="00DD3B4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B5152" w14:textId="77777777" w:rsidR="00C41A39" w:rsidRPr="00DF53B4" w:rsidRDefault="00C41A39" w:rsidP="00DD3B48">
            <w:pPr>
              <w:pStyle w:val="TAL"/>
              <w:rPr>
                <w:sz w:val="16"/>
                <w:szCs w:val="16"/>
                <w:lang w:eastAsia="en-US"/>
              </w:rPr>
            </w:pPr>
            <w:r w:rsidRPr="00DF53B4">
              <w:rPr>
                <w:sz w:val="16"/>
                <w:szCs w:val="16"/>
                <w:lang w:eastAsia="en-US"/>
              </w:rPr>
              <w:t>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B7E58" w14:textId="77777777" w:rsidR="00C41A39" w:rsidRPr="00DF53B4" w:rsidRDefault="00C41A39" w:rsidP="00DD3B48">
            <w:pPr>
              <w:pStyle w:val="TAL"/>
              <w:rPr>
                <w:sz w:val="16"/>
                <w:szCs w:val="16"/>
                <w:lang w:eastAsia="en-US"/>
              </w:rPr>
            </w:pPr>
            <w:r w:rsidRPr="00DF53B4">
              <w:rPr>
                <w:sz w:val="16"/>
                <w:szCs w:val="16"/>
                <w:lang w:eastAsia="en-US"/>
              </w:rPr>
              <w:t>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EAE1B7" w14:textId="77777777" w:rsidR="00C41A39" w:rsidRPr="00DF53B4" w:rsidRDefault="00C41A39" w:rsidP="00DD3B48">
            <w:pPr>
              <w:pStyle w:val="TAL"/>
              <w:rPr>
                <w:sz w:val="16"/>
                <w:szCs w:val="16"/>
                <w:lang w:eastAsia="en-US"/>
              </w:rPr>
            </w:pPr>
            <w:r w:rsidRPr="00DF53B4">
              <w:rPr>
                <w:sz w:val="16"/>
                <w:szCs w:val="16"/>
                <w:lang w:eastAsia="en-US"/>
              </w:rPr>
              <w:t>R5-063569</w:t>
            </w:r>
          </w:p>
        </w:tc>
      </w:tr>
      <w:tr w:rsidR="003B4C68" w:rsidRPr="00DF53B4" w14:paraId="09E5729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D12517"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8896C1"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0C5B2E" w14:textId="77777777" w:rsidR="003B4C68" w:rsidRPr="00DF53B4" w:rsidRDefault="003B4C68" w:rsidP="003B4C68">
            <w:pPr>
              <w:pStyle w:val="TAL"/>
              <w:rPr>
                <w:sz w:val="16"/>
                <w:szCs w:val="16"/>
                <w:lang w:eastAsia="en-US"/>
              </w:rPr>
            </w:pPr>
            <w:r w:rsidRPr="00DF53B4">
              <w:rPr>
                <w:sz w:val="16"/>
                <w:szCs w:val="16"/>
                <w:lang w:eastAsia="en-US"/>
              </w:rPr>
              <w:t>0034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12D138"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F1458F" w14:textId="77777777" w:rsidR="003B4C68" w:rsidRPr="00DF53B4" w:rsidRDefault="003B4C68" w:rsidP="003B4C68">
            <w:pPr>
              <w:pStyle w:val="TAL"/>
              <w:rPr>
                <w:sz w:val="16"/>
                <w:szCs w:val="16"/>
                <w:lang w:eastAsia="en-US"/>
              </w:rPr>
            </w:pPr>
            <w:r w:rsidRPr="00DF53B4">
              <w:rPr>
                <w:sz w:val="16"/>
                <w:szCs w:val="16"/>
                <w:lang w:eastAsia="en-US"/>
              </w:rPr>
              <w:t>New TC 12.6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064E39"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F3C14B"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B12E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209AF4" w14:textId="77777777" w:rsidR="003B4C68" w:rsidRPr="00DF53B4" w:rsidRDefault="003B4C68" w:rsidP="003B4C68">
            <w:pPr>
              <w:pStyle w:val="TAL"/>
              <w:rPr>
                <w:sz w:val="16"/>
                <w:szCs w:val="16"/>
                <w:lang w:eastAsia="en-US"/>
              </w:rPr>
            </w:pPr>
            <w:r w:rsidRPr="00DF53B4">
              <w:rPr>
                <w:sz w:val="16"/>
                <w:szCs w:val="16"/>
                <w:lang w:eastAsia="en-US"/>
              </w:rPr>
              <w:t>R5-070408</w:t>
            </w:r>
          </w:p>
        </w:tc>
      </w:tr>
      <w:tr w:rsidR="003B4C68" w:rsidRPr="00DF53B4" w14:paraId="4F97CF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69A65B"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1FBDEF"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C66199" w14:textId="77777777" w:rsidR="003B4C68" w:rsidRPr="00DF53B4" w:rsidRDefault="003B4C68" w:rsidP="003B4C68">
            <w:pPr>
              <w:pStyle w:val="TAL"/>
              <w:rPr>
                <w:sz w:val="16"/>
                <w:szCs w:val="16"/>
                <w:lang w:eastAsia="en-US"/>
              </w:rPr>
            </w:pPr>
            <w:r w:rsidRPr="00DF53B4">
              <w:rPr>
                <w:sz w:val="16"/>
                <w:szCs w:val="16"/>
                <w:lang w:eastAsia="en-US"/>
              </w:rPr>
              <w:t>0035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B1A5F"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4FAF04" w14:textId="77777777" w:rsidR="003B4C68" w:rsidRPr="00DF53B4" w:rsidRDefault="003B4C68" w:rsidP="003B4C68">
            <w:pPr>
              <w:pStyle w:val="TAL"/>
              <w:rPr>
                <w:sz w:val="16"/>
                <w:szCs w:val="16"/>
                <w:lang w:eastAsia="en-US"/>
              </w:rPr>
            </w:pPr>
            <w:r w:rsidRPr="00DF53B4">
              <w:rPr>
                <w:sz w:val="16"/>
                <w:szCs w:val="16"/>
                <w:lang w:eastAsia="en-US"/>
              </w:rPr>
              <w:t>New TC 12.7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F9F3B5"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75CFD"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74806"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E30085" w14:textId="77777777" w:rsidR="003B4C68" w:rsidRPr="00DF53B4" w:rsidRDefault="003B4C68" w:rsidP="003B4C68">
            <w:pPr>
              <w:pStyle w:val="TAL"/>
              <w:rPr>
                <w:sz w:val="16"/>
                <w:szCs w:val="16"/>
                <w:lang w:eastAsia="en-US"/>
              </w:rPr>
            </w:pPr>
            <w:r w:rsidRPr="00DF53B4">
              <w:rPr>
                <w:sz w:val="16"/>
                <w:szCs w:val="16"/>
                <w:lang w:eastAsia="en-US"/>
              </w:rPr>
              <w:t>R5-070447</w:t>
            </w:r>
          </w:p>
        </w:tc>
      </w:tr>
      <w:tr w:rsidR="003B4C68" w:rsidRPr="00DF53B4" w14:paraId="5774B0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F4AC20"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BFDDF"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C74154" w14:textId="77777777" w:rsidR="003B4C68" w:rsidRPr="00DF53B4" w:rsidRDefault="003B4C68" w:rsidP="003B4C68">
            <w:pPr>
              <w:pStyle w:val="TAL"/>
              <w:rPr>
                <w:sz w:val="16"/>
                <w:szCs w:val="16"/>
                <w:lang w:eastAsia="en-US"/>
              </w:rPr>
            </w:pPr>
            <w:r w:rsidRPr="00DF53B4">
              <w:rPr>
                <w:sz w:val="16"/>
                <w:szCs w:val="16"/>
                <w:lang w:eastAsia="en-US"/>
              </w:rPr>
              <w:t>0036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23450"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3DEA8E" w14:textId="77777777" w:rsidR="003B4C68" w:rsidRPr="00DF53B4" w:rsidRDefault="003B4C68" w:rsidP="003B4C68">
            <w:pPr>
              <w:pStyle w:val="TAL"/>
              <w:rPr>
                <w:sz w:val="16"/>
                <w:szCs w:val="16"/>
                <w:lang w:eastAsia="en-US"/>
              </w:rPr>
            </w:pPr>
            <w:r w:rsidRPr="00DF53B4">
              <w:rPr>
                <w:sz w:val="16"/>
                <w:szCs w:val="16"/>
                <w:lang w:eastAsia="en-US"/>
              </w:rPr>
              <w:t>New TC 12.8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5C2F6B"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93C994"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A904F7"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30352C" w14:textId="77777777" w:rsidR="003B4C68" w:rsidRPr="00DF53B4" w:rsidRDefault="003B4C68" w:rsidP="003B4C68">
            <w:pPr>
              <w:pStyle w:val="TAL"/>
              <w:rPr>
                <w:sz w:val="16"/>
                <w:szCs w:val="16"/>
                <w:lang w:eastAsia="en-US"/>
              </w:rPr>
            </w:pPr>
            <w:r w:rsidRPr="00DF53B4">
              <w:rPr>
                <w:sz w:val="16"/>
                <w:szCs w:val="16"/>
                <w:lang w:eastAsia="en-US"/>
              </w:rPr>
              <w:t>R5-070446</w:t>
            </w:r>
          </w:p>
        </w:tc>
      </w:tr>
      <w:tr w:rsidR="003B4C68" w:rsidRPr="00DF53B4" w14:paraId="39E930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AC9DF2"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34269B"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B9CC0C" w14:textId="77777777" w:rsidR="003B4C68" w:rsidRPr="00DF53B4" w:rsidRDefault="003B4C68" w:rsidP="003B4C68">
            <w:pPr>
              <w:pStyle w:val="TAL"/>
              <w:rPr>
                <w:sz w:val="16"/>
                <w:szCs w:val="16"/>
                <w:lang w:eastAsia="en-US"/>
              </w:rPr>
            </w:pPr>
            <w:r w:rsidRPr="00DF53B4">
              <w:rPr>
                <w:sz w:val="16"/>
                <w:szCs w:val="16"/>
                <w:lang w:eastAsia="en-US"/>
              </w:rPr>
              <w:t>0037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5A3A1"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F324F7" w14:textId="77777777" w:rsidR="003B4C68" w:rsidRPr="00DF53B4" w:rsidRDefault="003B4C68" w:rsidP="003B4C68">
            <w:pPr>
              <w:pStyle w:val="TAL"/>
              <w:rPr>
                <w:sz w:val="16"/>
                <w:szCs w:val="16"/>
                <w:lang w:eastAsia="en-US"/>
              </w:rPr>
            </w:pPr>
            <w:r w:rsidRPr="00DF53B4">
              <w:rPr>
                <w:sz w:val="16"/>
                <w:szCs w:val="16"/>
                <w:lang w:eastAsia="en-US"/>
              </w:rPr>
              <w:t>TC 8.5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DDEA87"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7B0BDF"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8320C8"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8D9065" w14:textId="77777777" w:rsidR="003B4C68" w:rsidRPr="00DF53B4" w:rsidRDefault="003B4C68" w:rsidP="003B4C68">
            <w:pPr>
              <w:pStyle w:val="TAL"/>
              <w:rPr>
                <w:sz w:val="16"/>
                <w:szCs w:val="16"/>
                <w:lang w:eastAsia="en-US"/>
              </w:rPr>
            </w:pPr>
            <w:r w:rsidRPr="00DF53B4">
              <w:rPr>
                <w:sz w:val="16"/>
                <w:szCs w:val="16"/>
                <w:lang w:eastAsia="en-US"/>
              </w:rPr>
              <w:t>R5-070099</w:t>
            </w:r>
          </w:p>
        </w:tc>
      </w:tr>
      <w:tr w:rsidR="003B4C68" w:rsidRPr="00DF53B4" w14:paraId="264E0C7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F0FFB4"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8E84C4"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882E04" w14:textId="77777777" w:rsidR="003B4C68" w:rsidRPr="00DF53B4" w:rsidRDefault="003B4C68" w:rsidP="003B4C68">
            <w:pPr>
              <w:pStyle w:val="TAL"/>
              <w:rPr>
                <w:sz w:val="16"/>
                <w:szCs w:val="16"/>
                <w:lang w:eastAsia="en-US"/>
              </w:rPr>
            </w:pPr>
            <w:r w:rsidRPr="00DF53B4">
              <w:rPr>
                <w:sz w:val="16"/>
                <w:szCs w:val="16"/>
                <w:lang w:eastAsia="en-US"/>
              </w:rPr>
              <w:t>0038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A2EFD"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C96A18" w14:textId="77777777" w:rsidR="003B4C68" w:rsidRPr="00DF53B4" w:rsidRDefault="003B4C68" w:rsidP="003B4C68">
            <w:pPr>
              <w:pStyle w:val="TAL"/>
              <w:rPr>
                <w:sz w:val="16"/>
                <w:szCs w:val="16"/>
                <w:lang w:eastAsia="en-US"/>
              </w:rPr>
            </w:pPr>
            <w:r w:rsidRPr="00DF53B4">
              <w:rPr>
                <w:sz w:val="16"/>
                <w:szCs w:val="16"/>
                <w:lang w:eastAsia="en-US"/>
              </w:rPr>
              <w:t>TC 8.6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F7C774"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B7179"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D21F8"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7D2054" w14:textId="77777777" w:rsidR="003B4C68" w:rsidRPr="00DF53B4" w:rsidRDefault="003B4C68" w:rsidP="003B4C68">
            <w:pPr>
              <w:pStyle w:val="TAL"/>
              <w:rPr>
                <w:sz w:val="16"/>
                <w:szCs w:val="16"/>
                <w:lang w:eastAsia="en-US"/>
              </w:rPr>
            </w:pPr>
            <w:r w:rsidRPr="00DF53B4">
              <w:rPr>
                <w:sz w:val="16"/>
                <w:szCs w:val="16"/>
                <w:lang w:eastAsia="en-US"/>
              </w:rPr>
              <w:t>R5-070410</w:t>
            </w:r>
          </w:p>
        </w:tc>
      </w:tr>
      <w:tr w:rsidR="003B4C68" w:rsidRPr="00DF53B4" w14:paraId="78C84C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40CB75"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CA1103"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FB5AD6" w14:textId="77777777" w:rsidR="003B4C68" w:rsidRPr="00DF53B4" w:rsidRDefault="003B4C68" w:rsidP="003B4C68">
            <w:pPr>
              <w:pStyle w:val="TAL"/>
              <w:rPr>
                <w:sz w:val="16"/>
                <w:szCs w:val="16"/>
                <w:lang w:eastAsia="en-US"/>
              </w:rPr>
            </w:pPr>
            <w:r w:rsidRPr="00DF53B4">
              <w:rPr>
                <w:sz w:val="16"/>
                <w:szCs w:val="16"/>
                <w:lang w:eastAsia="en-US"/>
              </w:rPr>
              <w:t>0039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86CE"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B8561E" w14:textId="77777777" w:rsidR="003B4C68" w:rsidRPr="00DF53B4" w:rsidRDefault="003B4C68" w:rsidP="003B4C68">
            <w:pPr>
              <w:pStyle w:val="TAL"/>
              <w:rPr>
                <w:sz w:val="16"/>
                <w:szCs w:val="16"/>
                <w:lang w:eastAsia="en-US"/>
              </w:rPr>
            </w:pPr>
            <w:r w:rsidRPr="00DF53B4">
              <w:rPr>
                <w:sz w:val="16"/>
                <w:szCs w:val="16"/>
                <w:lang w:eastAsia="en-US"/>
              </w:rPr>
              <w:t>TC 8.7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CC8919"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479DF"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B4282B"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75D064" w14:textId="77777777" w:rsidR="003B4C68" w:rsidRPr="00DF53B4" w:rsidRDefault="003B4C68" w:rsidP="003B4C68">
            <w:pPr>
              <w:pStyle w:val="TAL"/>
              <w:rPr>
                <w:sz w:val="16"/>
                <w:szCs w:val="16"/>
                <w:lang w:eastAsia="en-US"/>
              </w:rPr>
            </w:pPr>
            <w:r w:rsidRPr="00DF53B4">
              <w:rPr>
                <w:sz w:val="16"/>
                <w:szCs w:val="16"/>
                <w:lang w:eastAsia="en-US"/>
              </w:rPr>
              <w:t>R5-070101</w:t>
            </w:r>
          </w:p>
        </w:tc>
      </w:tr>
      <w:tr w:rsidR="003B4C68" w:rsidRPr="00DF53B4" w14:paraId="448F5F4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38BD02"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B7B498"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97EDE8" w14:textId="77777777" w:rsidR="003B4C68" w:rsidRPr="00DF53B4" w:rsidRDefault="003B4C68" w:rsidP="003B4C68">
            <w:pPr>
              <w:pStyle w:val="TAL"/>
              <w:rPr>
                <w:sz w:val="16"/>
                <w:szCs w:val="16"/>
                <w:lang w:eastAsia="en-US"/>
              </w:rPr>
            </w:pPr>
            <w:r w:rsidRPr="00DF53B4">
              <w:rPr>
                <w:sz w:val="16"/>
                <w:szCs w:val="16"/>
                <w:lang w:eastAsia="en-US"/>
              </w:rPr>
              <w:t>0040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EAA14"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1FC870" w14:textId="77777777" w:rsidR="003B4C68" w:rsidRPr="00DF53B4" w:rsidRDefault="003B4C68" w:rsidP="003B4C68">
            <w:pPr>
              <w:pStyle w:val="TAL"/>
              <w:rPr>
                <w:sz w:val="16"/>
                <w:szCs w:val="16"/>
                <w:lang w:eastAsia="en-US"/>
              </w:rPr>
            </w:pPr>
            <w:r w:rsidRPr="00DF53B4">
              <w:rPr>
                <w:sz w:val="16"/>
                <w:szCs w:val="16"/>
                <w:lang w:eastAsia="en-US"/>
              </w:rPr>
              <w:t>TC 12.2 Conformance requirement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593E3E"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583EC"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2E5CE"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86C70E" w14:textId="77777777" w:rsidR="003B4C68" w:rsidRPr="00DF53B4" w:rsidRDefault="003B4C68" w:rsidP="003B4C68">
            <w:pPr>
              <w:pStyle w:val="TAL"/>
              <w:rPr>
                <w:sz w:val="16"/>
                <w:szCs w:val="16"/>
                <w:lang w:eastAsia="en-US"/>
              </w:rPr>
            </w:pPr>
            <w:r w:rsidRPr="00DF53B4">
              <w:rPr>
                <w:sz w:val="16"/>
                <w:szCs w:val="16"/>
                <w:lang w:eastAsia="en-US"/>
              </w:rPr>
              <w:t>R5-070102</w:t>
            </w:r>
          </w:p>
        </w:tc>
      </w:tr>
      <w:tr w:rsidR="003B4C68" w:rsidRPr="00DF53B4" w14:paraId="0AA062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46A538"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3D364C"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590375" w14:textId="77777777" w:rsidR="003B4C68" w:rsidRPr="00DF53B4" w:rsidRDefault="003B4C68" w:rsidP="003B4C68">
            <w:pPr>
              <w:pStyle w:val="TAL"/>
              <w:rPr>
                <w:sz w:val="16"/>
                <w:szCs w:val="16"/>
                <w:lang w:eastAsia="en-US"/>
              </w:rPr>
            </w:pPr>
            <w:r w:rsidRPr="00DF53B4">
              <w:rPr>
                <w:sz w:val="16"/>
                <w:szCs w:val="16"/>
                <w:lang w:eastAsia="en-US"/>
              </w:rPr>
              <w:t>0041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69777"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4D82BA" w14:textId="77777777" w:rsidR="003B4C68" w:rsidRPr="00DF53B4" w:rsidRDefault="003B4C68" w:rsidP="003B4C68">
            <w:pPr>
              <w:pStyle w:val="TAL"/>
              <w:rPr>
                <w:sz w:val="16"/>
                <w:szCs w:val="16"/>
                <w:lang w:eastAsia="en-US"/>
              </w:rPr>
            </w:pPr>
            <w:r w:rsidRPr="00DF53B4">
              <w:rPr>
                <w:sz w:val="16"/>
                <w:szCs w:val="16"/>
                <w:lang w:eastAsia="en-US"/>
              </w:rPr>
              <w:t>Corrections and updating default message according release 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9CF2E3"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1EB5BA"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E4A16"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DCD33B" w14:textId="77777777" w:rsidR="003B4C68" w:rsidRPr="00DF53B4" w:rsidRDefault="003B4C68" w:rsidP="003B4C68">
            <w:pPr>
              <w:pStyle w:val="TAL"/>
              <w:rPr>
                <w:sz w:val="16"/>
                <w:szCs w:val="16"/>
                <w:lang w:eastAsia="en-US"/>
              </w:rPr>
            </w:pPr>
            <w:r w:rsidRPr="00DF53B4">
              <w:rPr>
                <w:sz w:val="16"/>
                <w:szCs w:val="16"/>
                <w:lang w:eastAsia="en-US"/>
              </w:rPr>
              <w:t>R5-070407</w:t>
            </w:r>
          </w:p>
        </w:tc>
      </w:tr>
      <w:tr w:rsidR="003B4C68" w:rsidRPr="00DF53B4" w14:paraId="6550614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FC94DE"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E7DC6C"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FFD18F" w14:textId="77777777" w:rsidR="003B4C68" w:rsidRPr="00DF53B4" w:rsidRDefault="003B4C68" w:rsidP="003B4C68">
            <w:pPr>
              <w:pStyle w:val="TAL"/>
              <w:rPr>
                <w:sz w:val="16"/>
                <w:szCs w:val="16"/>
                <w:lang w:eastAsia="en-US"/>
              </w:rPr>
            </w:pPr>
            <w:r w:rsidRPr="00DF53B4">
              <w:rPr>
                <w:sz w:val="16"/>
                <w:szCs w:val="16"/>
                <w:lang w:eastAsia="en-US"/>
              </w:rPr>
              <w:t>0042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1728E0"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87EF9F" w14:textId="77777777" w:rsidR="003B4C68" w:rsidRPr="00DF53B4" w:rsidRDefault="003B4C68" w:rsidP="003B4C68">
            <w:pPr>
              <w:pStyle w:val="TAL"/>
              <w:rPr>
                <w:sz w:val="16"/>
                <w:szCs w:val="16"/>
                <w:lang w:eastAsia="en-US"/>
              </w:rPr>
            </w:pPr>
            <w:r w:rsidRPr="00DF53B4">
              <w:rPr>
                <w:sz w:val="16"/>
                <w:szCs w:val="16"/>
                <w:lang w:eastAsia="en-US"/>
              </w:rPr>
              <w:t>IMS security and early IMS security capability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005CDC"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7434E"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DEA03"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677DC2" w14:textId="77777777" w:rsidR="003B4C68" w:rsidRPr="00DF53B4" w:rsidRDefault="003B4C68" w:rsidP="003B4C68">
            <w:pPr>
              <w:pStyle w:val="TAL"/>
              <w:rPr>
                <w:sz w:val="16"/>
                <w:szCs w:val="16"/>
                <w:lang w:eastAsia="en-US"/>
              </w:rPr>
            </w:pPr>
            <w:r w:rsidRPr="00DF53B4">
              <w:rPr>
                <w:sz w:val="16"/>
                <w:szCs w:val="16"/>
                <w:lang w:eastAsia="en-US"/>
              </w:rPr>
              <w:t>R5-070104</w:t>
            </w:r>
          </w:p>
        </w:tc>
      </w:tr>
      <w:tr w:rsidR="003B4C68" w:rsidRPr="00DF53B4" w14:paraId="3E0E1D3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B1C168" w14:textId="77777777" w:rsidR="003B4C68" w:rsidRPr="00DF53B4" w:rsidRDefault="003B4C68" w:rsidP="003B4C68">
            <w:pPr>
              <w:pStyle w:val="TAL"/>
              <w:rPr>
                <w:sz w:val="16"/>
                <w:szCs w:val="16"/>
                <w:lang w:eastAsia="en-US"/>
              </w:rPr>
            </w:pPr>
            <w:r w:rsidRPr="00DF53B4">
              <w:rPr>
                <w:sz w:val="16"/>
                <w:szCs w:val="16"/>
                <w:lang w:eastAsia="en-US"/>
              </w:rPr>
              <w:lastRenderedPageBreak/>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5584FA"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DB4EA0" w14:textId="77777777" w:rsidR="003B4C68" w:rsidRPr="00DF53B4" w:rsidRDefault="003B4C68" w:rsidP="003B4C68">
            <w:pPr>
              <w:pStyle w:val="TAL"/>
              <w:rPr>
                <w:sz w:val="16"/>
                <w:szCs w:val="16"/>
                <w:lang w:eastAsia="en-US"/>
              </w:rPr>
            </w:pPr>
            <w:r w:rsidRPr="00DF53B4">
              <w:rPr>
                <w:sz w:val="16"/>
                <w:szCs w:val="16"/>
                <w:lang w:eastAsia="en-US"/>
              </w:rPr>
              <w:t>0043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427DE"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5A3E05" w14:textId="77777777" w:rsidR="003B4C68" w:rsidRPr="00DF53B4" w:rsidRDefault="003B4C68" w:rsidP="003B4C68">
            <w:pPr>
              <w:pStyle w:val="TAL"/>
              <w:rPr>
                <w:sz w:val="16"/>
                <w:szCs w:val="16"/>
                <w:lang w:eastAsia="en-US"/>
              </w:rPr>
            </w:pPr>
            <w:r w:rsidRPr="00DF53B4">
              <w:rPr>
                <w:sz w:val="16"/>
                <w:szCs w:val="16"/>
                <w:lang w:eastAsia="en-US"/>
              </w:rPr>
              <w:t>Correct missing IMS security in TC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0A45DF"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73FD1"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C843E4"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E14B2E" w14:textId="77777777" w:rsidR="003B4C68" w:rsidRPr="00DF53B4" w:rsidRDefault="003B4C68" w:rsidP="003B4C68">
            <w:pPr>
              <w:pStyle w:val="TAL"/>
              <w:rPr>
                <w:sz w:val="16"/>
                <w:szCs w:val="16"/>
                <w:lang w:eastAsia="en-US"/>
              </w:rPr>
            </w:pPr>
            <w:r w:rsidRPr="00DF53B4">
              <w:rPr>
                <w:sz w:val="16"/>
                <w:szCs w:val="16"/>
                <w:lang w:eastAsia="en-US"/>
              </w:rPr>
              <w:t>R5-070105</w:t>
            </w:r>
          </w:p>
        </w:tc>
      </w:tr>
      <w:tr w:rsidR="003B4C68" w:rsidRPr="00DF53B4" w14:paraId="349D32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84C531"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8DB156"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D8DD21" w14:textId="77777777" w:rsidR="003B4C68" w:rsidRPr="00DF53B4" w:rsidRDefault="003B4C68" w:rsidP="003B4C68">
            <w:pPr>
              <w:pStyle w:val="TAL"/>
              <w:rPr>
                <w:sz w:val="16"/>
                <w:szCs w:val="16"/>
                <w:lang w:eastAsia="en-US"/>
              </w:rPr>
            </w:pPr>
            <w:r w:rsidRPr="00DF53B4">
              <w:rPr>
                <w:sz w:val="16"/>
                <w:szCs w:val="16"/>
                <w:lang w:eastAsia="en-US"/>
              </w:rPr>
              <w:t>0044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7E6E6"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51C9F7" w14:textId="77777777" w:rsidR="003B4C68" w:rsidRPr="00DF53B4" w:rsidRDefault="003B4C68" w:rsidP="003B4C68">
            <w:pPr>
              <w:pStyle w:val="TAL"/>
              <w:rPr>
                <w:sz w:val="16"/>
                <w:szCs w:val="16"/>
                <w:lang w:eastAsia="en-US"/>
              </w:rPr>
            </w:pPr>
            <w:r w:rsidRPr="00DF53B4">
              <w:rPr>
                <w:sz w:val="16"/>
                <w:szCs w:val="16"/>
                <w:lang w:eastAsia="en-US"/>
              </w:rPr>
              <w:t>Rename TC 8.6 and 8.7 to include “IMS security” instead of</w:t>
            </w:r>
            <w:r w:rsidR="00CB7D07" w:rsidRPr="00DF53B4">
              <w:rPr>
                <w:sz w:val="16"/>
                <w:szCs w:val="16"/>
                <w:lang w:eastAsia="en-US"/>
              </w:rPr>
              <w:t xml:space="preserve"> </w:t>
            </w:r>
            <w:r w:rsidRPr="00DF53B4">
              <w:rPr>
                <w:sz w:val="16"/>
                <w:szCs w:val="16"/>
                <w:lang w:eastAsia="en-US"/>
              </w:rPr>
              <w:t>“IMS support”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BDDC5B"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BB3772"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AE69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7CB79E" w14:textId="77777777" w:rsidR="003B4C68" w:rsidRPr="00DF53B4" w:rsidRDefault="003B4C68" w:rsidP="003B4C68">
            <w:pPr>
              <w:pStyle w:val="TAL"/>
              <w:rPr>
                <w:sz w:val="16"/>
                <w:szCs w:val="16"/>
                <w:lang w:eastAsia="en-US"/>
              </w:rPr>
            </w:pPr>
            <w:r w:rsidRPr="00DF53B4">
              <w:rPr>
                <w:sz w:val="16"/>
                <w:szCs w:val="16"/>
                <w:lang w:eastAsia="en-US"/>
              </w:rPr>
              <w:t>R5-070106</w:t>
            </w:r>
          </w:p>
        </w:tc>
      </w:tr>
      <w:tr w:rsidR="003B4C68" w:rsidRPr="00DF53B4" w14:paraId="1796B1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9E3CF0"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947BB0"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59C0C3" w14:textId="77777777" w:rsidR="003B4C68" w:rsidRPr="00DF53B4" w:rsidRDefault="003B4C68" w:rsidP="003B4C68">
            <w:pPr>
              <w:pStyle w:val="TAL"/>
              <w:rPr>
                <w:sz w:val="16"/>
                <w:szCs w:val="16"/>
                <w:lang w:eastAsia="en-US"/>
              </w:rPr>
            </w:pPr>
            <w:r w:rsidRPr="00DF53B4">
              <w:rPr>
                <w:sz w:val="16"/>
                <w:szCs w:val="16"/>
                <w:lang w:eastAsia="en-US"/>
              </w:rPr>
              <w:t>0045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4F106"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DF5A82" w14:textId="77777777" w:rsidR="003B4C68" w:rsidRPr="00DF53B4" w:rsidRDefault="003B4C68" w:rsidP="003B4C68">
            <w:pPr>
              <w:pStyle w:val="TAL"/>
              <w:rPr>
                <w:sz w:val="16"/>
                <w:szCs w:val="16"/>
                <w:lang w:eastAsia="en-US"/>
              </w:rPr>
            </w:pPr>
            <w:r w:rsidRPr="00DF53B4">
              <w:rPr>
                <w:sz w:val="16"/>
                <w:szCs w:val="16"/>
                <w:lang w:eastAsia="en-US"/>
              </w:rPr>
              <w:t>Updates to 34.229 TC 12.1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9FF349"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450AFD"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37317"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22F17A" w14:textId="77777777" w:rsidR="003B4C68" w:rsidRPr="00DF53B4" w:rsidRDefault="003B4C68" w:rsidP="003B4C68">
            <w:pPr>
              <w:pStyle w:val="TAL"/>
              <w:rPr>
                <w:sz w:val="16"/>
                <w:szCs w:val="16"/>
                <w:lang w:eastAsia="en-US"/>
              </w:rPr>
            </w:pPr>
            <w:r w:rsidRPr="00DF53B4">
              <w:rPr>
                <w:sz w:val="16"/>
                <w:szCs w:val="16"/>
                <w:lang w:eastAsia="en-US"/>
              </w:rPr>
              <w:t>R5-070412</w:t>
            </w:r>
          </w:p>
        </w:tc>
      </w:tr>
      <w:tr w:rsidR="003B4C68" w:rsidRPr="00DF53B4" w14:paraId="3BB196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126656"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ECB055"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358479" w14:textId="77777777" w:rsidR="003B4C68" w:rsidRPr="00DF53B4" w:rsidRDefault="003B4C68" w:rsidP="003B4C68">
            <w:pPr>
              <w:pStyle w:val="TAL"/>
              <w:rPr>
                <w:sz w:val="16"/>
                <w:szCs w:val="16"/>
                <w:lang w:eastAsia="en-US"/>
              </w:rPr>
            </w:pPr>
            <w:r w:rsidRPr="00DF53B4">
              <w:rPr>
                <w:sz w:val="16"/>
                <w:szCs w:val="16"/>
                <w:lang w:eastAsia="en-US"/>
              </w:rPr>
              <w:t>0046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7D664"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58C29F" w14:textId="77777777" w:rsidR="003B4C68" w:rsidRPr="00DF53B4" w:rsidRDefault="003B4C68" w:rsidP="003B4C68">
            <w:pPr>
              <w:pStyle w:val="TAL"/>
              <w:rPr>
                <w:sz w:val="16"/>
                <w:szCs w:val="16"/>
                <w:lang w:eastAsia="en-US"/>
              </w:rPr>
            </w:pPr>
            <w:r w:rsidRPr="00DF53B4">
              <w:rPr>
                <w:sz w:val="16"/>
                <w:szCs w:val="16"/>
                <w:lang w:eastAsia="en-US"/>
              </w:rPr>
              <w:t>Corrections to P-CSCF Discovery (IPv4)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2F3730"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64F5B8"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3600D"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F87BC9" w14:textId="77777777" w:rsidR="003B4C68" w:rsidRPr="00DF53B4" w:rsidRDefault="003B4C68" w:rsidP="003B4C68">
            <w:pPr>
              <w:pStyle w:val="TAL"/>
              <w:rPr>
                <w:sz w:val="16"/>
                <w:szCs w:val="16"/>
                <w:lang w:eastAsia="en-US"/>
              </w:rPr>
            </w:pPr>
            <w:r w:rsidRPr="00DF53B4">
              <w:rPr>
                <w:sz w:val="16"/>
                <w:szCs w:val="16"/>
                <w:lang w:eastAsia="en-US"/>
              </w:rPr>
              <w:t>R5-070413</w:t>
            </w:r>
          </w:p>
        </w:tc>
      </w:tr>
      <w:tr w:rsidR="003B4C68" w:rsidRPr="00DF53B4" w14:paraId="0E872D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DB131E"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79266A"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C3730B" w14:textId="77777777" w:rsidR="003B4C68" w:rsidRPr="00DF53B4" w:rsidRDefault="003B4C68" w:rsidP="003B4C68">
            <w:pPr>
              <w:pStyle w:val="TAL"/>
              <w:rPr>
                <w:sz w:val="16"/>
                <w:szCs w:val="16"/>
                <w:lang w:eastAsia="en-US"/>
              </w:rPr>
            </w:pPr>
            <w:r w:rsidRPr="00DF53B4">
              <w:rPr>
                <w:sz w:val="16"/>
                <w:szCs w:val="16"/>
                <w:lang w:eastAsia="en-US"/>
              </w:rPr>
              <w:t>0047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15239"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5C3DD5" w14:textId="77777777" w:rsidR="003B4C68" w:rsidRPr="00DF53B4" w:rsidRDefault="003B4C68" w:rsidP="003B4C68">
            <w:pPr>
              <w:pStyle w:val="TAL"/>
              <w:rPr>
                <w:sz w:val="16"/>
                <w:szCs w:val="16"/>
                <w:lang w:eastAsia="en-US"/>
              </w:rPr>
            </w:pPr>
            <w:r w:rsidRPr="00DF53B4">
              <w:rPr>
                <w:sz w:val="16"/>
                <w:szCs w:val="16"/>
                <w:lang w:eastAsia="en-US"/>
              </w:rPr>
              <w:t>New IMS CC test case for MO call initiation when MO UE supports and uses preconditions whereas MT UE does not support preconditions (TC 12.5).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BCE826"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2D67D"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B6DB2"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FC4245" w14:textId="77777777" w:rsidR="003B4C68" w:rsidRPr="00DF53B4" w:rsidRDefault="003B4C68" w:rsidP="003B4C68">
            <w:pPr>
              <w:pStyle w:val="TAL"/>
              <w:rPr>
                <w:sz w:val="16"/>
                <w:szCs w:val="16"/>
                <w:lang w:eastAsia="en-US"/>
              </w:rPr>
            </w:pPr>
            <w:r w:rsidRPr="00DF53B4">
              <w:rPr>
                <w:sz w:val="16"/>
                <w:szCs w:val="16"/>
                <w:lang w:eastAsia="en-US"/>
              </w:rPr>
              <w:t>R5-070414</w:t>
            </w:r>
          </w:p>
        </w:tc>
      </w:tr>
      <w:tr w:rsidR="003B4C68" w:rsidRPr="00DF53B4" w14:paraId="3FD64D2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ED534B"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A16919"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499981" w14:textId="77777777" w:rsidR="003B4C68" w:rsidRPr="00DF53B4" w:rsidRDefault="003B4C68" w:rsidP="003B4C68">
            <w:pPr>
              <w:pStyle w:val="TAL"/>
              <w:rPr>
                <w:sz w:val="16"/>
                <w:szCs w:val="16"/>
                <w:lang w:eastAsia="en-US"/>
              </w:rPr>
            </w:pPr>
            <w:r w:rsidRPr="00DF53B4">
              <w:rPr>
                <w:sz w:val="16"/>
                <w:szCs w:val="16"/>
                <w:lang w:eastAsia="en-US"/>
              </w:rPr>
              <w:t>0048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2D742"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58E04F" w14:textId="77777777" w:rsidR="003B4C68" w:rsidRPr="00DF53B4" w:rsidRDefault="003B4C68" w:rsidP="003B4C68">
            <w:pPr>
              <w:pStyle w:val="TAL"/>
              <w:rPr>
                <w:sz w:val="16"/>
                <w:szCs w:val="16"/>
                <w:lang w:eastAsia="en-US"/>
              </w:rPr>
            </w:pPr>
            <w:r w:rsidRPr="00DF53B4">
              <w:rPr>
                <w:sz w:val="16"/>
                <w:szCs w:val="16"/>
                <w:lang w:eastAsia="en-US"/>
              </w:rPr>
              <w:t>Updates to TC 8.2 User Initiated Re-Registration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A20EAA"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97309"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F13F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8D893A" w14:textId="77777777" w:rsidR="003B4C68" w:rsidRPr="00DF53B4" w:rsidRDefault="003B4C68" w:rsidP="003B4C68">
            <w:pPr>
              <w:pStyle w:val="TAL"/>
              <w:rPr>
                <w:sz w:val="16"/>
                <w:szCs w:val="16"/>
                <w:lang w:eastAsia="en-US"/>
              </w:rPr>
            </w:pPr>
            <w:r w:rsidRPr="00DF53B4">
              <w:rPr>
                <w:sz w:val="16"/>
                <w:szCs w:val="16"/>
                <w:lang w:eastAsia="en-US"/>
              </w:rPr>
              <w:t>R5-070415</w:t>
            </w:r>
          </w:p>
        </w:tc>
      </w:tr>
      <w:tr w:rsidR="003B4C68" w:rsidRPr="00DF53B4" w14:paraId="3E96C9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5A141B"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C201DC"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CE3BA6" w14:textId="77777777" w:rsidR="003B4C68" w:rsidRPr="00DF53B4" w:rsidRDefault="003B4C68" w:rsidP="003B4C68">
            <w:pPr>
              <w:pStyle w:val="TAL"/>
              <w:rPr>
                <w:sz w:val="16"/>
                <w:szCs w:val="16"/>
                <w:lang w:eastAsia="en-US"/>
              </w:rPr>
            </w:pPr>
            <w:r w:rsidRPr="00DF53B4">
              <w:rPr>
                <w:sz w:val="16"/>
                <w:szCs w:val="16"/>
                <w:lang w:eastAsia="en-US"/>
              </w:rPr>
              <w:t>0049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2A44"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09602C" w14:textId="77777777" w:rsidR="003B4C68" w:rsidRPr="00DF53B4" w:rsidRDefault="003B4C68" w:rsidP="003B4C68">
            <w:pPr>
              <w:pStyle w:val="TAL"/>
              <w:rPr>
                <w:sz w:val="16"/>
                <w:szCs w:val="16"/>
                <w:lang w:eastAsia="en-US"/>
              </w:rPr>
            </w:pPr>
            <w:r w:rsidRPr="00DF53B4">
              <w:rPr>
                <w:sz w:val="16"/>
                <w:szCs w:val="16"/>
                <w:lang w:eastAsia="en-US"/>
              </w:rPr>
              <w:t>Removal of IMS CC test cases 7.7 and 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BB6048"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69A45E"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36783"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3703BA" w14:textId="77777777" w:rsidR="003B4C68" w:rsidRPr="00DF53B4" w:rsidRDefault="003B4C68" w:rsidP="003B4C68">
            <w:pPr>
              <w:pStyle w:val="TAL"/>
              <w:rPr>
                <w:sz w:val="16"/>
                <w:szCs w:val="16"/>
                <w:lang w:eastAsia="en-US"/>
              </w:rPr>
            </w:pPr>
            <w:r w:rsidRPr="00DF53B4">
              <w:rPr>
                <w:sz w:val="16"/>
                <w:szCs w:val="16"/>
                <w:lang w:eastAsia="en-US"/>
              </w:rPr>
              <w:t>R5-070210</w:t>
            </w:r>
          </w:p>
        </w:tc>
      </w:tr>
      <w:tr w:rsidR="003B4C68" w:rsidRPr="00DF53B4" w14:paraId="7C025E4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AC6A7E"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7E2B08"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45A1C7" w14:textId="77777777" w:rsidR="003B4C68" w:rsidRPr="00DF53B4" w:rsidRDefault="003B4C68" w:rsidP="003B4C68">
            <w:pPr>
              <w:pStyle w:val="TAL"/>
              <w:rPr>
                <w:sz w:val="16"/>
                <w:szCs w:val="16"/>
                <w:lang w:eastAsia="en-US"/>
              </w:rPr>
            </w:pPr>
            <w:r w:rsidRPr="00DF53B4">
              <w:rPr>
                <w:sz w:val="16"/>
                <w:szCs w:val="16"/>
                <w:lang w:eastAsia="en-US"/>
              </w:rPr>
              <w:t>0050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C4141"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406562" w14:textId="77777777" w:rsidR="003B4C68" w:rsidRPr="00DF53B4" w:rsidRDefault="003B4C68" w:rsidP="003B4C68">
            <w:pPr>
              <w:pStyle w:val="TAL"/>
              <w:rPr>
                <w:sz w:val="16"/>
                <w:szCs w:val="16"/>
                <w:lang w:eastAsia="en-US"/>
              </w:rPr>
            </w:pPr>
            <w:r w:rsidRPr="00DF53B4">
              <w:rPr>
                <w:sz w:val="16"/>
                <w:szCs w:val="16"/>
                <w:lang w:eastAsia="en-US"/>
              </w:rPr>
              <w:t>Update IMS default message content for 503 Service Unavailable response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7E235D"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F7A8E"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D7645"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9F295B" w14:textId="77777777" w:rsidR="003B4C68" w:rsidRPr="00DF53B4" w:rsidRDefault="003B4C68" w:rsidP="003B4C68">
            <w:pPr>
              <w:pStyle w:val="TAL"/>
              <w:rPr>
                <w:sz w:val="16"/>
                <w:szCs w:val="16"/>
                <w:lang w:eastAsia="en-US"/>
              </w:rPr>
            </w:pPr>
            <w:r w:rsidRPr="00DF53B4">
              <w:rPr>
                <w:sz w:val="16"/>
                <w:szCs w:val="16"/>
                <w:lang w:eastAsia="en-US"/>
              </w:rPr>
              <w:t>R5-070416</w:t>
            </w:r>
          </w:p>
        </w:tc>
      </w:tr>
      <w:tr w:rsidR="003B4C68" w:rsidRPr="00DF53B4" w14:paraId="78164EE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E88C70"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605DDB"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FD8B1A" w14:textId="77777777" w:rsidR="003B4C68" w:rsidRPr="00DF53B4" w:rsidRDefault="003B4C68" w:rsidP="003B4C68">
            <w:pPr>
              <w:pStyle w:val="TAL"/>
              <w:rPr>
                <w:sz w:val="16"/>
                <w:szCs w:val="16"/>
                <w:lang w:eastAsia="en-US"/>
              </w:rPr>
            </w:pPr>
            <w:r w:rsidRPr="00DF53B4">
              <w:rPr>
                <w:sz w:val="16"/>
                <w:szCs w:val="16"/>
                <w:lang w:eastAsia="en-US"/>
              </w:rPr>
              <w:t>0051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E4E8C"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A80C20" w14:textId="77777777" w:rsidR="003B4C68" w:rsidRPr="00DF53B4" w:rsidRDefault="003B4C68" w:rsidP="003B4C68">
            <w:pPr>
              <w:pStyle w:val="TAL"/>
              <w:rPr>
                <w:sz w:val="16"/>
                <w:szCs w:val="16"/>
                <w:lang w:eastAsia="en-US"/>
              </w:rPr>
            </w:pPr>
            <w:r w:rsidRPr="00DF53B4">
              <w:rPr>
                <w:sz w:val="16"/>
                <w:szCs w:val="16"/>
                <w:lang w:eastAsia="en-US"/>
              </w:rPr>
              <w:t>Update Specific message Content for 503 response in IMS TCs 10.1 and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E61B78"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87706"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B165F"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55F149" w14:textId="77777777" w:rsidR="003B4C68" w:rsidRPr="00DF53B4" w:rsidRDefault="003B4C68" w:rsidP="003B4C68">
            <w:pPr>
              <w:pStyle w:val="TAL"/>
              <w:rPr>
                <w:sz w:val="16"/>
                <w:szCs w:val="16"/>
                <w:lang w:eastAsia="en-US"/>
              </w:rPr>
            </w:pPr>
            <w:r w:rsidRPr="00DF53B4">
              <w:rPr>
                <w:sz w:val="16"/>
                <w:szCs w:val="16"/>
                <w:lang w:eastAsia="en-US"/>
              </w:rPr>
              <w:t>R5-070417</w:t>
            </w:r>
          </w:p>
        </w:tc>
      </w:tr>
      <w:tr w:rsidR="003B4C68" w:rsidRPr="00DF53B4" w14:paraId="76B8BC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DD64B6"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6D5289"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04495A" w14:textId="77777777" w:rsidR="003B4C68" w:rsidRPr="00DF53B4" w:rsidRDefault="003B4C68" w:rsidP="003B4C68">
            <w:pPr>
              <w:pStyle w:val="TAL"/>
              <w:rPr>
                <w:sz w:val="16"/>
                <w:szCs w:val="16"/>
                <w:lang w:eastAsia="en-US"/>
              </w:rPr>
            </w:pPr>
            <w:r w:rsidRPr="00DF53B4">
              <w:rPr>
                <w:sz w:val="16"/>
                <w:szCs w:val="16"/>
                <w:lang w:eastAsia="en-US"/>
              </w:rPr>
              <w:t>0052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EFE00"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E32D07" w14:textId="77777777" w:rsidR="003B4C68" w:rsidRPr="00DF53B4" w:rsidRDefault="003B4C68" w:rsidP="003B4C68">
            <w:pPr>
              <w:pStyle w:val="TAL"/>
              <w:rPr>
                <w:sz w:val="16"/>
                <w:szCs w:val="16"/>
                <w:lang w:eastAsia="en-US"/>
              </w:rPr>
            </w:pPr>
            <w:r w:rsidRPr="00DF53B4">
              <w:rPr>
                <w:sz w:val="16"/>
                <w:szCs w:val="16"/>
                <w:lang w:eastAsia="en-US"/>
              </w:rPr>
              <w:t>Updates to TC 13.1 SigComp in the Initial 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433603"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7C1471"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8F691"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87BF0A" w14:textId="77777777" w:rsidR="003B4C68" w:rsidRPr="00DF53B4" w:rsidRDefault="003B4C68" w:rsidP="003B4C68">
            <w:pPr>
              <w:pStyle w:val="TAL"/>
              <w:rPr>
                <w:sz w:val="16"/>
                <w:szCs w:val="16"/>
                <w:lang w:eastAsia="en-US"/>
              </w:rPr>
            </w:pPr>
            <w:r w:rsidRPr="00DF53B4">
              <w:rPr>
                <w:sz w:val="16"/>
                <w:szCs w:val="16"/>
                <w:lang w:eastAsia="en-US"/>
              </w:rPr>
              <w:t>R5-070418</w:t>
            </w:r>
          </w:p>
        </w:tc>
      </w:tr>
      <w:tr w:rsidR="003B4C68" w:rsidRPr="00DF53B4" w14:paraId="3F7102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233FA1"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4CDD06" w14:textId="77777777" w:rsidR="003B4C68" w:rsidRPr="00DF53B4" w:rsidRDefault="003B4C68" w:rsidP="003B4C68">
            <w:pPr>
              <w:pStyle w:val="TAL"/>
              <w:rPr>
                <w:sz w:val="16"/>
                <w:szCs w:val="16"/>
                <w:lang w:eastAsia="en-US"/>
              </w:rPr>
            </w:pPr>
            <w:r w:rsidRPr="00DF53B4">
              <w:rPr>
                <w:sz w:val="16"/>
                <w:szCs w:val="16"/>
                <w:lang w:eastAsia="en-US"/>
              </w:rPr>
              <w:t>RP-070088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C831B4" w14:textId="77777777" w:rsidR="003B4C68" w:rsidRPr="00DF53B4" w:rsidRDefault="003B4C68" w:rsidP="003B4C68">
            <w:pPr>
              <w:pStyle w:val="TAL"/>
              <w:rPr>
                <w:sz w:val="16"/>
                <w:szCs w:val="16"/>
                <w:lang w:eastAsia="en-US"/>
              </w:rPr>
            </w:pPr>
            <w:r w:rsidRPr="00DF53B4">
              <w:rPr>
                <w:sz w:val="16"/>
                <w:szCs w:val="16"/>
                <w:lang w:eastAsia="en-US"/>
              </w:rPr>
              <w:t>0053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7B06A"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A7AD3F" w14:textId="77777777" w:rsidR="003B4C68" w:rsidRPr="00DF53B4" w:rsidRDefault="003B4C68" w:rsidP="003B4C68">
            <w:pPr>
              <w:pStyle w:val="TAL"/>
              <w:rPr>
                <w:sz w:val="16"/>
                <w:szCs w:val="16"/>
                <w:lang w:eastAsia="en-US"/>
              </w:rPr>
            </w:pPr>
            <w:r w:rsidRPr="00DF53B4">
              <w:rPr>
                <w:sz w:val="16"/>
                <w:szCs w:val="16"/>
                <w:lang w:eastAsia="en-US"/>
              </w:rPr>
              <w:t>Updates to TC 13.2 SigComp in the MO Call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AE2274"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C8A71"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07E3C6"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B9EAC9" w14:textId="77777777" w:rsidR="003B4C68" w:rsidRPr="00DF53B4" w:rsidRDefault="003B4C68" w:rsidP="003B4C68">
            <w:pPr>
              <w:pStyle w:val="TAL"/>
              <w:rPr>
                <w:sz w:val="16"/>
                <w:szCs w:val="16"/>
                <w:lang w:eastAsia="en-US"/>
              </w:rPr>
            </w:pPr>
            <w:r w:rsidRPr="00DF53B4">
              <w:rPr>
                <w:sz w:val="16"/>
                <w:szCs w:val="16"/>
                <w:lang w:eastAsia="en-US"/>
              </w:rPr>
              <w:t>R5-070419</w:t>
            </w:r>
          </w:p>
        </w:tc>
      </w:tr>
      <w:tr w:rsidR="003B4C68" w:rsidRPr="00DF53B4" w14:paraId="7F946EC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712ECA"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1CE2C9"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505F9" w14:textId="77777777" w:rsidR="003B4C68" w:rsidRPr="00DF53B4" w:rsidRDefault="003B4C68" w:rsidP="003B4C68">
            <w:pPr>
              <w:pStyle w:val="TAL"/>
              <w:rPr>
                <w:sz w:val="16"/>
                <w:szCs w:val="16"/>
                <w:lang w:eastAsia="en-US"/>
              </w:rPr>
            </w:pPr>
            <w:r w:rsidRPr="00DF53B4">
              <w:rPr>
                <w:sz w:val="16"/>
                <w:szCs w:val="16"/>
                <w:lang w:eastAsia="en-US"/>
              </w:rPr>
              <w:t>0054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2E9D6"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41A269" w14:textId="77777777" w:rsidR="003B4C68" w:rsidRPr="00DF53B4" w:rsidRDefault="003B4C68" w:rsidP="003B4C68">
            <w:pPr>
              <w:pStyle w:val="TAL"/>
              <w:rPr>
                <w:sz w:val="16"/>
                <w:szCs w:val="16"/>
                <w:lang w:eastAsia="en-US"/>
              </w:rPr>
            </w:pPr>
            <w:r w:rsidRPr="00DF53B4">
              <w:rPr>
                <w:sz w:val="16"/>
                <w:szCs w:val="16"/>
                <w:lang w:eastAsia="en-US"/>
              </w:rPr>
              <w:t>Updates to TC 13.3 SigComp in the MT Call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009705"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AE84D8"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B06C4"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AF852B" w14:textId="77777777" w:rsidR="003B4C68" w:rsidRPr="00DF53B4" w:rsidRDefault="003B4C68" w:rsidP="003B4C68">
            <w:pPr>
              <w:pStyle w:val="TAL"/>
              <w:rPr>
                <w:sz w:val="16"/>
                <w:szCs w:val="16"/>
                <w:lang w:eastAsia="en-US"/>
              </w:rPr>
            </w:pPr>
            <w:r w:rsidRPr="00DF53B4">
              <w:rPr>
                <w:sz w:val="16"/>
                <w:szCs w:val="16"/>
                <w:lang w:eastAsia="en-US"/>
              </w:rPr>
              <w:t>R5-070420</w:t>
            </w:r>
          </w:p>
        </w:tc>
      </w:tr>
      <w:tr w:rsidR="003B4C68" w:rsidRPr="00DF53B4" w14:paraId="5EF8B08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69BB6D"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483237"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BB5E4C" w14:textId="77777777" w:rsidR="003B4C68" w:rsidRPr="00DF53B4" w:rsidRDefault="003B4C68" w:rsidP="003B4C68">
            <w:pPr>
              <w:pStyle w:val="TAL"/>
              <w:rPr>
                <w:sz w:val="16"/>
                <w:szCs w:val="16"/>
                <w:lang w:eastAsia="en-US"/>
              </w:rPr>
            </w:pPr>
            <w:r w:rsidRPr="00DF53B4">
              <w:rPr>
                <w:sz w:val="16"/>
                <w:szCs w:val="16"/>
                <w:lang w:eastAsia="en-US"/>
              </w:rPr>
              <w:t>0055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35E5"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A95314" w14:textId="77777777" w:rsidR="003B4C68" w:rsidRPr="00DF53B4" w:rsidRDefault="003B4C68" w:rsidP="003B4C68">
            <w:pPr>
              <w:pStyle w:val="TAL"/>
              <w:rPr>
                <w:sz w:val="16"/>
                <w:szCs w:val="16"/>
                <w:lang w:eastAsia="en-US"/>
              </w:rPr>
            </w:pPr>
            <w:r w:rsidRPr="00DF53B4">
              <w:rPr>
                <w:sz w:val="16"/>
                <w:szCs w:val="16"/>
                <w:lang w:eastAsia="en-US"/>
              </w:rPr>
              <w:t>Updates to TC 13.4 State creation before authentication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50BA4"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FC8990"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36443B"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E4936D" w14:textId="77777777" w:rsidR="003B4C68" w:rsidRPr="00DF53B4" w:rsidRDefault="003B4C68" w:rsidP="003B4C68">
            <w:pPr>
              <w:pStyle w:val="TAL"/>
              <w:rPr>
                <w:sz w:val="16"/>
                <w:szCs w:val="16"/>
                <w:lang w:eastAsia="en-US"/>
              </w:rPr>
            </w:pPr>
            <w:r w:rsidRPr="00DF53B4">
              <w:rPr>
                <w:sz w:val="16"/>
                <w:szCs w:val="16"/>
                <w:lang w:eastAsia="en-US"/>
              </w:rPr>
              <w:t>R5-070421</w:t>
            </w:r>
          </w:p>
        </w:tc>
      </w:tr>
      <w:tr w:rsidR="003B4C68" w:rsidRPr="00DF53B4" w14:paraId="76FE9D1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986B5C"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5B4CC3"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9CB25A" w14:textId="77777777" w:rsidR="003B4C68" w:rsidRPr="00DF53B4" w:rsidRDefault="003B4C68" w:rsidP="003B4C68">
            <w:pPr>
              <w:pStyle w:val="TAL"/>
              <w:rPr>
                <w:sz w:val="16"/>
                <w:szCs w:val="16"/>
                <w:lang w:eastAsia="en-US"/>
              </w:rPr>
            </w:pPr>
            <w:r w:rsidRPr="00DF53B4">
              <w:rPr>
                <w:sz w:val="16"/>
                <w:szCs w:val="16"/>
                <w:lang w:eastAsia="en-US"/>
              </w:rPr>
              <w:t>0056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2F48C"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1C6E21" w14:textId="77777777" w:rsidR="003B4C68" w:rsidRPr="00DF53B4" w:rsidRDefault="003B4C68" w:rsidP="003B4C68">
            <w:pPr>
              <w:pStyle w:val="TAL"/>
              <w:rPr>
                <w:sz w:val="16"/>
                <w:szCs w:val="16"/>
                <w:lang w:eastAsia="en-US"/>
              </w:rPr>
            </w:pPr>
            <w:r w:rsidRPr="00DF53B4">
              <w:rPr>
                <w:sz w:val="16"/>
                <w:szCs w:val="16"/>
                <w:lang w:eastAsia="en-US"/>
              </w:rPr>
              <w:t>Correction to test case 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B9EEF0"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025E9"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B2260"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B2A8B3" w14:textId="77777777" w:rsidR="003B4C68" w:rsidRPr="00DF53B4" w:rsidRDefault="003B4C68" w:rsidP="003B4C68">
            <w:pPr>
              <w:pStyle w:val="TAL"/>
              <w:rPr>
                <w:sz w:val="16"/>
                <w:szCs w:val="16"/>
                <w:lang w:eastAsia="en-US"/>
              </w:rPr>
            </w:pPr>
            <w:r w:rsidRPr="00DF53B4">
              <w:rPr>
                <w:sz w:val="16"/>
                <w:szCs w:val="16"/>
                <w:lang w:eastAsia="en-US"/>
              </w:rPr>
              <w:t>R5-070309</w:t>
            </w:r>
          </w:p>
        </w:tc>
      </w:tr>
      <w:tr w:rsidR="003B4C68" w:rsidRPr="00DF53B4" w14:paraId="1461E2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DE4352"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C955EB"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F1C389" w14:textId="77777777" w:rsidR="003B4C68" w:rsidRPr="00DF53B4" w:rsidRDefault="003B4C68" w:rsidP="003B4C68">
            <w:pPr>
              <w:pStyle w:val="TAL"/>
              <w:rPr>
                <w:sz w:val="16"/>
                <w:szCs w:val="16"/>
                <w:lang w:eastAsia="en-US"/>
              </w:rPr>
            </w:pPr>
            <w:r w:rsidRPr="00DF53B4">
              <w:rPr>
                <w:sz w:val="16"/>
                <w:szCs w:val="16"/>
                <w:lang w:eastAsia="en-US"/>
              </w:rPr>
              <w:t>0057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03DC"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8BE564" w14:textId="77777777" w:rsidR="003B4C68" w:rsidRPr="00DF53B4" w:rsidRDefault="003B4C68" w:rsidP="003B4C68">
            <w:pPr>
              <w:pStyle w:val="TAL"/>
              <w:rPr>
                <w:sz w:val="16"/>
                <w:szCs w:val="16"/>
                <w:lang w:eastAsia="en-US"/>
              </w:rPr>
            </w:pPr>
            <w:r w:rsidRPr="00DF53B4">
              <w:rPr>
                <w:sz w:val="16"/>
                <w:szCs w:val="16"/>
                <w:lang w:eastAsia="en-US"/>
              </w:rPr>
              <w:t>Rel-6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EBF855"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2A7E7"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00649"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CDEF4B" w14:textId="77777777" w:rsidR="003B4C68" w:rsidRPr="00DF53B4" w:rsidRDefault="003B4C68" w:rsidP="003B4C68">
            <w:pPr>
              <w:pStyle w:val="TAL"/>
              <w:rPr>
                <w:sz w:val="16"/>
                <w:szCs w:val="16"/>
                <w:lang w:eastAsia="en-US"/>
              </w:rPr>
            </w:pPr>
            <w:r w:rsidRPr="00DF53B4">
              <w:rPr>
                <w:sz w:val="16"/>
                <w:szCs w:val="16"/>
                <w:lang w:eastAsia="en-US"/>
              </w:rPr>
              <w:t>R5-070310</w:t>
            </w:r>
          </w:p>
        </w:tc>
      </w:tr>
      <w:tr w:rsidR="003B4C68" w:rsidRPr="00DF53B4" w14:paraId="2497B7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446C57"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FD0CDC"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E34A28" w14:textId="77777777" w:rsidR="003B4C68" w:rsidRPr="00DF53B4" w:rsidRDefault="003B4C68" w:rsidP="003B4C68">
            <w:pPr>
              <w:pStyle w:val="TAL"/>
              <w:rPr>
                <w:sz w:val="16"/>
                <w:szCs w:val="16"/>
                <w:lang w:eastAsia="en-US"/>
              </w:rPr>
            </w:pPr>
            <w:r w:rsidRPr="00DF53B4">
              <w:rPr>
                <w:sz w:val="16"/>
                <w:szCs w:val="16"/>
                <w:lang w:eastAsia="en-US"/>
              </w:rPr>
              <w:t>0058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0D2A5"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BDF65C" w14:textId="77777777" w:rsidR="003B4C68" w:rsidRPr="00DF53B4" w:rsidRDefault="003B4C68" w:rsidP="003B4C68">
            <w:pPr>
              <w:pStyle w:val="TAL"/>
              <w:rPr>
                <w:sz w:val="16"/>
                <w:szCs w:val="16"/>
                <w:lang w:eastAsia="en-US"/>
              </w:rPr>
            </w:pPr>
            <w:r w:rsidRPr="00DF53B4">
              <w:rPr>
                <w:sz w:val="16"/>
                <w:szCs w:val="16"/>
                <w:lang w:eastAsia="en-US"/>
              </w:rPr>
              <w:t>Updates to TC 12.4 Call initiation – Mobile termination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A0E8FD"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16E2EB"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BFCE8"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F21837" w14:textId="77777777" w:rsidR="003B4C68" w:rsidRPr="00DF53B4" w:rsidRDefault="003B4C68" w:rsidP="003B4C68">
            <w:pPr>
              <w:pStyle w:val="TAL"/>
              <w:rPr>
                <w:sz w:val="16"/>
                <w:szCs w:val="16"/>
                <w:lang w:eastAsia="en-US"/>
              </w:rPr>
            </w:pPr>
            <w:r w:rsidRPr="00DF53B4">
              <w:rPr>
                <w:sz w:val="16"/>
                <w:szCs w:val="16"/>
                <w:lang w:eastAsia="en-US"/>
              </w:rPr>
              <w:t>R5-070424</w:t>
            </w:r>
          </w:p>
        </w:tc>
      </w:tr>
      <w:tr w:rsidR="003B4C68" w:rsidRPr="00DF53B4" w14:paraId="1E60BC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74A658" w14:textId="77777777" w:rsidR="003B4C68" w:rsidRPr="00DF53B4" w:rsidRDefault="003B4C68" w:rsidP="003B4C68">
            <w:pPr>
              <w:pStyle w:val="TAL"/>
              <w:rPr>
                <w:sz w:val="16"/>
                <w:szCs w:val="16"/>
                <w:lang w:eastAsia="en-US"/>
              </w:rPr>
            </w:pPr>
            <w:r w:rsidRPr="00DF53B4">
              <w:rPr>
                <w:sz w:val="16"/>
                <w:szCs w:val="16"/>
                <w:lang w:eastAsia="en-US"/>
              </w:rPr>
              <w:t>RP-35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1E65BE" w14:textId="77777777" w:rsidR="003B4C68" w:rsidRPr="00DF53B4" w:rsidRDefault="003B4C68" w:rsidP="003B4C68">
            <w:pPr>
              <w:pStyle w:val="TAL"/>
              <w:rPr>
                <w:sz w:val="16"/>
                <w:szCs w:val="16"/>
                <w:lang w:eastAsia="en-US"/>
              </w:rPr>
            </w:pPr>
            <w:r w:rsidRPr="00DF53B4">
              <w:rPr>
                <w:sz w:val="16"/>
                <w:szCs w:val="16"/>
                <w:lang w:eastAsia="en-US"/>
              </w:rPr>
              <w:t>RP-070089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3219E5" w14:textId="77777777" w:rsidR="003B4C68" w:rsidRPr="00DF53B4" w:rsidRDefault="003B4C68" w:rsidP="003B4C68">
            <w:pPr>
              <w:pStyle w:val="TAL"/>
              <w:rPr>
                <w:sz w:val="16"/>
                <w:szCs w:val="16"/>
                <w:lang w:eastAsia="en-US"/>
              </w:rPr>
            </w:pPr>
            <w:r w:rsidRPr="00DF53B4">
              <w:rPr>
                <w:sz w:val="16"/>
                <w:szCs w:val="16"/>
                <w:lang w:eastAsia="en-US"/>
              </w:rPr>
              <w:t>0059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82102" w14:textId="77777777" w:rsidR="003B4C68" w:rsidRPr="00DF53B4" w:rsidRDefault="003B4C68"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B73A1F" w14:textId="77777777" w:rsidR="003B4C68" w:rsidRPr="00DF53B4" w:rsidRDefault="003B4C68" w:rsidP="003B4C68">
            <w:pPr>
              <w:pStyle w:val="TAL"/>
              <w:rPr>
                <w:sz w:val="16"/>
                <w:szCs w:val="16"/>
                <w:lang w:eastAsia="en-US"/>
              </w:rPr>
            </w:pPr>
            <w:r w:rsidRPr="00DF53B4">
              <w:rPr>
                <w:sz w:val="16"/>
                <w:szCs w:val="16"/>
                <w:lang w:eastAsia="en-US"/>
              </w:rPr>
              <w:t>Updates to TC 8.3 User initiated deregistration for IMS Rel-6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3D7C6B" w14:textId="77777777" w:rsidR="003B4C68" w:rsidRPr="00DF53B4" w:rsidRDefault="003B4C68"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B07CF" w14:textId="77777777" w:rsidR="003B4C68" w:rsidRPr="00DF53B4" w:rsidRDefault="003B4C68" w:rsidP="003B4C68">
            <w:pPr>
              <w:pStyle w:val="TAL"/>
              <w:rPr>
                <w:sz w:val="16"/>
                <w:szCs w:val="16"/>
                <w:lang w:eastAsia="en-US"/>
              </w:rPr>
            </w:pPr>
            <w:r w:rsidRPr="00DF53B4">
              <w:rPr>
                <w:sz w:val="16"/>
                <w:szCs w:val="16"/>
                <w:lang w:eastAsia="en-US"/>
              </w:rPr>
              <w:t>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7829E" w14:textId="77777777" w:rsidR="003B4C68" w:rsidRPr="00DF53B4" w:rsidRDefault="003B4C68" w:rsidP="003B4C68">
            <w:pPr>
              <w:pStyle w:val="TAL"/>
              <w:rPr>
                <w:sz w:val="16"/>
                <w:szCs w:val="16"/>
                <w:lang w:eastAsia="en-US"/>
              </w:rPr>
            </w:pPr>
            <w:r w:rsidRPr="00DF53B4">
              <w:rPr>
                <w:sz w:val="16"/>
                <w:szCs w:val="16"/>
                <w:lang w:eastAsia="en-US"/>
              </w:rPr>
              <w:t>6.1.0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AA8F6" w14:textId="77777777" w:rsidR="003B4C68" w:rsidRPr="00DF53B4" w:rsidRDefault="003B4C68" w:rsidP="003B4C68">
            <w:pPr>
              <w:pStyle w:val="TAL"/>
              <w:rPr>
                <w:sz w:val="16"/>
                <w:szCs w:val="16"/>
                <w:lang w:eastAsia="en-US"/>
              </w:rPr>
            </w:pPr>
            <w:r w:rsidRPr="00DF53B4">
              <w:rPr>
                <w:sz w:val="16"/>
                <w:szCs w:val="16"/>
                <w:lang w:eastAsia="en-US"/>
              </w:rPr>
              <w:t>R5-070425</w:t>
            </w:r>
          </w:p>
        </w:tc>
      </w:tr>
      <w:tr w:rsidR="0013315D" w:rsidRPr="00DF53B4" w14:paraId="14D0BA7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354A33"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6C2819"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4B08F2" w14:textId="77777777" w:rsidR="0013315D" w:rsidRPr="00DF53B4" w:rsidRDefault="0013315D" w:rsidP="003B4C68">
            <w:pPr>
              <w:pStyle w:val="TAL"/>
              <w:rPr>
                <w:sz w:val="16"/>
                <w:szCs w:val="16"/>
                <w:lang w:eastAsia="en-US"/>
              </w:rPr>
            </w:pPr>
            <w:r w:rsidRPr="00DF53B4">
              <w:rPr>
                <w:sz w:val="16"/>
                <w:szCs w:val="16"/>
                <w:lang w:eastAsia="en-US"/>
              </w:rPr>
              <w:t>0060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0728"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567462" w14:textId="77777777" w:rsidR="0013315D" w:rsidRPr="00DF53B4" w:rsidRDefault="0013315D" w:rsidP="003B4C68">
            <w:pPr>
              <w:pStyle w:val="TAL"/>
              <w:rPr>
                <w:sz w:val="16"/>
                <w:szCs w:val="16"/>
                <w:lang w:eastAsia="en-US"/>
              </w:rPr>
            </w:pPr>
            <w:r w:rsidRPr="00DF53B4">
              <w:rPr>
                <w:sz w:val="16"/>
                <w:szCs w:val="16"/>
                <w:lang w:eastAsia="en-US"/>
              </w:rPr>
              <w:t>Usage of comp=sigcomp parameter in IMS TC 13.4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B87FB"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C5A64"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45644"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6E416E" w14:textId="77777777" w:rsidR="0013315D" w:rsidRPr="00DF53B4" w:rsidRDefault="0013315D" w:rsidP="003B4C68">
            <w:pPr>
              <w:pStyle w:val="TAL"/>
              <w:rPr>
                <w:sz w:val="16"/>
                <w:szCs w:val="16"/>
                <w:lang w:eastAsia="en-US"/>
              </w:rPr>
            </w:pPr>
            <w:r w:rsidRPr="00DF53B4">
              <w:rPr>
                <w:sz w:val="16"/>
                <w:szCs w:val="16"/>
                <w:lang w:eastAsia="en-US"/>
              </w:rPr>
              <w:t>R5-071059</w:t>
            </w:r>
          </w:p>
        </w:tc>
      </w:tr>
      <w:tr w:rsidR="0013315D" w:rsidRPr="00DF53B4" w14:paraId="3C44BD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8DD566"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407B0E"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BD8921" w14:textId="77777777" w:rsidR="0013315D" w:rsidRPr="00DF53B4" w:rsidRDefault="0013315D" w:rsidP="003B4C68">
            <w:pPr>
              <w:pStyle w:val="TAL"/>
              <w:rPr>
                <w:sz w:val="16"/>
                <w:szCs w:val="16"/>
                <w:lang w:eastAsia="en-US"/>
              </w:rPr>
            </w:pPr>
            <w:r w:rsidRPr="00DF53B4">
              <w:rPr>
                <w:sz w:val="16"/>
                <w:szCs w:val="16"/>
                <w:lang w:eastAsia="en-US"/>
              </w:rPr>
              <w:t>0061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25D94"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0CBF25" w14:textId="77777777" w:rsidR="0013315D" w:rsidRPr="00DF53B4" w:rsidRDefault="0013315D" w:rsidP="003B4C68">
            <w:pPr>
              <w:pStyle w:val="TAL"/>
              <w:rPr>
                <w:sz w:val="16"/>
                <w:szCs w:val="16"/>
                <w:lang w:eastAsia="en-US"/>
              </w:rPr>
            </w:pPr>
            <w:r w:rsidRPr="00DF53B4">
              <w:rPr>
                <w:sz w:val="16"/>
                <w:szCs w:val="16"/>
                <w:lang w:eastAsia="en-US"/>
              </w:rPr>
              <w:t>IMS TC 7.1: Additional option for coding the IPv4 address in PCO IE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0DDA1C"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56520"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54753"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7E3F07" w14:textId="77777777" w:rsidR="0013315D" w:rsidRPr="00DF53B4" w:rsidRDefault="0013315D" w:rsidP="003B4C68">
            <w:pPr>
              <w:pStyle w:val="TAL"/>
              <w:rPr>
                <w:sz w:val="16"/>
                <w:szCs w:val="16"/>
                <w:lang w:eastAsia="en-US"/>
              </w:rPr>
            </w:pPr>
            <w:r w:rsidRPr="00DF53B4">
              <w:rPr>
                <w:sz w:val="16"/>
                <w:szCs w:val="16"/>
                <w:lang w:eastAsia="en-US"/>
              </w:rPr>
              <w:t>R5-071437</w:t>
            </w:r>
          </w:p>
        </w:tc>
      </w:tr>
      <w:tr w:rsidR="0013315D" w:rsidRPr="00DF53B4" w14:paraId="001D28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229AF7"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9FD650"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ED9A12" w14:textId="77777777" w:rsidR="0013315D" w:rsidRPr="00DF53B4" w:rsidRDefault="0013315D" w:rsidP="003B4C68">
            <w:pPr>
              <w:pStyle w:val="TAL"/>
              <w:rPr>
                <w:sz w:val="16"/>
                <w:szCs w:val="16"/>
                <w:lang w:eastAsia="en-US"/>
              </w:rPr>
            </w:pPr>
            <w:r w:rsidRPr="00DF53B4">
              <w:rPr>
                <w:sz w:val="16"/>
                <w:szCs w:val="16"/>
                <w:lang w:eastAsia="en-US"/>
              </w:rPr>
              <w:t>0062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3C8AAA"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A08BB4" w14:textId="77777777" w:rsidR="0013315D" w:rsidRPr="00DF53B4" w:rsidRDefault="0013315D" w:rsidP="003B4C68">
            <w:pPr>
              <w:pStyle w:val="TAL"/>
              <w:rPr>
                <w:sz w:val="16"/>
                <w:szCs w:val="16"/>
                <w:lang w:eastAsia="en-US"/>
              </w:rPr>
            </w:pPr>
            <w:r w:rsidRPr="00DF53B4">
              <w:rPr>
                <w:sz w:val="16"/>
                <w:szCs w:val="16"/>
                <w:lang w:eastAsia="en-US"/>
              </w:rPr>
              <w:t>Clarification on Require header in the UPDATE message for MT SigComp TC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1C3A1A"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DDCBF"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A7B69"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9D0D8A" w14:textId="77777777" w:rsidR="0013315D" w:rsidRPr="00DF53B4" w:rsidRDefault="0013315D" w:rsidP="003B4C68">
            <w:pPr>
              <w:pStyle w:val="TAL"/>
              <w:rPr>
                <w:sz w:val="16"/>
                <w:szCs w:val="16"/>
                <w:lang w:eastAsia="en-US"/>
              </w:rPr>
            </w:pPr>
            <w:r w:rsidRPr="00DF53B4">
              <w:rPr>
                <w:sz w:val="16"/>
                <w:szCs w:val="16"/>
                <w:lang w:eastAsia="en-US"/>
              </w:rPr>
              <w:t>R5-071489</w:t>
            </w:r>
          </w:p>
        </w:tc>
      </w:tr>
      <w:tr w:rsidR="0013315D" w:rsidRPr="00DF53B4" w14:paraId="648662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B7ABA4"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409E7B"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0C85C3" w14:textId="77777777" w:rsidR="0013315D" w:rsidRPr="00DF53B4" w:rsidRDefault="0013315D" w:rsidP="003B4C68">
            <w:pPr>
              <w:pStyle w:val="TAL"/>
              <w:rPr>
                <w:sz w:val="16"/>
                <w:szCs w:val="16"/>
                <w:lang w:eastAsia="en-US"/>
              </w:rPr>
            </w:pPr>
            <w:r w:rsidRPr="00DF53B4">
              <w:rPr>
                <w:sz w:val="16"/>
                <w:szCs w:val="16"/>
                <w:lang w:eastAsia="en-US"/>
              </w:rPr>
              <w:t>0063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462B5"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FB7D90" w14:textId="77777777" w:rsidR="0013315D" w:rsidRPr="00DF53B4" w:rsidRDefault="0013315D" w:rsidP="003B4C68">
            <w:pPr>
              <w:pStyle w:val="TAL"/>
              <w:rPr>
                <w:sz w:val="16"/>
                <w:szCs w:val="16"/>
                <w:lang w:eastAsia="en-US"/>
              </w:rPr>
            </w:pPr>
            <w:r w:rsidRPr="00DF53B4">
              <w:rPr>
                <w:sz w:val="16"/>
                <w:szCs w:val="16"/>
                <w:lang w:eastAsia="en-US"/>
              </w:rPr>
              <w:t>Splitting MO Call TC 12.1 to Rel-5 and Rel-6 variants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0CE5EA"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D0B5D"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9C1F5"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629F4E" w14:textId="77777777" w:rsidR="0013315D" w:rsidRPr="00DF53B4" w:rsidRDefault="0013315D" w:rsidP="003B4C68">
            <w:pPr>
              <w:pStyle w:val="TAL"/>
              <w:rPr>
                <w:sz w:val="16"/>
                <w:szCs w:val="16"/>
                <w:lang w:eastAsia="en-US"/>
              </w:rPr>
            </w:pPr>
            <w:r w:rsidRPr="00DF53B4">
              <w:rPr>
                <w:sz w:val="16"/>
                <w:szCs w:val="16"/>
                <w:lang w:eastAsia="en-US"/>
              </w:rPr>
              <w:t>R5-071496</w:t>
            </w:r>
          </w:p>
        </w:tc>
      </w:tr>
      <w:tr w:rsidR="0013315D" w:rsidRPr="00DF53B4" w14:paraId="13241C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7344AF"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1E997B"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F2EE76" w14:textId="77777777" w:rsidR="0013315D" w:rsidRPr="00DF53B4" w:rsidRDefault="0013315D" w:rsidP="003B4C68">
            <w:pPr>
              <w:pStyle w:val="TAL"/>
              <w:rPr>
                <w:sz w:val="16"/>
                <w:szCs w:val="16"/>
                <w:lang w:eastAsia="en-US"/>
              </w:rPr>
            </w:pPr>
            <w:r w:rsidRPr="00DF53B4">
              <w:rPr>
                <w:sz w:val="16"/>
                <w:szCs w:val="16"/>
                <w:lang w:eastAsia="en-US"/>
              </w:rPr>
              <w:t>0064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2D232"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36C43E" w14:textId="77777777" w:rsidR="0013315D" w:rsidRPr="00DF53B4" w:rsidRDefault="0013315D" w:rsidP="003B4C68">
            <w:pPr>
              <w:pStyle w:val="TAL"/>
              <w:rPr>
                <w:sz w:val="16"/>
                <w:szCs w:val="16"/>
                <w:lang w:eastAsia="en-US"/>
              </w:rPr>
            </w:pPr>
            <w:r w:rsidRPr="00DF53B4">
              <w:rPr>
                <w:sz w:val="16"/>
                <w:szCs w:val="16"/>
                <w:lang w:eastAsia="en-US"/>
              </w:rPr>
              <w:t>Corrections and updates to TC 12.6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1376F0"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C684B1"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DD5A4A"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DD7025" w14:textId="77777777" w:rsidR="0013315D" w:rsidRPr="00DF53B4" w:rsidRDefault="0013315D" w:rsidP="003B4C68">
            <w:pPr>
              <w:pStyle w:val="TAL"/>
              <w:rPr>
                <w:sz w:val="16"/>
                <w:szCs w:val="16"/>
                <w:lang w:eastAsia="en-US"/>
              </w:rPr>
            </w:pPr>
            <w:r w:rsidRPr="00DF53B4">
              <w:rPr>
                <w:sz w:val="16"/>
                <w:szCs w:val="16"/>
                <w:lang w:eastAsia="en-US"/>
              </w:rPr>
              <w:t>R5-071497</w:t>
            </w:r>
          </w:p>
        </w:tc>
      </w:tr>
      <w:tr w:rsidR="0013315D" w:rsidRPr="00DF53B4" w14:paraId="432A21A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59B0EE"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E57858"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46B8BD" w14:textId="77777777" w:rsidR="0013315D" w:rsidRPr="00DF53B4" w:rsidRDefault="0013315D" w:rsidP="003B4C68">
            <w:pPr>
              <w:pStyle w:val="TAL"/>
              <w:rPr>
                <w:sz w:val="16"/>
                <w:szCs w:val="16"/>
                <w:lang w:eastAsia="en-US"/>
              </w:rPr>
            </w:pPr>
            <w:r w:rsidRPr="00DF53B4">
              <w:rPr>
                <w:sz w:val="16"/>
                <w:szCs w:val="16"/>
                <w:lang w:eastAsia="en-US"/>
              </w:rPr>
              <w:t>0065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29EC60"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5DDDD1" w14:textId="77777777" w:rsidR="0013315D" w:rsidRPr="00DF53B4" w:rsidRDefault="0013315D" w:rsidP="003B4C68">
            <w:pPr>
              <w:pStyle w:val="TAL"/>
              <w:rPr>
                <w:sz w:val="16"/>
                <w:szCs w:val="16"/>
                <w:lang w:eastAsia="en-US"/>
              </w:rPr>
            </w:pPr>
            <w:r w:rsidRPr="00DF53B4">
              <w:rPr>
                <w:sz w:val="16"/>
                <w:szCs w:val="16"/>
                <w:lang w:eastAsia="en-US"/>
              </w:rPr>
              <w:t>Corrections and updates to TC 12.7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1372F7"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2E57FB"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2018A"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31DE4D" w14:textId="77777777" w:rsidR="0013315D" w:rsidRPr="00DF53B4" w:rsidRDefault="0013315D" w:rsidP="003B4C68">
            <w:pPr>
              <w:pStyle w:val="TAL"/>
              <w:rPr>
                <w:sz w:val="16"/>
                <w:szCs w:val="16"/>
                <w:lang w:eastAsia="en-US"/>
              </w:rPr>
            </w:pPr>
            <w:r w:rsidRPr="00DF53B4">
              <w:rPr>
                <w:sz w:val="16"/>
                <w:szCs w:val="16"/>
                <w:lang w:eastAsia="en-US"/>
              </w:rPr>
              <w:t>R5-071498</w:t>
            </w:r>
          </w:p>
        </w:tc>
      </w:tr>
      <w:tr w:rsidR="0013315D" w:rsidRPr="00DF53B4" w14:paraId="246ADD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59592F"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BF3A49"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2BF708" w14:textId="77777777" w:rsidR="0013315D" w:rsidRPr="00DF53B4" w:rsidRDefault="0013315D" w:rsidP="003B4C68">
            <w:pPr>
              <w:pStyle w:val="TAL"/>
              <w:rPr>
                <w:sz w:val="16"/>
                <w:szCs w:val="16"/>
                <w:lang w:eastAsia="en-US"/>
              </w:rPr>
            </w:pPr>
            <w:r w:rsidRPr="00DF53B4">
              <w:rPr>
                <w:sz w:val="16"/>
                <w:szCs w:val="16"/>
                <w:lang w:eastAsia="en-US"/>
              </w:rPr>
              <w:t>0066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0D921"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869E0E" w14:textId="77777777" w:rsidR="0013315D" w:rsidRPr="00DF53B4" w:rsidRDefault="0013315D" w:rsidP="003B4C68">
            <w:pPr>
              <w:pStyle w:val="TAL"/>
              <w:rPr>
                <w:sz w:val="16"/>
                <w:szCs w:val="16"/>
                <w:lang w:eastAsia="en-US"/>
              </w:rPr>
            </w:pPr>
            <w:r w:rsidRPr="00DF53B4">
              <w:rPr>
                <w:sz w:val="16"/>
                <w:szCs w:val="16"/>
                <w:lang w:eastAsia="en-US"/>
              </w:rPr>
              <w:t>Corrections and updates to TC 12.8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6A5B79"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4095F"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8683D"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33C71F" w14:textId="77777777" w:rsidR="0013315D" w:rsidRPr="00DF53B4" w:rsidRDefault="0013315D" w:rsidP="003B4C68">
            <w:pPr>
              <w:pStyle w:val="TAL"/>
              <w:rPr>
                <w:sz w:val="16"/>
                <w:szCs w:val="16"/>
                <w:lang w:eastAsia="en-US"/>
              </w:rPr>
            </w:pPr>
            <w:r w:rsidRPr="00DF53B4">
              <w:rPr>
                <w:sz w:val="16"/>
                <w:szCs w:val="16"/>
                <w:lang w:eastAsia="en-US"/>
              </w:rPr>
              <w:t>R5-071499</w:t>
            </w:r>
          </w:p>
        </w:tc>
      </w:tr>
      <w:tr w:rsidR="0013315D" w:rsidRPr="00DF53B4" w14:paraId="7D3481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C9374F"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5BAC83"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F5FD20" w14:textId="77777777" w:rsidR="0013315D" w:rsidRPr="00DF53B4" w:rsidRDefault="0013315D" w:rsidP="003B4C68">
            <w:pPr>
              <w:pStyle w:val="TAL"/>
              <w:rPr>
                <w:sz w:val="16"/>
                <w:szCs w:val="16"/>
                <w:lang w:eastAsia="en-US"/>
              </w:rPr>
            </w:pPr>
            <w:r w:rsidRPr="00DF53B4">
              <w:rPr>
                <w:sz w:val="16"/>
                <w:szCs w:val="16"/>
                <w:lang w:eastAsia="en-US"/>
              </w:rPr>
              <w:t>0067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C7EE1"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9C57CE" w14:textId="77777777" w:rsidR="0013315D" w:rsidRPr="00DF53B4" w:rsidRDefault="0013315D" w:rsidP="003B4C68">
            <w:pPr>
              <w:pStyle w:val="TAL"/>
              <w:rPr>
                <w:sz w:val="16"/>
                <w:szCs w:val="16"/>
                <w:lang w:eastAsia="en-US"/>
              </w:rPr>
            </w:pPr>
            <w:r w:rsidRPr="00DF53B4">
              <w:rPr>
                <w:sz w:val="16"/>
                <w:szCs w:val="16"/>
                <w:lang w:eastAsia="en-US"/>
              </w:rPr>
              <w:t>New TC MO Call (no resource reservation, preconditions used)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E13A0C"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7CD1C0"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7821A"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96E0A1" w14:textId="77777777" w:rsidR="0013315D" w:rsidRPr="00DF53B4" w:rsidRDefault="0013315D" w:rsidP="003B4C68">
            <w:pPr>
              <w:pStyle w:val="TAL"/>
              <w:rPr>
                <w:sz w:val="16"/>
                <w:szCs w:val="16"/>
                <w:lang w:eastAsia="en-US"/>
              </w:rPr>
            </w:pPr>
            <w:r w:rsidRPr="00DF53B4">
              <w:rPr>
                <w:sz w:val="16"/>
                <w:szCs w:val="16"/>
                <w:lang w:eastAsia="en-US"/>
              </w:rPr>
              <w:t>R5-071500</w:t>
            </w:r>
          </w:p>
        </w:tc>
      </w:tr>
      <w:tr w:rsidR="0013315D" w:rsidRPr="00DF53B4" w14:paraId="602B73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62163C" w14:textId="77777777" w:rsidR="0013315D" w:rsidRPr="00DF53B4" w:rsidRDefault="0013315D" w:rsidP="003B4C68">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FBEF42" w14:textId="77777777" w:rsidR="0013315D" w:rsidRPr="00DF53B4" w:rsidRDefault="0013315D" w:rsidP="003B4C68">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16B3A8" w14:textId="77777777" w:rsidR="0013315D" w:rsidRPr="00DF53B4" w:rsidRDefault="0013315D" w:rsidP="003B4C68">
            <w:pPr>
              <w:pStyle w:val="TAL"/>
              <w:rPr>
                <w:sz w:val="16"/>
                <w:szCs w:val="16"/>
                <w:lang w:eastAsia="en-US"/>
              </w:rPr>
            </w:pPr>
            <w:r w:rsidRPr="00DF53B4">
              <w:rPr>
                <w:sz w:val="16"/>
                <w:szCs w:val="16"/>
                <w:lang w:eastAsia="en-US"/>
              </w:rPr>
              <w:t>0068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71776" w14:textId="77777777" w:rsidR="0013315D" w:rsidRPr="00DF53B4" w:rsidRDefault="0013315D" w:rsidP="003B4C6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4BE521" w14:textId="77777777" w:rsidR="0013315D" w:rsidRPr="00DF53B4" w:rsidRDefault="0013315D" w:rsidP="003B4C68">
            <w:pPr>
              <w:pStyle w:val="TAL"/>
              <w:rPr>
                <w:sz w:val="16"/>
                <w:szCs w:val="16"/>
                <w:lang w:eastAsia="en-US"/>
              </w:rPr>
            </w:pPr>
            <w:r w:rsidRPr="00DF53B4">
              <w:rPr>
                <w:sz w:val="16"/>
                <w:szCs w:val="16"/>
                <w:lang w:eastAsia="en-US"/>
              </w:rPr>
              <w:t>New TC MT Call (no resource reservation, preconditions used)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A205F9" w14:textId="77777777" w:rsidR="0013315D" w:rsidRPr="00DF53B4" w:rsidRDefault="0013315D" w:rsidP="003B4C6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BD2E8" w14:textId="77777777" w:rsidR="0013315D" w:rsidRPr="00DF53B4" w:rsidRDefault="0013315D" w:rsidP="003B4C68">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709FD" w14:textId="77777777" w:rsidR="0013315D" w:rsidRPr="00DF53B4" w:rsidRDefault="0013315D" w:rsidP="003B4C68">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F70FF1" w14:textId="77777777" w:rsidR="0013315D" w:rsidRPr="00DF53B4" w:rsidRDefault="0013315D" w:rsidP="003B4C68">
            <w:pPr>
              <w:pStyle w:val="TAL"/>
              <w:rPr>
                <w:sz w:val="16"/>
                <w:szCs w:val="16"/>
                <w:lang w:eastAsia="en-US"/>
              </w:rPr>
            </w:pPr>
            <w:r w:rsidRPr="00DF53B4">
              <w:rPr>
                <w:sz w:val="16"/>
                <w:szCs w:val="16"/>
                <w:lang w:eastAsia="en-US"/>
              </w:rPr>
              <w:t>R5-071501</w:t>
            </w:r>
          </w:p>
        </w:tc>
      </w:tr>
      <w:tr w:rsidR="004B1279" w:rsidRPr="00DF53B4" w14:paraId="7E8A00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E7E120" w14:textId="77777777" w:rsidR="004B1279" w:rsidRPr="00DF53B4" w:rsidRDefault="004B1279" w:rsidP="002B2880">
            <w:pPr>
              <w:pStyle w:val="TAL"/>
              <w:rPr>
                <w:sz w:val="16"/>
                <w:szCs w:val="16"/>
                <w:lang w:eastAsia="en-US"/>
              </w:rPr>
            </w:pPr>
            <w:r w:rsidRPr="00DF53B4">
              <w:rPr>
                <w:sz w:val="16"/>
                <w:szCs w:val="16"/>
                <w:lang w:eastAsia="en-US"/>
              </w:rPr>
              <w:t>RP-36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47AD1" w14:textId="77777777" w:rsidR="004B1279" w:rsidRPr="00DF53B4" w:rsidRDefault="004B1279" w:rsidP="002B2880">
            <w:pPr>
              <w:pStyle w:val="TAL"/>
              <w:rPr>
                <w:sz w:val="16"/>
                <w:szCs w:val="16"/>
                <w:lang w:eastAsia="en-US"/>
              </w:rPr>
            </w:pPr>
            <w:r w:rsidRPr="00DF53B4">
              <w:rPr>
                <w:sz w:val="16"/>
                <w:szCs w:val="16"/>
                <w:lang w:eastAsia="en-US"/>
              </w:rPr>
              <w:t>RP-070362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D876DE" w14:textId="77777777" w:rsidR="004B1279" w:rsidRPr="00DF53B4" w:rsidRDefault="004B1279" w:rsidP="002B2880">
            <w:pPr>
              <w:pStyle w:val="TAL"/>
              <w:rPr>
                <w:sz w:val="16"/>
                <w:szCs w:val="16"/>
                <w:lang w:eastAsia="en-US"/>
              </w:rPr>
            </w:pPr>
            <w:r w:rsidRPr="00DF53B4">
              <w:rPr>
                <w:sz w:val="16"/>
                <w:szCs w:val="16"/>
                <w:lang w:eastAsia="en-US"/>
              </w:rPr>
              <w:t>0069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525C5" w14:textId="77777777" w:rsidR="004B1279" w:rsidRPr="00DF53B4" w:rsidRDefault="004B1279"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96F1FA" w14:textId="77777777" w:rsidR="004B1279" w:rsidRPr="00DF53B4" w:rsidRDefault="004B1279" w:rsidP="002B2880">
            <w:pPr>
              <w:pStyle w:val="TAL"/>
              <w:rPr>
                <w:sz w:val="16"/>
                <w:szCs w:val="16"/>
                <w:lang w:eastAsia="en-US"/>
              </w:rPr>
            </w:pPr>
            <w:r w:rsidRPr="00DF53B4">
              <w:rPr>
                <w:sz w:val="16"/>
                <w:szCs w:val="16"/>
                <w:lang w:eastAsia="en-US"/>
              </w:rPr>
              <w:t xml:space="preserve">Clarification of test case purpose for TC 8.7 (wrong spec nr on the coversheet indicating 34.229-2, initially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CDBD98" w14:textId="77777777" w:rsidR="004B1279" w:rsidRPr="00DF53B4" w:rsidRDefault="004B1279"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F256B" w14:textId="77777777" w:rsidR="004B1279" w:rsidRPr="00DF53B4" w:rsidRDefault="004B1279" w:rsidP="002B2880">
            <w:pPr>
              <w:pStyle w:val="TAL"/>
              <w:rPr>
                <w:sz w:val="16"/>
                <w:szCs w:val="16"/>
                <w:lang w:eastAsia="en-US"/>
              </w:rPr>
            </w:pPr>
            <w:r w:rsidRPr="00DF53B4">
              <w:rPr>
                <w:sz w:val="16"/>
                <w:szCs w:val="16"/>
                <w:lang w:eastAsia="en-US"/>
              </w:rPr>
              <w:t>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B5DDE" w14:textId="77777777" w:rsidR="004B1279" w:rsidRPr="00DF53B4" w:rsidRDefault="004B1279" w:rsidP="002B2880">
            <w:pPr>
              <w:pStyle w:val="TAL"/>
              <w:rPr>
                <w:sz w:val="16"/>
                <w:szCs w:val="16"/>
                <w:lang w:eastAsia="en-US"/>
              </w:rPr>
            </w:pPr>
            <w:r w:rsidRPr="00DF53B4">
              <w:rPr>
                <w:sz w:val="16"/>
                <w:szCs w:val="16"/>
                <w:lang w:eastAsia="en-US"/>
              </w:rPr>
              <w:t>6.2.0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CCBD61" w14:textId="77777777" w:rsidR="004B1279" w:rsidRPr="00DF53B4" w:rsidRDefault="004B1279" w:rsidP="002B2880">
            <w:pPr>
              <w:pStyle w:val="TAL"/>
              <w:rPr>
                <w:sz w:val="16"/>
                <w:szCs w:val="16"/>
                <w:lang w:eastAsia="en-US"/>
              </w:rPr>
            </w:pPr>
            <w:r w:rsidRPr="00DF53B4">
              <w:rPr>
                <w:sz w:val="16"/>
                <w:szCs w:val="16"/>
                <w:lang w:eastAsia="en-US"/>
              </w:rPr>
              <w:t>R5-071488</w:t>
            </w:r>
          </w:p>
        </w:tc>
      </w:tr>
      <w:tr w:rsidR="00C62643" w:rsidRPr="00DF53B4" w14:paraId="446420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4C2078"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865729"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CAA93F"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B9859"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A06C97" w14:textId="77777777" w:rsidR="00C62643" w:rsidRPr="00DF53B4" w:rsidRDefault="00C62643" w:rsidP="002B2880">
            <w:pPr>
              <w:pStyle w:val="TAL"/>
              <w:rPr>
                <w:sz w:val="16"/>
                <w:szCs w:val="16"/>
                <w:lang w:eastAsia="en-US"/>
              </w:rPr>
            </w:pPr>
            <w:r w:rsidRPr="00DF53B4">
              <w:rPr>
                <w:sz w:val="16"/>
                <w:szCs w:val="16"/>
                <w:lang w:eastAsia="en-US"/>
              </w:rPr>
              <w:t xml:space="preserve">Clarify parameter description in specific message </w:t>
            </w:r>
            <w:r w:rsidR="00690DCB" w:rsidRPr="00DF53B4">
              <w:rPr>
                <w:sz w:val="16"/>
                <w:szCs w:val="16"/>
                <w:lang w:eastAsia="en-US"/>
              </w:rPr>
              <w:t>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72CA2D"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C2FACA"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BD414"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A3BBB0" w14:textId="77777777" w:rsidR="00C62643" w:rsidRPr="00DF53B4" w:rsidRDefault="00C62643" w:rsidP="002B2880">
            <w:pPr>
              <w:pStyle w:val="TAL"/>
              <w:rPr>
                <w:sz w:val="16"/>
                <w:szCs w:val="16"/>
                <w:lang w:eastAsia="en-US"/>
              </w:rPr>
            </w:pPr>
            <w:r w:rsidRPr="00DF53B4">
              <w:rPr>
                <w:sz w:val="16"/>
                <w:szCs w:val="16"/>
                <w:lang w:eastAsia="en-US"/>
              </w:rPr>
              <w:t>R5-072111</w:t>
            </w:r>
          </w:p>
        </w:tc>
      </w:tr>
      <w:tr w:rsidR="00C62643" w:rsidRPr="00DF53B4" w14:paraId="6171155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329AD6"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6AEAB2"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BA782B"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0EABA"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59CAFE" w14:textId="77777777" w:rsidR="00C62643" w:rsidRPr="00DF53B4" w:rsidRDefault="00C62643" w:rsidP="002B2880">
            <w:pPr>
              <w:pStyle w:val="TAL"/>
              <w:rPr>
                <w:sz w:val="16"/>
                <w:szCs w:val="16"/>
                <w:lang w:eastAsia="en-US"/>
              </w:rPr>
            </w:pPr>
            <w:r w:rsidRPr="00DF53B4">
              <w:rPr>
                <w:sz w:val="16"/>
                <w:szCs w:val="16"/>
                <w:lang w:eastAsia="en-US"/>
              </w:rPr>
              <w:t>Update the SDP RFC reference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CD61FE"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52084"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D6097"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DF4545" w14:textId="77777777" w:rsidR="00C62643" w:rsidRPr="00DF53B4" w:rsidRDefault="00C62643" w:rsidP="002B2880">
            <w:pPr>
              <w:pStyle w:val="TAL"/>
              <w:rPr>
                <w:sz w:val="16"/>
                <w:szCs w:val="16"/>
                <w:lang w:eastAsia="en-US"/>
              </w:rPr>
            </w:pPr>
            <w:r w:rsidRPr="00DF53B4">
              <w:rPr>
                <w:sz w:val="16"/>
                <w:szCs w:val="16"/>
                <w:lang w:eastAsia="en-US"/>
              </w:rPr>
              <w:t>R5-072112</w:t>
            </w:r>
          </w:p>
        </w:tc>
      </w:tr>
      <w:tr w:rsidR="00C62643" w:rsidRPr="00DF53B4" w14:paraId="330EAC5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4BDFE7"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D97716"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BA5C7C"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AE48D"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9ED775" w14:textId="77777777" w:rsidR="00C62643" w:rsidRPr="00DF53B4" w:rsidRDefault="00C62643" w:rsidP="002B2880">
            <w:pPr>
              <w:pStyle w:val="TAL"/>
              <w:rPr>
                <w:sz w:val="16"/>
                <w:szCs w:val="16"/>
                <w:lang w:eastAsia="en-US"/>
              </w:rPr>
            </w:pPr>
            <w:r w:rsidRPr="00DF53B4">
              <w:rPr>
                <w:sz w:val="16"/>
                <w:szCs w:val="16"/>
                <w:lang w:eastAsia="en-US"/>
              </w:rPr>
              <w:t>New TC User initiated re-registration for early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BC5C00"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224430"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EDDA0"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A90417" w14:textId="77777777" w:rsidR="00C62643" w:rsidRPr="00DF53B4" w:rsidRDefault="00C62643" w:rsidP="002B2880">
            <w:pPr>
              <w:pStyle w:val="TAL"/>
              <w:rPr>
                <w:sz w:val="16"/>
                <w:szCs w:val="16"/>
                <w:lang w:eastAsia="en-US"/>
              </w:rPr>
            </w:pPr>
            <w:r w:rsidRPr="00DF53B4">
              <w:rPr>
                <w:sz w:val="16"/>
                <w:szCs w:val="16"/>
                <w:lang w:eastAsia="en-US"/>
              </w:rPr>
              <w:t>R5-072113</w:t>
            </w:r>
          </w:p>
        </w:tc>
      </w:tr>
      <w:tr w:rsidR="00C62643" w:rsidRPr="00DF53B4" w14:paraId="03F1BC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F6521B"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B8C11C"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D506D8"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7464BC"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95916" w14:textId="77777777" w:rsidR="00C62643" w:rsidRPr="00DF53B4" w:rsidRDefault="00C62643" w:rsidP="002B2880">
            <w:pPr>
              <w:pStyle w:val="TAL"/>
              <w:rPr>
                <w:sz w:val="16"/>
                <w:szCs w:val="16"/>
                <w:lang w:eastAsia="en-US"/>
              </w:rPr>
            </w:pPr>
            <w:r w:rsidRPr="00DF53B4">
              <w:rPr>
                <w:sz w:val="16"/>
                <w:szCs w:val="16"/>
                <w:lang w:eastAsia="en-US"/>
              </w:rPr>
              <w:t>Correction to IMS CC test case 12.4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EB8432"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3B5EE2"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B3F386"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92130D" w14:textId="77777777" w:rsidR="00C62643" w:rsidRPr="00DF53B4" w:rsidRDefault="00C62643" w:rsidP="002B2880">
            <w:pPr>
              <w:pStyle w:val="TAL"/>
              <w:rPr>
                <w:sz w:val="16"/>
                <w:szCs w:val="16"/>
                <w:lang w:eastAsia="en-US"/>
              </w:rPr>
            </w:pPr>
            <w:r w:rsidRPr="00DF53B4">
              <w:rPr>
                <w:sz w:val="16"/>
                <w:szCs w:val="16"/>
                <w:lang w:eastAsia="en-US"/>
              </w:rPr>
              <w:t>R5-072119</w:t>
            </w:r>
          </w:p>
        </w:tc>
      </w:tr>
      <w:tr w:rsidR="00C62643" w:rsidRPr="00DF53B4" w14:paraId="29AAD7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D87D98"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5711EC"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57858C"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AF43E"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68EB0E" w14:textId="77777777" w:rsidR="00C62643" w:rsidRPr="00DF53B4" w:rsidRDefault="00C62643" w:rsidP="002B2880">
            <w:pPr>
              <w:pStyle w:val="TAL"/>
              <w:rPr>
                <w:sz w:val="16"/>
                <w:szCs w:val="16"/>
                <w:lang w:eastAsia="en-US"/>
              </w:rPr>
            </w:pPr>
            <w:r w:rsidRPr="00DF53B4">
              <w:rPr>
                <w:sz w:val="16"/>
                <w:szCs w:val="16"/>
                <w:lang w:eastAsia="en-US"/>
              </w:rPr>
              <w:t>Default message correction for 401 response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E4D95"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30A46"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6DDB4D"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82D17A" w14:textId="77777777" w:rsidR="00C62643" w:rsidRPr="00DF53B4" w:rsidRDefault="00C62643" w:rsidP="002B2880">
            <w:pPr>
              <w:pStyle w:val="TAL"/>
              <w:rPr>
                <w:sz w:val="16"/>
                <w:szCs w:val="16"/>
                <w:lang w:eastAsia="en-US"/>
              </w:rPr>
            </w:pPr>
            <w:r w:rsidRPr="00DF53B4">
              <w:rPr>
                <w:sz w:val="16"/>
                <w:szCs w:val="16"/>
                <w:lang w:eastAsia="en-US"/>
              </w:rPr>
              <w:t>R5-072504</w:t>
            </w:r>
          </w:p>
        </w:tc>
      </w:tr>
      <w:tr w:rsidR="00C62643" w:rsidRPr="00DF53B4" w14:paraId="6794E8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252924"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A80BDE"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DC098F"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7787C"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85F61A" w14:textId="77777777" w:rsidR="00C62643" w:rsidRPr="00DF53B4" w:rsidRDefault="00C62643" w:rsidP="002B2880">
            <w:pPr>
              <w:pStyle w:val="TAL"/>
              <w:rPr>
                <w:sz w:val="16"/>
                <w:szCs w:val="16"/>
                <w:lang w:eastAsia="en-US"/>
              </w:rPr>
            </w:pPr>
            <w:r w:rsidRPr="00DF53B4">
              <w:rPr>
                <w:sz w:val="16"/>
                <w:szCs w:val="16"/>
                <w:lang w:eastAsia="en-US"/>
              </w:rPr>
              <w:t>Correct check of ACK message in 12.9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3F211A"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5E49A"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F88B0"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ABB03D" w14:textId="77777777" w:rsidR="00C62643" w:rsidRPr="00DF53B4" w:rsidRDefault="00C62643" w:rsidP="002B2880">
            <w:pPr>
              <w:pStyle w:val="TAL"/>
              <w:rPr>
                <w:sz w:val="16"/>
                <w:szCs w:val="16"/>
                <w:lang w:eastAsia="en-US"/>
              </w:rPr>
            </w:pPr>
            <w:r w:rsidRPr="00DF53B4">
              <w:rPr>
                <w:sz w:val="16"/>
                <w:szCs w:val="16"/>
                <w:lang w:eastAsia="en-US"/>
              </w:rPr>
              <w:t>R5-072508</w:t>
            </w:r>
          </w:p>
        </w:tc>
      </w:tr>
      <w:tr w:rsidR="00C62643" w:rsidRPr="00DF53B4" w14:paraId="469718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955204"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78539F"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2CD161"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94F2E"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0F627D" w14:textId="77777777" w:rsidR="00C62643" w:rsidRPr="00DF53B4" w:rsidRDefault="00C62643" w:rsidP="002B2880">
            <w:pPr>
              <w:pStyle w:val="TAL"/>
              <w:rPr>
                <w:sz w:val="16"/>
                <w:szCs w:val="16"/>
                <w:lang w:eastAsia="en-US"/>
              </w:rPr>
            </w:pPr>
            <w:r w:rsidRPr="00DF53B4">
              <w:rPr>
                <w:sz w:val="16"/>
                <w:szCs w:val="16"/>
                <w:lang w:eastAsia="en-US"/>
              </w:rPr>
              <w:t>Handling of optional PUBLISH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4239E3"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3A98E"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CA299"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76A4A5" w14:textId="77777777" w:rsidR="00C62643" w:rsidRPr="00DF53B4" w:rsidRDefault="00C62643" w:rsidP="002B2880">
            <w:pPr>
              <w:pStyle w:val="TAL"/>
              <w:rPr>
                <w:sz w:val="16"/>
                <w:szCs w:val="16"/>
                <w:lang w:eastAsia="en-US"/>
              </w:rPr>
            </w:pPr>
            <w:r w:rsidRPr="00DF53B4">
              <w:rPr>
                <w:sz w:val="16"/>
                <w:szCs w:val="16"/>
                <w:lang w:eastAsia="en-US"/>
              </w:rPr>
              <w:t>R5-072507</w:t>
            </w:r>
          </w:p>
        </w:tc>
      </w:tr>
      <w:tr w:rsidR="00C62643" w:rsidRPr="00DF53B4" w14:paraId="56D3D49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8DCFF8"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703B6E"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A4B8BC"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FF2F7"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28D26F" w14:textId="77777777" w:rsidR="00C62643" w:rsidRPr="00DF53B4" w:rsidRDefault="00C62643" w:rsidP="002B2880">
            <w:pPr>
              <w:pStyle w:val="TAL"/>
              <w:rPr>
                <w:sz w:val="16"/>
                <w:szCs w:val="16"/>
                <w:lang w:eastAsia="en-US"/>
              </w:rPr>
            </w:pPr>
            <w:r w:rsidRPr="00DF53B4">
              <w:rPr>
                <w:sz w:val="16"/>
                <w:szCs w:val="16"/>
                <w:lang w:eastAsia="en-US"/>
              </w:rPr>
              <w:t xml:space="preserve">Correct the check of SDP answer to the SDP offer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1DCAF5"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002A7"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29EDA"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44F766" w14:textId="77777777" w:rsidR="00C62643" w:rsidRPr="00DF53B4" w:rsidRDefault="00C62643" w:rsidP="002B2880">
            <w:pPr>
              <w:pStyle w:val="TAL"/>
              <w:rPr>
                <w:sz w:val="16"/>
                <w:szCs w:val="16"/>
                <w:lang w:eastAsia="en-US"/>
              </w:rPr>
            </w:pPr>
            <w:r w:rsidRPr="00DF53B4">
              <w:rPr>
                <w:sz w:val="16"/>
                <w:szCs w:val="16"/>
                <w:lang w:eastAsia="en-US"/>
              </w:rPr>
              <w:t>R5-072511</w:t>
            </w:r>
          </w:p>
        </w:tc>
      </w:tr>
      <w:tr w:rsidR="00C62643" w:rsidRPr="00DF53B4" w14:paraId="0B4290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8FFBE7"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BF8C3C"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739FEF"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B47E7"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92259C" w14:textId="77777777" w:rsidR="00C62643" w:rsidRPr="00DF53B4" w:rsidRDefault="00C62643" w:rsidP="002B2880">
            <w:pPr>
              <w:pStyle w:val="TAL"/>
              <w:rPr>
                <w:sz w:val="16"/>
                <w:szCs w:val="16"/>
                <w:lang w:eastAsia="en-US"/>
              </w:rPr>
            </w:pPr>
            <w:r w:rsidRPr="00DF53B4">
              <w:rPr>
                <w:sz w:val="16"/>
                <w:szCs w:val="16"/>
                <w:lang w:eastAsia="en-US"/>
              </w:rPr>
              <w:t>Correct the re-invite message in 12.6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B9B074"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349BB"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03A83"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719A8A" w14:textId="77777777" w:rsidR="00C62643" w:rsidRPr="00DF53B4" w:rsidRDefault="00C62643" w:rsidP="002B2880">
            <w:pPr>
              <w:pStyle w:val="TAL"/>
              <w:rPr>
                <w:sz w:val="16"/>
                <w:szCs w:val="16"/>
                <w:lang w:eastAsia="en-US"/>
              </w:rPr>
            </w:pPr>
            <w:r w:rsidRPr="00DF53B4">
              <w:rPr>
                <w:sz w:val="16"/>
                <w:szCs w:val="16"/>
                <w:lang w:eastAsia="en-US"/>
              </w:rPr>
              <w:t>R5-072481</w:t>
            </w:r>
          </w:p>
        </w:tc>
      </w:tr>
      <w:tr w:rsidR="00C62643" w:rsidRPr="00DF53B4" w14:paraId="285AB15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9B312F"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AA21A"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E9AAF7"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0B8AC"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C96A62" w14:textId="77777777" w:rsidR="00C62643" w:rsidRPr="00DF53B4" w:rsidRDefault="00C62643" w:rsidP="002B2880">
            <w:pPr>
              <w:pStyle w:val="TAL"/>
              <w:rPr>
                <w:sz w:val="16"/>
                <w:szCs w:val="16"/>
                <w:lang w:eastAsia="en-US"/>
              </w:rPr>
            </w:pPr>
            <w:r w:rsidRPr="00DF53B4">
              <w:rPr>
                <w:sz w:val="16"/>
                <w:szCs w:val="16"/>
                <w:lang w:eastAsia="en-US"/>
              </w:rPr>
              <w:t>IMSCC Test 8.3 /</w:t>
            </w:r>
            <w:r w:rsidR="00CB7D07" w:rsidRPr="00DF53B4">
              <w:rPr>
                <w:sz w:val="16"/>
                <w:szCs w:val="16"/>
                <w:lang w:eastAsia="en-US"/>
              </w:rPr>
              <w:t xml:space="preserve"> </w:t>
            </w:r>
            <w:r w:rsidRPr="00DF53B4">
              <w:rPr>
                <w:sz w:val="16"/>
                <w:szCs w:val="16"/>
                <w:lang w:eastAsia="en-US"/>
              </w:rPr>
              <w:t>Supported header in Register message for de-registration</w:t>
            </w:r>
            <w:r w:rsidR="00CB7D07" w:rsidRPr="00DF53B4">
              <w:rPr>
                <w:sz w:val="16"/>
                <w:szCs w:val="16"/>
                <w:lang w:eastAsia="en-US"/>
              </w:rPr>
              <w:t xml:space="preserve"> </w:t>
            </w:r>
            <w:r w:rsidRPr="00DF53B4">
              <w:rPr>
                <w:sz w:val="16"/>
                <w:szCs w:val="16"/>
                <w:lang w:eastAsia="en-US"/>
              </w:rPr>
              <w:t xml:space="preserve">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0331E1"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D5D61"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142781"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3C74D4" w14:textId="77777777" w:rsidR="00C62643" w:rsidRPr="00DF53B4" w:rsidRDefault="00C62643" w:rsidP="002B2880">
            <w:pPr>
              <w:pStyle w:val="TAL"/>
              <w:rPr>
                <w:sz w:val="16"/>
                <w:szCs w:val="16"/>
                <w:lang w:eastAsia="en-US"/>
              </w:rPr>
            </w:pPr>
            <w:r w:rsidRPr="00DF53B4">
              <w:rPr>
                <w:sz w:val="16"/>
                <w:szCs w:val="16"/>
                <w:lang w:eastAsia="en-US"/>
              </w:rPr>
              <w:t>R5-072505</w:t>
            </w:r>
          </w:p>
        </w:tc>
      </w:tr>
      <w:tr w:rsidR="00C62643" w:rsidRPr="00DF53B4" w14:paraId="7AEBBC3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517B7E"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FB6F68" w14:textId="77777777" w:rsidR="00C62643" w:rsidRPr="00DF53B4" w:rsidRDefault="00C62643" w:rsidP="002B2880">
            <w:pPr>
              <w:pStyle w:val="TAL"/>
              <w:rPr>
                <w:sz w:val="16"/>
                <w:szCs w:val="16"/>
                <w:lang w:eastAsia="en-US"/>
              </w:rPr>
            </w:pPr>
            <w:r w:rsidRPr="00DF53B4">
              <w:rPr>
                <w:sz w:val="16"/>
                <w:szCs w:val="16"/>
                <w:lang w:eastAsia="en-US"/>
              </w:rPr>
              <w:t>RP-070594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EDD26E"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EA425"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DC05A5" w14:textId="77777777" w:rsidR="00C62643" w:rsidRPr="00DF53B4" w:rsidRDefault="00C62643" w:rsidP="002B2880">
            <w:pPr>
              <w:pStyle w:val="TAL"/>
              <w:rPr>
                <w:sz w:val="16"/>
                <w:szCs w:val="16"/>
                <w:lang w:eastAsia="en-US"/>
              </w:rPr>
            </w:pPr>
            <w:r w:rsidRPr="00DF53B4">
              <w:rPr>
                <w:sz w:val="16"/>
                <w:szCs w:val="16"/>
                <w:lang w:eastAsia="en-US"/>
              </w:rPr>
              <w:t>Format of home domain name within the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D15B7E"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FAE5E"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10B76"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E19A5D" w14:textId="77777777" w:rsidR="00C62643" w:rsidRPr="00DF53B4" w:rsidRDefault="00C62643" w:rsidP="002B2880">
            <w:pPr>
              <w:pStyle w:val="TAL"/>
              <w:rPr>
                <w:sz w:val="16"/>
                <w:szCs w:val="16"/>
                <w:lang w:eastAsia="en-US"/>
              </w:rPr>
            </w:pPr>
            <w:r w:rsidRPr="00DF53B4">
              <w:rPr>
                <w:sz w:val="16"/>
                <w:szCs w:val="16"/>
                <w:lang w:eastAsia="en-US"/>
              </w:rPr>
              <w:t>R5-072506</w:t>
            </w:r>
          </w:p>
        </w:tc>
      </w:tr>
      <w:tr w:rsidR="00C62643" w:rsidRPr="00DF53B4" w14:paraId="31EA33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A0B9C3" w14:textId="77777777" w:rsidR="00C62643" w:rsidRPr="00DF53B4" w:rsidRDefault="00C62643" w:rsidP="002B2880">
            <w:pPr>
              <w:pStyle w:val="TAL"/>
              <w:rPr>
                <w:sz w:val="16"/>
                <w:szCs w:val="16"/>
                <w:lang w:eastAsia="en-US"/>
              </w:rPr>
            </w:pPr>
            <w:r w:rsidRPr="00DF53B4">
              <w:rPr>
                <w:sz w:val="16"/>
                <w:szCs w:val="16"/>
                <w:lang w:eastAsia="en-US"/>
              </w:rPr>
              <w:t>RP-37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034CC5" w14:textId="77777777" w:rsidR="00C62643" w:rsidRPr="00DF53B4" w:rsidRDefault="00C62643" w:rsidP="002B2880">
            <w:pPr>
              <w:pStyle w:val="TAL"/>
              <w:rPr>
                <w:sz w:val="16"/>
                <w:szCs w:val="16"/>
                <w:lang w:eastAsia="en-US"/>
              </w:rPr>
            </w:pPr>
            <w:r w:rsidRPr="00DF53B4">
              <w:rPr>
                <w:sz w:val="16"/>
                <w:szCs w:val="16"/>
                <w:lang w:eastAsia="en-US"/>
              </w:rPr>
              <w:t>RP-070607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A52717" w14:textId="77777777" w:rsidR="00C62643" w:rsidRPr="00DF53B4" w:rsidRDefault="007503BB" w:rsidP="002B2880">
            <w:pPr>
              <w:pStyle w:val="TAL"/>
              <w:rPr>
                <w:sz w:val="16"/>
                <w:szCs w:val="16"/>
                <w:lang w:eastAsia="en-US"/>
              </w:rPr>
            </w:pPr>
            <w:r w:rsidRPr="00DF53B4">
              <w:rPr>
                <w:sz w:val="16"/>
                <w:szCs w:val="16"/>
                <w:lang w:eastAsia="en-US"/>
              </w:rPr>
              <w:t>00</w:t>
            </w:r>
            <w:r w:rsidR="00C62643" w:rsidRPr="00DF53B4">
              <w:rPr>
                <w:sz w:val="16"/>
                <w:szCs w:val="16"/>
                <w:lang w:eastAsia="en-US"/>
              </w:rPr>
              <w:t>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D96B35" w14:textId="77777777" w:rsidR="00C62643" w:rsidRPr="00DF53B4" w:rsidRDefault="00C62643" w:rsidP="002B288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F29F87" w14:textId="77777777" w:rsidR="00C62643" w:rsidRPr="00DF53B4" w:rsidRDefault="00C62643" w:rsidP="002B2880">
            <w:pPr>
              <w:pStyle w:val="TAL"/>
              <w:rPr>
                <w:sz w:val="16"/>
                <w:szCs w:val="16"/>
                <w:lang w:eastAsia="en-US"/>
              </w:rPr>
            </w:pPr>
            <w:r w:rsidRPr="00DF53B4">
              <w:rPr>
                <w:sz w:val="16"/>
                <w:szCs w:val="16"/>
                <w:lang w:eastAsia="en-US"/>
              </w:rPr>
              <w:t>New TC Mobile initiated de-registration for early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DEDE9F" w14:textId="77777777" w:rsidR="00C62643" w:rsidRPr="00DF53B4" w:rsidRDefault="00C62643"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F7F23" w14:textId="77777777" w:rsidR="00C62643" w:rsidRPr="00DF53B4" w:rsidRDefault="00C62643" w:rsidP="002B2880">
            <w:pPr>
              <w:pStyle w:val="TAL"/>
              <w:rPr>
                <w:sz w:val="16"/>
                <w:szCs w:val="16"/>
                <w:lang w:eastAsia="en-US"/>
              </w:rPr>
            </w:pPr>
            <w:r w:rsidRPr="00DF53B4">
              <w:rPr>
                <w:sz w:val="16"/>
                <w:szCs w:val="16"/>
                <w:lang w:eastAsia="en-US"/>
              </w:rPr>
              <w:t>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D217C" w14:textId="77777777" w:rsidR="00C62643" w:rsidRPr="00DF53B4" w:rsidRDefault="00C62643" w:rsidP="002B2880">
            <w:pPr>
              <w:pStyle w:val="TAL"/>
              <w:rPr>
                <w:sz w:val="16"/>
                <w:szCs w:val="16"/>
                <w:lang w:eastAsia="en-US"/>
              </w:rPr>
            </w:pPr>
            <w:r w:rsidRPr="00DF53B4">
              <w:rPr>
                <w:sz w:val="16"/>
                <w:szCs w:val="16"/>
                <w:lang w:eastAsia="en-US"/>
              </w:rPr>
              <w:t>6.3.0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4A3543" w14:textId="77777777" w:rsidR="00C62643" w:rsidRPr="00DF53B4" w:rsidRDefault="00C62643" w:rsidP="002B2880">
            <w:pPr>
              <w:pStyle w:val="TAL"/>
              <w:rPr>
                <w:sz w:val="16"/>
                <w:szCs w:val="16"/>
                <w:lang w:eastAsia="en-US"/>
              </w:rPr>
            </w:pPr>
            <w:r w:rsidRPr="00DF53B4">
              <w:rPr>
                <w:sz w:val="16"/>
                <w:szCs w:val="16"/>
                <w:lang w:eastAsia="en-US"/>
              </w:rPr>
              <w:t>R5-072495</w:t>
            </w:r>
          </w:p>
        </w:tc>
      </w:tr>
      <w:tr w:rsidR="001412AA" w:rsidRPr="00DF53B4" w14:paraId="4496A1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C34ED1" w14:textId="77777777" w:rsidR="001412AA" w:rsidRPr="00DF53B4" w:rsidRDefault="001412AA" w:rsidP="002E527A">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B34B37" w14:textId="77777777" w:rsidR="001412AA" w:rsidRPr="00DF53B4" w:rsidRDefault="001412AA" w:rsidP="002E527A">
            <w:pPr>
              <w:pStyle w:val="TAL"/>
              <w:rPr>
                <w:sz w:val="16"/>
                <w:szCs w:val="16"/>
                <w:lang w:eastAsia="en-US"/>
              </w:rPr>
            </w:pPr>
            <w:r w:rsidRPr="00DF53B4">
              <w:rPr>
                <w:sz w:val="16"/>
                <w:szCs w:val="16"/>
                <w:lang w:eastAsia="en-US"/>
              </w:rPr>
              <w:t>RP-070874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596C06" w14:textId="77777777" w:rsidR="001412AA" w:rsidRPr="00DF53B4" w:rsidRDefault="007503BB" w:rsidP="002E527A">
            <w:pPr>
              <w:pStyle w:val="TAL"/>
              <w:rPr>
                <w:sz w:val="16"/>
                <w:szCs w:val="16"/>
                <w:lang w:eastAsia="en-US"/>
              </w:rPr>
            </w:pPr>
            <w:r w:rsidRPr="00DF53B4">
              <w:rPr>
                <w:sz w:val="16"/>
                <w:szCs w:val="16"/>
                <w:lang w:eastAsia="en-US"/>
              </w:rPr>
              <w:t>00</w:t>
            </w:r>
            <w:r w:rsidR="001412AA" w:rsidRPr="00DF53B4">
              <w:rPr>
                <w:sz w:val="16"/>
                <w:szCs w:val="16"/>
                <w:lang w:eastAsia="en-US"/>
              </w:rPr>
              <w:t>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20ED4" w14:textId="77777777" w:rsidR="001412AA" w:rsidRPr="00DF53B4" w:rsidRDefault="001412AA" w:rsidP="002E527A">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4F9D2E" w14:textId="77777777" w:rsidR="001412AA" w:rsidRPr="00DF53B4" w:rsidRDefault="001412AA" w:rsidP="002E527A">
            <w:pPr>
              <w:pStyle w:val="TAL"/>
              <w:rPr>
                <w:sz w:val="16"/>
                <w:szCs w:val="16"/>
                <w:lang w:eastAsia="en-US"/>
              </w:rPr>
            </w:pPr>
            <w:r w:rsidRPr="00DF53B4">
              <w:rPr>
                <w:sz w:val="16"/>
                <w:szCs w:val="16"/>
                <w:lang w:eastAsia="en-US"/>
              </w:rPr>
              <w:t>IMS - Change of SUBSCRIBE Via header default value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4DB01A" w14:textId="77777777" w:rsidR="001412AA" w:rsidRPr="00DF53B4" w:rsidRDefault="001412AA" w:rsidP="002E527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698660" w14:textId="77777777" w:rsidR="001412AA" w:rsidRPr="00DF53B4" w:rsidRDefault="001412AA" w:rsidP="002E527A">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4DBCD" w14:textId="77777777" w:rsidR="001412AA" w:rsidRPr="00DF53B4" w:rsidRDefault="001412AA" w:rsidP="002E527A">
            <w:pPr>
              <w:pStyle w:val="TAL"/>
              <w:rPr>
                <w:sz w:val="16"/>
                <w:szCs w:val="16"/>
                <w:lang w:eastAsia="en-US"/>
              </w:rPr>
            </w:pPr>
            <w:r w:rsidRPr="00DF53B4">
              <w:rPr>
                <w:sz w:val="16"/>
                <w:szCs w:val="16"/>
                <w:lang w:eastAsia="en-US"/>
              </w:rPr>
              <w:t>6.4.0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8139E4" w14:textId="77777777" w:rsidR="001412AA" w:rsidRPr="00DF53B4" w:rsidRDefault="001412AA" w:rsidP="002E527A">
            <w:pPr>
              <w:pStyle w:val="TAL"/>
              <w:rPr>
                <w:sz w:val="16"/>
                <w:szCs w:val="16"/>
                <w:lang w:eastAsia="en-US"/>
              </w:rPr>
            </w:pPr>
            <w:r w:rsidRPr="00DF53B4">
              <w:rPr>
                <w:sz w:val="16"/>
                <w:szCs w:val="16"/>
                <w:lang w:eastAsia="en-US"/>
              </w:rPr>
              <w:t>R5-073468</w:t>
            </w:r>
          </w:p>
        </w:tc>
      </w:tr>
      <w:tr w:rsidR="001412AA" w:rsidRPr="00DF53B4" w14:paraId="7B7FCB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BA50B1" w14:textId="77777777" w:rsidR="001412AA" w:rsidRPr="00DF53B4" w:rsidRDefault="001412AA" w:rsidP="002E527A">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68E90" w14:textId="77777777" w:rsidR="001412AA" w:rsidRPr="00DF53B4" w:rsidRDefault="001412AA" w:rsidP="002E527A">
            <w:pPr>
              <w:pStyle w:val="TAL"/>
              <w:rPr>
                <w:sz w:val="16"/>
                <w:szCs w:val="16"/>
                <w:lang w:eastAsia="en-US"/>
              </w:rPr>
            </w:pPr>
            <w:r w:rsidRPr="00DF53B4">
              <w:rPr>
                <w:sz w:val="16"/>
                <w:szCs w:val="16"/>
                <w:lang w:eastAsia="en-US"/>
              </w:rPr>
              <w:t>RP-070874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87F23E" w14:textId="77777777" w:rsidR="001412AA" w:rsidRPr="00DF53B4" w:rsidRDefault="007503BB" w:rsidP="002E527A">
            <w:pPr>
              <w:pStyle w:val="TAL"/>
              <w:rPr>
                <w:sz w:val="16"/>
                <w:szCs w:val="16"/>
                <w:lang w:eastAsia="en-US"/>
              </w:rPr>
            </w:pPr>
            <w:r w:rsidRPr="00DF53B4">
              <w:rPr>
                <w:sz w:val="16"/>
                <w:szCs w:val="16"/>
                <w:lang w:eastAsia="en-US"/>
              </w:rPr>
              <w:t>00</w:t>
            </w:r>
            <w:r w:rsidR="001412AA" w:rsidRPr="00DF53B4">
              <w:rPr>
                <w:sz w:val="16"/>
                <w:szCs w:val="16"/>
                <w:lang w:eastAsia="en-US"/>
              </w:rPr>
              <w:t>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51CBF" w14:textId="77777777" w:rsidR="001412AA" w:rsidRPr="00DF53B4" w:rsidRDefault="001412AA" w:rsidP="002E527A">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0CBEA1" w14:textId="77777777" w:rsidR="001412AA" w:rsidRPr="00DF53B4" w:rsidRDefault="001412AA" w:rsidP="002E527A">
            <w:pPr>
              <w:pStyle w:val="TAL"/>
              <w:rPr>
                <w:sz w:val="16"/>
                <w:szCs w:val="16"/>
                <w:lang w:eastAsia="en-US"/>
              </w:rPr>
            </w:pPr>
            <w:r w:rsidRPr="00DF53B4">
              <w:rPr>
                <w:sz w:val="16"/>
                <w:szCs w:val="16"/>
                <w:lang w:eastAsia="en-US"/>
              </w:rPr>
              <w:t>Production of 34.229-1 pointer version in Rel-6 pointing to Rel-7 version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F9E80D" w14:textId="77777777" w:rsidR="001412AA" w:rsidRPr="00DF53B4" w:rsidRDefault="001412AA" w:rsidP="002E527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481217" w14:textId="77777777" w:rsidR="001412AA" w:rsidRPr="00DF53B4" w:rsidRDefault="001412AA" w:rsidP="002E527A">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ACE42" w14:textId="77777777" w:rsidR="001412AA" w:rsidRPr="00DF53B4" w:rsidRDefault="001412AA" w:rsidP="002E527A">
            <w:pPr>
              <w:pStyle w:val="TAL"/>
              <w:rPr>
                <w:sz w:val="16"/>
                <w:szCs w:val="16"/>
                <w:lang w:eastAsia="en-US"/>
              </w:rPr>
            </w:pPr>
            <w:r w:rsidRPr="00DF53B4">
              <w:rPr>
                <w:sz w:val="16"/>
                <w:szCs w:val="16"/>
                <w:lang w:eastAsia="en-US"/>
              </w:rPr>
              <w:t>6.4.0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F75B8C" w14:textId="77777777" w:rsidR="001412AA" w:rsidRPr="00DF53B4" w:rsidRDefault="001412AA" w:rsidP="002E527A">
            <w:pPr>
              <w:pStyle w:val="TAL"/>
              <w:rPr>
                <w:sz w:val="16"/>
                <w:szCs w:val="16"/>
                <w:lang w:eastAsia="en-US"/>
              </w:rPr>
            </w:pPr>
            <w:r w:rsidRPr="00DF53B4">
              <w:rPr>
                <w:sz w:val="16"/>
                <w:szCs w:val="16"/>
                <w:lang w:eastAsia="en-US"/>
              </w:rPr>
              <w:t>R5-073278</w:t>
            </w:r>
          </w:p>
        </w:tc>
      </w:tr>
      <w:tr w:rsidR="001412AA" w:rsidRPr="00DF53B4" w14:paraId="0C1CCE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B74515"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E21E8E"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BB0508"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CB669"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AE9DF4" w14:textId="77777777" w:rsidR="001412AA" w:rsidRPr="00DF53B4" w:rsidRDefault="001412AA" w:rsidP="002B2880">
            <w:pPr>
              <w:pStyle w:val="TAL"/>
              <w:rPr>
                <w:sz w:val="16"/>
                <w:szCs w:val="16"/>
                <w:lang w:eastAsia="en-US"/>
              </w:rPr>
            </w:pPr>
            <w:r w:rsidRPr="00DF53B4">
              <w:rPr>
                <w:sz w:val="16"/>
                <w:szCs w:val="16"/>
                <w:lang w:eastAsia="en-US"/>
              </w:rPr>
              <w:t>Updating references of 34.229-1 for MTSI and GRUU</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EE823D"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74DE1"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4383E9"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284CF3" w14:textId="77777777" w:rsidR="001412AA" w:rsidRPr="00DF53B4" w:rsidRDefault="001412AA" w:rsidP="002B2880">
            <w:pPr>
              <w:pStyle w:val="TAL"/>
              <w:rPr>
                <w:sz w:val="16"/>
                <w:szCs w:val="16"/>
                <w:lang w:eastAsia="en-US"/>
              </w:rPr>
            </w:pPr>
            <w:r w:rsidRPr="00DF53B4">
              <w:rPr>
                <w:sz w:val="16"/>
                <w:szCs w:val="16"/>
                <w:lang w:eastAsia="en-US"/>
              </w:rPr>
              <w:t>R5-073036</w:t>
            </w:r>
          </w:p>
        </w:tc>
      </w:tr>
      <w:tr w:rsidR="001412AA" w:rsidRPr="00DF53B4" w14:paraId="5CC720E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36AE72"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CF1DAF"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B2AD59"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0308"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CDF942" w14:textId="77777777" w:rsidR="001412AA" w:rsidRPr="00DF53B4" w:rsidRDefault="001412AA" w:rsidP="002B2880">
            <w:pPr>
              <w:pStyle w:val="TAL"/>
              <w:rPr>
                <w:sz w:val="16"/>
                <w:szCs w:val="16"/>
                <w:lang w:eastAsia="en-US"/>
              </w:rPr>
            </w:pPr>
            <w:r w:rsidRPr="00DF53B4">
              <w:rPr>
                <w:sz w:val="16"/>
                <w:szCs w:val="16"/>
                <w:lang w:eastAsia="en-US"/>
              </w:rPr>
              <w:t>Updating case 8.1 Initial Registration for 24.229 Rel-7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E05164"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F18D5"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88835E"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24546A" w14:textId="77777777" w:rsidR="001412AA" w:rsidRPr="00DF53B4" w:rsidRDefault="001412AA" w:rsidP="002B2880">
            <w:pPr>
              <w:pStyle w:val="TAL"/>
              <w:rPr>
                <w:sz w:val="16"/>
                <w:szCs w:val="16"/>
                <w:lang w:eastAsia="en-US"/>
              </w:rPr>
            </w:pPr>
            <w:r w:rsidRPr="00DF53B4">
              <w:rPr>
                <w:sz w:val="16"/>
                <w:szCs w:val="16"/>
                <w:lang w:eastAsia="en-US"/>
              </w:rPr>
              <w:t>R5-073440</w:t>
            </w:r>
          </w:p>
        </w:tc>
      </w:tr>
      <w:tr w:rsidR="001412AA" w:rsidRPr="00DF53B4" w14:paraId="326E35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4529D2"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6249CA"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B57E75"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1318F"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9719BB" w14:textId="77777777" w:rsidR="001412AA" w:rsidRPr="00DF53B4" w:rsidRDefault="001412AA" w:rsidP="002B2880">
            <w:pPr>
              <w:pStyle w:val="TAL"/>
              <w:rPr>
                <w:sz w:val="16"/>
                <w:szCs w:val="16"/>
                <w:lang w:eastAsia="en-US"/>
              </w:rPr>
            </w:pPr>
            <w:r w:rsidRPr="00DF53B4">
              <w:rPr>
                <w:sz w:val="16"/>
                <w:szCs w:val="16"/>
                <w:lang w:eastAsia="en-US"/>
              </w:rPr>
              <w:t>New IMS Rel-7 test case for MO MTSI voice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C31284"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A4E42"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92101"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C3F3D7" w14:textId="77777777" w:rsidR="001412AA" w:rsidRPr="00DF53B4" w:rsidRDefault="001412AA" w:rsidP="002B2880">
            <w:pPr>
              <w:pStyle w:val="TAL"/>
              <w:rPr>
                <w:sz w:val="16"/>
                <w:szCs w:val="16"/>
                <w:lang w:eastAsia="en-US"/>
              </w:rPr>
            </w:pPr>
            <w:r w:rsidRPr="00DF53B4">
              <w:rPr>
                <w:sz w:val="16"/>
                <w:szCs w:val="16"/>
                <w:lang w:eastAsia="en-US"/>
              </w:rPr>
              <w:t>R5-073298</w:t>
            </w:r>
          </w:p>
        </w:tc>
      </w:tr>
      <w:tr w:rsidR="001412AA" w:rsidRPr="00DF53B4" w14:paraId="5725A7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100A5F" w14:textId="77777777" w:rsidR="001412AA" w:rsidRPr="00DF53B4" w:rsidRDefault="001412AA" w:rsidP="002B2880">
            <w:pPr>
              <w:pStyle w:val="TAL"/>
              <w:rPr>
                <w:sz w:val="16"/>
                <w:szCs w:val="16"/>
                <w:lang w:eastAsia="en-US"/>
              </w:rPr>
            </w:pPr>
            <w:r w:rsidRPr="00DF53B4">
              <w:rPr>
                <w:sz w:val="16"/>
                <w:szCs w:val="16"/>
                <w:lang w:eastAsia="en-US"/>
              </w:rPr>
              <w:t>RP-38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6ABB47" w14:textId="77777777" w:rsidR="001412AA" w:rsidRPr="00DF53B4" w:rsidRDefault="001412AA" w:rsidP="002B2880">
            <w:pPr>
              <w:pStyle w:val="TAL"/>
              <w:rPr>
                <w:sz w:val="16"/>
                <w:szCs w:val="16"/>
                <w:lang w:eastAsia="en-US"/>
              </w:rPr>
            </w:pPr>
            <w:r w:rsidRPr="00DF53B4">
              <w:rPr>
                <w:sz w:val="16"/>
                <w:szCs w:val="16"/>
                <w:lang w:eastAsia="en-US"/>
              </w:rPr>
              <w:t>RP-070882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9F4153" w14:textId="77777777" w:rsidR="001412AA" w:rsidRPr="00DF53B4" w:rsidRDefault="007503BB" w:rsidP="002B2880">
            <w:pPr>
              <w:pStyle w:val="TAL"/>
              <w:rPr>
                <w:sz w:val="16"/>
                <w:szCs w:val="16"/>
                <w:lang w:eastAsia="en-US"/>
              </w:rPr>
            </w:pPr>
            <w:r w:rsidRPr="00DF53B4">
              <w:rPr>
                <w:sz w:val="16"/>
                <w:szCs w:val="16"/>
                <w:lang w:eastAsia="en-US"/>
              </w:rPr>
              <w:t>00</w:t>
            </w:r>
            <w:r w:rsidR="001412AA" w:rsidRPr="00DF53B4">
              <w:rPr>
                <w:sz w:val="16"/>
                <w:szCs w:val="16"/>
                <w:lang w:eastAsia="en-US"/>
              </w:rPr>
              <w:t>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9DF47" w14:textId="77777777" w:rsidR="001412AA" w:rsidRPr="00DF53B4" w:rsidRDefault="001412AA"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175D45" w14:textId="77777777" w:rsidR="001412AA" w:rsidRPr="00DF53B4" w:rsidRDefault="001412AA" w:rsidP="002B2880">
            <w:pPr>
              <w:pStyle w:val="TAL"/>
              <w:rPr>
                <w:sz w:val="16"/>
                <w:szCs w:val="16"/>
                <w:lang w:eastAsia="en-US"/>
              </w:rPr>
            </w:pPr>
            <w:r w:rsidRPr="00DF53B4">
              <w:rPr>
                <w:sz w:val="16"/>
                <w:szCs w:val="16"/>
                <w:lang w:eastAsia="en-US"/>
              </w:rPr>
              <w:t>New IMS Rel-7 test case for MO MTSI call hold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61D591" w14:textId="77777777" w:rsidR="001412AA" w:rsidRPr="00DF53B4" w:rsidRDefault="001412AA"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AE9AD" w14:textId="77777777" w:rsidR="001412AA" w:rsidRPr="00DF53B4" w:rsidRDefault="001412AA" w:rsidP="002B2880">
            <w:pPr>
              <w:pStyle w:val="TAL"/>
              <w:rPr>
                <w:sz w:val="16"/>
                <w:szCs w:val="16"/>
                <w:lang w:eastAsia="en-US"/>
              </w:rPr>
            </w:pPr>
            <w:r w:rsidRPr="00DF53B4">
              <w:rPr>
                <w:sz w:val="16"/>
                <w:szCs w:val="16"/>
                <w:lang w:eastAsia="en-US"/>
              </w:rPr>
              <w:t>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F36F0F" w14:textId="77777777" w:rsidR="001412AA" w:rsidRPr="00DF53B4" w:rsidRDefault="001412AA" w:rsidP="002B2880">
            <w:pPr>
              <w:pStyle w:val="TAL"/>
              <w:rPr>
                <w:sz w:val="16"/>
                <w:szCs w:val="16"/>
                <w:lang w:eastAsia="en-US"/>
              </w:rPr>
            </w:pPr>
            <w:r w:rsidRPr="00DF53B4">
              <w:rPr>
                <w:sz w:val="16"/>
                <w:szCs w:val="16"/>
                <w:lang w:eastAsia="en-US"/>
              </w:rPr>
              <w:t>7.0.0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F86ACA" w14:textId="77777777" w:rsidR="001412AA" w:rsidRPr="00DF53B4" w:rsidRDefault="001412AA" w:rsidP="002B2880">
            <w:pPr>
              <w:pStyle w:val="TAL"/>
              <w:rPr>
                <w:sz w:val="16"/>
                <w:szCs w:val="16"/>
                <w:lang w:eastAsia="en-US"/>
              </w:rPr>
            </w:pPr>
            <w:r w:rsidRPr="00DF53B4">
              <w:rPr>
                <w:sz w:val="16"/>
                <w:szCs w:val="16"/>
                <w:lang w:eastAsia="en-US"/>
              </w:rPr>
              <w:t>R5-073444</w:t>
            </w:r>
          </w:p>
        </w:tc>
      </w:tr>
      <w:tr w:rsidR="007503BB" w:rsidRPr="00DF53B4" w14:paraId="279B36A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89EF50"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AEA4BA"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F27D83" w14:textId="77777777" w:rsidR="007503BB" w:rsidRPr="00DF53B4" w:rsidRDefault="007503BB" w:rsidP="002B2880">
            <w:pPr>
              <w:pStyle w:val="TAL"/>
              <w:rPr>
                <w:sz w:val="16"/>
                <w:szCs w:val="16"/>
                <w:lang w:eastAsia="en-US"/>
              </w:rPr>
            </w:pPr>
            <w:r w:rsidRPr="00DF53B4">
              <w:rPr>
                <w:sz w:val="16"/>
                <w:szCs w:val="16"/>
                <w:lang w:eastAsia="en-US"/>
              </w:rPr>
              <w:t>0088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5F3DE"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2946FE" w14:textId="77777777" w:rsidR="007503BB" w:rsidRPr="00DF53B4" w:rsidRDefault="007503BB" w:rsidP="002B2880">
            <w:pPr>
              <w:pStyle w:val="TAL"/>
              <w:rPr>
                <w:sz w:val="16"/>
                <w:szCs w:val="16"/>
                <w:lang w:eastAsia="en-US"/>
              </w:rPr>
            </w:pPr>
            <w:r w:rsidRPr="00DF53B4">
              <w:rPr>
                <w:sz w:val="16"/>
                <w:szCs w:val="16"/>
                <w:lang w:eastAsia="en-US"/>
              </w:rPr>
              <w:t>Centralizing rules for dialog identifiers to common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9552B7"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932B84"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95C85"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5F0DA5" w14:textId="77777777" w:rsidR="007503BB" w:rsidRPr="00DF53B4" w:rsidRDefault="007503BB" w:rsidP="002B2880">
            <w:pPr>
              <w:pStyle w:val="TAL"/>
              <w:rPr>
                <w:sz w:val="16"/>
                <w:szCs w:val="16"/>
                <w:lang w:eastAsia="en-US"/>
              </w:rPr>
            </w:pPr>
            <w:r w:rsidRPr="00DF53B4">
              <w:rPr>
                <w:sz w:val="16"/>
                <w:szCs w:val="16"/>
                <w:lang w:eastAsia="en-US"/>
              </w:rPr>
              <w:t>R5-080025</w:t>
            </w:r>
          </w:p>
        </w:tc>
      </w:tr>
      <w:tr w:rsidR="007503BB" w:rsidRPr="00DF53B4" w14:paraId="67CC100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8D6C7C" w14:textId="77777777" w:rsidR="007503BB" w:rsidRPr="00DF53B4" w:rsidRDefault="007503BB" w:rsidP="002B2880">
            <w:pPr>
              <w:pStyle w:val="TAL"/>
              <w:rPr>
                <w:sz w:val="16"/>
                <w:szCs w:val="16"/>
                <w:lang w:eastAsia="en-US"/>
              </w:rPr>
            </w:pPr>
            <w:r w:rsidRPr="00DF53B4">
              <w:rPr>
                <w:sz w:val="16"/>
                <w:szCs w:val="16"/>
                <w:lang w:eastAsia="en-US"/>
              </w:rPr>
              <w:lastRenderedPageBreak/>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877829"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198FB1" w14:textId="77777777" w:rsidR="007503BB" w:rsidRPr="00DF53B4" w:rsidRDefault="007503BB" w:rsidP="002B2880">
            <w:pPr>
              <w:pStyle w:val="TAL"/>
              <w:rPr>
                <w:sz w:val="16"/>
                <w:szCs w:val="16"/>
                <w:lang w:eastAsia="en-US"/>
              </w:rPr>
            </w:pPr>
            <w:r w:rsidRPr="00DF53B4">
              <w:rPr>
                <w:sz w:val="16"/>
                <w:szCs w:val="16"/>
                <w:lang w:eastAsia="en-US"/>
              </w:rPr>
              <w:t>0089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A4821"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9DD0C3" w14:textId="77777777" w:rsidR="007503BB" w:rsidRPr="00DF53B4" w:rsidRDefault="007503BB" w:rsidP="002B2880">
            <w:pPr>
              <w:pStyle w:val="TAL"/>
              <w:rPr>
                <w:sz w:val="16"/>
                <w:szCs w:val="16"/>
                <w:lang w:eastAsia="en-US"/>
              </w:rPr>
            </w:pPr>
            <w:r w:rsidRPr="00DF53B4">
              <w:rPr>
                <w:sz w:val="16"/>
                <w:szCs w:val="16"/>
                <w:lang w:eastAsia="en-US"/>
              </w:rPr>
              <w:t>Updating conformance requirements of registration test cases for Rel-7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5E9A37"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EED7E"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F9FFD9"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D8F216" w14:textId="77777777" w:rsidR="007503BB" w:rsidRPr="00DF53B4" w:rsidRDefault="007503BB" w:rsidP="002B2880">
            <w:pPr>
              <w:pStyle w:val="TAL"/>
              <w:rPr>
                <w:sz w:val="16"/>
                <w:szCs w:val="16"/>
                <w:lang w:eastAsia="en-US"/>
              </w:rPr>
            </w:pPr>
            <w:r w:rsidRPr="00DF53B4">
              <w:rPr>
                <w:sz w:val="16"/>
                <w:szCs w:val="16"/>
                <w:lang w:eastAsia="en-US"/>
              </w:rPr>
              <w:t>R5-080026</w:t>
            </w:r>
          </w:p>
        </w:tc>
      </w:tr>
      <w:tr w:rsidR="007503BB" w:rsidRPr="00DF53B4" w14:paraId="78FB0F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90CFAA"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7B79C9"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FBE35E" w14:textId="77777777" w:rsidR="007503BB" w:rsidRPr="00DF53B4" w:rsidRDefault="007503BB" w:rsidP="002B2880">
            <w:pPr>
              <w:pStyle w:val="TAL"/>
              <w:rPr>
                <w:sz w:val="16"/>
                <w:szCs w:val="16"/>
                <w:lang w:eastAsia="en-US"/>
              </w:rPr>
            </w:pPr>
            <w:r w:rsidRPr="00DF53B4">
              <w:rPr>
                <w:sz w:val="16"/>
                <w:szCs w:val="16"/>
                <w:lang w:eastAsia="en-US"/>
              </w:rPr>
              <w:t>0090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4E74B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DFD1EB" w14:textId="77777777" w:rsidR="007503BB" w:rsidRPr="00DF53B4" w:rsidRDefault="007503BB" w:rsidP="002B2880">
            <w:pPr>
              <w:pStyle w:val="TAL"/>
              <w:rPr>
                <w:sz w:val="16"/>
                <w:szCs w:val="16"/>
                <w:lang w:eastAsia="en-US"/>
              </w:rPr>
            </w:pPr>
            <w:r w:rsidRPr="00DF53B4">
              <w:rPr>
                <w:sz w:val="16"/>
                <w:szCs w:val="16"/>
                <w:lang w:eastAsia="en-US"/>
              </w:rPr>
              <w:t>Updating references of 34.229-1 to IETF RFCs related to MTSI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84E484"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F3BA7"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039C5"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153765" w14:textId="77777777" w:rsidR="007503BB" w:rsidRPr="00DF53B4" w:rsidRDefault="007503BB" w:rsidP="002B2880">
            <w:pPr>
              <w:pStyle w:val="TAL"/>
              <w:rPr>
                <w:sz w:val="16"/>
                <w:szCs w:val="16"/>
                <w:lang w:eastAsia="en-US"/>
              </w:rPr>
            </w:pPr>
            <w:r w:rsidRPr="00DF53B4">
              <w:rPr>
                <w:sz w:val="16"/>
                <w:szCs w:val="16"/>
                <w:lang w:eastAsia="en-US"/>
              </w:rPr>
              <w:t>R5-080368</w:t>
            </w:r>
          </w:p>
        </w:tc>
      </w:tr>
      <w:tr w:rsidR="007503BB" w:rsidRPr="00DF53B4" w14:paraId="04E379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834549"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05E40E"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0A9B18" w14:textId="77777777" w:rsidR="007503BB" w:rsidRPr="00DF53B4" w:rsidRDefault="007503BB" w:rsidP="002B2880">
            <w:pPr>
              <w:pStyle w:val="TAL"/>
              <w:rPr>
                <w:sz w:val="16"/>
                <w:szCs w:val="16"/>
                <w:lang w:eastAsia="en-US"/>
              </w:rPr>
            </w:pPr>
            <w:r w:rsidRPr="00DF53B4">
              <w:rPr>
                <w:sz w:val="16"/>
                <w:szCs w:val="16"/>
                <w:lang w:eastAsia="en-US"/>
              </w:rPr>
              <w:t>0091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CAF6C"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12BBEB" w14:textId="77777777" w:rsidR="007503BB" w:rsidRPr="00DF53B4" w:rsidRDefault="007503BB" w:rsidP="002B2880">
            <w:pPr>
              <w:pStyle w:val="TAL"/>
              <w:rPr>
                <w:sz w:val="16"/>
                <w:szCs w:val="16"/>
                <w:lang w:eastAsia="en-US"/>
              </w:rPr>
            </w:pPr>
            <w:r w:rsidRPr="00DF53B4">
              <w:rPr>
                <w:sz w:val="16"/>
                <w:szCs w:val="16"/>
                <w:lang w:eastAsia="en-US"/>
              </w:rPr>
              <w:t>New Annex F for generic requirements of MTSI supplementary services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BFFF9D"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BDEA53"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D34626"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36EB08" w14:textId="77777777" w:rsidR="007503BB" w:rsidRPr="00DF53B4" w:rsidRDefault="007503BB" w:rsidP="002B2880">
            <w:pPr>
              <w:pStyle w:val="TAL"/>
              <w:rPr>
                <w:sz w:val="16"/>
                <w:szCs w:val="16"/>
                <w:lang w:eastAsia="en-US"/>
              </w:rPr>
            </w:pPr>
            <w:r w:rsidRPr="00DF53B4">
              <w:rPr>
                <w:sz w:val="16"/>
                <w:szCs w:val="16"/>
                <w:lang w:eastAsia="en-US"/>
              </w:rPr>
              <w:t>R5-080598</w:t>
            </w:r>
          </w:p>
        </w:tc>
      </w:tr>
      <w:tr w:rsidR="007503BB" w:rsidRPr="00DF53B4" w14:paraId="2D29F2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C5B7D2"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29CC28"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89DE58" w14:textId="77777777" w:rsidR="007503BB" w:rsidRPr="00DF53B4" w:rsidRDefault="007503BB" w:rsidP="002B2880">
            <w:pPr>
              <w:pStyle w:val="TAL"/>
              <w:rPr>
                <w:sz w:val="16"/>
                <w:szCs w:val="16"/>
                <w:lang w:eastAsia="en-US"/>
              </w:rPr>
            </w:pPr>
            <w:r w:rsidRPr="00DF53B4">
              <w:rPr>
                <w:sz w:val="16"/>
                <w:szCs w:val="16"/>
                <w:lang w:eastAsia="en-US"/>
              </w:rPr>
              <w:t>0092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39835"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2F29C" w14:textId="77777777" w:rsidR="007503BB" w:rsidRPr="00DF53B4" w:rsidRDefault="007503BB" w:rsidP="002B2880">
            <w:pPr>
              <w:pStyle w:val="TAL"/>
              <w:rPr>
                <w:sz w:val="16"/>
                <w:szCs w:val="16"/>
                <w:lang w:eastAsia="en-US"/>
              </w:rPr>
            </w:pPr>
            <w:r w:rsidRPr="00DF53B4">
              <w:rPr>
                <w:sz w:val="16"/>
                <w:szCs w:val="16"/>
                <w:lang w:eastAsia="en-US"/>
              </w:rPr>
              <w:t>Update of common messages for MTSI communication service identifier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721DD8"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FB2C5"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A1E76"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F681C" w14:textId="77777777" w:rsidR="007503BB" w:rsidRPr="00DF53B4" w:rsidRDefault="007503BB" w:rsidP="002B2880">
            <w:pPr>
              <w:pStyle w:val="TAL"/>
              <w:rPr>
                <w:sz w:val="16"/>
                <w:szCs w:val="16"/>
                <w:lang w:eastAsia="en-US"/>
              </w:rPr>
            </w:pPr>
            <w:r w:rsidRPr="00DF53B4">
              <w:rPr>
                <w:sz w:val="16"/>
                <w:szCs w:val="16"/>
                <w:lang w:eastAsia="en-US"/>
              </w:rPr>
              <w:t>R5-080029</w:t>
            </w:r>
          </w:p>
        </w:tc>
      </w:tr>
      <w:tr w:rsidR="007503BB" w:rsidRPr="00DF53B4" w14:paraId="18749AA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54B3C2"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80FB08"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2B4EC6" w14:textId="77777777" w:rsidR="007503BB" w:rsidRPr="00DF53B4" w:rsidRDefault="007503BB" w:rsidP="002B2880">
            <w:pPr>
              <w:pStyle w:val="TAL"/>
              <w:rPr>
                <w:sz w:val="16"/>
                <w:szCs w:val="16"/>
                <w:lang w:eastAsia="en-US"/>
              </w:rPr>
            </w:pPr>
            <w:r w:rsidRPr="00DF53B4">
              <w:rPr>
                <w:sz w:val="16"/>
                <w:szCs w:val="16"/>
                <w:lang w:eastAsia="en-US"/>
              </w:rPr>
              <w:t>0093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9FF4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436904" w14:textId="77777777" w:rsidR="007503BB" w:rsidRPr="00DF53B4" w:rsidRDefault="007503BB" w:rsidP="002B2880">
            <w:pPr>
              <w:pStyle w:val="TAL"/>
              <w:rPr>
                <w:sz w:val="16"/>
                <w:szCs w:val="16"/>
                <w:lang w:eastAsia="en-US"/>
              </w:rPr>
            </w:pPr>
            <w:r w:rsidRPr="00DF53B4">
              <w:rPr>
                <w:sz w:val="16"/>
                <w:szCs w:val="16"/>
                <w:lang w:eastAsia="en-US"/>
              </w:rPr>
              <w:t>New MTSI test case 15.12 MT call hold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207B98"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25873"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812A2"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6FCF67" w14:textId="77777777" w:rsidR="007503BB" w:rsidRPr="00DF53B4" w:rsidRDefault="007503BB" w:rsidP="002B2880">
            <w:pPr>
              <w:pStyle w:val="TAL"/>
              <w:rPr>
                <w:sz w:val="16"/>
                <w:szCs w:val="16"/>
                <w:lang w:eastAsia="en-US"/>
              </w:rPr>
            </w:pPr>
            <w:r w:rsidRPr="00DF53B4">
              <w:rPr>
                <w:sz w:val="16"/>
                <w:szCs w:val="16"/>
                <w:lang w:eastAsia="en-US"/>
              </w:rPr>
              <w:t>R5-080485</w:t>
            </w:r>
          </w:p>
        </w:tc>
      </w:tr>
      <w:tr w:rsidR="007503BB" w:rsidRPr="00DF53B4" w14:paraId="7E52DFE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5ECD37"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F3A62C"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3AD51A" w14:textId="77777777" w:rsidR="007503BB" w:rsidRPr="00DF53B4" w:rsidRDefault="007503BB" w:rsidP="002B2880">
            <w:pPr>
              <w:pStyle w:val="TAL"/>
              <w:rPr>
                <w:sz w:val="16"/>
                <w:szCs w:val="16"/>
                <w:lang w:eastAsia="en-US"/>
              </w:rPr>
            </w:pPr>
            <w:r w:rsidRPr="00DF53B4">
              <w:rPr>
                <w:sz w:val="16"/>
                <w:szCs w:val="16"/>
                <w:lang w:eastAsia="en-US"/>
              </w:rPr>
              <w:t>0094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2EAB"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214970" w14:textId="77777777" w:rsidR="007503BB" w:rsidRPr="00DF53B4" w:rsidRDefault="007503BB" w:rsidP="002B2880">
            <w:pPr>
              <w:pStyle w:val="TAL"/>
              <w:rPr>
                <w:sz w:val="16"/>
                <w:szCs w:val="16"/>
                <w:lang w:eastAsia="en-US"/>
              </w:rPr>
            </w:pPr>
            <w:r w:rsidRPr="00DF53B4">
              <w:rPr>
                <w:sz w:val="16"/>
                <w:szCs w:val="16"/>
                <w:lang w:eastAsia="en-US"/>
              </w:rPr>
              <w:t>New MTSI test case 15.13 Incoming Communication Barring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0B1611"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A75D8"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67E058"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1679FE" w14:textId="77777777" w:rsidR="007503BB" w:rsidRPr="00DF53B4" w:rsidRDefault="007503BB" w:rsidP="002B2880">
            <w:pPr>
              <w:pStyle w:val="TAL"/>
              <w:rPr>
                <w:sz w:val="16"/>
                <w:szCs w:val="16"/>
                <w:lang w:eastAsia="en-US"/>
              </w:rPr>
            </w:pPr>
            <w:r w:rsidRPr="00DF53B4">
              <w:rPr>
                <w:sz w:val="16"/>
                <w:szCs w:val="16"/>
                <w:lang w:eastAsia="en-US"/>
              </w:rPr>
              <w:t>R5-080031</w:t>
            </w:r>
          </w:p>
        </w:tc>
      </w:tr>
      <w:tr w:rsidR="007503BB" w:rsidRPr="00DF53B4" w14:paraId="213D07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65CBC9"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47B083"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4B9144" w14:textId="77777777" w:rsidR="007503BB" w:rsidRPr="00DF53B4" w:rsidRDefault="007503BB" w:rsidP="002B2880">
            <w:pPr>
              <w:pStyle w:val="TAL"/>
              <w:rPr>
                <w:sz w:val="16"/>
                <w:szCs w:val="16"/>
                <w:lang w:eastAsia="en-US"/>
              </w:rPr>
            </w:pPr>
            <w:r w:rsidRPr="00DF53B4">
              <w:rPr>
                <w:sz w:val="16"/>
                <w:szCs w:val="16"/>
                <w:lang w:eastAsia="en-US"/>
              </w:rPr>
              <w:t>0095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CB5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54FF1A" w14:textId="77777777" w:rsidR="007503BB" w:rsidRPr="00DF53B4" w:rsidRDefault="007503BB" w:rsidP="002B2880">
            <w:pPr>
              <w:pStyle w:val="TAL"/>
              <w:rPr>
                <w:sz w:val="16"/>
                <w:szCs w:val="16"/>
                <w:lang w:eastAsia="en-US"/>
              </w:rPr>
            </w:pPr>
            <w:r w:rsidRPr="00DF53B4">
              <w:rPr>
                <w:sz w:val="16"/>
                <w:szCs w:val="16"/>
                <w:lang w:eastAsia="en-US"/>
              </w:rPr>
              <w:t>New MTSI test case 15.23 MO Explicit Communication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CB5B18"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2689B"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3E7AF"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7C1BA2" w14:textId="77777777" w:rsidR="007503BB" w:rsidRPr="00DF53B4" w:rsidRDefault="007503BB" w:rsidP="002B2880">
            <w:pPr>
              <w:pStyle w:val="TAL"/>
              <w:rPr>
                <w:sz w:val="16"/>
                <w:szCs w:val="16"/>
                <w:lang w:eastAsia="en-US"/>
              </w:rPr>
            </w:pPr>
            <w:r w:rsidRPr="00DF53B4">
              <w:rPr>
                <w:sz w:val="16"/>
                <w:szCs w:val="16"/>
                <w:lang w:eastAsia="en-US"/>
              </w:rPr>
              <w:t>R5-080486</w:t>
            </w:r>
          </w:p>
        </w:tc>
      </w:tr>
      <w:tr w:rsidR="007503BB" w:rsidRPr="00DF53B4" w14:paraId="50B5F8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5EE176"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FC32BF"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33C326" w14:textId="77777777" w:rsidR="007503BB" w:rsidRPr="00DF53B4" w:rsidRDefault="007503BB" w:rsidP="002B2880">
            <w:pPr>
              <w:pStyle w:val="TAL"/>
              <w:rPr>
                <w:sz w:val="16"/>
                <w:szCs w:val="16"/>
                <w:lang w:eastAsia="en-US"/>
              </w:rPr>
            </w:pPr>
            <w:r w:rsidRPr="00DF53B4">
              <w:rPr>
                <w:sz w:val="16"/>
                <w:szCs w:val="16"/>
                <w:lang w:eastAsia="en-US"/>
              </w:rPr>
              <w:t>0096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242B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569CB6" w14:textId="77777777" w:rsidR="007503BB" w:rsidRPr="00DF53B4" w:rsidRDefault="007503BB" w:rsidP="002B2880">
            <w:pPr>
              <w:pStyle w:val="TAL"/>
              <w:rPr>
                <w:sz w:val="16"/>
                <w:szCs w:val="16"/>
                <w:lang w:eastAsia="en-US"/>
              </w:rPr>
            </w:pPr>
            <w:r w:rsidRPr="00DF53B4">
              <w:rPr>
                <w:sz w:val="16"/>
                <w:szCs w:val="16"/>
                <w:lang w:eastAsia="en-US"/>
              </w:rPr>
              <w:t xml:space="preserve">IMS test case 8.3 / Supported Header and expire rule during de-registration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C69C01"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B9A72"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0D737"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8D1D9D" w14:textId="77777777" w:rsidR="007503BB" w:rsidRPr="00DF53B4" w:rsidRDefault="007503BB" w:rsidP="002B2880">
            <w:pPr>
              <w:pStyle w:val="TAL"/>
              <w:rPr>
                <w:sz w:val="16"/>
                <w:szCs w:val="16"/>
                <w:lang w:eastAsia="en-US"/>
              </w:rPr>
            </w:pPr>
            <w:r w:rsidRPr="00DF53B4">
              <w:rPr>
                <w:sz w:val="16"/>
                <w:szCs w:val="16"/>
                <w:lang w:eastAsia="en-US"/>
              </w:rPr>
              <w:t>R5-080518</w:t>
            </w:r>
          </w:p>
        </w:tc>
      </w:tr>
      <w:tr w:rsidR="007503BB" w:rsidRPr="00DF53B4" w14:paraId="764081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0D6EB2"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5CA051"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7F34CB" w14:textId="77777777" w:rsidR="007503BB" w:rsidRPr="00DF53B4" w:rsidRDefault="007503BB" w:rsidP="002B2880">
            <w:pPr>
              <w:pStyle w:val="TAL"/>
              <w:rPr>
                <w:sz w:val="16"/>
                <w:szCs w:val="16"/>
                <w:lang w:eastAsia="en-US"/>
              </w:rPr>
            </w:pPr>
            <w:r w:rsidRPr="00DF53B4">
              <w:rPr>
                <w:sz w:val="16"/>
                <w:szCs w:val="16"/>
                <w:lang w:eastAsia="en-US"/>
              </w:rPr>
              <w:t>0097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922C4"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579CEE" w14:textId="77777777" w:rsidR="007503BB" w:rsidRPr="00DF53B4" w:rsidRDefault="007503BB" w:rsidP="002B2880">
            <w:pPr>
              <w:pStyle w:val="TAL"/>
              <w:rPr>
                <w:sz w:val="16"/>
                <w:szCs w:val="16"/>
                <w:lang w:eastAsia="en-US"/>
              </w:rPr>
            </w:pPr>
            <w:r w:rsidRPr="00DF53B4">
              <w:rPr>
                <w:sz w:val="16"/>
                <w:szCs w:val="16"/>
                <w:lang w:eastAsia="en-US"/>
              </w:rPr>
              <w:t xml:space="preserve">Align via header for early IMS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2C4DAD"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C98F2"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47778"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182496" w14:textId="77777777" w:rsidR="007503BB" w:rsidRPr="00DF53B4" w:rsidRDefault="007503BB" w:rsidP="002B2880">
            <w:pPr>
              <w:pStyle w:val="TAL"/>
              <w:rPr>
                <w:sz w:val="16"/>
                <w:szCs w:val="16"/>
                <w:lang w:eastAsia="en-US"/>
              </w:rPr>
            </w:pPr>
            <w:r w:rsidRPr="00DF53B4">
              <w:rPr>
                <w:sz w:val="16"/>
                <w:szCs w:val="16"/>
                <w:lang w:eastAsia="en-US"/>
              </w:rPr>
              <w:t>R5-080542</w:t>
            </w:r>
          </w:p>
        </w:tc>
      </w:tr>
      <w:tr w:rsidR="007503BB" w:rsidRPr="00DF53B4" w14:paraId="3CDFFE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A9AB9E"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298C76"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FE7052" w14:textId="77777777" w:rsidR="007503BB" w:rsidRPr="00DF53B4" w:rsidRDefault="007503BB" w:rsidP="002B2880">
            <w:pPr>
              <w:pStyle w:val="TAL"/>
              <w:rPr>
                <w:sz w:val="16"/>
                <w:szCs w:val="16"/>
                <w:lang w:eastAsia="en-US"/>
              </w:rPr>
            </w:pPr>
            <w:r w:rsidRPr="00DF53B4">
              <w:rPr>
                <w:sz w:val="16"/>
                <w:szCs w:val="16"/>
                <w:lang w:eastAsia="en-US"/>
              </w:rPr>
              <w:t>0098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7D16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985D0B" w14:textId="77777777" w:rsidR="007503BB" w:rsidRPr="00DF53B4" w:rsidRDefault="007503BB" w:rsidP="002B2880">
            <w:pPr>
              <w:pStyle w:val="TAL"/>
              <w:rPr>
                <w:sz w:val="16"/>
                <w:szCs w:val="16"/>
                <w:lang w:eastAsia="en-US"/>
              </w:rPr>
            </w:pPr>
            <w:r w:rsidRPr="00DF53B4">
              <w:rPr>
                <w:sz w:val="16"/>
                <w:szCs w:val="16"/>
                <w:lang w:eastAsia="en-US"/>
              </w:rPr>
              <w:t>New MTSI test case MO MTSI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362A91"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BBFAA"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49F12"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745DC" w14:textId="77777777" w:rsidR="007503BB" w:rsidRPr="00DF53B4" w:rsidRDefault="007503BB" w:rsidP="002B2880">
            <w:pPr>
              <w:pStyle w:val="TAL"/>
              <w:rPr>
                <w:sz w:val="16"/>
                <w:szCs w:val="16"/>
                <w:lang w:eastAsia="en-US"/>
              </w:rPr>
            </w:pPr>
            <w:r w:rsidRPr="00DF53B4">
              <w:rPr>
                <w:sz w:val="16"/>
                <w:szCs w:val="16"/>
                <w:lang w:eastAsia="en-US"/>
              </w:rPr>
              <w:t>R5-080547</w:t>
            </w:r>
          </w:p>
        </w:tc>
      </w:tr>
      <w:tr w:rsidR="007503BB" w:rsidRPr="00DF53B4" w14:paraId="0175A5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2CF4EB"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BCC6BE"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214C1A" w14:textId="77777777" w:rsidR="007503BB" w:rsidRPr="00DF53B4" w:rsidRDefault="007503BB" w:rsidP="002B2880">
            <w:pPr>
              <w:pStyle w:val="TAL"/>
              <w:rPr>
                <w:sz w:val="16"/>
                <w:szCs w:val="16"/>
                <w:lang w:eastAsia="en-US"/>
              </w:rPr>
            </w:pPr>
            <w:r w:rsidRPr="00DF53B4">
              <w:rPr>
                <w:sz w:val="16"/>
                <w:szCs w:val="16"/>
                <w:lang w:eastAsia="en-US"/>
              </w:rPr>
              <w:t>0099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15CA1"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FB8EDD" w14:textId="77777777" w:rsidR="007503BB" w:rsidRPr="00DF53B4" w:rsidRDefault="007503BB" w:rsidP="002B2880">
            <w:pPr>
              <w:pStyle w:val="TAL"/>
              <w:rPr>
                <w:sz w:val="16"/>
                <w:szCs w:val="16"/>
                <w:lang w:eastAsia="en-US"/>
              </w:rPr>
            </w:pPr>
            <w:r w:rsidRPr="00DF53B4">
              <w:rPr>
                <w:sz w:val="16"/>
                <w:szCs w:val="16"/>
                <w:lang w:eastAsia="en-US"/>
              </w:rPr>
              <w:t>New MTSI test case Speech AMR,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A4903A"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DAFAC"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958EF"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25C7FA" w14:textId="77777777" w:rsidR="007503BB" w:rsidRPr="00DF53B4" w:rsidRDefault="007503BB" w:rsidP="002B2880">
            <w:pPr>
              <w:pStyle w:val="TAL"/>
              <w:rPr>
                <w:sz w:val="16"/>
                <w:szCs w:val="16"/>
                <w:lang w:eastAsia="en-US"/>
              </w:rPr>
            </w:pPr>
            <w:r w:rsidRPr="00DF53B4">
              <w:rPr>
                <w:sz w:val="16"/>
                <w:szCs w:val="16"/>
                <w:lang w:eastAsia="en-US"/>
              </w:rPr>
              <w:t>R5-080558</w:t>
            </w:r>
          </w:p>
        </w:tc>
      </w:tr>
      <w:tr w:rsidR="007503BB" w:rsidRPr="00DF53B4" w14:paraId="6CD039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48C3E7"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903DE7"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A382C0" w14:textId="77777777" w:rsidR="007503BB" w:rsidRPr="00DF53B4" w:rsidRDefault="007503BB" w:rsidP="002B2880">
            <w:pPr>
              <w:pStyle w:val="TAL"/>
              <w:rPr>
                <w:sz w:val="16"/>
                <w:szCs w:val="16"/>
                <w:lang w:eastAsia="en-US"/>
              </w:rPr>
            </w:pPr>
            <w:r w:rsidRPr="00DF53B4">
              <w:rPr>
                <w:sz w:val="16"/>
                <w:szCs w:val="16"/>
                <w:lang w:eastAsia="en-US"/>
              </w:rPr>
              <w:t>0100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BC7F3"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9255FC" w14:textId="77777777" w:rsidR="007503BB" w:rsidRPr="00DF53B4" w:rsidRDefault="007503BB" w:rsidP="002B2880">
            <w:pPr>
              <w:pStyle w:val="TAL"/>
              <w:rPr>
                <w:sz w:val="16"/>
                <w:szCs w:val="16"/>
                <w:lang w:eastAsia="en-US"/>
              </w:rPr>
            </w:pPr>
            <w:r w:rsidRPr="00DF53B4">
              <w:rPr>
                <w:sz w:val="16"/>
                <w:szCs w:val="16"/>
                <w:lang w:eastAsia="en-US"/>
              </w:rPr>
              <w:t>New MTSI test case Speech AMR-WB,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F9762F"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7C2C3"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379CEF"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8C84D2" w14:textId="77777777" w:rsidR="007503BB" w:rsidRPr="00DF53B4" w:rsidRDefault="007503BB" w:rsidP="002B2880">
            <w:pPr>
              <w:pStyle w:val="TAL"/>
              <w:rPr>
                <w:sz w:val="16"/>
                <w:szCs w:val="16"/>
                <w:lang w:eastAsia="en-US"/>
              </w:rPr>
            </w:pPr>
            <w:r w:rsidRPr="00DF53B4">
              <w:rPr>
                <w:sz w:val="16"/>
                <w:szCs w:val="16"/>
                <w:lang w:eastAsia="en-US"/>
              </w:rPr>
              <w:t>R5-080559</w:t>
            </w:r>
          </w:p>
        </w:tc>
      </w:tr>
      <w:tr w:rsidR="007503BB" w:rsidRPr="00DF53B4" w14:paraId="5B9AFBB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47C6E0"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A523DD"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5DC0BB" w14:textId="77777777" w:rsidR="007503BB" w:rsidRPr="00DF53B4" w:rsidRDefault="007503BB" w:rsidP="002B2880">
            <w:pPr>
              <w:pStyle w:val="TAL"/>
              <w:rPr>
                <w:sz w:val="16"/>
                <w:szCs w:val="16"/>
                <w:lang w:eastAsia="en-US"/>
              </w:rPr>
            </w:pPr>
            <w:r w:rsidRPr="00DF53B4">
              <w:rPr>
                <w:sz w:val="16"/>
                <w:szCs w:val="16"/>
                <w:lang w:eastAsia="en-US"/>
              </w:rPr>
              <w:t>0101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B7B1E8"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30E14E" w14:textId="77777777" w:rsidR="007503BB" w:rsidRPr="00DF53B4" w:rsidRDefault="007503BB" w:rsidP="002B2880">
            <w:pPr>
              <w:pStyle w:val="TAL"/>
              <w:rPr>
                <w:sz w:val="16"/>
                <w:szCs w:val="16"/>
                <w:lang w:eastAsia="en-US"/>
              </w:rPr>
            </w:pPr>
            <w:r w:rsidRPr="00DF53B4">
              <w:rPr>
                <w:sz w:val="16"/>
                <w:szCs w:val="16"/>
                <w:lang w:eastAsia="en-US"/>
              </w:rPr>
              <w:t>New MTSI test case MT Video, add speech remove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046DF"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BDB89"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200CB"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F5466A" w14:textId="77777777" w:rsidR="007503BB" w:rsidRPr="00DF53B4" w:rsidRDefault="007503BB" w:rsidP="002B2880">
            <w:pPr>
              <w:pStyle w:val="TAL"/>
              <w:rPr>
                <w:sz w:val="16"/>
                <w:szCs w:val="16"/>
                <w:lang w:eastAsia="en-US"/>
              </w:rPr>
            </w:pPr>
            <w:r w:rsidRPr="00DF53B4">
              <w:rPr>
                <w:sz w:val="16"/>
                <w:szCs w:val="16"/>
                <w:lang w:eastAsia="en-US"/>
              </w:rPr>
              <w:t>R5-080560</w:t>
            </w:r>
          </w:p>
        </w:tc>
      </w:tr>
      <w:tr w:rsidR="007503BB" w:rsidRPr="00DF53B4" w14:paraId="3D8FE28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B87A71"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3E39C3"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3AB937" w14:textId="77777777" w:rsidR="007503BB" w:rsidRPr="00DF53B4" w:rsidRDefault="007503BB" w:rsidP="002B2880">
            <w:pPr>
              <w:pStyle w:val="TAL"/>
              <w:rPr>
                <w:sz w:val="16"/>
                <w:szCs w:val="16"/>
                <w:lang w:eastAsia="en-US"/>
              </w:rPr>
            </w:pPr>
            <w:r w:rsidRPr="00DF53B4">
              <w:rPr>
                <w:sz w:val="16"/>
                <w:szCs w:val="16"/>
                <w:lang w:eastAsia="en-US"/>
              </w:rPr>
              <w:t>0102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068D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22F599" w14:textId="77777777" w:rsidR="007503BB" w:rsidRPr="00DF53B4" w:rsidRDefault="007503BB" w:rsidP="002B2880">
            <w:pPr>
              <w:pStyle w:val="TAL"/>
              <w:rPr>
                <w:sz w:val="16"/>
                <w:szCs w:val="16"/>
                <w:lang w:eastAsia="en-US"/>
              </w:rPr>
            </w:pPr>
            <w:r w:rsidRPr="00DF53B4">
              <w:rPr>
                <w:sz w:val="16"/>
                <w:szCs w:val="16"/>
                <w:lang w:eastAsia="en-US"/>
              </w:rPr>
              <w:t>New MTSI test case MT Video, add speech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349ADE"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25F789"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962826"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8F0A6D" w14:textId="77777777" w:rsidR="007503BB" w:rsidRPr="00DF53B4" w:rsidRDefault="007503BB" w:rsidP="002B2880">
            <w:pPr>
              <w:pStyle w:val="TAL"/>
              <w:rPr>
                <w:sz w:val="16"/>
                <w:szCs w:val="16"/>
                <w:lang w:eastAsia="en-US"/>
              </w:rPr>
            </w:pPr>
            <w:r w:rsidRPr="00DF53B4">
              <w:rPr>
                <w:sz w:val="16"/>
                <w:szCs w:val="16"/>
                <w:lang w:eastAsia="en-US"/>
              </w:rPr>
              <w:t>R5-080561</w:t>
            </w:r>
          </w:p>
        </w:tc>
      </w:tr>
      <w:tr w:rsidR="007503BB" w:rsidRPr="00DF53B4" w14:paraId="474B03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F1E9DF"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A5FCE3"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E34105" w14:textId="77777777" w:rsidR="007503BB" w:rsidRPr="00DF53B4" w:rsidRDefault="007503BB" w:rsidP="002B2880">
            <w:pPr>
              <w:pStyle w:val="TAL"/>
              <w:rPr>
                <w:sz w:val="16"/>
                <w:szCs w:val="16"/>
                <w:lang w:eastAsia="en-US"/>
              </w:rPr>
            </w:pPr>
            <w:r w:rsidRPr="00DF53B4">
              <w:rPr>
                <w:sz w:val="16"/>
                <w:szCs w:val="16"/>
                <w:lang w:eastAsia="en-US"/>
              </w:rPr>
              <w:t>0103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422B46"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82C75D" w14:textId="77777777" w:rsidR="007503BB" w:rsidRPr="00DF53B4" w:rsidRDefault="007503BB" w:rsidP="002B2880">
            <w:pPr>
              <w:pStyle w:val="TAL"/>
              <w:rPr>
                <w:sz w:val="16"/>
                <w:szCs w:val="16"/>
                <w:lang w:eastAsia="en-US"/>
              </w:rPr>
            </w:pPr>
            <w:r w:rsidRPr="00DF53B4">
              <w:rPr>
                <w:sz w:val="16"/>
                <w:szCs w:val="16"/>
                <w:lang w:eastAsia="en-US"/>
              </w:rPr>
              <w:t>Add generic secondary PDP context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2717B2"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C4EA80"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4D405"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267B0B" w14:textId="77777777" w:rsidR="007503BB" w:rsidRPr="00DF53B4" w:rsidRDefault="007503BB" w:rsidP="002B2880">
            <w:pPr>
              <w:pStyle w:val="TAL"/>
              <w:rPr>
                <w:sz w:val="16"/>
                <w:szCs w:val="16"/>
                <w:lang w:eastAsia="en-US"/>
              </w:rPr>
            </w:pPr>
            <w:r w:rsidRPr="00DF53B4">
              <w:rPr>
                <w:sz w:val="16"/>
                <w:szCs w:val="16"/>
                <w:lang w:eastAsia="en-US"/>
              </w:rPr>
              <w:t>R5-080092</w:t>
            </w:r>
          </w:p>
        </w:tc>
      </w:tr>
      <w:tr w:rsidR="007503BB" w:rsidRPr="00DF53B4" w14:paraId="069274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D0444C"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D8D235"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04F061" w14:textId="77777777" w:rsidR="007503BB" w:rsidRPr="00DF53B4" w:rsidRDefault="007503BB" w:rsidP="002B2880">
            <w:pPr>
              <w:pStyle w:val="TAL"/>
              <w:rPr>
                <w:sz w:val="16"/>
                <w:szCs w:val="16"/>
                <w:lang w:eastAsia="en-US"/>
              </w:rPr>
            </w:pPr>
            <w:r w:rsidRPr="00DF53B4">
              <w:rPr>
                <w:sz w:val="16"/>
                <w:szCs w:val="16"/>
                <w:lang w:eastAsia="en-US"/>
              </w:rPr>
              <w:t>0104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868AC2"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86264C" w14:textId="77777777" w:rsidR="007503BB" w:rsidRPr="00DF53B4" w:rsidRDefault="007503BB" w:rsidP="002B2880">
            <w:pPr>
              <w:pStyle w:val="TAL"/>
              <w:rPr>
                <w:sz w:val="16"/>
                <w:szCs w:val="16"/>
                <w:lang w:eastAsia="en-US"/>
              </w:rPr>
            </w:pPr>
            <w:r w:rsidRPr="00DF53B4">
              <w:rPr>
                <w:sz w:val="16"/>
                <w:szCs w:val="16"/>
                <w:lang w:eastAsia="en-US"/>
              </w:rPr>
              <w:t>New MTSI test case for MO Consultative Explicit Communication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77E1CA"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1DD45B"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68816C"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39E852" w14:textId="77777777" w:rsidR="007503BB" w:rsidRPr="00DF53B4" w:rsidRDefault="007503BB" w:rsidP="002B2880">
            <w:pPr>
              <w:pStyle w:val="TAL"/>
              <w:rPr>
                <w:sz w:val="16"/>
                <w:szCs w:val="16"/>
                <w:lang w:eastAsia="en-US"/>
              </w:rPr>
            </w:pPr>
            <w:r w:rsidRPr="00DF53B4">
              <w:rPr>
                <w:sz w:val="16"/>
                <w:szCs w:val="16"/>
                <w:lang w:eastAsia="en-US"/>
              </w:rPr>
              <w:t>R5-080505</w:t>
            </w:r>
          </w:p>
        </w:tc>
      </w:tr>
      <w:tr w:rsidR="007503BB" w:rsidRPr="00DF53B4" w14:paraId="10B854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3A183" w14:textId="77777777" w:rsidR="007503BB" w:rsidRPr="00DF53B4" w:rsidRDefault="007503BB" w:rsidP="002B2880">
            <w:pPr>
              <w:pStyle w:val="TAL"/>
              <w:rPr>
                <w:sz w:val="16"/>
                <w:szCs w:val="16"/>
                <w:lang w:eastAsia="en-US"/>
              </w:rPr>
            </w:pPr>
            <w:r w:rsidRPr="00DF53B4">
              <w:rPr>
                <w:sz w:val="16"/>
                <w:szCs w:val="16"/>
                <w:lang w:eastAsia="en-US"/>
              </w:rPr>
              <w:t>RP-39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A7F80E" w14:textId="77777777" w:rsidR="007503BB" w:rsidRPr="00DF53B4" w:rsidRDefault="007503BB" w:rsidP="002B2880">
            <w:pPr>
              <w:pStyle w:val="TAL"/>
              <w:rPr>
                <w:sz w:val="16"/>
                <w:szCs w:val="16"/>
                <w:lang w:eastAsia="en-US"/>
              </w:rPr>
            </w:pPr>
            <w:r w:rsidRPr="00DF53B4">
              <w:rPr>
                <w:sz w:val="16"/>
                <w:szCs w:val="16"/>
                <w:lang w:eastAsia="en-US"/>
              </w:rPr>
              <w:t>RP-080113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E40648" w14:textId="77777777" w:rsidR="007503BB" w:rsidRPr="00DF53B4" w:rsidRDefault="007503BB" w:rsidP="002B2880">
            <w:pPr>
              <w:pStyle w:val="TAL"/>
              <w:rPr>
                <w:sz w:val="16"/>
                <w:szCs w:val="16"/>
                <w:lang w:eastAsia="en-US"/>
              </w:rPr>
            </w:pPr>
            <w:r w:rsidRPr="00DF53B4">
              <w:rPr>
                <w:sz w:val="16"/>
                <w:szCs w:val="16"/>
                <w:lang w:eastAsia="en-US"/>
              </w:rPr>
              <w:t>0105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1BFC9" w14:textId="77777777" w:rsidR="007503BB" w:rsidRPr="00DF53B4" w:rsidRDefault="007503BB" w:rsidP="002B2880">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B774BC" w14:textId="77777777" w:rsidR="007503BB" w:rsidRPr="00DF53B4" w:rsidRDefault="007503BB" w:rsidP="002B2880">
            <w:pPr>
              <w:pStyle w:val="TAL"/>
              <w:rPr>
                <w:sz w:val="16"/>
                <w:szCs w:val="16"/>
                <w:lang w:eastAsia="en-US"/>
              </w:rPr>
            </w:pPr>
            <w:r w:rsidRPr="00DF53B4">
              <w:rPr>
                <w:sz w:val="16"/>
                <w:szCs w:val="16"/>
                <w:lang w:eastAsia="en-US"/>
              </w:rPr>
              <w:t>New MTSI test case for MT Consultative Explicit Communication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062DA9" w14:textId="77777777" w:rsidR="007503BB" w:rsidRPr="00DF53B4" w:rsidRDefault="007503BB" w:rsidP="002B288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26C4F" w14:textId="77777777" w:rsidR="007503BB" w:rsidRPr="00DF53B4" w:rsidRDefault="007503BB" w:rsidP="002B2880">
            <w:pPr>
              <w:pStyle w:val="TAL"/>
              <w:rPr>
                <w:sz w:val="16"/>
                <w:szCs w:val="16"/>
                <w:lang w:eastAsia="en-US"/>
              </w:rPr>
            </w:pPr>
            <w:r w:rsidRPr="00DF53B4">
              <w:rPr>
                <w:sz w:val="16"/>
                <w:szCs w:val="16"/>
                <w:lang w:eastAsia="en-US"/>
              </w:rPr>
              <w:t>7.0.0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D1EA38" w14:textId="77777777" w:rsidR="007503BB" w:rsidRPr="00DF53B4" w:rsidRDefault="007503BB" w:rsidP="002B2880">
            <w:pPr>
              <w:pStyle w:val="TAL"/>
              <w:rPr>
                <w:sz w:val="16"/>
                <w:szCs w:val="16"/>
                <w:lang w:eastAsia="en-US"/>
              </w:rPr>
            </w:pPr>
            <w:r w:rsidRPr="00DF53B4">
              <w:rPr>
                <w:sz w:val="16"/>
                <w:szCs w:val="16"/>
                <w:lang w:eastAsia="en-US"/>
              </w:rPr>
              <w:t>7.1.0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131FD0" w14:textId="77777777" w:rsidR="007503BB" w:rsidRPr="00DF53B4" w:rsidRDefault="007503BB" w:rsidP="002B2880">
            <w:pPr>
              <w:pStyle w:val="TAL"/>
              <w:rPr>
                <w:sz w:val="16"/>
                <w:szCs w:val="16"/>
                <w:lang w:eastAsia="en-US"/>
              </w:rPr>
            </w:pPr>
            <w:r w:rsidRPr="00DF53B4">
              <w:rPr>
                <w:sz w:val="16"/>
                <w:szCs w:val="16"/>
                <w:lang w:eastAsia="en-US"/>
              </w:rPr>
              <w:t>R5-080506</w:t>
            </w:r>
          </w:p>
        </w:tc>
      </w:tr>
      <w:tr w:rsidR="00E10F79" w:rsidRPr="00DF53B4" w14:paraId="008407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92F42A"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AD9CA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600272" w14:textId="77777777" w:rsidR="00E10F79" w:rsidRPr="00DF53B4" w:rsidRDefault="00E10F79" w:rsidP="00E10F79">
            <w:pPr>
              <w:pStyle w:val="TAL"/>
              <w:rPr>
                <w:sz w:val="16"/>
                <w:szCs w:val="16"/>
                <w:lang w:eastAsia="en-US"/>
              </w:rPr>
            </w:pPr>
            <w:r w:rsidRPr="00DF53B4">
              <w:rPr>
                <w:sz w:val="16"/>
                <w:szCs w:val="16"/>
                <w:lang w:eastAsia="en-US"/>
              </w:rPr>
              <w:t>0106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A9D58"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82E8D9" w14:textId="77777777" w:rsidR="00E10F79" w:rsidRPr="00DF53B4" w:rsidRDefault="00E10F79" w:rsidP="00E10F79">
            <w:pPr>
              <w:pStyle w:val="TAL"/>
              <w:rPr>
                <w:sz w:val="16"/>
                <w:szCs w:val="16"/>
                <w:lang w:eastAsia="en-US"/>
              </w:rPr>
            </w:pPr>
            <w:r w:rsidRPr="00DF53B4">
              <w:rPr>
                <w:sz w:val="16"/>
                <w:szCs w:val="16"/>
                <w:lang w:eastAsia="en-US"/>
              </w:rPr>
              <w:t>Updating references and ICSI statements related to MTSI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2BA94C"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A81A2"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BE018"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70D40F" w14:textId="77777777" w:rsidR="00E10F79" w:rsidRPr="00DF53B4" w:rsidRDefault="00FD4714" w:rsidP="00FD4714">
            <w:pPr>
              <w:pStyle w:val="TAL"/>
              <w:rPr>
                <w:sz w:val="16"/>
                <w:szCs w:val="16"/>
                <w:lang w:eastAsia="en-US"/>
              </w:rPr>
            </w:pPr>
            <w:r w:rsidRPr="00DF53B4">
              <w:rPr>
                <w:sz w:val="16"/>
                <w:szCs w:val="16"/>
                <w:lang w:eastAsia="en-US"/>
              </w:rPr>
              <w:t>R5-081047</w:t>
            </w:r>
          </w:p>
        </w:tc>
      </w:tr>
      <w:tr w:rsidR="00294DE8" w:rsidRPr="00DF53B4" w14:paraId="17EF5C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0EB7F6" w14:textId="77777777" w:rsidR="00294DE8" w:rsidRPr="00DF53B4" w:rsidRDefault="00294DE8"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B45474" w14:textId="77777777" w:rsidR="00294DE8" w:rsidRPr="00DF53B4" w:rsidRDefault="00294DE8"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189D49" w14:textId="77777777" w:rsidR="00294DE8" w:rsidRPr="00DF53B4" w:rsidRDefault="00294DE8" w:rsidP="00E10F79">
            <w:pPr>
              <w:pStyle w:val="TAL"/>
              <w:rPr>
                <w:sz w:val="16"/>
                <w:szCs w:val="16"/>
                <w:lang w:eastAsia="en-US"/>
              </w:rPr>
            </w:pPr>
            <w:r w:rsidRPr="00DF53B4">
              <w:rPr>
                <w:sz w:val="16"/>
                <w:szCs w:val="16"/>
                <w:lang w:eastAsia="en-US"/>
              </w:rPr>
              <w:t>0107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6EDBC" w14:textId="77777777" w:rsidR="00294DE8" w:rsidRPr="00DF53B4" w:rsidRDefault="00294DE8"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EB1491" w14:textId="77777777" w:rsidR="00294DE8" w:rsidRPr="00DF53B4" w:rsidRDefault="00294DE8" w:rsidP="00E10F79">
            <w:pPr>
              <w:pStyle w:val="TAL"/>
              <w:rPr>
                <w:sz w:val="16"/>
                <w:szCs w:val="16"/>
                <w:lang w:eastAsia="en-US"/>
              </w:rPr>
            </w:pPr>
            <w:r w:rsidRPr="00DF53B4">
              <w:rPr>
                <w:sz w:val="16"/>
                <w:szCs w:val="16"/>
                <w:lang w:eastAsia="en-US"/>
              </w:rPr>
              <w:t>Fix to SDP handling in MTSI test case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1059F" w14:textId="77777777" w:rsidR="00294DE8" w:rsidRPr="00DF53B4" w:rsidRDefault="00294DE8"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C183D9" w14:textId="77777777" w:rsidR="00294DE8" w:rsidRPr="00DF53B4" w:rsidRDefault="00294DE8"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EBE2A3" w14:textId="77777777" w:rsidR="00294DE8" w:rsidRPr="00DF53B4" w:rsidRDefault="00294DE8"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627A00" w14:textId="77777777" w:rsidR="00294DE8" w:rsidRPr="00DF53B4" w:rsidRDefault="00294DE8" w:rsidP="006F4365">
            <w:pPr>
              <w:pStyle w:val="TAL"/>
              <w:rPr>
                <w:sz w:val="16"/>
                <w:szCs w:val="16"/>
                <w:lang w:eastAsia="en-US"/>
              </w:rPr>
            </w:pPr>
            <w:r w:rsidRPr="00DF53B4">
              <w:rPr>
                <w:sz w:val="16"/>
                <w:szCs w:val="16"/>
                <w:lang w:eastAsia="en-US"/>
              </w:rPr>
              <w:t>R5-081540</w:t>
            </w:r>
          </w:p>
        </w:tc>
      </w:tr>
      <w:tr w:rsidR="00E10F79" w:rsidRPr="00DF53B4" w14:paraId="6604E7E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C3D488"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BD4443"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F0BCE5" w14:textId="77777777" w:rsidR="00E10F79" w:rsidRPr="00DF53B4" w:rsidRDefault="00E10F79" w:rsidP="00E10F79">
            <w:pPr>
              <w:pStyle w:val="TAL"/>
              <w:rPr>
                <w:sz w:val="16"/>
                <w:szCs w:val="16"/>
                <w:lang w:eastAsia="en-US"/>
              </w:rPr>
            </w:pPr>
            <w:r w:rsidRPr="00DF53B4">
              <w:rPr>
                <w:sz w:val="16"/>
                <w:szCs w:val="16"/>
                <w:lang w:eastAsia="en-US"/>
              </w:rPr>
              <w:t>0108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B6F16"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318D49" w14:textId="77777777" w:rsidR="00E10F79" w:rsidRPr="00DF53B4" w:rsidRDefault="00E10F79" w:rsidP="00E10F79">
            <w:pPr>
              <w:pStyle w:val="TAL"/>
              <w:rPr>
                <w:sz w:val="16"/>
                <w:szCs w:val="16"/>
                <w:lang w:eastAsia="en-US"/>
              </w:rPr>
            </w:pPr>
            <w:r w:rsidRPr="00DF53B4">
              <w:rPr>
                <w:sz w:val="16"/>
                <w:szCs w:val="16"/>
                <w:lang w:eastAsia="en-US"/>
              </w:rPr>
              <w:t>Branch value of Via header in MT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0611BF"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39957"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E66FC"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41BD39" w14:textId="77777777" w:rsidR="00E10F79" w:rsidRPr="00DF53B4" w:rsidRDefault="00E10F79" w:rsidP="00E10F79">
            <w:pPr>
              <w:pStyle w:val="TAL"/>
              <w:rPr>
                <w:sz w:val="16"/>
                <w:szCs w:val="16"/>
                <w:lang w:eastAsia="en-US"/>
              </w:rPr>
            </w:pPr>
            <w:r w:rsidRPr="00DF53B4">
              <w:rPr>
                <w:sz w:val="16"/>
                <w:szCs w:val="16"/>
                <w:lang w:eastAsia="en-US"/>
              </w:rPr>
              <w:t>R5-081049</w:t>
            </w:r>
          </w:p>
        </w:tc>
      </w:tr>
      <w:tr w:rsidR="00E10F79" w:rsidRPr="00DF53B4" w14:paraId="1D8E07F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42867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2CE6AF"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9A998D" w14:textId="77777777" w:rsidR="00E10F79" w:rsidRPr="00DF53B4" w:rsidRDefault="00E10F79" w:rsidP="00E10F79">
            <w:pPr>
              <w:pStyle w:val="TAL"/>
              <w:rPr>
                <w:sz w:val="16"/>
                <w:szCs w:val="16"/>
                <w:lang w:eastAsia="en-US"/>
              </w:rPr>
            </w:pPr>
            <w:r w:rsidRPr="00DF53B4">
              <w:rPr>
                <w:sz w:val="16"/>
                <w:szCs w:val="16"/>
                <w:lang w:eastAsia="en-US"/>
              </w:rPr>
              <w:t>0109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15EC3"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9D1C95" w14:textId="77777777" w:rsidR="00E10F79" w:rsidRPr="00DF53B4" w:rsidRDefault="00E10F79" w:rsidP="00E10F79">
            <w:pPr>
              <w:pStyle w:val="TAL"/>
              <w:rPr>
                <w:sz w:val="16"/>
                <w:szCs w:val="16"/>
                <w:lang w:eastAsia="en-US"/>
              </w:rPr>
            </w:pPr>
            <w:r w:rsidRPr="00DF53B4">
              <w:rPr>
                <w:sz w:val="16"/>
                <w:szCs w:val="16"/>
                <w:lang w:eastAsia="en-US"/>
              </w:rPr>
              <w:t>Introducing conditions for MO and MT versions of IMS common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5E4D60"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B667E"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27CB1D"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A7DB20" w14:textId="77777777" w:rsidR="00E10F79" w:rsidRPr="00DF53B4" w:rsidRDefault="00E10F79" w:rsidP="00E10F79">
            <w:pPr>
              <w:pStyle w:val="TAL"/>
              <w:rPr>
                <w:sz w:val="16"/>
                <w:szCs w:val="16"/>
                <w:lang w:eastAsia="en-US"/>
              </w:rPr>
            </w:pPr>
            <w:r w:rsidRPr="00DF53B4">
              <w:rPr>
                <w:sz w:val="16"/>
                <w:szCs w:val="16"/>
                <w:lang w:eastAsia="en-US"/>
              </w:rPr>
              <w:t>R5-081050</w:t>
            </w:r>
          </w:p>
        </w:tc>
      </w:tr>
      <w:tr w:rsidR="00E10F79" w:rsidRPr="00DF53B4" w14:paraId="0556EB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D417B8"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9EE641"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F4218F" w14:textId="77777777" w:rsidR="00E10F79" w:rsidRPr="00DF53B4" w:rsidRDefault="00E10F79" w:rsidP="00E10F79">
            <w:pPr>
              <w:pStyle w:val="TAL"/>
              <w:rPr>
                <w:sz w:val="16"/>
                <w:szCs w:val="16"/>
                <w:lang w:eastAsia="en-US"/>
              </w:rPr>
            </w:pPr>
            <w:r w:rsidRPr="00DF53B4">
              <w:rPr>
                <w:sz w:val="16"/>
                <w:szCs w:val="16"/>
                <w:lang w:eastAsia="en-US"/>
              </w:rPr>
              <w:t>0110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2B8B"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6B16A2" w14:textId="77777777" w:rsidR="00E10F79" w:rsidRPr="00DF53B4" w:rsidRDefault="00E10F79" w:rsidP="00E10F79">
            <w:pPr>
              <w:pStyle w:val="TAL"/>
              <w:rPr>
                <w:sz w:val="16"/>
                <w:szCs w:val="16"/>
                <w:lang w:eastAsia="en-US"/>
              </w:rPr>
            </w:pPr>
            <w:r w:rsidRPr="00DF53B4">
              <w:rPr>
                <w:sz w:val="16"/>
                <w:szCs w:val="16"/>
                <w:lang w:eastAsia="en-US"/>
              </w:rPr>
              <w:t>New MTSI test case 15.6 Communication Deflection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504C53"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8CCF36"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63A42"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25E88A" w14:textId="77777777" w:rsidR="00E10F79" w:rsidRPr="00DF53B4" w:rsidRDefault="00E10F79" w:rsidP="00E10F79">
            <w:pPr>
              <w:pStyle w:val="TAL"/>
              <w:rPr>
                <w:sz w:val="16"/>
                <w:szCs w:val="16"/>
                <w:lang w:eastAsia="en-US"/>
              </w:rPr>
            </w:pPr>
            <w:r w:rsidRPr="00DF53B4">
              <w:rPr>
                <w:sz w:val="16"/>
                <w:szCs w:val="16"/>
                <w:lang w:eastAsia="en-US"/>
              </w:rPr>
              <w:t>R5-081539</w:t>
            </w:r>
          </w:p>
        </w:tc>
      </w:tr>
      <w:tr w:rsidR="00E10F79" w:rsidRPr="00DF53B4" w14:paraId="236FFC1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A584E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E7F598"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C5AF3F" w14:textId="77777777" w:rsidR="00E10F79" w:rsidRPr="00DF53B4" w:rsidRDefault="00E10F79" w:rsidP="00E10F79">
            <w:pPr>
              <w:pStyle w:val="TAL"/>
              <w:rPr>
                <w:sz w:val="16"/>
                <w:szCs w:val="16"/>
                <w:lang w:eastAsia="en-US"/>
              </w:rPr>
            </w:pPr>
            <w:r w:rsidRPr="00DF53B4">
              <w:rPr>
                <w:sz w:val="16"/>
                <w:szCs w:val="16"/>
                <w:lang w:eastAsia="en-US"/>
              </w:rPr>
              <w:t>0111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D45C"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3FAA68" w14:textId="77777777" w:rsidR="00E10F79" w:rsidRPr="00DF53B4" w:rsidRDefault="00E10F79" w:rsidP="00E10F79">
            <w:pPr>
              <w:pStyle w:val="TAL"/>
              <w:rPr>
                <w:sz w:val="16"/>
                <w:szCs w:val="16"/>
                <w:lang w:eastAsia="en-US"/>
              </w:rPr>
            </w:pPr>
            <w:r w:rsidRPr="00DF53B4">
              <w:rPr>
                <w:sz w:val="16"/>
                <w:szCs w:val="16"/>
                <w:lang w:eastAsia="en-US"/>
              </w:rPr>
              <w:t>New MTSI test case 15.17 Creating a conference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794195"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5B6E3"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6006E"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DB26E5" w14:textId="77777777" w:rsidR="00E10F79" w:rsidRPr="00DF53B4" w:rsidRDefault="00000000" w:rsidP="00E10F79">
            <w:pPr>
              <w:pStyle w:val="TAL"/>
              <w:rPr>
                <w:sz w:val="16"/>
                <w:szCs w:val="16"/>
                <w:lang w:eastAsia="en-US"/>
              </w:rPr>
            </w:pPr>
            <w:hyperlink r:id="rId11" w:history="1">
              <w:r w:rsidR="00E10F79" w:rsidRPr="00DF53B4">
                <w:rPr>
                  <w:sz w:val="16"/>
                  <w:szCs w:val="16"/>
                  <w:lang w:eastAsia="en-US"/>
                </w:rPr>
                <w:t>R5-081052</w:t>
              </w:r>
            </w:hyperlink>
          </w:p>
        </w:tc>
      </w:tr>
      <w:tr w:rsidR="00E10F79" w:rsidRPr="00DF53B4" w14:paraId="097380D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275447"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D8F1AB"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BC3112" w14:textId="77777777" w:rsidR="00E10F79" w:rsidRPr="00DF53B4" w:rsidRDefault="00E10F79" w:rsidP="00E10F79">
            <w:pPr>
              <w:pStyle w:val="TAL"/>
              <w:rPr>
                <w:sz w:val="16"/>
                <w:szCs w:val="16"/>
                <w:lang w:eastAsia="en-US"/>
              </w:rPr>
            </w:pPr>
            <w:r w:rsidRPr="00DF53B4">
              <w:rPr>
                <w:sz w:val="16"/>
                <w:szCs w:val="16"/>
                <w:lang w:eastAsia="en-US"/>
              </w:rPr>
              <w:t>0112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35470"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BAF872" w14:textId="77777777" w:rsidR="00E10F79" w:rsidRPr="00DF53B4" w:rsidRDefault="00E10F79" w:rsidP="00E10F79">
            <w:pPr>
              <w:pStyle w:val="TAL"/>
              <w:rPr>
                <w:sz w:val="16"/>
                <w:szCs w:val="16"/>
                <w:lang w:eastAsia="en-US"/>
              </w:rPr>
            </w:pPr>
            <w:r w:rsidRPr="00DF53B4">
              <w:rPr>
                <w:sz w:val="16"/>
                <w:szCs w:val="16"/>
                <w:lang w:eastAsia="en-US"/>
              </w:rPr>
              <w:t>New MTSI test case 17.1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DA0A41"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8151D"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EC78A"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99C6FC" w14:textId="77777777" w:rsidR="00E10F79" w:rsidRPr="00DF53B4" w:rsidRDefault="00E10F79" w:rsidP="00E10F79">
            <w:pPr>
              <w:pStyle w:val="TAL"/>
              <w:rPr>
                <w:sz w:val="16"/>
                <w:szCs w:val="16"/>
                <w:lang w:eastAsia="en-US"/>
              </w:rPr>
            </w:pPr>
            <w:r w:rsidRPr="00DF53B4">
              <w:rPr>
                <w:sz w:val="16"/>
                <w:szCs w:val="16"/>
                <w:lang w:eastAsia="en-US"/>
              </w:rPr>
              <w:t>R5-081541</w:t>
            </w:r>
          </w:p>
        </w:tc>
      </w:tr>
      <w:tr w:rsidR="00E10F79" w:rsidRPr="00DF53B4" w14:paraId="6081F9D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21D8DF"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89C205"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E51FF1" w14:textId="77777777" w:rsidR="00E10F79" w:rsidRPr="00DF53B4" w:rsidRDefault="00E10F79" w:rsidP="00E10F79">
            <w:pPr>
              <w:pStyle w:val="TAL"/>
              <w:rPr>
                <w:sz w:val="16"/>
                <w:szCs w:val="16"/>
                <w:lang w:eastAsia="en-US"/>
              </w:rPr>
            </w:pPr>
            <w:r w:rsidRPr="00DF53B4">
              <w:rPr>
                <w:sz w:val="16"/>
                <w:szCs w:val="16"/>
                <w:lang w:eastAsia="en-US"/>
              </w:rPr>
              <w:t>0113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7507F"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A7D9FF" w14:textId="77777777" w:rsidR="00E10F79" w:rsidRPr="00DF53B4" w:rsidRDefault="00E10F79" w:rsidP="00E10F79">
            <w:pPr>
              <w:pStyle w:val="TAL"/>
              <w:rPr>
                <w:sz w:val="16"/>
                <w:szCs w:val="16"/>
                <w:lang w:eastAsia="en-US"/>
              </w:rPr>
            </w:pPr>
            <w:r w:rsidRPr="00DF53B4">
              <w:rPr>
                <w:sz w:val="16"/>
                <w:szCs w:val="16"/>
                <w:lang w:eastAsia="en-US"/>
              </w:rPr>
              <w:t>New MTSI test case 15.5 Communication Forwarding unconditional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62FEDF"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D8BF4D"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FC469"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8EEF60" w14:textId="77777777" w:rsidR="00E10F79" w:rsidRPr="00DF53B4" w:rsidRDefault="00E10F79" w:rsidP="00E10F79">
            <w:pPr>
              <w:pStyle w:val="TAL"/>
              <w:rPr>
                <w:sz w:val="16"/>
                <w:szCs w:val="16"/>
                <w:lang w:eastAsia="en-US"/>
              </w:rPr>
            </w:pPr>
            <w:r w:rsidRPr="00DF53B4">
              <w:rPr>
                <w:sz w:val="16"/>
                <w:szCs w:val="16"/>
                <w:lang w:eastAsia="en-US"/>
              </w:rPr>
              <w:t>R5-081054</w:t>
            </w:r>
          </w:p>
        </w:tc>
      </w:tr>
      <w:tr w:rsidR="00E10F79" w:rsidRPr="00DF53B4" w14:paraId="210C991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5A56EA"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C5367C"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C8070B" w14:textId="77777777" w:rsidR="00E10F79" w:rsidRPr="00DF53B4" w:rsidRDefault="00E10F79" w:rsidP="00E10F79">
            <w:pPr>
              <w:pStyle w:val="TAL"/>
              <w:rPr>
                <w:sz w:val="16"/>
                <w:szCs w:val="16"/>
                <w:lang w:eastAsia="en-US"/>
              </w:rPr>
            </w:pPr>
            <w:r w:rsidRPr="00DF53B4">
              <w:rPr>
                <w:sz w:val="16"/>
                <w:szCs w:val="16"/>
                <w:lang w:eastAsia="en-US"/>
              </w:rPr>
              <w:t>0114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2FC3A"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2FEA2" w14:textId="77777777" w:rsidR="00E10F79" w:rsidRPr="00DF53B4" w:rsidRDefault="00E10F79" w:rsidP="00E10F79">
            <w:pPr>
              <w:pStyle w:val="TAL"/>
              <w:rPr>
                <w:sz w:val="16"/>
                <w:szCs w:val="16"/>
                <w:lang w:eastAsia="en-US"/>
              </w:rPr>
            </w:pPr>
            <w:r w:rsidRPr="00DF53B4">
              <w:rPr>
                <w:sz w:val="16"/>
                <w:szCs w:val="16"/>
                <w:lang w:eastAsia="en-US"/>
              </w:rPr>
              <w:t>New MTSI test case 15.24 MT ECT - Blind Call Transfer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FF6437"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48A3D"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83474"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712E5D" w14:textId="77777777" w:rsidR="00E10F79" w:rsidRPr="00DF53B4" w:rsidRDefault="00E10F79" w:rsidP="00E10F79">
            <w:pPr>
              <w:pStyle w:val="TAL"/>
              <w:rPr>
                <w:sz w:val="16"/>
                <w:szCs w:val="16"/>
                <w:lang w:eastAsia="en-US"/>
              </w:rPr>
            </w:pPr>
            <w:r w:rsidRPr="00DF53B4">
              <w:rPr>
                <w:sz w:val="16"/>
                <w:szCs w:val="16"/>
                <w:lang w:eastAsia="en-US"/>
              </w:rPr>
              <w:t>R5-081055</w:t>
            </w:r>
          </w:p>
        </w:tc>
      </w:tr>
      <w:tr w:rsidR="00E10F79" w:rsidRPr="00DF53B4" w14:paraId="4A2A66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5A42D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28453"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5B3EBD" w14:textId="77777777" w:rsidR="00E10F79" w:rsidRPr="00DF53B4" w:rsidRDefault="00E10F79" w:rsidP="00E10F79">
            <w:pPr>
              <w:pStyle w:val="TAL"/>
              <w:rPr>
                <w:sz w:val="16"/>
                <w:szCs w:val="16"/>
                <w:lang w:eastAsia="en-US"/>
              </w:rPr>
            </w:pPr>
            <w:r w:rsidRPr="00DF53B4">
              <w:rPr>
                <w:sz w:val="16"/>
                <w:szCs w:val="16"/>
                <w:lang w:eastAsia="en-US"/>
              </w:rPr>
              <w:t>0115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2C9A7"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7EE236"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90396"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CB86C2"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D7E38"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DFF799" w14:textId="77777777" w:rsidR="00E10F79" w:rsidRPr="00DF53B4" w:rsidRDefault="00E10F79" w:rsidP="00E10F79">
            <w:pPr>
              <w:pStyle w:val="TAL"/>
              <w:rPr>
                <w:sz w:val="16"/>
                <w:szCs w:val="16"/>
                <w:lang w:eastAsia="en-US"/>
              </w:rPr>
            </w:pPr>
            <w:r w:rsidRPr="00DF53B4">
              <w:rPr>
                <w:sz w:val="16"/>
                <w:szCs w:val="16"/>
                <w:lang w:eastAsia="en-US"/>
              </w:rPr>
              <w:t>R5-081070</w:t>
            </w:r>
          </w:p>
        </w:tc>
      </w:tr>
      <w:tr w:rsidR="00E10F79" w:rsidRPr="00DF53B4" w14:paraId="167507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AA0B25"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7A6674"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B94C14" w14:textId="77777777" w:rsidR="00E10F79" w:rsidRPr="00DF53B4" w:rsidRDefault="00E10F79" w:rsidP="00E10F79">
            <w:pPr>
              <w:pStyle w:val="TAL"/>
              <w:rPr>
                <w:sz w:val="16"/>
                <w:szCs w:val="16"/>
                <w:lang w:eastAsia="en-US"/>
              </w:rPr>
            </w:pPr>
            <w:r w:rsidRPr="00DF53B4">
              <w:rPr>
                <w:sz w:val="16"/>
                <w:szCs w:val="16"/>
                <w:lang w:eastAsia="en-US"/>
              </w:rPr>
              <w:t>0116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8703C"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E686E3"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D18B2D"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53FF3"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0317D4"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B615F4" w14:textId="77777777" w:rsidR="00E10F79" w:rsidRPr="00DF53B4" w:rsidRDefault="00E10F79" w:rsidP="00E10F79">
            <w:pPr>
              <w:pStyle w:val="TAL"/>
              <w:rPr>
                <w:sz w:val="16"/>
                <w:szCs w:val="16"/>
                <w:lang w:eastAsia="en-US"/>
              </w:rPr>
            </w:pPr>
            <w:r w:rsidRPr="00DF53B4">
              <w:rPr>
                <w:sz w:val="16"/>
                <w:szCs w:val="16"/>
                <w:lang w:eastAsia="en-US"/>
              </w:rPr>
              <w:t>R5-081071</w:t>
            </w:r>
          </w:p>
        </w:tc>
      </w:tr>
      <w:tr w:rsidR="00E10F79" w:rsidRPr="00DF53B4" w14:paraId="2AA0A85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B685D3"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38B0E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E7E2DD" w14:textId="77777777" w:rsidR="00E10F79" w:rsidRPr="00DF53B4" w:rsidRDefault="00E10F79" w:rsidP="00E10F79">
            <w:pPr>
              <w:pStyle w:val="TAL"/>
              <w:rPr>
                <w:sz w:val="16"/>
                <w:szCs w:val="16"/>
                <w:lang w:eastAsia="en-US"/>
              </w:rPr>
            </w:pPr>
            <w:r w:rsidRPr="00DF53B4">
              <w:rPr>
                <w:sz w:val="16"/>
                <w:szCs w:val="16"/>
                <w:lang w:eastAsia="en-US"/>
              </w:rPr>
              <w:t>0117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F71AAA"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C6D88F"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6E8F88"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54D58"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F4EE5A"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68D42E" w14:textId="77777777" w:rsidR="00E10F79" w:rsidRPr="00DF53B4" w:rsidRDefault="00000000" w:rsidP="00E10F79">
            <w:pPr>
              <w:pStyle w:val="TAL"/>
              <w:rPr>
                <w:sz w:val="16"/>
                <w:szCs w:val="16"/>
                <w:lang w:eastAsia="en-US"/>
              </w:rPr>
            </w:pPr>
            <w:hyperlink r:id="rId12" w:history="1">
              <w:r w:rsidR="00E10F79" w:rsidRPr="00DF53B4">
                <w:rPr>
                  <w:sz w:val="16"/>
                  <w:szCs w:val="16"/>
                  <w:lang w:eastAsia="en-US"/>
                </w:rPr>
                <w:t>R5-081072</w:t>
              </w:r>
            </w:hyperlink>
          </w:p>
        </w:tc>
      </w:tr>
      <w:tr w:rsidR="00E10F79" w:rsidRPr="00DF53B4" w14:paraId="72D2EA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665A28"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DA0D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308976" w14:textId="77777777" w:rsidR="00E10F79" w:rsidRPr="00DF53B4" w:rsidRDefault="00E10F79" w:rsidP="00E10F79">
            <w:pPr>
              <w:pStyle w:val="TAL"/>
              <w:rPr>
                <w:sz w:val="16"/>
                <w:szCs w:val="16"/>
                <w:lang w:eastAsia="en-US"/>
              </w:rPr>
            </w:pPr>
            <w:r w:rsidRPr="00DF53B4">
              <w:rPr>
                <w:sz w:val="16"/>
                <w:szCs w:val="16"/>
                <w:lang w:eastAsia="en-US"/>
              </w:rPr>
              <w:t>0118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64B88"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5C8E2D" w14:textId="77777777" w:rsidR="00E10F79" w:rsidRPr="00DF53B4" w:rsidRDefault="00E10F79" w:rsidP="00E10F79">
            <w:pPr>
              <w:pStyle w:val="TAL"/>
              <w:rPr>
                <w:sz w:val="16"/>
                <w:szCs w:val="16"/>
                <w:lang w:eastAsia="en-US"/>
              </w:rPr>
            </w:pPr>
            <w:r w:rsidRPr="00DF53B4">
              <w:rPr>
                <w:sz w:val="16"/>
                <w:szCs w:val="16"/>
                <w:lang w:eastAsia="en-US"/>
              </w:rPr>
              <w:t>Update conformance requirement for TC 8.8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C73229"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DC1242"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B52CC5"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833D4A" w14:textId="77777777" w:rsidR="00E10F79" w:rsidRPr="00DF53B4" w:rsidRDefault="00000000" w:rsidP="00E10F79">
            <w:pPr>
              <w:pStyle w:val="TAL"/>
              <w:rPr>
                <w:sz w:val="16"/>
                <w:szCs w:val="16"/>
                <w:lang w:eastAsia="en-US"/>
              </w:rPr>
            </w:pPr>
            <w:hyperlink r:id="rId13" w:history="1">
              <w:r w:rsidR="00E10F79" w:rsidRPr="00DF53B4">
                <w:rPr>
                  <w:sz w:val="16"/>
                  <w:szCs w:val="16"/>
                  <w:lang w:eastAsia="en-US"/>
                </w:rPr>
                <w:t>R5-081073</w:t>
              </w:r>
            </w:hyperlink>
          </w:p>
        </w:tc>
      </w:tr>
      <w:tr w:rsidR="00E10F79" w:rsidRPr="00DF53B4" w14:paraId="5447F5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78D17C"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095331"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C97424" w14:textId="77777777" w:rsidR="00E10F79" w:rsidRPr="00DF53B4" w:rsidRDefault="00E10F79" w:rsidP="00E10F79">
            <w:pPr>
              <w:pStyle w:val="TAL"/>
              <w:rPr>
                <w:sz w:val="16"/>
                <w:szCs w:val="16"/>
                <w:lang w:eastAsia="en-US"/>
              </w:rPr>
            </w:pPr>
            <w:r w:rsidRPr="00DF53B4">
              <w:rPr>
                <w:sz w:val="16"/>
                <w:szCs w:val="16"/>
                <w:lang w:eastAsia="en-US"/>
              </w:rPr>
              <w:t>0119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94DC9"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AA0784" w14:textId="77777777" w:rsidR="00E10F79" w:rsidRPr="00DF53B4" w:rsidRDefault="00E10F79" w:rsidP="00E10F79">
            <w:pPr>
              <w:pStyle w:val="TAL"/>
              <w:rPr>
                <w:sz w:val="16"/>
                <w:szCs w:val="16"/>
                <w:lang w:eastAsia="en-US"/>
              </w:rPr>
            </w:pPr>
            <w:r w:rsidRPr="00DF53B4">
              <w:rPr>
                <w:sz w:val="16"/>
                <w:szCs w:val="16"/>
                <w:lang w:eastAsia="en-US"/>
              </w:rPr>
              <w:t>New MTSI test case MT MTSI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EF1138"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746903"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D5F80"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7568F3" w14:textId="77777777" w:rsidR="00E10F79" w:rsidRPr="00DF53B4" w:rsidRDefault="00000000" w:rsidP="00E10F79">
            <w:pPr>
              <w:pStyle w:val="TAL"/>
              <w:rPr>
                <w:sz w:val="16"/>
                <w:szCs w:val="16"/>
                <w:lang w:eastAsia="en-US"/>
              </w:rPr>
            </w:pPr>
            <w:hyperlink r:id="rId14" w:history="1">
              <w:r w:rsidR="00E10F79" w:rsidRPr="00DF53B4">
                <w:rPr>
                  <w:sz w:val="16"/>
                  <w:szCs w:val="16"/>
                  <w:lang w:eastAsia="en-US"/>
                </w:rPr>
                <w:t>R5-081542</w:t>
              </w:r>
            </w:hyperlink>
          </w:p>
        </w:tc>
      </w:tr>
      <w:tr w:rsidR="00E10F79" w:rsidRPr="00DF53B4" w14:paraId="05546F4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A7535E"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361F3B"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58EB5B" w14:textId="77777777" w:rsidR="00E10F79" w:rsidRPr="00DF53B4" w:rsidRDefault="00E10F79" w:rsidP="00E10F79">
            <w:pPr>
              <w:pStyle w:val="TAL"/>
              <w:rPr>
                <w:sz w:val="16"/>
                <w:szCs w:val="16"/>
                <w:lang w:eastAsia="en-US"/>
              </w:rPr>
            </w:pPr>
            <w:r w:rsidRPr="00DF53B4">
              <w:rPr>
                <w:sz w:val="16"/>
                <w:szCs w:val="16"/>
                <w:lang w:eastAsia="en-US"/>
              </w:rPr>
              <w:t>0120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9E27F"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82CCD8" w14:textId="77777777" w:rsidR="00E10F79" w:rsidRPr="00DF53B4" w:rsidRDefault="00E10F79" w:rsidP="00E10F79">
            <w:pPr>
              <w:pStyle w:val="TAL"/>
              <w:rPr>
                <w:sz w:val="16"/>
                <w:szCs w:val="16"/>
                <w:lang w:eastAsia="en-US"/>
              </w:rPr>
            </w:pPr>
            <w:r w:rsidRPr="00DF53B4">
              <w:rPr>
                <w:sz w:val="16"/>
                <w:szCs w:val="16"/>
                <w:lang w:eastAsia="en-US"/>
              </w:rPr>
              <w:t>New MTSI test case MT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F968D6"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7C8EF"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2467F2"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B470B3" w14:textId="77777777" w:rsidR="00E10F79" w:rsidRPr="00DF53B4" w:rsidRDefault="00000000" w:rsidP="00E10F79">
            <w:pPr>
              <w:pStyle w:val="TAL"/>
              <w:rPr>
                <w:sz w:val="16"/>
                <w:szCs w:val="16"/>
                <w:lang w:eastAsia="en-US"/>
              </w:rPr>
            </w:pPr>
            <w:hyperlink r:id="rId15" w:history="1">
              <w:r w:rsidR="00E10F79" w:rsidRPr="00DF53B4">
                <w:rPr>
                  <w:sz w:val="16"/>
                  <w:szCs w:val="16"/>
                  <w:lang w:eastAsia="en-US"/>
                </w:rPr>
                <w:t>R5-081543</w:t>
              </w:r>
            </w:hyperlink>
          </w:p>
        </w:tc>
      </w:tr>
      <w:tr w:rsidR="00E10F79" w:rsidRPr="00DF53B4" w14:paraId="69F1E64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3EA282"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ED1E48"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AF8DD0" w14:textId="77777777" w:rsidR="00E10F79" w:rsidRPr="00DF53B4" w:rsidRDefault="00E10F79" w:rsidP="00E10F79">
            <w:pPr>
              <w:pStyle w:val="TAL"/>
              <w:rPr>
                <w:sz w:val="16"/>
                <w:szCs w:val="16"/>
                <w:lang w:eastAsia="en-US"/>
              </w:rPr>
            </w:pPr>
            <w:r w:rsidRPr="00DF53B4">
              <w:rPr>
                <w:sz w:val="16"/>
                <w:szCs w:val="16"/>
                <w:lang w:eastAsia="en-US"/>
              </w:rPr>
              <w:t>0121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E066B7"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D14196" w14:textId="77777777" w:rsidR="00E10F79" w:rsidRPr="00DF53B4" w:rsidRDefault="00E10F79" w:rsidP="00E10F79">
            <w:pPr>
              <w:pStyle w:val="TAL"/>
              <w:rPr>
                <w:sz w:val="16"/>
                <w:szCs w:val="16"/>
                <w:lang w:eastAsia="en-US"/>
              </w:rPr>
            </w:pPr>
            <w:r w:rsidRPr="00DF53B4">
              <w:rPr>
                <w:sz w:val="16"/>
                <w:szCs w:val="16"/>
                <w:lang w:eastAsia="en-US"/>
              </w:rPr>
              <w:t>New MTSI test case Speech AMR indicate selective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CDFFCB"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DAE297"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339E83"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54D164" w14:textId="77777777" w:rsidR="00E10F79" w:rsidRPr="00DF53B4" w:rsidRDefault="00000000" w:rsidP="00E10F79">
            <w:pPr>
              <w:pStyle w:val="TAL"/>
              <w:rPr>
                <w:sz w:val="16"/>
                <w:szCs w:val="16"/>
                <w:lang w:eastAsia="en-US"/>
              </w:rPr>
            </w:pPr>
            <w:hyperlink r:id="rId16" w:history="1">
              <w:r w:rsidR="00E10F79" w:rsidRPr="00DF53B4">
                <w:rPr>
                  <w:sz w:val="16"/>
                  <w:szCs w:val="16"/>
                  <w:lang w:eastAsia="en-US"/>
                </w:rPr>
                <w:t>R5-081553</w:t>
              </w:r>
            </w:hyperlink>
          </w:p>
        </w:tc>
      </w:tr>
      <w:tr w:rsidR="00E10F79" w:rsidRPr="00DF53B4" w14:paraId="074D162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1D3DA5"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D2875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F928A" w14:textId="77777777" w:rsidR="00E10F79" w:rsidRPr="00DF53B4" w:rsidRDefault="00E10F79" w:rsidP="00E10F79">
            <w:pPr>
              <w:pStyle w:val="TAL"/>
              <w:rPr>
                <w:sz w:val="16"/>
                <w:szCs w:val="16"/>
                <w:lang w:eastAsia="en-US"/>
              </w:rPr>
            </w:pPr>
            <w:r w:rsidRPr="00DF53B4">
              <w:rPr>
                <w:sz w:val="16"/>
                <w:szCs w:val="16"/>
                <w:lang w:eastAsia="en-US"/>
              </w:rPr>
              <w:t>0122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59054"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3E91FA" w14:textId="77777777" w:rsidR="00E10F79" w:rsidRPr="00DF53B4" w:rsidRDefault="00E10F79" w:rsidP="00E10F79">
            <w:pPr>
              <w:pStyle w:val="TAL"/>
              <w:rPr>
                <w:sz w:val="16"/>
                <w:szCs w:val="16"/>
                <w:lang w:eastAsia="en-US"/>
              </w:rPr>
            </w:pPr>
            <w:r w:rsidRPr="00DF53B4">
              <w:rPr>
                <w:sz w:val="16"/>
                <w:szCs w:val="16"/>
                <w:lang w:eastAsia="en-US"/>
              </w:rPr>
              <w:t>New MTSI test case Speech AMR-WB indicate selective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72E4C9"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FB901"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2927DE"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EB3496" w14:textId="77777777" w:rsidR="00E10F79" w:rsidRPr="00DF53B4" w:rsidRDefault="00000000" w:rsidP="00E10F79">
            <w:pPr>
              <w:pStyle w:val="TAL"/>
              <w:rPr>
                <w:sz w:val="16"/>
                <w:szCs w:val="16"/>
                <w:lang w:eastAsia="en-US"/>
              </w:rPr>
            </w:pPr>
            <w:hyperlink r:id="rId17" w:history="1">
              <w:r w:rsidR="00E10F79" w:rsidRPr="00DF53B4">
                <w:rPr>
                  <w:sz w:val="16"/>
                  <w:szCs w:val="16"/>
                  <w:lang w:eastAsia="en-US"/>
                </w:rPr>
                <w:t>R5-081545</w:t>
              </w:r>
            </w:hyperlink>
          </w:p>
        </w:tc>
      </w:tr>
      <w:tr w:rsidR="00E10F79" w:rsidRPr="00DF53B4" w14:paraId="09C989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582186"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0AEA78"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D1E0CC" w14:textId="77777777" w:rsidR="00E10F79" w:rsidRPr="00DF53B4" w:rsidRDefault="00E10F79" w:rsidP="00E10F79">
            <w:pPr>
              <w:pStyle w:val="TAL"/>
              <w:rPr>
                <w:sz w:val="16"/>
                <w:szCs w:val="16"/>
                <w:lang w:eastAsia="en-US"/>
              </w:rPr>
            </w:pPr>
            <w:r w:rsidRPr="00DF53B4">
              <w:rPr>
                <w:sz w:val="16"/>
                <w:szCs w:val="16"/>
                <w:lang w:eastAsia="en-US"/>
              </w:rPr>
              <w:t>0123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A9DED6"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D65A5C" w14:textId="77777777" w:rsidR="00E10F79" w:rsidRPr="00DF53B4" w:rsidRDefault="00E10F79" w:rsidP="00E10F79">
            <w:pPr>
              <w:pStyle w:val="TAL"/>
              <w:rPr>
                <w:sz w:val="16"/>
                <w:szCs w:val="16"/>
                <w:lang w:eastAsia="en-US"/>
              </w:rPr>
            </w:pPr>
            <w:r w:rsidRPr="00DF53B4">
              <w:rPr>
                <w:sz w:val="16"/>
                <w:szCs w:val="16"/>
                <w:lang w:eastAsia="en-US"/>
              </w:rPr>
              <w:t>New MTSI test case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55521D"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3C0271"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69613"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281564" w14:textId="77777777" w:rsidR="00E10F79" w:rsidRPr="00DF53B4" w:rsidRDefault="00000000" w:rsidP="00E10F79">
            <w:pPr>
              <w:pStyle w:val="TAL"/>
              <w:rPr>
                <w:sz w:val="16"/>
                <w:szCs w:val="16"/>
                <w:lang w:eastAsia="en-US"/>
              </w:rPr>
            </w:pPr>
            <w:hyperlink r:id="rId18" w:history="1">
              <w:r w:rsidR="00E10F79" w:rsidRPr="00DF53B4">
                <w:rPr>
                  <w:sz w:val="16"/>
                  <w:szCs w:val="16"/>
                  <w:lang w:eastAsia="en-US"/>
                </w:rPr>
                <w:t>R5-081546</w:t>
              </w:r>
            </w:hyperlink>
          </w:p>
        </w:tc>
      </w:tr>
      <w:tr w:rsidR="00E10F79" w:rsidRPr="00DF53B4" w14:paraId="665C384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BC1DF7"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6454D"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2D7A21" w14:textId="77777777" w:rsidR="00E10F79" w:rsidRPr="00DF53B4" w:rsidRDefault="00E10F79" w:rsidP="00E10F79">
            <w:pPr>
              <w:pStyle w:val="TAL"/>
              <w:rPr>
                <w:sz w:val="16"/>
                <w:szCs w:val="16"/>
                <w:lang w:eastAsia="en-US"/>
              </w:rPr>
            </w:pPr>
            <w:r w:rsidRPr="00DF53B4">
              <w:rPr>
                <w:sz w:val="16"/>
                <w:szCs w:val="16"/>
                <w:lang w:eastAsia="en-US"/>
              </w:rPr>
              <w:t>0124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3380E"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7A326C" w14:textId="77777777" w:rsidR="00E10F79" w:rsidRPr="00DF53B4" w:rsidRDefault="00E10F79" w:rsidP="00E10F79">
            <w:pPr>
              <w:pStyle w:val="TAL"/>
              <w:rPr>
                <w:sz w:val="16"/>
                <w:szCs w:val="16"/>
                <w:lang w:eastAsia="en-US"/>
              </w:rPr>
            </w:pPr>
            <w:r w:rsidRPr="00DF53B4">
              <w:rPr>
                <w:sz w:val="16"/>
                <w:szCs w:val="16"/>
                <w:lang w:eastAsia="en-US"/>
              </w:rPr>
              <w:t>New MTSI test case MT Speech add video remove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ED420F"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C17C9"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947CB"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44256B" w14:textId="77777777" w:rsidR="00E10F79" w:rsidRPr="00DF53B4" w:rsidRDefault="00000000" w:rsidP="00E10F79">
            <w:pPr>
              <w:pStyle w:val="TAL"/>
              <w:rPr>
                <w:sz w:val="16"/>
                <w:szCs w:val="16"/>
                <w:lang w:eastAsia="en-US"/>
              </w:rPr>
            </w:pPr>
            <w:hyperlink r:id="rId19" w:history="1">
              <w:r w:rsidR="00E10F79" w:rsidRPr="00DF53B4">
                <w:rPr>
                  <w:sz w:val="16"/>
                  <w:szCs w:val="16"/>
                  <w:lang w:eastAsia="en-US"/>
                </w:rPr>
                <w:t>R5-081547</w:t>
              </w:r>
            </w:hyperlink>
          </w:p>
        </w:tc>
      </w:tr>
      <w:tr w:rsidR="00E10F79" w:rsidRPr="00DF53B4" w14:paraId="09B38E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E82E1E"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3E40CA" w14:textId="77777777" w:rsidR="00E10F79" w:rsidRPr="00DF53B4" w:rsidRDefault="00E10F79" w:rsidP="00E10F79">
            <w:pPr>
              <w:pStyle w:val="TAL"/>
              <w:rPr>
                <w:sz w:val="16"/>
                <w:szCs w:val="16"/>
                <w:lang w:eastAsia="en-US"/>
              </w:rPr>
            </w:pPr>
            <w:r w:rsidRPr="00DF53B4">
              <w:rPr>
                <w:sz w:val="16"/>
                <w:szCs w:val="16"/>
                <w:lang w:eastAsia="en-US"/>
              </w:rPr>
              <w:t>RP-080375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486404" w14:textId="77777777" w:rsidR="00E10F79" w:rsidRPr="00DF53B4" w:rsidRDefault="00E10F79" w:rsidP="00E10F79">
            <w:pPr>
              <w:pStyle w:val="TAL"/>
              <w:rPr>
                <w:sz w:val="16"/>
                <w:szCs w:val="16"/>
                <w:lang w:eastAsia="en-US"/>
              </w:rPr>
            </w:pPr>
            <w:r w:rsidRPr="00DF53B4">
              <w:rPr>
                <w:sz w:val="16"/>
                <w:szCs w:val="16"/>
                <w:lang w:eastAsia="en-US"/>
              </w:rPr>
              <w:t>0125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1D71A"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15DEA1" w14:textId="77777777" w:rsidR="00E10F79" w:rsidRPr="00DF53B4" w:rsidRDefault="00E10F79" w:rsidP="00E10F79">
            <w:pPr>
              <w:pStyle w:val="TAL"/>
              <w:rPr>
                <w:sz w:val="16"/>
                <w:szCs w:val="16"/>
                <w:lang w:eastAsia="en-US"/>
              </w:rPr>
            </w:pPr>
            <w:r w:rsidRPr="00DF53B4">
              <w:rPr>
                <w:sz w:val="16"/>
                <w:szCs w:val="16"/>
                <w:lang w:eastAsia="en-US"/>
              </w:rPr>
              <w:t>Updating the content of the default INVITE message to Rel-7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0AACB1"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FD2D9"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8B2C9"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0FAEDA" w14:textId="77777777" w:rsidR="00E10F79" w:rsidRPr="00DF53B4" w:rsidRDefault="00000000" w:rsidP="00E10F79">
            <w:pPr>
              <w:pStyle w:val="TAL"/>
              <w:rPr>
                <w:sz w:val="16"/>
                <w:szCs w:val="16"/>
                <w:lang w:eastAsia="en-US"/>
              </w:rPr>
            </w:pPr>
            <w:hyperlink r:id="rId20" w:history="1">
              <w:r w:rsidR="00E10F79" w:rsidRPr="00DF53B4">
                <w:rPr>
                  <w:sz w:val="16"/>
                  <w:szCs w:val="16"/>
                  <w:lang w:eastAsia="en-US"/>
                </w:rPr>
                <w:t>R5-081537</w:t>
              </w:r>
            </w:hyperlink>
          </w:p>
        </w:tc>
      </w:tr>
      <w:tr w:rsidR="00E10F79" w:rsidRPr="00DF53B4" w14:paraId="4DE549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7E061D" w14:textId="77777777" w:rsidR="00E10F79" w:rsidRPr="00DF53B4" w:rsidRDefault="00E10F79" w:rsidP="00E10F79">
            <w:pPr>
              <w:pStyle w:val="TAL"/>
              <w:rPr>
                <w:sz w:val="16"/>
                <w:szCs w:val="16"/>
                <w:lang w:eastAsia="en-US"/>
              </w:rPr>
            </w:pPr>
            <w:r w:rsidRPr="00DF53B4">
              <w:rPr>
                <w:sz w:val="16"/>
                <w:szCs w:val="16"/>
                <w:lang w:eastAsia="en-US"/>
              </w:rPr>
              <w:t>RP-40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BD6A57" w14:textId="77777777" w:rsidR="00E10F79" w:rsidRPr="00DF53B4" w:rsidRDefault="00E10F79" w:rsidP="00E10F79">
            <w:pPr>
              <w:pStyle w:val="TAL"/>
              <w:rPr>
                <w:sz w:val="16"/>
                <w:szCs w:val="16"/>
                <w:lang w:eastAsia="en-US"/>
              </w:rPr>
            </w:pPr>
            <w:r w:rsidRPr="00DF53B4">
              <w:rPr>
                <w:sz w:val="16"/>
                <w:szCs w:val="16"/>
                <w:lang w:eastAsia="en-US"/>
              </w:rPr>
              <w:t>RP-080427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A56358" w14:textId="77777777" w:rsidR="00E10F79" w:rsidRPr="00DF53B4" w:rsidRDefault="00E10F79" w:rsidP="00E10F79">
            <w:pPr>
              <w:pStyle w:val="TAL"/>
              <w:rPr>
                <w:sz w:val="16"/>
                <w:szCs w:val="16"/>
                <w:lang w:eastAsia="en-US"/>
              </w:rPr>
            </w:pPr>
            <w:r w:rsidRPr="00DF53B4">
              <w:rPr>
                <w:sz w:val="16"/>
                <w:szCs w:val="16"/>
                <w:lang w:eastAsia="en-US"/>
              </w:rPr>
              <w:t>0126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11BB5" w14:textId="77777777" w:rsidR="00E10F79" w:rsidRPr="00DF53B4" w:rsidRDefault="00E10F79" w:rsidP="00E10F79">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F0C898" w14:textId="77777777" w:rsidR="00E10F79" w:rsidRPr="00DF53B4" w:rsidRDefault="00E10F79" w:rsidP="00E10F79">
            <w:pPr>
              <w:pStyle w:val="TAL"/>
              <w:rPr>
                <w:sz w:val="16"/>
                <w:szCs w:val="16"/>
                <w:lang w:eastAsia="en-US"/>
              </w:rPr>
            </w:pPr>
            <w:r w:rsidRPr="00DF53B4">
              <w:rPr>
                <w:sz w:val="16"/>
                <w:szCs w:val="16"/>
                <w:lang w:eastAsia="en-US"/>
              </w:rPr>
              <w:t>Correction to 380 Alternative Service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4C40E4" w14:textId="77777777" w:rsidR="00E10F79" w:rsidRPr="00DF53B4" w:rsidRDefault="00E10F79" w:rsidP="00E10F79">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24438" w14:textId="77777777" w:rsidR="00E10F79" w:rsidRPr="00DF53B4" w:rsidRDefault="00E10F79" w:rsidP="00E10F79">
            <w:pPr>
              <w:pStyle w:val="TAL"/>
              <w:rPr>
                <w:sz w:val="16"/>
                <w:szCs w:val="16"/>
                <w:lang w:eastAsia="en-US"/>
              </w:rPr>
            </w:pPr>
            <w:r w:rsidRPr="00DF53B4">
              <w:rPr>
                <w:sz w:val="16"/>
                <w:szCs w:val="16"/>
                <w:lang w:eastAsia="en-US"/>
              </w:rPr>
              <w:t>7.1.0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FE692" w14:textId="77777777" w:rsidR="00E10F79" w:rsidRPr="00DF53B4" w:rsidRDefault="00E10F79" w:rsidP="00E10F79">
            <w:pPr>
              <w:pStyle w:val="TAL"/>
              <w:rPr>
                <w:sz w:val="16"/>
                <w:szCs w:val="16"/>
                <w:lang w:eastAsia="en-US"/>
              </w:rPr>
            </w:pPr>
            <w:r w:rsidRPr="00DF53B4">
              <w:rPr>
                <w:sz w:val="16"/>
                <w:szCs w:val="16"/>
                <w:lang w:eastAsia="en-US"/>
              </w:rPr>
              <w:t>7.2.0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9D3ACA" w14:textId="77777777" w:rsidR="00E10F79" w:rsidRPr="00DF53B4" w:rsidRDefault="00000000" w:rsidP="00E10F79">
            <w:pPr>
              <w:pStyle w:val="TAL"/>
              <w:rPr>
                <w:sz w:val="16"/>
                <w:szCs w:val="16"/>
                <w:lang w:eastAsia="en-US"/>
              </w:rPr>
            </w:pPr>
            <w:hyperlink r:id="rId21" w:history="1">
              <w:r w:rsidR="00E10F79" w:rsidRPr="00DF53B4">
                <w:rPr>
                  <w:sz w:val="16"/>
                  <w:szCs w:val="16"/>
                  <w:lang w:eastAsia="en-US"/>
                </w:rPr>
                <w:t>R5-081538</w:t>
              </w:r>
            </w:hyperlink>
          </w:p>
        </w:tc>
      </w:tr>
      <w:tr w:rsidR="00CB16DE" w:rsidRPr="00DF53B4" w14:paraId="46A33A0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4A1F3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9D499D"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1DFFF3" w14:textId="77777777" w:rsidR="00CB16DE" w:rsidRPr="00DF53B4" w:rsidRDefault="00CB16DE" w:rsidP="00060C13">
            <w:pPr>
              <w:pStyle w:val="TAL"/>
              <w:rPr>
                <w:sz w:val="16"/>
                <w:szCs w:val="16"/>
                <w:lang w:eastAsia="en-US"/>
              </w:rPr>
            </w:pPr>
            <w:r w:rsidRPr="00DF53B4">
              <w:rPr>
                <w:sz w:val="16"/>
                <w:szCs w:val="16"/>
                <w:lang w:eastAsia="en-US"/>
              </w:rPr>
              <w:t>0127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0E70C"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DC5BB4" w14:textId="77777777" w:rsidR="00CB16DE" w:rsidRPr="00DF53B4" w:rsidRDefault="00CB16DE" w:rsidP="00060C13">
            <w:pPr>
              <w:pStyle w:val="TAL"/>
              <w:rPr>
                <w:sz w:val="16"/>
                <w:szCs w:val="16"/>
                <w:lang w:eastAsia="en-US"/>
              </w:rPr>
            </w:pPr>
            <w:r w:rsidRPr="00DF53B4">
              <w:rPr>
                <w:sz w:val="16"/>
                <w:szCs w:val="16"/>
                <w:lang w:eastAsia="en-US"/>
              </w:rPr>
              <w:t>Add generic procedures for MTSI MT speech call, MT video call and MT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B6BF8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EDEFC"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D38D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19B0DE" w14:textId="77777777" w:rsidR="00CB16DE" w:rsidRPr="00DF53B4" w:rsidRDefault="00CB16DE" w:rsidP="00060C13">
            <w:pPr>
              <w:pStyle w:val="TAL"/>
              <w:rPr>
                <w:sz w:val="16"/>
                <w:szCs w:val="16"/>
                <w:lang w:eastAsia="en-US"/>
              </w:rPr>
            </w:pPr>
            <w:r w:rsidRPr="00DF53B4">
              <w:rPr>
                <w:sz w:val="16"/>
                <w:szCs w:val="16"/>
                <w:lang w:eastAsia="en-US"/>
              </w:rPr>
              <w:t>R5-083113</w:t>
            </w:r>
          </w:p>
        </w:tc>
      </w:tr>
      <w:tr w:rsidR="00CB16DE" w:rsidRPr="00DF53B4" w14:paraId="1F253D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F5B7F1"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9E887F"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E731FF" w14:textId="77777777" w:rsidR="00CB16DE" w:rsidRPr="00DF53B4" w:rsidRDefault="00CB16DE" w:rsidP="00060C13">
            <w:pPr>
              <w:pStyle w:val="TAL"/>
              <w:rPr>
                <w:sz w:val="16"/>
                <w:szCs w:val="16"/>
                <w:lang w:eastAsia="en-US"/>
              </w:rPr>
            </w:pPr>
            <w:r w:rsidRPr="00DF53B4">
              <w:rPr>
                <w:sz w:val="16"/>
                <w:szCs w:val="16"/>
                <w:lang w:eastAsia="en-US"/>
              </w:rPr>
              <w:t>0128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5F6E1"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8CD727" w14:textId="77777777" w:rsidR="00CB16DE" w:rsidRPr="00DF53B4" w:rsidRDefault="00CB16DE" w:rsidP="00060C13">
            <w:pPr>
              <w:pStyle w:val="TAL"/>
              <w:rPr>
                <w:sz w:val="16"/>
                <w:szCs w:val="16"/>
                <w:lang w:eastAsia="en-US"/>
              </w:rPr>
            </w:pPr>
            <w:r w:rsidRPr="00DF53B4">
              <w:rPr>
                <w:sz w:val="16"/>
                <w:szCs w:val="16"/>
                <w:lang w:eastAsia="en-US"/>
              </w:rPr>
              <w:t>Update MTSI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26BC9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E13B9"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7676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76303C" w14:textId="77777777" w:rsidR="00CB16DE" w:rsidRPr="00DF53B4" w:rsidRDefault="00CB16DE" w:rsidP="00060C13">
            <w:pPr>
              <w:pStyle w:val="TAL"/>
              <w:rPr>
                <w:sz w:val="16"/>
                <w:szCs w:val="16"/>
                <w:lang w:eastAsia="en-US"/>
              </w:rPr>
            </w:pPr>
            <w:r w:rsidRPr="00DF53B4">
              <w:rPr>
                <w:sz w:val="16"/>
                <w:szCs w:val="16"/>
                <w:lang w:eastAsia="en-US"/>
              </w:rPr>
              <w:t>R5-083114</w:t>
            </w:r>
          </w:p>
        </w:tc>
      </w:tr>
      <w:tr w:rsidR="00CB16DE" w:rsidRPr="00DF53B4" w14:paraId="59E47B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B8DB37"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BEB582"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745FEB1" w14:textId="77777777" w:rsidR="00CB16DE" w:rsidRPr="00DF53B4" w:rsidRDefault="00CB16DE" w:rsidP="00060C13">
            <w:pPr>
              <w:pStyle w:val="TAL"/>
              <w:rPr>
                <w:sz w:val="16"/>
                <w:szCs w:val="16"/>
                <w:lang w:eastAsia="en-US"/>
              </w:rPr>
            </w:pPr>
            <w:r w:rsidRPr="00DF53B4">
              <w:rPr>
                <w:sz w:val="16"/>
                <w:szCs w:val="16"/>
                <w:lang w:eastAsia="en-US"/>
              </w:rPr>
              <w:t>0129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88433"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045F56" w14:textId="77777777" w:rsidR="00CB16DE" w:rsidRPr="00DF53B4" w:rsidRDefault="00CB16DE" w:rsidP="00060C13">
            <w:pPr>
              <w:pStyle w:val="TAL"/>
              <w:rPr>
                <w:sz w:val="16"/>
                <w:szCs w:val="16"/>
                <w:lang w:eastAsia="en-US"/>
              </w:rPr>
            </w:pPr>
            <w:r w:rsidRPr="00DF53B4">
              <w:rPr>
                <w:sz w:val="16"/>
                <w:szCs w:val="16"/>
                <w:lang w:eastAsia="en-US"/>
              </w:rPr>
              <w:t>Update MTSI test case 12.15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CA32AC"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6AE74"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F53EF"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23CFB7" w14:textId="77777777" w:rsidR="00CB16DE" w:rsidRPr="00DF53B4" w:rsidRDefault="00CB16DE" w:rsidP="00060C13">
            <w:pPr>
              <w:pStyle w:val="TAL"/>
              <w:rPr>
                <w:sz w:val="16"/>
                <w:szCs w:val="16"/>
                <w:lang w:eastAsia="en-US"/>
              </w:rPr>
            </w:pPr>
            <w:r w:rsidRPr="00DF53B4">
              <w:rPr>
                <w:sz w:val="16"/>
                <w:szCs w:val="16"/>
                <w:lang w:eastAsia="en-US"/>
              </w:rPr>
              <w:t>R5-083115</w:t>
            </w:r>
          </w:p>
        </w:tc>
      </w:tr>
      <w:tr w:rsidR="00CB16DE" w:rsidRPr="00DF53B4" w14:paraId="4D316D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6DEC32"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0AFEA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D800E4" w14:textId="77777777" w:rsidR="00CB16DE" w:rsidRPr="00DF53B4" w:rsidRDefault="00CB16DE" w:rsidP="00060C13">
            <w:pPr>
              <w:pStyle w:val="TAL"/>
              <w:rPr>
                <w:sz w:val="16"/>
                <w:szCs w:val="16"/>
                <w:lang w:eastAsia="en-US"/>
              </w:rPr>
            </w:pPr>
            <w:r w:rsidRPr="00DF53B4">
              <w:rPr>
                <w:sz w:val="16"/>
                <w:szCs w:val="16"/>
                <w:lang w:eastAsia="en-US"/>
              </w:rPr>
              <w:t>0130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71BE5"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E5FDB3" w14:textId="77777777" w:rsidR="00CB16DE" w:rsidRPr="00DF53B4" w:rsidRDefault="00CB16DE" w:rsidP="00060C13">
            <w:pPr>
              <w:pStyle w:val="TAL"/>
              <w:rPr>
                <w:sz w:val="16"/>
                <w:szCs w:val="16"/>
                <w:lang w:eastAsia="en-US"/>
              </w:rPr>
            </w:pPr>
            <w:r w:rsidRPr="00DF53B4">
              <w:rPr>
                <w:sz w:val="16"/>
                <w:szCs w:val="16"/>
                <w:lang w:eastAsia="en-US"/>
              </w:rPr>
              <w:t>New MTSI test case 12.17 MT MTSI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42B03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7009E0"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379791"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BE4A34" w14:textId="77777777" w:rsidR="00CB16DE" w:rsidRPr="00DF53B4" w:rsidRDefault="00CB16DE" w:rsidP="00060C13">
            <w:pPr>
              <w:pStyle w:val="TAL"/>
              <w:rPr>
                <w:sz w:val="16"/>
                <w:szCs w:val="16"/>
                <w:lang w:eastAsia="en-US"/>
              </w:rPr>
            </w:pPr>
            <w:r w:rsidRPr="00DF53B4">
              <w:rPr>
                <w:sz w:val="16"/>
                <w:szCs w:val="16"/>
                <w:lang w:eastAsia="en-US"/>
              </w:rPr>
              <w:t>R5-083116</w:t>
            </w:r>
          </w:p>
        </w:tc>
      </w:tr>
      <w:tr w:rsidR="00CB16DE" w:rsidRPr="00DF53B4" w14:paraId="182F20B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30A8F4"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CEA07C"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EF9B07" w14:textId="77777777" w:rsidR="00CB16DE" w:rsidRPr="00DF53B4" w:rsidRDefault="00CB16DE" w:rsidP="00060C13">
            <w:pPr>
              <w:pStyle w:val="TAL"/>
              <w:rPr>
                <w:sz w:val="16"/>
                <w:szCs w:val="16"/>
                <w:lang w:eastAsia="en-US"/>
              </w:rPr>
            </w:pPr>
            <w:r w:rsidRPr="00DF53B4">
              <w:rPr>
                <w:sz w:val="16"/>
                <w:szCs w:val="16"/>
                <w:lang w:eastAsia="en-US"/>
              </w:rPr>
              <w:t>0131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B1742"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583643" w14:textId="77777777" w:rsidR="00CB16DE" w:rsidRPr="00DF53B4" w:rsidRDefault="00CB16DE" w:rsidP="00060C13">
            <w:pPr>
              <w:pStyle w:val="TAL"/>
              <w:rPr>
                <w:sz w:val="16"/>
                <w:szCs w:val="16"/>
                <w:lang w:eastAsia="en-US"/>
              </w:rPr>
            </w:pPr>
            <w:r w:rsidRPr="00DF53B4">
              <w:rPr>
                <w:sz w:val="16"/>
                <w:szCs w:val="16"/>
                <w:lang w:eastAsia="en-US"/>
              </w:rPr>
              <w:t>Update MTSI test case 16.1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2688C7"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59E50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31F60"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C74858" w14:textId="77777777" w:rsidR="00CB16DE" w:rsidRPr="00DF53B4" w:rsidRDefault="00CB16DE" w:rsidP="00060C13">
            <w:pPr>
              <w:pStyle w:val="TAL"/>
              <w:rPr>
                <w:sz w:val="16"/>
                <w:szCs w:val="16"/>
                <w:lang w:eastAsia="en-US"/>
              </w:rPr>
            </w:pPr>
            <w:r w:rsidRPr="00DF53B4">
              <w:rPr>
                <w:sz w:val="16"/>
                <w:szCs w:val="16"/>
                <w:lang w:eastAsia="en-US"/>
              </w:rPr>
              <w:t>R5-083126</w:t>
            </w:r>
          </w:p>
        </w:tc>
      </w:tr>
      <w:tr w:rsidR="00CB16DE" w:rsidRPr="00DF53B4" w14:paraId="057A0A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07415B"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32C5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A87E69" w14:textId="77777777" w:rsidR="00CB16DE" w:rsidRPr="00DF53B4" w:rsidRDefault="00CB16DE" w:rsidP="00060C13">
            <w:pPr>
              <w:pStyle w:val="TAL"/>
              <w:rPr>
                <w:sz w:val="16"/>
                <w:szCs w:val="16"/>
                <w:lang w:eastAsia="en-US"/>
              </w:rPr>
            </w:pPr>
            <w:r w:rsidRPr="00DF53B4">
              <w:rPr>
                <w:sz w:val="16"/>
                <w:szCs w:val="16"/>
                <w:lang w:eastAsia="en-US"/>
              </w:rPr>
              <w:t>0132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6718F"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3F7F0C" w14:textId="77777777" w:rsidR="00CB16DE" w:rsidRPr="00DF53B4" w:rsidRDefault="00CB16DE" w:rsidP="00060C13">
            <w:pPr>
              <w:pStyle w:val="TAL"/>
              <w:rPr>
                <w:sz w:val="16"/>
                <w:szCs w:val="16"/>
                <w:lang w:eastAsia="en-US"/>
              </w:rPr>
            </w:pPr>
            <w:r w:rsidRPr="00DF53B4">
              <w:rPr>
                <w:sz w:val="16"/>
                <w:szCs w:val="16"/>
                <w:lang w:eastAsia="en-US"/>
              </w:rPr>
              <w:t>Update MTSI test case 16.2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F9D231"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016BAF"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8CCFCD"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0C99EE" w14:textId="77777777" w:rsidR="00CB16DE" w:rsidRPr="00DF53B4" w:rsidRDefault="00CB16DE" w:rsidP="00060C13">
            <w:pPr>
              <w:pStyle w:val="TAL"/>
              <w:rPr>
                <w:sz w:val="16"/>
                <w:szCs w:val="16"/>
                <w:lang w:eastAsia="en-US"/>
              </w:rPr>
            </w:pPr>
            <w:r w:rsidRPr="00DF53B4">
              <w:rPr>
                <w:sz w:val="16"/>
                <w:szCs w:val="16"/>
                <w:lang w:eastAsia="en-US"/>
              </w:rPr>
              <w:t>R5-083127</w:t>
            </w:r>
          </w:p>
        </w:tc>
      </w:tr>
      <w:tr w:rsidR="00CB16DE" w:rsidRPr="00DF53B4" w14:paraId="126FED6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F609FE"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EA30C3"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5D7A5D" w14:textId="77777777" w:rsidR="00CB16DE" w:rsidRPr="00DF53B4" w:rsidRDefault="00CB16DE" w:rsidP="00060C13">
            <w:pPr>
              <w:pStyle w:val="TAL"/>
              <w:rPr>
                <w:sz w:val="16"/>
                <w:szCs w:val="16"/>
                <w:lang w:eastAsia="en-US"/>
              </w:rPr>
            </w:pPr>
            <w:r w:rsidRPr="00DF53B4">
              <w:rPr>
                <w:sz w:val="16"/>
                <w:szCs w:val="16"/>
                <w:lang w:eastAsia="en-US"/>
              </w:rPr>
              <w:t>0133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C0D3D"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04B3A0" w14:textId="77777777" w:rsidR="00CB16DE" w:rsidRPr="00DF53B4" w:rsidRDefault="00CB16DE" w:rsidP="00060C13">
            <w:pPr>
              <w:pStyle w:val="TAL"/>
              <w:rPr>
                <w:sz w:val="16"/>
                <w:szCs w:val="16"/>
                <w:lang w:eastAsia="en-US"/>
              </w:rPr>
            </w:pPr>
            <w:r w:rsidRPr="00DF53B4">
              <w:rPr>
                <w:sz w:val="16"/>
                <w:szCs w:val="16"/>
                <w:lang w:eastAsia="en-US"/>
              </w:rPr>
              <w:t>Update MTSI test case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6BF27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29EDE"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59558"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CF43FD" w14:textId="77777777" w:rsidR="00CB16DE" w:rsidRPr="00DF53B4" w:rsidRDefault="00CB16DE" w:rsidP="00060C13">
            <w:pPr>
              <w:pStyle w:val="TAL"/>
              <w:rPr>
                <w:sz w:val="16"/>
                <w:szCs w:val="16"/>
                <w:lang w:eastAsia="en-US"/>
              </w:rPr>
            </w:pPr>
            <w:r w:rsidRPr="00DF53B4">
              <w:rPr>
                <w:sz w:val="16"/>
                <w:szCs w:val="16"/>
                <w:lang w:eastAsia="en-US"/>
              </w:rPr>
              <w:t>R5-083128</w:t>
            </w:r>
          </w:p>
        </w:tc>
      </w:tr>
      <w:tr w:rsidR="00CB16DE" w:rsidRPr="00DF53B4" w14:paraId="53A92AD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F3F7A9"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710DC6"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2A36AE" w14:textId="77777777" w:rsidR="00CB16DE" w:rsidRPr="00DF53B4" w:rsidRDefault="00CB16DE" w:rsidP="00060C13">
            <w:pPr>
              <w:pStyle w:val="TAL"/>
              <w:rPr>
                <w:sz w:val="16"/>
                <w:szCs w:val="16"/>
                <w:lang w:eastAsia="en-US"/>
              </w:rPr>
            </w:pPr>
            <w:r w:rsidRPr="00DF53B4">
              <w:rPr>
                <w:sz w:val="16"/>
                <w:szCs w:val="16"/>
                <w:lang w:eastAsia="en-US"/>
              </w:rPr>
              <w:t>0134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06B34"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9D9A5C" w14:textId="77777777" w:rsidR="00CB16DE" w:rsidRPr="00DF53B4" w:rsidRDefault="00CB16DE" w:rsidP="00060C13">
            <w:pPr>
              <w:pStyle w:val="TAL"/>
              <w:rPr>
                <w:sz w:val="16"/>
                <w:szCs w:val="16"/>
                <w:lang w:eastAsia="en-US"/>
              </w:rPr>
            </w:pPr>
            <w:r w:rsidRPr="00DF53B4">
              <w:rPr>
                <w:sz w:val="16"/>
                <w:szCs w:val="16"/>
                <w:lang w:eastAsia="en-US"/>
              </w:rPr>
              <w:t>Update MTSI test case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37878D"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7F4AE"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2837E"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8B28CD" w14:textId="77777777" w:rsidR="00CB16DE" w:rsidRPr="00DF53B4" w:rsidRDefault="00CB16DE" w:rsidP="00060C13">
            <w:pPr>
              <w:pStyle w:val="TAL"/>
              <w:rPr>
                <w:sz w:val="16"/>
                <w:szCs w:val="16"/>
                <w:lang w:eastAsia="en-US"/>
              </w:rPr>
            </w:pPr>
            <w:r w:rsidRPr="00DF53B4">
              <w:rPr>
                <w:sz w:val="16"/>
                <w:szCs w:val="16"/>
                <w:lang w:eastAsia="en-US"/>
              </w:rPr>
              <w:t>R5-083129</w:t>
            </w:r>
          </w:p>
        </w:tc>
      </w:tr>
      <w:tr w:rsidR="00CB16DE" w:rsidRPr="00DF53B4" w14:paraId="57CCDC0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DE8428"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80AF86"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DA7BF9" w14:textId="77777777" w:rsidR="00CB16DE" w:rsidRPr="00DF53B4" w:rsidRDefault="00CB16DE" w:rsidP="00060C13">
            <w:pPr>
              <w:pStyle w:val="TAL"/>
              <w:rPr>
                <w:sz w:val="16"/>
                <w:szCs w:val="16"/>
                <w:lang w:eastAsia="en-US"/>
              </w:rPr>
            </w:pPr>
            <w:r w:rsidRPr="00DF53B4">
              <w:rPr>
                <w:sz w:val="16"/>
                <w:szCs w:val="16"/>
                <w:lang w:eastAsia="en-US"/>
              </w:rPr>
              <w:t>0135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E68F"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E3D364" w14:textId="77777777" w:rsidR="00CB16DE" w:rsidRPr="00DF53B4" w:rsidRDefault="00CB16DE" w:rsidP="00060C13">
            <w:pPr>
              <w:pStyle w:val="TAL"/>
              <w:rPr>
                <w:sz w:val="16"/>
                <w:szCs w:val="16"/>
                <w:lang w:eastAsia="en-US"/>
              </w:rPr>
            </w:pPr>
            <w:r w:rsidRPr="00DF53B4">
              <w:rPr>
                <w:sz w:val="16"/>
                <w:szCs w:val="16"/>
                <w:lang w:eastAsia="en-US"/>
              </w:rPr>
              <w:t>New MTSI test case 16.5 Video H.263 profile 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317C31"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64DFA"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9A320F"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7F32CF" w14:textId="77777777" w:rsidR="00CB16DE" w:rsidRPr="00DF53B4" w:rsidRDefault="00CB16DE" w:rsidP="00060C13">
            <w:pPr>
              <w:pStyle w:val="TAL"/>
              <w:rPr>
                <w:sz w:val="16"/>
                <w:szCs w:val="16"/>
                <w:lang w:eastAsia="en-US"/>
              </w:rPr>
            </w:pPr>
            <w:r w:rsidRPr="00DF53B4">
              <w:rPr>
                <w:sz w:val="16"/>
                <w:szCs w:val="16"/>
                <w:lang w:eastAsia="en-US"/>
              </w:rPr>
              <w:t>R5-083130</w:t>
            </w:r>
          </w:p>
        </w:tc>
      </w:tr>
      <w:tr w:rsidR="00CB16DE" w:rsidRPr="00DF53B4" w14:paraId="7BB489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210407"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A46F70"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53EEEE" w14:textId="77777777" w:rsidR="00CB16DE" w:rsidRPr="00DF53B4" w:rsidRDefault="00CB16DE" w:rsidP="00060C13">
            <w:pPr>
              <w:pStyle w:val="TAL"/>
              <w:rPr>
                <w:sz w:val="16"/>
                <w:szCs w:val="16"/>
                <w:lang w:eastAsia="en-US"/>
              </w:rPr>
            </w:pPr>
            <w:r w:rsidRPr="00DF53B4">
              <w:rPr>
                <w:sz w:val="16"/>
                <w:szCs w:val="16"/>
                <w:lang w:eastAsia="en-US"/>
              </w:rPr>
              <w:t>0136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21918"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89987D" w14:textId="77777777" w:rsidR="00CB16DE" w:rsidRPr="00DF53B4" w:rsidRDefault="00CB16DE" w:rsidP="00060C13">
            <w:pPr>
              <w:pStyle w:val="TAL"/>
              <w:rPr>
                <w:sz w:val="16"/>
                <w:szCs w:val="16"/>
                <w:lang w:eastAsia="en-US"/>
              </w:rPr>
            </w:pPr>
            <w:r w:rsidRPr="00DF53B4">
              <w:rPr>
                <w:sz w:val="16"/>
                <w:szCs w:val="16"/>
                <w:lang w:eastAsia="en-US"/>
              </w:rPr>
              <w:t>New MTSI test case 16.6 Video H.263 profile 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ABED66"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F0A7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06738"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84A4D7" w14:textId="77777777" w:rsidR="00CB16DE" w:rsidRPr="00DF53B4" w:rsidRDefault="00CB16DE" w:rsidP="00060C13">
            <w:pPr>
              <w:pStyle w:val="TAL"/>
              <w:rPr>
                <w:sz w:val="16"/>
                <w:szCs w:val="16"/>
                <w:lang w:eastAsia="en-US"/>
              </w:rPr>
            </w:pPr>
            <w:r w:rsidRPr="00DF53B4">
              <w:rPr>
                <w:sz w:val="16"/>
                <w:szCs w:val="16"/>
                <w:lang w:eastAsia="en-US"/>
              </w:rPr>
              <w:t>R5-083131</w:t>
            </w:r>
          </w:p>
        </w:tc>
      </w:tr>
      <w:tr w:rsidR="00CB16DE" w:rsidRPr="00DF53B4" w14:paraId="24EFC4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02181E"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64215F"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6117A0" w14:textId="77777777" w:rsidR="00CB16DE" w:rsidRPr="00DF53B4" w:rsidRDefault="00CB16DE" w:rsidP="00060C13">
            <w:pPr>
              <w:pStyle w:val="TAL"/>
              <w:rPr>
                <w:sz w:val="16"/>
                <w:szCs w:val="16"/>
                <w:lang w:eastAsia="en-US"/>
              </w:rPr>
            </w:pPr>
            <w:r w:rsidRPr="00DF53B4">
              <w:rPr>
                <w:sz w:val="16"/>
                <w:szCs w:val="16"/>
                <w:lang w:eastAsia="en-US"/>
              </w:rPr>
              <w:t>0137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0E00"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29C44D" w14:textId="77777777" w:rsidR="00CB16DE" w:rsidRPr="00DF53B4" w:rsidRDefault="00CB16DE" w:rsidP="00060C13">
            <w:pPr>
              <w:pStyle w:val="TAL"/>
              <w:rPr>
                <w:sz w:val="16"/>
                <w:szCs w:val="16"/>
                <w:lang w:eastAsia="en-US"/>
              </w:rPr>
            </w:pPr>
            <w:r w:rsidRPr="00DF53B4">
              <w:rPr>
                <w:sz w:val="16"/>
                <w:szCs w:val="16"/>
                <w:lang w:eastAsia="en-US"/>
              </w:rPr>
              <w:t>New MTSI test case 16.7 Video H.264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5CC7E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E4549"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4BCF0"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11E9B" w14:textId="77777777" w:rsidR="00CB16DE" w:rsidRPr="00DF53B4" w:rsidRDefault="00CB16DE" w:rsidP="00060C13">
            <w:pPr>
              <w:pStyle w:val="TAL"/>
              <w:rPr>
                <w:sz w:val="16"/>
                <w:szCs w:val="16"/>
                <w:lang w:eastAsia="en-US"/>
              </w:rPr>
            </w:pPr>
            <w:r w:rsidRPr="00DF53B4">
              <w:rPr>
                <w:sz w:val="16"/>
                <w:szCs w:val="16"/>
                <w:lang w:eastAsia="en-US"/>
              </w:rPr>
              <w:t>R5-083132</w:t>
            </w:r>
          </w:p>
        </w:tc>
      </w:tr>
      <w:tr w:rsidR="00CB16DE" w:rsidRPr="00DF53B4" w14:paraId="5DC256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523214"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57D8FE"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2C7D29" w14:textId="77777777" w:rsidR="00CB16DE" w:rsidRPr="00DF53B4" w:rsidRDefault="00CB16DE" w:rsidP="00060C13">
            <w:pPr>
              <w:pStyle w:val="TAL"/>
              <w:rPr>
                <w:sz w:val="16"/>
                <w:szCs w:val="16"/>
                <w:lang w:eastAsia="en-US"/>
              </w:rPr>
            </w:pPr>
            <w:r w:rsidRPr="00DF53B4">
              <w:rPr>
                <w:sz w:val="16"/>
                <w:szCs w:val="16"/>
                <w:lang w:eastAsia="en-US"/>
              </w:rPr>
              <w:t>0138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CA7585"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0B512B" w14:textId="77777777" w:rsidR="00CB16DE" w:rsidRPr="00DF53B4" w:rsidRDefault="00CB16DE" w:rsidP="00060C13">
            <w:pPr>
              <w:pStyle w:val="TAL"/>
              <w:rPr>
                <w:sz w:val="16"/>
                <w:szCs w:val="16"/>
                <w:lang w:eastAsia="en-US"/>
              </w:rPr>
            </w:pPr>
            <w:r w:rsidRPr="00DF53B4">
              <w:rPr>
                <w:sz w:val="16"/>
                <w:szCs w:val="16"/>
                <w:lang w:eastAsia="en-US"/>
              </w:rPr>
              <w:t>New MTSI test case 16.8 Video MPEG-4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35E75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9C7A8"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D4EF4"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7A8EBB" w14:textId="77777777" w:rsidR="00CB16DE" w:rsidRPr="00DF53B4" w:rsidRDefault="00CB16DE" w:rsidP="00060C13">
            <w:pPr>
              <w:pStyle w:val="TAL"/>
              <w:rPr>
                <w:sz w:val="16"/>
                <w:szCs w:val="16"/>
                <w:lang w:eastAsia="en-US"/>
              </w:rPr>
            </w:pPr>
            <w:r w:rsidRPr="00DF53B4">
              <w:rPr>
                <w:sz w:val="16"/>
                <w:szCs w:val="16"/>
                <w:lang w:eastAsia="en-US"/>
              </w:rPr>
              <w:t>R5-083133</w:t>
            </w:r>
          </w:p>
        </w:tc>
      </w:tr>
      <w:tr w:rsidR="00CB16DE" w:rsidRPr="00DF53B4" w14:paraId="674F2B7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72D50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640F5D"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AE531B" w14:textId="77777777" w:rsidR="00CB16DE" w:rsidRPr="00DF53B4" w:rsidRDefault="00CB16DE" w:rsidP="00060C13">
            <w:pPr>
              <w:pStyle w:val="TAL"/>
              <w:rPr>
                <w:sz w:val="16"/>
                <w:szCs w:val="16"/>
                <w:lang w:eastAsia="en-US"/>
              </w:rPr>
            </w:pPr>
            <w:r w:rsidRPr="00DF53B4">
              <w:rPr>
                <w:sz w:val="16"/>
                <w:szCs w:val="16"/>
                <w:lang w:eastAsia="en-US"/>
              </w:rPr>
              <w:t>0139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6F100"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485DB3" w14:textId="77777777" w:rsidR="00CB16DE" w:rsidRPr="00DF53B4" w:rsidRDefault="00CB16DE" w:rsidP="00060C13">
            <w:pPr>
              <w:pStyle w:val="TAL"/>
              <w:rPr>
                <w:sz w:val="16"/>
                <w:szCs w:val="16"/>
                <w:lang w:eastAsia="en-US"/>
              </w:rPr>
            </w:pPr>
            <w:r w:rsidRPr="00DF53B4">
              <w:rPr>
                <w:sz w:val="16"/>
                <w:szCs w:val="16"/>
                <w:lang w:eastAsia="en-US"/>
              </w:rPr>
              <w:t>Update MTSI test case 12.16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3F678E"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49006"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C5FD10"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8A2235" w14:textId="77777777" w:rsidR="00CB16DE" w:rsidRPr="00DF53B4" w:rsidRDefault="00CB16DE" w:rsidP="00060C13">
            <w:pPr>
              <w:pStyle w:val="TAL"/>
              <w:rPr>
                <w:sz w:val="16"/>
                <w:szCs w:val="16"/>
                <w:lang w:eastAsia="en-US"/>
              </w:rPr>
            </w:pPr>
            <w:r w:rsidRPr="00DF53B4">
              <w:rPr>
                <w:sz w:val="16"/>
                <w:szCs w:val="16"/>
                <w:lang w:eastAsia="en-US"/>
              </w:rPr>
              <w:t>R5-083392</w:t>
            </w:r>
          </w:p>
        </w:tc>
      </w:tr>
      <w:tr w:rsidR="00CB16DE" w:rsidRPr="00DF53B4" w14:paraId="1888FEC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433065"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A48D6D" w14:textId="77777777" w:rsidR="00CB16DE" w:rsidRPr="00DF53B4" w:rsidRDefault="00CB16DE" w:rsidP="00CB16DE">
            <w:pPr>
              <w:pStyle w:val="TAL"/>
              <w:rPr>
                <w:sz w:val="16"/>
                <w:szCs w:val="16"/>
                <w:lang w:eastAsia="en-US"/>
              </w:rPr>
            </w:pPr>
            <w:r w:rsidRPr="00DF53B4">
              <w:rPr>
                <w:sz w:val="16"/>
                <w:szCs w:val="16"/>
                <w:lang w:eastAsia="en-US"/>
              </w:rPr>
              <w:t>RP-080557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D2564D" w14:textId="77777777" w:rsidR="00CB16DE" w:rsidRPr="00DF53B4" w:rsidRDefault="00CB16DE" w:rsidP="00060C13">
            <w:pPr>
              <w:pStyle w:val="TAL"/>
              <w:rPr>
                <w:sz w:val="16"/>
                <w:szCs w:val="16"/>
                <w:lang w:eastAsia="en-US"/>
              </w:rPr>
            </w:pPr>
            <w:r w:rsidRPr="00DF53B4">
              <w:rPr>
                <w:sz w:val="16"/>
                <w:szCs w:val="16"/>
                <w:lang w:eastAsia="en-US"/>
              </w:rPr>
              <w:t>0140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5C1A7"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232345" w14:textId="77777777" w:rsidR="00CB16DE" w:rsidRPr="00DF53B4" w:rsidRDefault="00CB16DE" w:rsidP="00060C13">
            <w:pPr>
              <w:pStyle w:val="TAL"/>
              <w:rPr>
                <w:sz w:val="16"/>
                <w:szCs w:val="16"/>
                <w:lang w:eastAsia="en-US"/>
              </w:rPr>
            </w:pPr>
            <w:r w:rsidRPr="00DF53B4">
              <w:rPr>
                <w:sz w:val="16"/>
                <w:szCs w:val="16"/>
                <w:lang w:eastAsia="en-US"/>
              </w:rPr>
              <w:t>Removal of IMS test case 13.4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0CF4CB"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7EACA"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96EF19"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5F4FE6" w14:textId="77777777" w:rsidR="00CB16DE" w:rsidRPr="00DF53B4" w:rsidRDefault="00CB16DE" w:rsidP="00060C13">
            <w:pPr>
              <w:pStyle w:val="TAL"/>
              <w:rPr>
                <w:sz w:val="16"/>
                <w:szCs w:val="16"/>
                <w:lang w:eastAsia="en-US"/>
              </w:rPr>
            </w:pPr>
            <w:r w:rsidRPr="00DF53B4">
              <w:rPr>
                <w:sz w:val="16"/>
                <w:szCs w:val="16"/>
                <w:lang w:eastAsia="en-US"/>
              </w:rPr>
              <w:t>R5-083489</w:t>
            </w:r>
          </w:p>
        </w:tc>
      </w:tr>
      <w:tr w:rsidR="00CB16DE" w:rsidRPr="00DF53B4" w14:paraId="3D4C188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A2DD87"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19579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4203A3" w14:textId="77777777" w:rsidR="00CB16DE" w:rsidRPr="00DF53B4" w:rsidRDefault="00CB16DE" w:rsidP="00060C13">
            <w:pPr>
              <w:pStyle w:val="TAL"/>
              <w:rPr>
                <w:sz w:val="16"/>
                <w:szCs w:val="16"/>
                <w:lang w:eastAsia="en-US"/>
              </w:rPr>
            </w:pPr>
            <w:r w:rsidRPr="00DF53B4">
              <w:rPr>
                <w:sz w:val="16"/>
                <w:szCs w:val="16"/>
                <w:lang w:eastAsia="en-US"/>
              </w:rPr>
              <w:t>0141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25E82"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404FFC" w14:textId="77777777" w:rsidR="00CB16DE" w:rsidRPr="00DF53B4" w:rsidRDefault="00CB16DE" w:rsidP="00060C13">
            <w:pPr>
              <w:pStyle w:val="TAL"/>
              <w:rPr>
                <w:sz w:val="16"/>
                <w:szCs w:val="16"/>
                <w:lang w:eastAsia="en-US"/>
              </w:rPr>
            </w:pPr>
            <w:r w:rsidRPr="00DF53B4">
              <w:rPr>
                <w:sz w:val="16"/>
                <w:szCs w:val="16"/>
                <w:lang w:eastAsia="en-US"/>
              </w:rPr>
              <w:t>New MTSI test case 17.12 MT Video, add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493735"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7E318"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FC657"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D8E168" w14:textId="77777777" w:rsidR="00CB16DE" w:rsidRPr="00DF53B4" w:rsidRDefault="00CB16DE" w:rsidP="00060C13">
            <w:pPr>
              <w:pStyle w:val="TAL"/>
              <w:rPr>
                <w:sz w:val="16"/>
                <w:szCs w:val="16"/>
                <w:lang w:eastAsia="en-US"/>
              </w:rPr>
            </w:pPr>
            <w:r w:rsidRPr="00DF53B4">
              <w:rPr>
                <w:sz w:val="16"/>
                <w:szCs w:val="16"/>
                <w:lang w:eastAsia="en-US"/>
              </w:rPr>
              <w:t>R5-083554</w:t>
            </w:r>
          </w:p>
        </w:tc>
      </w:tr>
      <w:tr w:rsidR="00CB16DE" w:rsidRPr="00DF53B4" w14:paraId="702FA7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564418"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7F1E0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AF5C5D" w14:textId="77777777" w:rsidR="00CB16DE" w:rsidRPr="00DF53B4" w:rsidRDefault="00CB16DE" w:rsidP="00060C13">
            <w:pPr>
              <w:pStyle w:val="TAL"/>
              <w:rPr>
                <w:sz w:val="16"/>
                <w:szCs w:val="16"/>
                <w:lang w:eastAsia="en-US"/>
              </w:rPr>
            </w:pPr>
            <w:r w:rsidRPr="00DF53B4">
              <w:rPr>
                <w:sz w:val="16"/>
                <w:szCs w:val="16"/>
                <w:lang w:eastAsia="en-US"/>
              </w:rPr>
              <w:t>0142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73E9E"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A9FD46" w14:textId="77777777" w:rsidR="00CB16DE" w:rsidRPr="00DF53B4" w:rsidRDefault="00CB16DE" w:rsidP="00060C13">
            <w:pPr>
              <w:pStyle w:val="TAL"/>
              <w:rPr>
                <w:sz w:val="16"/>
                <w:szCs w:val="16"/>
                <w:lang w:eastAsia="en-US"/>
              </w:rPr>
            </w:pPr>
            <w:r w:rsidRPr="00DF53B4">
              <w:rPr>
                <w:sz w:val="16"/>
                <w:szCs w:val="16"/>
                <w:lang w:eastAsia="en-US"/>
              </w:rPr>
              <w:t>New MTSI test case 17.18 MT Text, add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666A62"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0BE023"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A24A7A"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0FE0CC" w14:textId="77777777" w:rsidR="00CB16DE" w:rsidRPr="00DF53B4" w:rsidRDefault="00CB16DE" w:rsidP="00060C13">
            <w:pPr>
              <w:pStyle w:val="TAL"/>
              <w:rPr>
                <w:sz w:val="16"/>
                <w:szCs w:val="16"/>
                <w:lang w:eastAsia="en-US"/>
              </w:rPr>
            </w:pPr>
            <w:r w:rsidRPr="00DF53B4">
              <w:rPr>
                <w:sz w:val="16"/>
                <w:szCs w:val="16"/>
                <w:lang w:eastAsia="en-US"/>
              </w:rPr>
              <w:t>R5-083557</w:t>
            </w:r>
          </w:p>
        </w:tc>
      </w:tr>
      <w:tr w:rsidR="00CB16DE" w:rsidRPr="00DF53B4" w14:paraId="202197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3DD9AB"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478C5"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29FCF4" w14:textId="77777777" w:rsidR="00CB16DE" w:rsidRPr="00DF53B4" w:rsidRDefault="00CB16DE" w:rsidP="00060C13">
            <w:pPr>
              <w:pStyle w:val="TAL"/>
              <w:rPr>
                <w:sz w:val="16"/>
                <w:szCs w:val="16"/>
                <w:lang w:eastAsia="en-US"/>
              </w:rPr>
            </w:pPr>
            <w:r w:rsidRPr="00DF53B4">
              <w:rPr>
                <w:sz w:val="16"/>
                <w:szCs w:val="16"/>
                <w:lang w:eastAsia="en-US"/>
              </w:rPr>
              <w:t>0143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9D8E3"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623170" w14:textId="77777777" w:rsidR="00CB16DE" w:rsidRPr="00DF53B4" w:rsidRDefault="00CB16DE" w:rsidP="00060C13">
            <w:pPr>
              <w:pStyle w:val="TAL"/>
              <w:rPr>
                <w:sz w:val="16"/>
                <w:szCs w:val="16"/>
                <w:lang w:eastAsia="en-US"/>
              </w:rPr>
            </w:pPr>
            <w:r w:rsidRPr="00DF53B4">
              <w:rPr>
                <w:sz w:val="16"/>
                <w:szCs w:val="16"/>
                <w:lang w:eastAsia="en-US"/>
              </w:rPr>
              <w:t>Addition of new MTSI test case for Originating Identification Presentation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0F7FA2"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0640F"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2B772E"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87F07B" w14:textId="77777777" w:rsidR="00CB16DE" w:rsidRPr="00DF53B4" w:rsidRDefault="00CB16DE" w:rsidP="00060C13">
            <w:pPr>
              <w:pStyle w:val="TAL"/>
              <w:rPr>
                <w:sz w:val="16"/>
                <w:szCs w:val="16"/>
                <w:lang w:eastAsia="en-US"/>
              </w:rPr>
            </w:pPr>
            <w:r w:rsidRPr="00DF53B4">
              <w:rPr>
                <w:sz w:val="16"/>
                <w:szCs w:val="16"/>
                <w:lang w:eastAsia="en-US"/>
              </w:rPr>
              <w:t>R5-083558</w:t>
            </w:r>
          </w:p>
        </w:tc>
      </w:tr>
      <w:tr w:rsidR="00CB16DE" w:rsidRPr="00DF53B4" w14:paraId="6AEE8FF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BF88D0"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F05AD2"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D8FA2A" w14:textId="77777777" w:rsidR="00CB16DE" w:rsidRPr="00DF53B4" w:rsidRDefault="00CB16DE" w:rsidP="00060C13">
            <w:pPr>
              <w:pStyle w:val="TAL"/>
              <w:rPr>
                <w:sz w:val="16"/>
                <w:szCs w:val="16"/>
                <w:lang w:eastAsia="en-US"/>
              </w:rPr>
            </w:pPr>
            <w:r w:rsidRPr="00DF53B4">
              <w:rPr>
                <w:sz w:val="16"/>
                <w:szCs w:val="16"/>
                <w:lang w:eastAsia="en-US"/>
              </w:rPr>
              <w:t>0144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1E8DC"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4F2454" w14:textId="77777777" w:rsidR="00CB16DE" w:rsidRPr="00DF53B4" w:rsidRDefault="00CB16DE" w:rsidP="00060C13">
            <w:pPr>
              <w:pStyle w:val="TAL"/>
              <w:rPr>
                <w:sz w:val="16"/>
                <w:szCs w:val="16"/>
                <w:lang w:eastAsia="en-US"/>
              </w:rPr>
            </w:pPr>
            <w:r w:rsidRPr="00DF53B4">
              <w:rPr>
                <w:sz w:val="16"/>
                <w:szCs w:val="16"/>
                <w:lang w:eastAsia="en-US"/>
              </w:rPr>
              <w:t>Addition of new MTSI test case for Origination Identification Restriction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316D46"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A108F"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9A4126"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C22ABE" w14:textId="77777777" w:rsidR="00CB16DE" w:rsidRPr="00DF53B4" w:rsidRDefault="00CB16DE" w:rsidP="00060C13">
            <w:pPr>
              <w:pStyle w:val="TAL"/>
              <w:rPr>
                <w:sz w:val="16"/>
                <w:szCs w:val="16"/>
                <w:lang w:eastAsia="en-US"/>
              </w:rPr>
            </w:pPr>
            <w:r w:rsidRPr="00DF53B4">
              <w:rPr>
                <w:sz w:val="16"/>
                <w:szCs w:val="16"/>
                <w:lang w:eastAsia="en-US"/>
              </w:rPr>
              <w:t>R5-083559</w:t>
            </w:r>
          </w:p>
        </w:tc>
      </w:tr>
      <w:tr w:rsidR="00CB16DE" w:rsidRPr="00DF53B4" w14:paraId="42E56B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16DC5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10B493"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EC4E9C" w14:textId="77777777" w:rsidR="00CB16DE" w:rsidRPr="00DF53B4" w:rsidRDefault="00CB16DE" w:rsidP="00060C13">
            <w:pPr>
              <w:pStyle w:val="TAL"/>
              <w:rPr>
                <w:sz w:val="16"/>
                <w:szCs w:val="16"/>
                <w:lang w:eastAsia="en-US"/>
              </w:rPr>
            </w:pPr>
            <w:r w:rsidRPr="00DF53B4">
              <w:rPr>
                <w:sz w:val="16"/>
                <w:szCs w:val="16"/>
                <w:lang w:eastAsia="en-US"/>
              </w:rPr>
              <w:t>0145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07D07"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1964E2" w14:textId="77777777" w:rsidR="00CB16DE" w:rsidRPr="00DF53B4" w:rsidRDefault="00CB16DE" w:rsidP="00060C13">
            <w:pPr>
              <w:pStyle w:val="TAL"/>
              <w:rPr>
                <w:sz w:val="16"/>
                <w:szCs w:val="16"/>
                <w:lang w:eastAsia="en-US"/>
              </w:rPr>
            </w:pPr>
            <w:r w:rsidRPr="00DF53B4">
              <w:rPr>
                <w:sz w:val="16"/>
                <w:szCs w:val="16"/>
                <w:lang w:eastAsia="en-US"/>
              </w:rPr>
              <w:t>Update MTSI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402F4F"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3B14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3F65D"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5F08E7" w14:textId="77777777" w:rsidR="00CB16DE" w:rsidRPr="00DF53B4" w:rsidRDefault="00CB16DE" w:rsidP="00060C13">
            <w:pPr>
              <w:pStyle w:val="TAL"/>
              <w:rPr>
                <w:sz w:val="16"/>
                <w:szCs w:val="16"/>
                <w:lang w:eastAsia="en-US"/>
              </w:rPr>
            </w:pPr>
            <w:r w:rsidRPr="00DF53B4">
              <w:rPr>
                <w:sz w:val="16"/>
                <w:szCs w:val="16"/>
                <w:lang w:eastAsia="en-US"/>
              </w:rPr>
              <w:t>R5-083627</w:t>
            </w:r>
          </w:p>
        </w:tc>
      </w:tr>
      <w:tr w:rsidR="00CB16DE" w:rsidRPr="00DF53B4" w14:paraId="649C317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663253"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A58E9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5C1B2F" w14:textId="77777777" w:rsidR="00CB16DE" w:rsidRPr="00DF53B4" w:rsidRDefault="00CB16DE" w:rsidP="00060C13">
            <w:pPr>
              <w:pStyle w:val="TAL"/>
              <w:rPr>
                <w:sz w:val="16"/>
                <w:szCs w:val="16"/>
                <w:lang w:eastAsia="en-US"/>
              </w:rPr>
            </w:pPr>
            <w:r w:rsidRPr="00DF53B4">
              <w:rPr>
                <w:sz w:val="16"/>
                <w:szCs w:val="16"/>
                <w:lang w:eastAsia="en-US"/>
              </w:rPr>
              <w:t>0146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BBC3B"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AC0FB79" w14:textId="77777777" w:rsidR="00CB16DE" w:rsidRPr="00DF53B4" w:rsidRDefault="00CB16DE" w:rsidP="00060C13">
            <w:pPr>
              <w:pStyle w:val="TAL"/>
              <w:rPr>
                <w:sz w:val="16"/>
                <w:szCs w:val="16"/>
                <w:lang w:eastAsia="en-US"/>
              </w:rPr>
            </w:pPr>
            <w:r w:rsidRPr="00DF53B4">
              <w:rPr>
                <w:sz w:val="16"/>
                <w:szCs w:val="16"/>
                <w:lang w:eastAsia="en-US"/>
              </w:rPr>
              <w:t>Update MTSI test case 17.4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7C3B34"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F8299C"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118D8"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02E1C6" w14:textId="77777777" w:rsidR="00CB16DE" w:rsidRPr="00DF53B4" w:rsidRDefault="00CB16DE" w:rsidP="00060C13">
            <w:pPr>
              <w:pStyle w:val="TAL"/>
              <w:rPr>
                <w:sz w:val="16"/>
                <w:szCs w:val="16"/>
                <w:lang w:eastAsia="en-US"/>
              </w:rPr>
            </w:pPr>
            <w:r w:rsidRPr="00DF53B4">
              <w:rPr>
                <w:sz w:val="16"/>
                <w:szCs w:val="16"/>
                <w:lang w:eastAsia="en-US"/>
              </w:rPr>
              <w:t>R5-083628</w:t>
            </w:r>
          </w:p>
        </w:tc>
      </w:tr>
      <w:tr w:rsidR="00CB16DE" w:rsidRPr="00DF53B4" w14:paraId="0CBE5C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224F1D"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41DDCE"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E7129C" w14:textId="77777777" w:rsidR="00CB16DE" w:rsidRPr="00DF53B4" w:rsidRDefault="00CB16DE" w:rsidP="00060C13">
            <w:pPr>
              <w:pStyle w:val="TAL"/>
              <w:rPr>
                <w:sz w:val="16"/>
                <w:szCs w:val="16"/>
                <w:lang w:eastAsia="en-US"/>
              </w:rPr>
            </w:pPr>
            <w:r w:rsidRPr="00DF53B4">
              <w:rPr>
                <w:sz w:val="16"/>
                <w:szCs w:val="16"/>
                <w:lang w:eastAsia="en-US"/>
              </w:rPr>
              <w:t>0147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1BE4A"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AE11FF" w14:textId="77777777" w:rsidR="00CB16DE" w:rsidRPr="00DF53B4" w:rsidRDefault="00CB16DE" w:rsidP="00060C13">
            <w:pPr>
              <w:pStyle w:val="TAL"/>
              <w:rPr>
                <w:sz w:val="16"/>
                <w:szCs w:val="16"/>
                <w:lang w:eastAsia="en-US"/>
              </w:rPr>
            </w:pPr>
            <w:r w:rsidRPr="00DF53B4">
              <w:rPr>
                <w:sz w:val="16"/>
                <w:szCs w:val="16"/>
                <w:lang w:eastAsia="en-US"/>
              </w:rPr>
              <w:t>Update MTSI test case 17.8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F539CF"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B76955"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09F06"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F1650D" w14:textId="77777777" w:rsidR="00CB16DE" w:rsidRPr="00DF53B4" w:rsidRDefault="00CB16DE" w:rsidP="00060C13">
            <w:pPr>
              <w:pStyle w:val="TAL"/>
              <w:rPr>
                <w:sz w:val="16"/>
                <w:szCs w:val="16"/>
                <w:lang w:eastAsia="en-US"/>
              </w:rPr>
            </w:pPr>
            <w:r w:rsidRPr="00DF53B4">
              <w:rPr>
                <w:sz w:val="16"/>
                <w:szCs w:val="16"/>
                <w:lang w:eastAsia="en-US"/>
              </w:rPr>
              <w:t>R5-083629</w:t>
            </w:r>
          </w:p>
        </w:tc>
      </w:tr>
      <w:tr w:rsidR="00CB16DE" w:rsidRPr="00DF53B4" w14:paraId="4132C32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E4A888"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22619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06C52E" w14:textId="77777777" w:rsidR="00CB16DE" w:rsidRPr="00DF53B4" w:rsidRDefault="00CB16DE" w:rsidP="00060C13">
            <w:pPr>
              <w:pStyle w:val="TAL"/>
              <w:rPr>
                <w:sz w:val="16"/>
                <w:szCs w:val="16"/>
                <w:lang w:eastAsia="en-US"/>
              </w:rPr>
            </w:pPr>
            <w:r w:rsidRPr="00DF53B4">
              <w:rPr>
                <w:sz w:val="16"/>
                <w:szCs w:val="16"/>
                <w:lang w:eastAsia="en-US"/>
              </w:rPr>
              <w:t>0148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620F"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09A5F4" w14:textId="77777777" w:rsidR="00CB16DE" w:rsidRPr="00DF53B4" w:rsidRDefault="00CB16DE" w:rsidP="00060C13">
            <w:pPr>
              <w:pStyle w:val="TAL"/>
              <w:rPr>
                <w:sz w:val="16"/>
                <w:szCs w:val="16"/>
                <w:lang w:eastAsia="en-US"/>
              </w:rPr>
            </w:pPr>
            <w:r w:rsidRPr="00DF53B4">
              <w:rPr>
                <w:sz w:val="16"/>
                <w:szCs w:val="16"/>
                <w:lang w:eastAsia="en-US"/>
              </w:rPr>
              <w:t>Update MTSI test case 17.10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304693"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05371"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DC7F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CCB46E" w14:textId="77777777" w:rsidR="00CB16DE" w:rsidRPr="00DF53B4" w:rsidRDefault="00CB16DE" w:rsidP="00060C13">
            <w:pPr>
              <w:pStyle w:val="TAL"/>
              <w:rPr>
                <w:sz w:val="16"/>
                <w:szCs w:val="16"/>
                <w:lang w:eastAsia="en-US"/>
              </w:rPr>
            </w:pPr>
            <w:r w:rsidRPr="00DF53B4">
              <w:rPr>
                <w:sz w:val="16"/>
                <w:szCs w:val="16"/>
                <w:lang w:eastAsia="en-US"/>
              </w:rPr>
              <w:t>R5-083630</w:t>
            </w:r>
          </w:p>
        </w:tc>
      </w:tr>
      <w:tr w:rsidR="00CB16DE" w:rsidRPr="00DF53B4" w14:paraId="3CAE4C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760EFA"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297C29"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8D2DF4" w14:textId="77777777" w:rsidR="00CB16DE" w:rsidRPr="00DF53B4" w:rsidRDefault="00CB16DE" w:rsidP="00060C13">
            <w:pPr>
              <w:pStyle w:val="TAL"/>
              <w:rPr>
                <w:sz w:val="16"/>
                <w:szCs w:val="16"/>
                <w:lang w:eastAsia="en-US"/>
              </w:rPr>
            </w:pPr>
            <w:r w:rsidRPr="00DF53B4">
              <w:rPr>
                <w:sz w:val="16"/>
                <w:szCs w:val="16"/>
                <w:lang w:eastAsia="en-US"/>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A342"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0C0EF8" w14:textId="77777777" w:rsidR="00CB16DE" w:rsidRPr="00DF53B4" w:rsidRDefault="00CB16DE" w:rsidP="00060C13">
            <w:pPr>
              <w:pStyle w:val="TAL"/>
              <w:rPr>
                <w:sz w:val="16"/>
                <w:szCs w:val="16"/>
                <w:lang w:eastAsia="en-US"/>
              </w:rPr>
            </w:pPr>
            <w:r w:rsidRPr="00DF53B4">
              <w:rPr>
                <w:sz w:val="16"/>
                <w:szCs w:val="16"/>
                <w:lang w:eastAsia="en-US"/>
              </w:rPr>
              <w:t>New MTSI test case 17.14 MT Text, add speech remove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A6FA77"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36DD0"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8A273"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7CE01B" w14:textId="77777777" w:rsidR="00CB16DE" w:rsidRPr="00DF53B4" w:rsidRDefault="00CB16DE" w:rsidP="00060C13">
            <w:pPr>
              <w:pStyle w:val="TAL"/>
              <w:rPr>
                <w:sz w:val="16"/>
                <w:szCs w:val="16"/>
                <w:lang w:eastAsia="en-US"/>
              </w:rPr>
            </w:pPr>
            <w:r w:rsidRPr="00DF53B4">
              <w:rPr>
                <w:sz w:val="16"/>
                <w:szCs w:val="16"/>
                <w:lang w:eastAsia="en-US"/>
              </w:rPr>
              <w:t>R5-083631</w:t>
            </w:r>
          </w:p>
        </w:tc>
      </w:tr>
      <w:tr w:rsidR="00CB16DE" w:rsidRPr="00DF53B4" w14:paraId="640BCE8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C6B691"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567FB7"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6E5B50" w14:textId="77777777" w:rsidR="00CB16DE" w:rsidRPr="00DF53B4" w:rsidRDefault="00CB16DE" w:rsidP="00060C13">
            <w:pPr>
              <w:pStyle w:val="TAL"/>
              <w:rPr>
                <w:sz w:val="16"/>
                <w:szCs w:val="16"/>
                <w:lang w:eastAsia="en-US"/>
              </w:rPr>
            </w:pPr>
            <w:r w:rsidRPr="00DF53B4">
              <w:rPr>
                <w:sz w:val="16"/>
                <w:szCs w:val="16"/>
                <w:lang w:eastAsia="en-US"/>
              </w:rPr>
              <w:t>0150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1B8A5"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56EB4" w14:textId="77777777" w:rsidR="00CB16DE" w:rsidRPr="00DF53B4" w:rsidRDefault="00CB16DE" w:rsidP="00060C13">
            <w:pPr>
              <w:pStyle w:val="TAL"/>
              <w:rPr>
                <w:sz w:val="16"/>
                <w:szCs w:val="16"/>
                <w:lang w:eastAsia="en-US"/>
              </w:rPr>
            </w:pPr>
            <w:r w:rsidRPr="00DF53B4">
              <w:rPr>
                <w:sz w:val="16"/>
                <w:szCs w:val="16"/>
                <w:lang w:eastAsia="en-US"/>
              </w:rPr>
              <w:t>New MTSI test case 17.16 MT Text, add speech remove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74C449"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9AF6A4"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4CE6B"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9F945E" w14:textId="77777777" w:rsidR="00CB16DE" w:rsidRPr="00DF53B4" w:rsidRDefault="00CB16DE" w:rsidP="00060C13">
            <w:pPr>
              <w:pStyle w:val="TAL"/>
              <w:rPr>
                <w:sz w:val="16"/>
                <w:szCs w:val="16"/>
                <w:lang w:eastAsia="en-US"/>
              </w:rPr>
            </w:pPr>
            <w:r w:rsidRPr="00DF53B4">
              <w:rPr>
                <w:sz w:val="16"/>
                <w:szCs w:val="16"/>
                <w:lang w:eastAsia="en-US"/>
              </w:rPr>
              <w:t>R5-083632</w:t>
            </w:r>
          </w:p>
        </w:tc>
      </w:tr>
      <w:tr w:rsidR="00CB16DE" w:rsidRPr="00DF53B4" w14:paraId="1363E50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E54E0" w14:textId="77777777" w:rsidR="00CB16DE" w:rsidRPr="00DF53B4" w:rsidRDefault="00CB16DE" w:rsidP="00060C13">
            <w:pPr>
              <w:pStyle w:val="TAL"/>
              <w:rPr>
                <w:sz w:val="16"/>
                <w:szCs w:val="16"/>
                <w:lang w:eastAsia="en-US"/>
              </w:rPr>
            </w:pPr>
            <w:r w:rsidRPr="00DF53B4">
              <w:rPr>
                <w:sz w:val="16"/>
                <w:szCs w:val="16"/>
                <w:lang w:eastAsia="en-US"/>
              </w:rPr>
              <w:t>RP-41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0AF4AF" w14:textId="77777777" w:rsidR="00CB16DE" w:rsidRPr="00DF53B4" w:rsidRDefault="00CB16DE" w:rsidP="00CB16DE">
            <w:pPr>
              <w:pStyle w:val="TAL"/>
              <w:rPr>
                <w:sz w:val="16"/>
                <w:szCs w:val="16"/>
                <w:lang w:eastAsia="en-US"/>
              </w:rPr>
            </w:pPr>
            <w:r w:rsidRPr="00DF53B4">
              <w:rPr>
                <w:sz w:val="16"/>
                <w:szCs w:val="16"/>
                <w:lang w:eastAsia="en-US"/>
              </w:rPr>
              <w:t>RP-080563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59B937" w14:textId="77777777" w:rsidR="00CB16DE" w:rsidRPr="00DF53B4" w:rsidRDefault="00CB16DE" w:rsidP="00060C13">
            <w:pPr>
              <w:pStyle w:val="TAL"/>
              <w:rPr>
                <w:sz w:val="16"/>
                <w:szCs w:val="16"/>
                <w:lang w:eastAsia="en-US"/>
              </w:rPr>
            </w:pPr>
            <w:r w:rsidRPr="00DF53B4">
              <w:rPr>
                <w:sz w:val="16"/>
                <w:szCs w:val="16"/>
                <w:lang w:eastAsia="en-US"/>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32C13" w14:textId="77777777" w:rsidR="00CB16DE" w:rsidRPr="00DF53B4" w:rsidRDefault="00CB16DE" w:rsidP="00060C13">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5EBE7A" w14:textId="77777777" w:rsidR="00CB16DE" w:rsidRPr="00DF53B4" w:rsidRDefault="00CB16DE" w:rsidP="00060C13">
            <w:pPr>
              <w:pStyle w:val="TAL"/>
              <w:rPr>
                <w:sz w:val="16"/>
                <w:szCs w:val="16"/>
                <w:lang w:eastAsia="en-US"/>
              </w:rPr>
            </w:pPr>
            <w:r w:rsidRPr="00DF53B4">
              <w:rPr>
                <w:sz w:val="16"/>
                <w:szCs w:val="16"/>
                <w:lang w:eastAsia="en-US"/>
              </w:rPr>
              <w:t>New MTSI test case 17.6 MT Speech, add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E258A" w14:textId="77777777" w:rsidR="00CB16DE" w:rsidRPr="00DF53B4" w:rsidRDefault="00CB16DE" w:rsidP="00060C1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2E317" w14:textId="77777777" w:rsidR="00CB16DE" w:rsidRPr="00DF53B4" w:rsidRDefault="00CB16DE" w:rsidP="00060C13">
            <w:pPr>
              <w:pStyle w:val="TAL"/>
              <w:rPr>
                <w:sz w:val="16"/>
                <w:szCs w:val="16"/>
                <w:lang w:eastAsia="en-US"/>
              </w:rPr>
            </w:pPr>
            <w:r w:rsidRPr="00DF53B4">
              <w:rPr>
                <w:sz w:val="16"/>
                <w:szCs w:val="16"/>
                <w:lang w:eastAsia="en-US"/>
              </w:rPr>
              <w:t>7.2.0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EDFE4" w14:textId="77777777" w:rsidR="00CB16DE" w:rsidRPr="00DF53B4" w:rsidRDefault="00CB16DE" w:rsidP="00060C13">
            <w:pPr>
              <w:pStyle w:val="TAL"/>
              <w:rPr>
                <w:sz w:val="16"/>
                <w:szCs w:val="16"/>
                <w:lang w:eastAsia="en-US"/>
              </w:rPr>
            </w:pPr>
            <w:r w:rsidRPr="00DF53B4">
              <w:rPr>
                <w:sz w:val="16"/>
                <w:szCs w:val="16"/>
                <w:lang w:eastAsia="en-US"/>
              </w:rPr>
              <w:t>7.3.0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A01574" w14:textId="77777777" w:rsidR="00CB16DE" w:rsidRPr="00DF53B4" w:rsidRDefault="00CB16DE" w:rsidP="00060C13">
            <w:pPr>
              <w:pStyle w:val="TAL"/>
              <w:rPr>
                <w:sz w:val="16"/>
                <w:szCs w:val="16"/>
                <w:lang w:eastAsia="en-US"/>
              </w:rPr>
            </w:pPr>
            <w:r w:rsidRPr="00DF53B4">
              <w:rPr>
                <w:sz w:val="16"/>
                <w:szCs w:val="16"/>
                <w:lang w:eastAsia="en-US"/>
              </w:rPr>
              <w:t>R5-083119</w:t>
            </w:r>
          </w:p>
        </w:tc>
      </w:tr>
      <w:tr w:rsidR="00F95872" w:rsidRPr="00DF53B4" w14:paraId="0E1FCC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54ED04" w14:textId="77777777" w:rsidR="00F95872" w:rsidRPr="00DF53B4" w:rsidRDefault="00F95872"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159F40" w14:textId="77777777" w:rsidR="00F95872" w:rsidRPr="00DF53B4" w:rsidRDefault="00F95872" w:rsidP="00F95872">
            <w:pPr>
              <w:pStyle w:val="TAL"/>
              <w:rPr>
                <w:sz w:val="16"/>
                <w:szCs w:val="16"/>
                <w:lang w:eastAsia="en-US"/>
              </w:rPr>
            </w:pPr>
            <w:r w:rsidRPr="00DF53B4">
              <w:rPr>
                <w:sz w:val="16"/>
                <w:szCs w:val="16"/>
                <w:lang w:eastAsia="en-US"/>
              </w:rPr>
              <w:t>RP-08</w:t>
            </w:r>
            <w:r w:rsidR="001A273E" w:rsidRPr="00DF53B4">
              <w:rPr>
                <w:sz w:val="16"/>
                <w:szCs w:val="16"/>
                <w:lang w:eastAsia="en-US"/>
              </w:rPr>
              <w:t>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8B2A34" w14:textId="77777777" w:rsidR="00F95872" w:rsidRPr="00DF53B4" w:rsidRDefault="00F95872" w:rsidP="00F95872">
            <w:pPr>
              <w:pStyle w:val="TAL"/>
              <w:rPr>
                <w:sz w:val="16"/>
                <w:szCs w:val="16"/>
                <w:lang w:eastAsia="en-US"/>
              </w:rPr>
            </w:pPr>
            <w:r w:rsidRPr="00DF53B4">
              <w:rPr>
                <w:sz w:val="16"/>
                <w:szCs w:val="16"/>
                <w:lang w:eastAsia="en-US"/>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EB91A" w14:textId="77777777" w:rsidR="00F95872" w:rsidRPr="00DF53B4" w:rsidRDefault="00F95872"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6FD45D" w14:textId="77777777" w:rsidR="00F95872" w:rsidRPr="00DF53B4" w:rsidRDefault="00F95872" w:rsidP="00F95872">
            <w:pPr>
              <w:pStyle w:val="TAL"/>
              <w:rPr>
                <w:sz w:val="16"/>
                <w:szCs w:val="16"/>
                <w:lang w:eastAsia="en-US"/>
              </w:rPr>
            </w:pPr>
            <w:r w:rsidRPr="00DF53B4">
              <w:rPr>
                <w:sz w:val="16"/>
                <w:szCs w:val="16"/>
                <w:lang w:eastAsia="en-US"/>
              </w:rPr>
              <w:t>Removing unnecessary exceptions from MTSI test case 12.4.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32DD48" w14:textId="77777777" w:rsidR="00F95872" w:rsidRPr="00DF53B4" w:rsidRDefault="00F95872"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6009C4" w14:textId="77777777" w:rsidR="00F95872" w:rsidRPr="00DF53B4" w:rsidRDefault="00F95872"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392B9" w14:textId="77777777" w:rsidR="00F95872" w:rsidRPr="00DF53B4" w:rsidRDefault="00F95872"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0099FA" w14:textId="77777777" w:rsidR="00F95872" w:rsidRPr="00DF53B4" w:rsidRDefault="00F95872" w:rsidP="00F95872">
            <w:pPr>
              <w:pStyle w:val="TAL"/>
              <w:rPr>
                <w:sz w:val="16"/>
                <w:szCs w:val="16"/>
                <w:lang w:eastAsia="en-US"/>
              </w:rPr>
            </w:pPr>
            <w:r w:rsidRPr="00DF53B4">
              <w:rPr>
                <w:sz w:val="16"/>
                <w:szCs w:val="16"/>
                <w:lang w:eastAsia="en-US"/>
              </w:rPr>
              <w:t>R5-085040</w:t>
            </w:r>
          </w:p>
        </w:tc>
      </w:tr>
      <w:tr w:rsidR="001A273E" w:rsidRPr="00DF53B4" w14:paraId="119A7A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EEC1C7"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8CD486"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C1DB70" w14:textId="77777777" w:rsidR="001A273E" w:rsidRPr="00DF53B4" w:rsidRDefault="001A273E" w:rsidP="00F95872">
            <w:pPr>
              <w:pStyle w:val="TAL"/>
              <w:rPr>
                <w:sz w:val="16"/>
                <w:szCs w:val="16"/>
                <w:lang w:eastAsia="en-US"/>
              </w:rPr>
            </w:pPr>
            <w:r w:rsidRPr="00DF53B4">
              <w:rPr>
                <w:sz w:val="16"/>
                <w:szCs w:val="16"/>
                <w:lang w:eastAsia="en-US"/>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C51D3"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ABC1FA" w14:textId="77777777" w:rsidR="001A273E" w:rsidRPr="00DF53B4" w:rsidRDefault="001A273E" w:rsidP="00F95872">
            <w:pPr>
              <w:pStyle w:val="TAL"/>
              <w:rPr>
                <w:sz w:val="16"/>
                <w:szCs w:val="16"/>
                <w:lang w:eastAsia="en-US"/>
              </w:rPr>
            </w:pPr>
            <w:r w:rsidRPr="00DF53B4">
              <w:rPr>
                <w:sz w:val="16"/>
                <w:szCs w:val="16"/>
                <w:lang w:eastAsia="en-US"/>
              </w:rPr>
              <w:t>Updating generic requirements and XCAP test cases for XCAP authentication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D61B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BB2A1"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0A707"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F47788" w14:textId="77777777" w:rsidR="001A273E" w:rsidRPr="00DF53B4" w:rsidRDefault="001A273E" w:rsidP="00F95872">
            <w:pPr>
              <w:pStyle w:val="TAL"/>
              <w:rPr>
                <w:sz w:val="16"/>
                <w:szCs w:val="16"/>
                <w:lang w:eastAsia="en-US"/>
              </w:rPr>
            </w:pPr>
            <w:r w:rsidRPr="00DF53B4">
              <w:rPr>
                <w:sz w:val="16"/>
                <w:szCs w:val="16"/>
                <w:lang w:eastAsia="en-US"/>
              </w:rPr>
              <w:t>R5-085041</w:t>
            </w:r>
          </w:p>
        </w:tc>
      </w:tr>
      <w:tr w:rsidR="001A273E" w:rsidRPr="00DF53B4" w14:paraId="3B22D2F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69588A"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768C8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FB2F7B" w14:textId="77777777" w:rsidR="001A273E" w:rsidRPr="00DF53B4" w:rsidRDefault="001A273E" w:rsidP="00F95872">
            <w:pPr>
              <w:pStyle w:val="TAL"/>
              <w:rPr>
                <w:sz w:val="16"/>
                <w:szCs w:val="16"/>
                <w:lang w:eastAsia="en-US"/>
              </w:rPr>
            </w:pPr>
            <w:r w:rsidRPr="00DF53B4">
              <w:rPr>
                <w:sz w:val="16"/>
                <w:szCs w:val="16"/>
                <w:lang w:eastAsia="en-US"/>
              </w:rPr>
              <w:t>0154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939E2"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0E4F6B" w14:textId="77777777" w:rsidR="001A273E" w:rsidRPr="00DF53B4" w:rsidRDefault="001A273E" w:rsidP="00F95872">
            <w:pPr>
              <w:pStyle w:val="TAL"/>
              <w:rPr>
                <w:sz w:val="16"/>
                <w:szCs w:val="16"/>
                <w:lang w:eastAsia="en-US"/>
              </w:rPr>
            </w:pPr>
            <w:r w:rsidRPr="00DF53B4">
              <w:rPr>
                <w:sz w:val="16"/>
                <w:szCs w:val="16"/>
                <w:lang w:eastAsia="en-US"/>
              </w:rPr>
              <w:t>New MTSI test case 15.14 Incoming Communication Barring for anonymous users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099E2D"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60A2C"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1346B"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04BF11" w14:textId="77777777" w:rsidR="001A273E" w:rsidRPr="00DF53B4" w:rsidRDefault="001A273E" w:rsidP="00F95872">
            <w:pPr>
              <w:pStyle w:val="TAL"/>
              <w:rPr>
                <w:sz w:val="16"/>
                <w:szCs w:val="16"/>
                <w:lang w:eastAsia="en-US"/>
              </w:rPr>
            </w:pPr>
            <w:r w:rsidRPr="00DF53B4">
              <w:rPr>
                <w:sz w:val="16"/>
                <w:szCs w:val="16"/>
                <w:lang w:eastAsia="en-US"/>
              </w:rPr>
              <w:t>R5-085043</w:t>
            </w:r>
          </w:p>
        </w:tc>
      </w:tr>
      <w:tr w:rsidR="001A273E" w:rsidRPr="00DF53B4" w14:paraId="36C3C7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04BEED"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1D5879"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D7F3A6" w14:textId="77777777" w:rsidR="001A273E" w:rsidRPr="00DF53B4" w:rsidRDefault="001A273E" w:rsidP="00F95872">
            <w:pPr>
              <w:pStyle w:val="TAL"/>
              <w:rPr>
                <w:sz w:val="16"/>
                <w:szCs w:val="16"/>
                <w:lang w:eastAsia="en-US"/>
              </w:rPr>
            </w:pPr>
            <w:r w:rsidRPr="00DF53B4">
              <w:rPr>
                <w:sz w:val="16"/>
                <w:szCs w:val="16"/>
                <w:lang w:eastAsia="en-US"/>
              </w:rPr>
              <w:t>0155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AEB0A"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07C043" w14:textId="77777777" w:rsidR="001A273E" w:rsidRPr="00DF53B4" w:rsidRDefault="001A273E" w:rsidP="00F95872">
            <w:pPr>
              <w:pStyle w:val="TAL"/>
              <w:rPr>
                <w:sz w:val="16"/>
                <w:szCs w:val="16"/>
                <w:lang w:eastAsia="en-US"/>
              </w:rPr>
            </w:pPr>
            <w:r w:rsidRPr="00DF53B4">
              <w:rPr>
                <w:sz w:val="16"/>
                <w:szCs w:val="16"/>
                <w:lang w:eastAsia="en-US"/>
              </w:rPr>
              <w:t>New MTSI test case 15.7 Communication Forwarding on non Reply: activation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67BE2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7BD82"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DF30C"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D216DC" w14:textId="77777777" w:rsidR="001A273E" w:rsidRPr="00DF53B4" w:rsidRDefault="001A273E" w:rsidP="00F95872">
            <w:pPr>
              <w:pStyle w:val="TAL"/>
              <w:rPr>
                <w:sz w:val="16"/>
                <w:szCs w:val="16"/>
                <w:lang w:eastAsia="en-US"/>
              </w:rPr>
            </w:pPr>
            <w:r w:rsidRPr="00DF53B4">
              <w:rPr>
                <w:sz w:val="16"/>
                <w:szCs w:val="16"/>
                <w:lang w:eastAsia="en-US"/>
              </w:rPr>
              <w:t>R5-085044</w:t>
            </w:r>
          </w:p>
        </w:tc>
      </w:tr>
      <w:tr w:rsidR="001A273E" w:rsidRPr="00DF53B4" w14:paraId="4B7AAA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C44C00"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A45039"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A68BB3" w14:textId="77777777" w:rsidR="001A273E" w:rsidRPr="00DF53B4" w:rsidRDefault="001A273E" w:rsidP="00F95872">
            <w:pPr>
              <w:pStyle w:val="TAL"/>
              <w:rPr>
                <w:sz w:val="16"/>
                <w:szCs w:val="16"/>
                <w:lang w:eastAsia="en-US"/>
              </w:rPr>
            </w:pPr>
            <w:r w:rsidRPr="00DF53B4">
              <w:rPr>
                <w:sz w:val="16"/>
                <w:szCs w:val="16"/>
                <w:lang w:eastAsia="en-US"/>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A2891"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033B02" w14:textId="77777777" w:rsidR="001A273E" w:rsidRPr="00DF53B4" w:rsidRDefault="001A273E" w:rsidP="00F95872">
            <w:pPr>
              <w:pStyle w:val="TAL"/>
              <w:rPr>
                <w:sz w:val="16"/>
                <w:szCs w:val="16"/>
                <w:lang w:eastAsia="en-US"/>
              </w:rPr>
            </w:pPr>
            <w:r w:rsidRPr="00DF53B4">
              <w:rPr>
                <w:sz w:val="16"/>
                <w:szCs w:val="16"/>
                <w:lang w:eastAsia="en-US"/>
              </w:rPr>
              <w:t>New MTSI test case 15.21 Joining a conference after being invited to it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FBB0F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C1BE05"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36CB4"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8E19A5" w14:textId="77777777" w:rsidR="001A273E" w:rsidRPr="00DF53B4" w:rsidRDefault="001A273E" w:rsidP="00F95872">
            <w:pPr>
              <w:pStyle w:val="TAL"/>
              <w:rPr>
                <w:sz w:val="16"/>
                <w:szCs w:val="16"/>
                <w:lang w:eastAsia="en-US"/>
              </w:rPr>
            </w:pPr>
            <w:r w:rsidRPr="00DF53B4">
              <w:rPr>
                <w:sz w:val="16"/>
                <w:szCs w:val="16"/>
                <w:lang w:eastAsia="en-US"/>
              </w:rPr>
              <w:t>R5-085046</w:t>
            </w:r>
          </w:p>
        </w:tc>
      </w:tr>
      <w:tr w:rsidR="001A273E" w:rsidRPr="00DF53B4" w14:paraId="0D1172C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DD9000"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EA2BF0"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A46B28" w14:textId="77777777" w:rsidR="001A273E" w:rsidRPr="00DF53B4" w:rsidRDefault="001A273E" w:rsidP="00F95872">
            <w:pPr>
              <w:pStyle w:val="TAL"/>
              <w:rPr>
                <w:sz w:val="16"/>
                <w:szCs w:val="16"/>
                <w:lang w:eastAsia="en-US"/>
              </w:rPr>
            </w:pPr>
            <w:r w:rsidRPr="00DF53B4">
              <w:rPr>
                <w:sz w:val="16"/>
                <w:szCs w:val="16"/>
                <w:lang w:eastAsia="en-US"/>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FB69F"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FDCA7A" w14:textId="77777777" w:rsidR="001A273E" w:rsidRPr="00DF53B4" w:rsidRDefault="001A273E" w:rsidP="00F95872">
            <w:pPr>
              <w:pStyle w:val="TAL"/>
              <w:rPr>
                <w:sz w:val="16"/>
                <w:szCs w:val="16"/>
                <w:lang w:eastAsia="en-US"/>
              </w:rPr>
            </w:pPr>
            <w:r w:rsidRPr="00DF53B4">
              <w:rPr>
                <w:sz w:val="16"/>
                <w:szCs w:val="16"/>
                <w:lang w:eastAsia="en-US"/>
              </w:rPr>
              <w:t>New MTSI test case 15.8 Communication Forwarding on non Reply: MO call initiation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4D868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FE66E"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7D2B8"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4B9EA2" w14:textId="77777777" w:rsidR="001A273E" w:rsidRPr="00DF53B4" w:rsidRDefault="001A273E" w:rsidP="00F95872">
            <w:pPr>
              <w:pStyle w:val="TAL"/>
              <w:rPr>
                <w:sz w:val="16"/>
                <w:szCs w:val="16"/>
                <w:lang w:eastAsia="en-US"/>
              </w:rPr>
            </w:pPr>
            <w:r w:rsidRPr="00DF53B4">
              <w:rPr>
                <w:sz w:val="16"/>
                <w:szCs w:val="16"/>
                <w:lang w:eastAsia="en-US"/>
              </w:rPr>
              <w:t>R5-085047</w:t>
            </w:r>
          </w:p>
        </w:tc>
      </w:tr>
      <w:tr w:rsidR="001A273E" w:rsidRPr="00DF53B4" w14:paraId="0EC845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6C73D6"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A4C024"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6C1865" w14:textId="77777777" w:rsidR="001A273E" w:rsidRPr="00DF53B4" w:rsidRDefault="001A273E" w:rsidP="00F95872">
            <w:pPr>
              <w:pStyle w:val="TAL"/>
              <w:rPr>
                <w:sz w:val="16"/>
                <w:szCs w:val="16"/>
                <w:lang w:eastAsia="en-US"/>
              </w:rPr>
            </w:pPr>
            <w:r w:rsidRPr="00DF53B4">
              <w:rPr>
                <w:sz w:val="16"/>
                <w:szCs w:val="16"/>
                <w:lang w:eastAsia="en-US"/>
              </w:rPr>
              <w:t>0158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0A313"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ACD537" w14:textId="77777777" w:rsidR="001A273E" w:rsidRPr="00DF53B4" w:rsidRDefault="001A273E" w:rsidP="00F95872">
            <w:pPr>
              <w:pStyle w:val="TAL"/>
              <w:rPr>
                <w:sz w:val="16"/>
                <w:szCs w:val="16"/>
                <w:lang w:eastAsia="en-US"/>
              </w:rPr>
            </w:pPr>
            <w:r w:rsidRPr="00DF53B4">
              <w:rPr>
                <w:sz w:val="16"/>
                <w:szCs w:val="16"/>
                <w:lang w:eastAsia="en-US"/>
              </w:rPr>
              <w:t>Corrections to IMS CC test case 11.2 Network initiated re-authentication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7C5322"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E0304"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1664C1"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2411B5" w14:textId="77777777" w:rsidR="001A273E" w:rsidRPr="00DF53B4" w:rsidRDefault="001A273E" w:rsidP="00F95872">
            <w:pPr>
              <w:pStyle w:val="TAL"/>
              <w:rPr>
                <w:sz w:val="16"/>
                <w:szCs w:val="16"/>
                <w:lang w:eastAsia="en-US"/>
              </w:rPr>
            </w:pPr>
            <w:r w:rsidRPr="00DF53B4">
              <w:rPr>
                <w:sz w:val="16"/>
                <w:szCs w:val="16"/>
                <w:lang w:eastAsia="en-US"/>
              </w:rPr>
              <w:t>R5-085050</w:t>
            </w:r>
          </w:p>
        </w:tc>
      </w:tr>
      <w:tr w:rsidR="001A273E" w:rsidRPr="00DF53B4" w14:paraId="27BA689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20917B"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79E70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A22050" w14:textId="77777777" w:rsidR="001A273E" w:rsidRPr="00DF53B4" w:rsidRDefault="001A273E" w:rsidP="00F95872">
            <w:pPr>
              <w:pStyle w:val="TAL"/>
              <w:rPr>
                <w:sz w:val="16"/>
                <w:szCs w:val="16"/>
                <w:lang w:eastAsia="en-US"/>
              </w:rPr>
            </w:pPr>
            <w:r w:rsidRPr="00DF53B4">
              <w:rPr>
                <w:sz w:val="16"/>
                <w:szCs w:val="16"/>
                <w:lang w:eastAsia="en-US"/>
              </w:rPr>
              <w:t>0159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E6C3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494016" w14:textId="77777777" w:rsidR="001A273E" w:rsidRPr="00DF53B4" w:rsidRDefault="001A273E" w:rsidP="00F95872">
            <w:pPr>
              <w:pStyle w:val="TAL"/>
              <w:rPr>
                <w:sz w:val="16"/>
                <w:szCs w:val="16"/>
                <w:lang w:eastAsia="en-US"/>
              </w:rPr>
            </w:pPr>
            <w:r w:rsidRPr="00DF53B4">
              <w:rPr>
                <w:sz w:val="16"/>
                <w:szCs w:val="16"/>
                <w:lang w:eastAsia="en-US"/>
              </w:rPr>
              <w:t>Update 12.13 MT MTSI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2C4CE0"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E391F"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20499"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E72D1D" w14:textId="77777777" w:rsidR="001A273E" w:rsidRPr="00DF53B4" w:rsidRDefault="001A273E" w:rsidP="00F95872">
            <w:pPr>
              <w:pStyle w:val="TAL"/>
              <w:rPr>
                <w:sz w:val="16"/>
                <w:szCs w:val="16"/>
                <w:lang w:eastAsia="en-US"/>
              </w:rPr>
            </w:pPr>
            <w:r w:rsidRPr="00DF53B4">
              <w:rPr>
                <w:sz w:val="16"/>
                <w:szCs w:val="16"/>
                <w:lang w:eastAsia="en-US"/>
              </w:rPr>
              <w:t>R5-085265</w:t>
            </w:r>
          </w:p>
        </w:tc>
      </w:tr>
      <w:tr w:rsidR="001A273E" w:rsidRPr="00DF53B4" w14:paraId="0E61425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4BEF8E"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31EDFB"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839664" w14:textId="77777777" w:rsidR="001A273E" w:rsidRPr="00DF53B4" w:rsidRDefault="001A273E" w:rsidP="00F95872">
            <w:pPr>
              <w:pStyle w:val="TAL"/>
              <w:rPr>
                <w:sz w:val="16"/>
                <w:szCs w:val="16"/>
                <w:lang w:eastAsia="en-US"/>
              </w:rPr>
            </w:pPr>
            <w:r w:rsidRPr="00DF53B4">
              <w:rPr>
                <w:sz w:val="16"/>
                <w:szCs w:val="16"/>
                <w:lang w:eastAsia="en-US"/>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5CDC"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50384C" w14:textId="77777777" w:rsidR="001A273E" w:rsidRPr="00DF53B4" w:rsidRDefault="001A273E" w:rsidP="00F95872">
            <w:pPr>
              <w:pStyle w:val="TAL"/>
              <w:rPr>
                <w:sz w:val="16"/>
                <w:szCs w:val="16"/>
                <w:lang w:eastAsia="en-US"/>
              </w:rPr>
            </w:pPr>
            <w:r w:rsidRPr="00DF53B4">
              <w:rPr>
                <w:sz w:val="16"/>
                <w:szCs w:val="16"/>
                <w:lang w:eastAsia="en-US"/>
              </w:rPr>
              <w:t>Update annex C.11 MTSI MT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8C5CF3"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D6CFF6"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F4E99B"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B2C5F6" w14:textId="77777777" w:rsidR="001A273E" w:rsidRPr="00DF53B4" w:rsidRDefault="001A273E" w:rsidP="00F95872">
            <w:pPr>
              <w:pStyle w:val="TAL"/>
              <w:rPr>
                <w:sz w:val="16"/>
                <w:szCs w:val="16"/>
                <w:lang w:eastAsia="en-US"/>
              </w:rPr>
            </w:pPr>
            <w:r w:rsidRPr="00DF53B4">
              <w:rPr>
                <w:sz w:val="16"/>
                <w:szCs w:val="16"/>
                <w:lang w:eastAsia="en-US"/>
              </w:rPr>
              <w:t>R5-085266</w:t>
            </w:r>
          </w:p>
        </w:tc>
      </w:tr>
      <w:tr w:rsidR="001A273E" w:rsidRPr="00DF53B4" w14:paraId="6AE7191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3BB503"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9C1C04"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EB9CD2" w14:textId="77777777" w:rsidR="001A273E" w:rsidRPr="00DF53B4" w:rsidRDefault="001A273E" w:rsidP="00F95872">
            <w:pPr>
              <w:pStyle w:val="TAL"/>
              <w:rPr>
                <w:sz w:val="16"/>
                <w:szCs w:val="16"/>
                <w:lang w:eastAsia="en-US"/>
              </w:rPr>
            </w:pPr>
            <w:r w:rsidRPr="00DF53B4">
              <w:rPr>
                <w:sz w:val="16"/>
                <w:szCs w:val="16"/>
                <w:lang w:eastAsia="en-US"/>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BF63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50575F" w14:textId="77777777" w:rsidR="001A273E" w:rsidRPr="00DF53B4" w:rsidRDefault="001A273E" w:rsidP="00F95872">
            <w:pPr>
              <w:pStyle w:val="TAL"/>
              <w:rPr>
                <w:sz w:val="16"/>
                <w:szCs w:val="16"/>
                <w:lang w:eastAsia="en-US"/>
              </w:rPr>
            </w:pPr>
            <w:r w:rsidRPr="00DF53B4">
              <w:rPr>
                <w:sz w:val="16"/>
                <w:szCs w:val="16"/>
                <w:lang w:eastAsia="en-US"/>
              </w:rPr>
              <w:t>Add chapter headings for chapter 16 and 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34995F"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CC4C0"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4E187"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8CC17A" w14:textId="77777777" w:rsidR="001A273E" w:rsidRPr="00DF53B4" w:rsidRDefault="001A273E" w:rsidP="00F95872">
            <w:pPr>
              <w:pStyle w:val="TAL"/>
              <w:rPr>
                <w:sz w:val="16"/>
                <w:szCs w:val="16"/>
                <w:lang w:eastAsia="en-US"/>
              </w:rPr>
            </w:pPr>
            <w:r w:rsidRPr="00DF53B4">
              <w:rPr>
                <w:sz w:val="16"/>
                <w:szCs w:val="16"/>
                <w:lang w:eastAsia="en-US"/>
              </w:rPr>
              <w:t>R5-085267</w:t>
            </w:r>
          </w:p>
        </w:tc>
      </w:tr>
      <w:tr w:rsidR="001A273E" w:rsidRPr="00DF53B4" w14:paraId="6C9D4A2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BA9B44"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E348C3"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6B1824" w14:textId="77777777" w:rsidR="001A273E" w:rsidRPr="00DF53B4" w:rsidRDefault="001A273E" w:rsidP="00F95872">
            <w:pPr>
              <w:pStyle w:val="TAL"/>
              <w:rPr>
                <w:sz w:val="16"/>
                <w:szCs w:val="16"/>
                <w:lang w:eastAsia="en-US"/>
              </w:rPr>
            </w:pPr>
            <w:r w:rsidRPr="00DF53B4">
              <w:rPr>
                <w:sz w:val="16"/>
                <w:szCs w:val="16"/>
                <w:lang w:eastAsia="en-US"/>
              </w:rPr>
              <w:t>0162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9D28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5D65E5" w14:textId="77777777" w:rsidR="001A273E" w:rsidRPr="00DF53B4" w:rsidRDefault="001A273E" w:rsidP="00F95872">
            <w:pPr>
              <w:pStyle w:val="TAL"/>
              <w:rPr>
                <w:sz w:val="16"/>
                <w:szCs w:val="16"/>
                <w:lang w:eastAsia="en-US"/>
              </w:rPr>
            </w:pPr>
            <w:r w:rsidRPr="00DF53B4">
              <w:rPr>
                <w:sz w:val="16"/>
                <w:szCs w:val="16"/>
                <w:lang w:eastAsia="en-US"/>
              </w:rPr>
              <w:t xml:space="preserve">Correction to add the </w:t>
            </w:r>
            <w:r w:rsidR="00690DCB" w:rsidRPr="00DF53B4">
              <w:rPr>
                <w:sz w:val="16"/>
                <w:szCs w:val="16"/>
                <w:lang w:eastAsia="en-US"/>
              </w:rPr>
              <w:t>reference</w:t>
            </w:r>
            <w:r w:rsidRPr="00DF53B4">
              <w:rPr>
                <w:sz w:val="16"/>
                <w:szCs w:val="16"/>
                <w:lang w:eastAsia="en-US"/>
              </w:rPr>
              <w:t xml:space="preserve"> to the PICS statements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1AE386"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763A5"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D69438"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011C08" w14:textId="77777777" w:rsidR="001A273E" w:rsidRPr="00DF53B4" w:rsidRDefault="001A273E" w:rsidP="00F95872">
            <w:pPr>
              <w:pStyle w:val="TAL"/>
              <w:rPr>
                <w:sz w:val="16"/>
                <w:szCs w:val="16"/>
                <w:lang w:eastAsia="en-US"/>
              </w:rPr>
            </w:pPr>
            <w:r w:rsidRPr="00DF53B4">
              <w:rPr>
                <w:sz w:val="16"/>
                <w:szCs w:val="16"/>
                <w:lang w:eastAsia="en-US"/>
              </w:rPr>
              <w:t>R5-085341</w:t>
            </w:r>
          </w:p>
        </w:tc>
      </w:tr>
      <w:tr w:rsidR="001A273E" w:rsidRPr="00DF53B4" w14:paraId="1048DA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31AB0E"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7C14A0"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2FFE1E" w14:textId="77777777" w:rsidR="001A273E" w:rsidRPr="00DF53B4" w:rsidRDefault="001A273E" w:rsidP="00F95872">
            <w:pPr>
              <w:pStyle w:val="TAL"/>
              <w:rPr>
                <w:sz w:val="16"/>
                <w:szCs w:val="16"/>
                <w:lang w:eastAsia="en-US"/>
              </w:rPr>
            </w:pPr>
            <w:r w:rsidRPr="00DF53B4">
              <w:rPr>
                <w:sz w:val="16"/>
                <w:szCs w:val="16"/>
                <w:lang w:eastAsia="en-US"/>
              </w:rPr>
              <w:t>0163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7D05"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AD0488" w14:textId="77777777" w:rsidR="001A273E" w:rsidRPr="00DF53B4" w:rsidRDefault="001A273E" w:rsidP="00F95872">
            <w:pPr>
              <w:pStyle w:val="TAL"/>
              <w:rPr>
                <w:sz w:val="16"/>
                <w:szCs w:val="16"/>
                <w:lang w:eastAsia="en-US"/>
              </w:rPr>
            </w:pPr>
            <w:r w:rsidRPr="00DF53B4">
              <w:rPr>
                <w:sz w:val="16"/>
                <w:szCs w:val="16"/>
                <w:lang w:eastAsia="en-US"/>
              </w:rPr>
              <w:t>Remove non MTSI related call setup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93A3DB"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1E937"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CC8F4"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964103" w14:textId="77777777" w:rsidR="001A273E" w:rsidRPr="00DF53B4" w:rsidRDefault="001A273E" w:rsidP="00F95872">
            <w:pPr>
              <w:pStyle w:val="TAL"/>
              <w:rPr>
                <w:sz w:val="16"/>
                <w:szCs w:val="16"/>
                <w:lang w:eastAsia="en-US"/>
              </w:rPr>
            </w:pPr>
            <w:r w:rsidRPr="00DF53B4">
              <w:rPr>
                <w:sz w:val="16"/>
                <w:szCs w:val="16"/>
                <w:lang w:eastAsia="en-US"/>
              </w:rPr>
              <w:t>R5-085350</w:t>
            </w:r>
          </w:p>
        </w:tc>
      </w:tr>
      <w:tr w:rsidR="001A273E" w:rsidRPr="00DF53B4" w14:paraId="54AEC2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E1BC8D"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0B3DEB"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535243" w14:textId="77777777" w:rsidR="001A273E" w:rsidRPr="00DF53B4" w:rsidRDefault="001A273E" w:rsidP="00F95872">
            <w:pPr>
              <w:pStyle w:val="TAL"/>
              <w:rPr>
                <w:sz w:val="16"/>
                <w:szCs w:val="16"/>
                <w:lang w:eastAsia="en-US"/>
              </w:rPr>
            </w:pPr>
            <w:r w:rsidRPr="00DF53B4">
              <w:rPr>
                <w:sz w:val="16"/>
                <w:szCs w:val="16"/>
                <w:lang w:eastAsia="en-US"/>
              </w:rPr>
              <w:t>0164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7B1C6"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BBE62C" w14:textId="77777777" w:rsidR="001A273E" w:rsidRPr="00DF53B4" w:rsidRDefault="001A273E" w:rsidP="00F95872">
            <w:pPr>
              <w:pStyle w:val="TAL"/>
              <w:rPr>
                <w:sz w:val="16"/>
                <w:szCs w:val="16"/>
                <w:lang w:eastAsia="en-US"/>
              </w:rPr>
            </w:pPr>
            <w:r w:rsidRPr="00DF53B4">
              <w:rPr>
                <w:sz w:val="16"/>
                <w:szCs w:val="16"/>
                <w:lang w:eastAsia="en-US"/>
              </w:rPr>
              <w:t>Clarify GRUU applicability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7A1FB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09C4F"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945D6"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98F2FE" w14:textId="77777777" w:rsidR="001A273E" w:rsidRPr="00DF53B4" w:rsidRDefault="001A273E" w:rsidP="00F95872">
            <w:pPr>
              <w:pStyle w:val="TAL"/>
              <w:rPr>
                <w:sz w:val="16"/>
                <w:szCs w:val="16"/>
                <w:lang w:eastAsia="en-US"/>
              </w:rPr>
            </w:pPr>
            <w:r w:rsidRPr="00DF53B4">
              <w:rPr>
                <w:sz w:val="16"/>
                <w:szCs w:val="16"/>
                <w:lang w:eastAsia="en-US"/>
              </w:rPr>
              <w:t>R5-085351</w:t>
            </w:r>
          </w:p>
        </w:tc>
      </w:tr>
      <w:tr w:rsidR="001A273E" w:rsidRPr="00DF53B4" w14:paraId="6D642B0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62ECDB"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25788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8EC81D" w14:textId="77777777" w:rsidR="001A273E" w:rsidRPr="00DF53B4" w:rsidRDefault="001A273E" w:rsidP="00F95872">
            <w:pPr>
              <w:pStyle w:val="TAL"/>
              <w:rPr>
                <w:sz w:val="16"/>
                <w:szCs w:val="16"/>
                <w:lang w:eastAsia="en-US"/>
              </w:rPr>
            </w:pPr>
            <w:r w:rsidRPr="00DF53B4">
              <w:rPr>
                <w:sz w:val="16"/>
                <w:szCs w:val="16"/>
                <w:lang w:eastAsia="en-US"/>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9FC2EC"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5AF07" w14:textId="77777777" w:rsidR="001A273E" w:rsidRPr="00DF53B4" w:rsidRDefault="001A273E" w:rsidP="00F95872">
            <w:pPr>
              <w:pStyle w:val="TAL"/>
              <w:rPr>
                <w:sz w:val="16"/>
                <w:szCs w:val="16"/>
                <w:lang w:eastAsia="en-US"/>
              </w:rPr>
            </w:pPr>
            <w:r w:rsidRPr="00DF53B4">
              <w:rPr>
                <w:sz w:val="16"/>
                <w:szCs w:val="16"/>
                <w:lang w:eastAsia="en-US"/>
              </w:rPr>
              <w:t>Add generic procedures for MTSI MO speech call, call hold and conference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186A78"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97002"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AE493"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EFD250" w14:textId="77777777" w:rsidR="001A273E" w:rsidRPr="00DF53B4" w:rsidRDefault="001A273E" w:rsidP="00F95872">
            <w:pPr>
              <w:pStyle w:val="TAL"/>
              <w:rPr>
                <w:sz w:val="16"/>
                <w:szCs w:val="16"/>
                <w:lang w:eastAsia="en-US"/>
              </w:rPr>
            </w:pPr>
            <w:r w:rsidRPr="00DF53B4">
              <w:rPr>
                <w:sz w:val="16"/>
                <w:szCs w:val="16"/>
                <w:lang w:eastAsia="en-US"/>
              </w:rPr>
              <w:t>R5-085405</w:t>
            </w:r>
          </w:p>
        </w:tc>
      </w:tr>
      <w:tr w:rsidR="001A273E" w:rsidRPr="00DF53B4" w14:paraId="3488E4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D31E22"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37C48F"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7C835B" w14:textId="77777777" w:rsidR="001A273E" w:rsidRPr="00DF53B4" w:rsidRDefault="001A273E" w:rsidP="00F95872">
            <w:pPr>
              <w:pStyle w:val="TAL"/>
              <w:rPr>
                <w:sz w:val="16"/>
                <w:szCs w:val="16"/>
                <w:lang w:eastAsia="en-US"/>
              </w:rPr>
            </w:pPr>
            <w:r w:rsidRPr="00DF53B4">
              <w:rPr>
                <w:sz w:val="16"/>
                <w:szCs w:val="16"/>
                <w:lang w:eastAsia="en-US"/>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818FE"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73A76E" w14:textId="77777777" w:rsidR="001A273E" w:rsidRPr="00DF53B4" w:rsidRDefault="001A273E" w:rsidP="00F95872">
            <w:pPr>
              <w:pStyle w:val="TAL"/>
              <w:rPr>
                <w:sz w:val="16"/>
                <w:szCs w:val="16"/>
                <w:lang w:eastAsia="en-US"/>
              </w:rPr>
            </w:pPr>
            <w:r w:rsidRPr="00DF53B4">
              <w:rPr>
                <w:sz w:val="16"/>
                <w:szCs w:val="16"/>
                <w:lang w:eastAsia="en-US"/>
              </w:rPr>
              <w:t>New MTSI test case 16.10 MO MTSI Text session with MSRP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EB1B06"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89CE2"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74C8F"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B10E93" w14:textId="77777777" w:rsidR="001A273E" w:rsidRPr="00DF53B4" w:rsidRDefault="001A273E" w:rsidP="00F95872">
            <w:pPr>
              <w:pStyle w:val="TAL"/>
              <w:rPr>
                <w:sz w:val="16"/>
                <w:szCs w:val="16"/>
                <w:lang w:eastAsia="en-US"/>
              </w:rPr>
            </w:pPr>
            <w:r w:rsidRPr="00DF53B4">
              <w:rPr>
                <w:sz w:val="16"/>
                <w:szCs w:val="16"/>
                <w:lang w:eastAsia="en-US"/>
              </w:rPr>
              <w:t>R5-085406</w:t>
            </w:r>
          </w:p>
        </w:tc>
      </w:tr>
      <w:tr w:rsidR="001A273E" w:rsidRPr="00DF53B4" w14:paraId="1448368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AD77CA"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D9361B"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FD8CB7" w14:textId="77777777" w:rsidR="001A273E" w:rsidRPr="00DF53B4" w:rsidRDefault="001A273E" w:rsidP="00F95872">
            <w:pPr>
              <w:pStyle w:val="TAL"/>
              <w:rPr>
                <w:sz w:val="16"/>
                <w:szCs w:val="16"/>
                <w:lang w:eastAsia="en-US"/>
              </w:rPr>
            </w:pPr>
            <w:r w:rsidRPr="00DF53B4">
              <w:rPr>
                <w:sz w:val="16"/>
                <w:szCs w:val="16"/>
                <w:lang w:eastAsia="en-US"/>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C3054"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A6FD48" w14:textId="77777777" w:rsidR="001A273E" w:rsidRPr="00DF53B4" w:rsidRDefault="001A273E" w:rsidP="00F95872">
            <w:pPr>
              <w:pStyle w:val="TAL"/>
              <w:rPr>
                <w:sz w:val="16"/>
                <w:szCs w:val="16"/>
                <w:lang w:eastAsia="en-US"/>
              </w:rPr>
            </w:pPr>
            <w:r w:rsidRPr="00DF53B4">
              <w:rPr>
                <w:sz w:val="16"/>
                <w:szCs w:val="16"/>
                <w:lang w:eastAsia="en-US"/>
              </w:rPr>
              <w:t>Update 16.1 Speech AMR,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4F62E4"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916CFE"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F0D89"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722A1" w14:textId="77777777" w:rsidR="001A273E" w:rsidRPr="00DF53B4" w:rsidRDefault="001A273E" w:rsidP="00F95872">
            <w:pPr>
              <w:pStyle w:val="TAL"/>
              <w:rPr>
                <w:sz w:val="16"/>
                <w:szCs w:val="16"/>
                <w:lang w:eastAsia="en-US"/>
              </w:rPr>
            </w:pPr>
            <w:r w:rsidRPr="00DF53B4">
              <w:rPr>
                <w:sz w:val="16"/>
                <w:szCs w:val="16"/>
                <w:lang w:eastAsia="en-US"/>
              </w:rPr>
              <w:t>R5-085426</w:t>
            </w:r>
          </w:p>
        </w:tc>
      </w:tr>
      <w:tr w:rsidR="001A273E" w:rsidRPr="00DF53B4" w14:paraId="02653C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5FDFA9"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142658"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0FD08B" w14:textId="77777777" w:rsidR="001A273E" w:rsidRPr="00DF53B4" w:rsidRDefault="001A273E" w:rsidP="00F95872">
            <w:pPr>
              <w:pStyle w:val="TAL"/>
              <w:rPr>
                <w:sz w:val="16"/>
                <w:szCs w:val="16"/>
                <w:lang w:eastAsia="en-US"/>
              </w:rPr>
            </w:pPr>
            <w:r w:rsidRPr="00DF53B4">
              <w:rPr>
                <w:sz w:val="16"/>
                <w:szCs w:val="16"/>
                <w:lang w:eastAsia="en-US"/>
              </w:rPr>
              <w:t>0168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01E6B"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5BB201" w14:textId="77777777" w:rsidR="001A273E" w:rsidRPr="00DF53B4" w:rsidRDefault="001A273E" w:rsidP="00F95872">
            <w:pPr>
              <w:pStyle w:val="TAL"/>
              <w:rPr>
                <w:sz w:val="16"/>
                <w:szCs w:val="16"/>
                <w:lang w:eastAsia="en-US"/>
              </w:rPr>
            </w:pPr>
            <w:r w:rsidRPr="00DF53B4">
              <w:rPr>
                <w:sz w:val="16"/>
                <w:szCs w:val="16"/>
                <w:lang w:eastAsia="en-US"/>
              </w:rPr>
              <w:t>Update 16.2 Speech AMR, indicate selective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C8C6F9"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62CE7"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7569B7"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657C7A" w14:textId="77777777" w:rsidR="001A273E" w:rsidRPr="00DF53B4" w:rsidRDefault="001A273E" w:rsidP="00F95872">
            <w:pPr>
              <w:pStyle w:val="TAL"/>
              <w:rPr>
                <w:sz w:val="16"/>
                <w:szCs w:val="16"/>
                <w:lang w:eastAsia="en-US"/>
              </w:rPr>
            </w:pPr>
            <w:r w:rsidRPr="00DF53B4">
              <w:rPr>
                <w:sz w:val="16"/>
                <w:szCs w:val="16"/>
                <w:lang w:eastAsia="en-US"/>
              </w:rPr>
              <w:t>R5-085427</w:t>
            </w:r>
          </w:p>
        </w:tc>
      </w:tr>
      <w:tr w:rsidR="001A273E" w:rsidRPr="00DF53B4" w14:paraId="7FDA9D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DC1339"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DA22A4"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6FA923" w14:textId="77777777" w:rsidR="001A273E" w:rsidRPr="00DF53B4" w:rsidRDefault="001A273E" w:rsidP="00F95872">
            <w:pPr>
              <w:pStyle w:val="TAL"/>
              <w:rPr>
                <w:sz w:val="16"/>
                <w:szCs w:val="16"/>
                <w:lang w:eastAsia="en-US"/>
              </w:rPr>
            </w:pPr>
            <w:r w:rsidRPr="00DF53B4">
              <w:rPr>
                <w:sz w:val="16"/>
                <w:szCs w:val="16"/>
                <w:lang w:eastAsia="en-US"/>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A04E"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EA8E4D" w14:textId="77777777" w:rsidR="001A273E" w:rsidRPr="00DF53B4" w:rsidRDefault="001A273E" w:rsidP="00F95872">
            <w:pPr>
              <w:pStyle w:val="TAL"/>
              <w:rPr>
                <w:sz w:val="16"/>
                <w:szCs w:val="16"/>
                <w:lang w:eastAsia="en-US"/>
              </w:rPr>
            </w:pPr>
            <w:r w:rsidRPr="00DF53B4">
              <w:rPr>
                <w:sz w:val="16"/>
                <w:szCs w:val="16"/>
                <w:lang w:eastAsia="en-US"/>
              </w:rPr>
              <w:t>Update 16.3 Speech AMR-WB, indicate all codec modes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620220"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F883E0"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E82B20"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CB431E" w14:textId="77777777" w:rsidR="001A273E" w:rsidRPr="00DF53B4" w:rsidRDefault="001A273E" w:rsidP="00F95872">
            <w:pPr>
              <w:pStyle w:val="TAL"/>
              <w:rPr>
                <w:sz w:val="16"/>
                <w:szCs w:val="16"/>
                <w:lang w:eastAsia="en-US"/>
              </w:rPr>
            </w:pPr>
            <w:r w:rsidRPr="00DF53B4">
              <w:rPr>
                <w:sz w:val="16"/>
                <w:szCs w:val="16"/>
                <w:lang w:eastAsia="en-US"/>
              </w:rPr>
              <w:t>R5-085428</w:t>
            </w:r>
          </w:p>
        </w:tc>
      </w:tr>
      <w:tr w:rsidR="001A273E" w:rsidRPr="00DF53B4" w14:paraId="2D137BA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CEB748"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59E65A"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E6D015" w14:textId="77777777" w:rsidR="001A273E" w:rsidRPr="00DF53B4" w:rsidRDefault="001A273E" w:rsidP="00F95872">
            <w:pPr>
              <w:pStyle w:val="TAL"/>
              <w:rPr>
                <w:sz w:val="16"/>
                <w:szCs w:val="16"/>
                <w:lang w:eastAsia="en-US"/>
              </w:rPr>
            </w:pPr>
            <w:r w:rsidRPr="00DF53B4">
              <w:rPr>
                <w:sz w:val="16"/>
                <w:szCs w:val="16"/>
                <w:lang w:eastAsia="en-US"/>
              </w:rPr>
              <w:t>0170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97C40"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B0716F" w14:textId="77777777" w:rsidR="001A273E" w:rsidRPr="00DF53B4" w:rsidRDefault="001A273E" w:rsidP="00F95872">
            <w:pPr>
              <w:pStyle w:val="TAL"/>
              <w:rPr>
                <w:sz w:val="16"/>
                <w:szCs w:val="16"/>
                <w:lang w:eastAsia="en-US"/>
              </w:rPr>
            </w:pPr>
            <w:r w:rsidRPr="00DF53B4">
              <w:rPr>
                <w:sz w:val="16"/>
                <w:szCs w:val="16"/>
                <w:lang w:eastAsia="en-US"/>
              </w:rPr>
              <w:t>Update 16.4 Speech AMR-WB, indicate selective codec mode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FCB124"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46D0D"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83D53"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D57C6F" w14:textId="77777777" w:rsidR="001A273E" w:rsidRPr="00DF53B4" w:rsidRDefault="001A273E" w:rsidP="00F95872">
            <w:pPr>
              <w:pStyle w:val="TAL"/>
              <w:rPr>
                <w:sz w:val="16"/>
                <w:szCs w:val="16"/>
                <w:lang w:eastAsia="en-US"/>
              </w:rPr>
            </w:pPr>
            <w:r w:rsidRPr="00DF53B4">
              <w:rPr>
                <w:sz w:val="16"/>
                <w:szCs w:val="16"/>
                <w:lang w:eastAsia="en-US"/>
              </w:rPr>
              <w:t>R5-085429</w:t>
            </w:r>
          </w:p>
        </w:tc>
      </w:tr>
      <w:tr w:rsidR="001A273E" w:rsidRPr="00DF53B4" w14:paraId="299318F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7B7A87"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18641D"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C56290" w14:textId="77777777" w:rsidR="001A273E" w:rsidRPr="00DF53B4" w:rsidRDefault="001A273E" w:rsidP="00F95872">
            <w:pPr>
              <w:pStyle w:val="TAL"/>
              <w:rPr>
                <w:sz w:val="16"/>
                <w:szCs w:val="16"/>
                <w:lang w:eastAsia="en-US"/>
              </w:rPr>
            </w:pPr>
            <w:r w:rsidRPr="00DF53B4">
              <w:rPr>
                <w:sz w:val="16"/>
                <w:szCs w:val="16"/>
                <w:lang w:eastAsia="en-US"/>
              </w:rPr>
              <w:t>0171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2E05E"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463682" w14:textId="77777777" w:rsidR="001A273E" w:rsidRPr="00DF53B4" w:rsidRDefault="001A273E" w:rsidP="00F95872">
            <w:pPr>
              <w:pStyle w:val="TAL"/>
              <w:rPr>
                <w:sz w:val="16"/>
                <w:szCs w:val="16"/>
                <w:lang w:eastAsia="en-US"/>
              </w:rPr>
            </w:pPr>
            <w:r w:rsidRPr="00DF53B4">
              <w:rPr>
                <w:sz w:val="16"/>
                <w:szCs w:val="16"/>
                <w:lang w:eastAsia="en-US"/>
              </w:rPr>
              <w:t>Update 17.2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A61A8E"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58F14"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5ED5C5"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3BC8CC" w14:textId="77777777" w:rsidR="001A273E" w:rsidRPr="00DF53B4" w:rsidRDefault="001A273E" w:rsidP="00F95872">
            <w:pPr>
              <w:pStyle w:val="TAL"/>
              <w:rPr>
                <w:sz w:val="16"/>
                <w:szCs w:val="16"/>
                <w:lang w:eastAsia="en-US"/>
              </w:rPr>
            </w:pPr>
            <w:r w:rsidRPr="00DF53B4">
              <w:rPr>
                <w:sz w:val="16"/>
                <w:szCs w:val="16"/>
                <w:lang w:eastAsia="en-US"/>
              </w:rPr>
              <w:t>R5-085432</w:t>
            </w:r>
          </w:p>
        </w:tc>
      </w:tr>
      <w:tr w:rsidR="001A273E" w:rsidRPr="00DF53B4" w14:paraId="1D5606F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31BA70"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CA1416"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7148B7" w14:textId="77777777" w:rsidR="001A273E" w:rsidRPr="00DF53B4" w:rsidRDefault="001A273E" w:rsidP="00F95872">
            <w:pPr>
              <w:pStyle w:val="TAL"/>
              <w:rPr>
                <w:sz w:val="16"/>
                <w:szCs w:val="16"/>
                <w:lang w:eastAsia="en-US"/>
              </w:rPr>
            </w:pPr>
            <w:r w:rsidRPr="00DF53B4">
              <w:rPr>
                <w:sz w:val="16"/>
                <w:szCs w:val="16"/>
                <w:lang w:eastAsia="en-US"/>
              </w:rPr>
              <w:t>0172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F5B37"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5B1271" w14:textId="77777777" w:rsidR="001A273E" w:rsidRPr="00DF53B4" w:rsidRDefault="001A273E" w:rsidP="00F95872">
            <w:pPr>
              <w:pStyle w:val="TAL"/>
              <w:rPr>
                <w:sz w:val="16"/>
                <w:szCs w:val="16"/>
                <w:lang w:eastAsia="en-US"/>
              </w:rPr>
            </w:pPr>
            <w:r w:rsidRPr="00DF53B4">
              <w:rPr>
                <w:sz w:val="16"/>
                <w:szCs w:val="16"/>
                <w:lang w:eastAsia="en-US"/>
              </w:rPr>
              <w:t>Update of MTSI test cases for adding/removing media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DF3B24" w14:textId="77777777" w:rsidR="001A273E" w:rsidRPr="00DF53B4" w:rsidRDefault="001A273E" w:rsidP="00F95872">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EC8F80" w14:textId="77777777" w:rsidR="001A273E" w:rsidRPr="00DF53B4" w:rsidRDefault="001A273E" w:rsidP="00F95872">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9D68C" w14:textId="77777777" w:rsidR="001A273E" w:rsidRPr="00DF53B4" w:rsidRDefault="001A273E" w:rsidP="00F95872">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B8A9C7" w14:textId="77777777" w:rsidR="001A273E" w:rsidRPr="00DF53B4" w:rsidRDefault="001A273E" w:rsidP="00F95872">
            <w:pPr>
              <w:pStyle w:val="TAL"/>
              <w:rPr>
                <w:sz w:val="16"/>
                <w:szCs w:val="16"/>
                <w:lang w:eastAsia="en-US"/>
              </w:rPr>
            </w:pPr>
            <w:r w:rsidRPr="00DF53B4">
              <w:rPr>
                <w:sz w:val="16"/>
                <w:szCs w:val="16"/>
                <w:lang w:eastAsia="en-US"/>
              </w:rPr>
              <w:t>R5-085443</w:t>
            </w:r>
          </w:p>
        </w:tc>
      </w:tr>
      <w:tr w:rsidR="001A273E" w:rsidRPr="00DF53B4" w14:paraId="3E1F2ED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55289E"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03D970"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985B1" w14:textId="77777777" w:rsidR="001A273E" w:rsidRPr="00DF53B4" w:rsidRDefault="001A273E" w:rsidP="00F95872">
            <w:pPr>
              <w:pStyle w:val="TAL"/>
              <w:rPr>
                <w:sz w:val="16"/>
                <w:szCs w:val="16"/>
                <w:lang w:eastAsia="en-US"/>
              </w:rPr>
            </w:pPr>
            <w:r w:rsidRPr="00DF53B4">
              <w:rPr>
                <w:sz w:val="16"/>
                <w:szCs w:val="16"/>
                <w:lang w:eastAsia="en-US"/>
              </w:rPr>
              <w:t>0173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A8F46"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673E35" w14:textId="77777777" w:rsidR="001A273E" w:rsidRPr="00DF53B4" w:rsidRDefault="001A273E" w:rsidP="00B87358">
            <w:pPr>
              <w:pStyle w:val="TAL"/>
              <w:rPr>
                <w:sz w:val="16"/>
                <w:szCs w:val="16"/>
                <w:lang w:eastAsia="en-US"/>
              </w:rPr>
            </w:pPr>
            <w:r w:rsidRPr="00DF53B4">
              <w:rPr>
                <w:sz w:val="16"/>
                <w:szCs w:val="16"/>
                <w:lang w:eastAsia="en-US"/>
              </w:rPr>
              <w:t>New MTSI test case 15.18 Inviting user to conference by sending a REFER request to the user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CA3F90" w14:textId="77777777" w:rsidR="001A273E" w:rsidRPr="00DF53B4" w:rsidRDefault="001A273E" w:rsidP="00B8735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535A6" w14:textId="77777777" w:rsidR="001A273E" w:rsidRPr="00DF53B4" w:rsidRDefault="001A273E" w:rsidP="00B87358">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8264E" w14:textId="77777777" w:rsidR="001A273E" w:rsidRPr="00DF53B4" w:rsidRDefault="001A273E" w:rsidP="00B87358">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8241B3" w14:textId="77777777" w:rsidR="001A273E" w:rsidRPr="00DF53B4" w:rsidRDefault="001A273E" w:rsidP="00B87358">
            <w:pPr>
              <w:pStyle w:val="TAL"/>
              <w:rPr>
                <w:sz w:val="16"/>
                <w:szCs w:val="16"/>
                <w:lang w:eastAsia="en-US"/>
              </w:rPr>
            </w:pPr>
            <w:r w:rsidRPr="00DF53B4">
              <w:rPr>
                <w:sz w:val="16"/>
                <w:szCs w:val="16"/>
                <w:lang w:eastAsia="en-US"/>
              </w:rPr>
              <w:t>R5-085445</w:t>
            </w:r>
          </w:p>
        </w:tc>
      </w:tr>
      <w:tr w:rsidR="001A273E" w:rsidRPr="00DF53B4" w14:paraId="50FDCDA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53EA02" w14:textId="77777777" w:rsidR="001A273E" w:rsidRPr="00DF53B4" w:rsidRDefault="001A273E" w:rsidP="00F95872">
            <w:pPr>
              <w:pStyle w:val="TAL"/>
              <w:rPr>
                <w:sz w:val="16"/>
                <w:szCs w:val="16"/>
                <w:lang w:eastAsia="en-US"/>
              </w:rPr>
            </w:pPr>
            <w:r w:rsidRPr="00DF53B4">
              <w:rPr>
                <w:sz w:val="16"/>
                <w:szCs w:val="16"/>
                <w:lang w:eastAsia="en-US"/>
              </w:rPr>
              <w:t>RP-42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451FA7" w14:textId="77777777" w:rsidR="001A273E" w:rsidRPr="00DF53B4" w:rsidRDefault="001A273E" w:rsidP="00F95872">
            <w:pPr>
              <w:pStyle w:val="TAL"/>
              <w:rPr>
                <w:sz w:val="16"/>
                <w:szCs w:val="16"/>
                <w:lang w:eastAsia="en-US"/>
              </w:rPr>
            </w:pPr>
            <w:r w:rsidRPr="00DF53B4">
              <w:rPr>
                <w:sz w:val="16"/>
                <w:szCs w:val="16"/>
                <w:lang w:eastAsia="en-US"/>
              </w:rPr>
              <w:t>RP-080966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DC03BD" w14:textId="77777777" w:rsidR="001A273E" w:rsidRPr="00DF53B4" w:rsidRDefault="001A273E" w:rsidP="00F95872">
            <w:pPr>
              <w:pStyle w:val="TAL"/>
              <w:rPr>
                <w:sz w:val="16"/>
                <w:szCs w:val="16"/>
                <w:lang w:eastAsia="en-US"/>
              </w:rPr>
            </w:pPr>
            <w:r w:rsidRPr="00DF53B4">
              <w:rPr>
                <w:sz w:val="16"/>
                <w:szCs w:val="16"/>
                <w:lang w:eastAsia="en-US"/>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83ABC" w14:textId="77777777" w:rsidR="001A273E" w:rsidRPr="00DF53B4" w:rsidRDefault="001A273E" w:rsidP="00F95872">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42064D" w14:textId="77777777" w:rsidR="001A273E" w:rsidRPr="00DF53B4" w:rsidRDefault="001A273E" w:rsidP="00B87358">
            <w:pPr>
              <w:pStyle w:val="TAL"/>
              <w:rPr>
                <w:sz w:val="16"/>
                <w:szCs w:val="16"/>
                <w:lang w:eastAsia="en-US"/>
              </w:rPr>
            </w:pPr>
            <w:r w:rsidRPr="00DF53B4">
              <w:rPr>
                <w:sz w:val="16"/>
                <w:szCs w:val="16"/>
                <w:lang w:eastAsia="en-US"/>
              </w:rPr>
              <w:t>Remove MTSI test cases for non mandatory use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F8A72A" w14:textId="77777777" w:rsidR="001A273E" w:rsidRPr="00DF53B4" w:rsidRDefault="001A273E" w:rsidP="00B8735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1E560" w14:textId="77777777" w:rsidR="001A273E" w:rsidRPr="00DF53B4" w:rsidRDefault="001A273E" w:rsidP="00B87358">
            <w:pPr>
              <w:pStyle w:val="TAL"/>
              <w:rPr>
                <w:sz w:val="16"/>
                <w:szCs w:val="16"/>
                <w:lang w:eastAsia="en-US"/>
              </w:rPr>
            </w:pPr>
            <w:r w:rsidRPr="00DF53B4">
              <w:rPr>
                <w:sz w:val="16"/>
                <w:szCs w:val="16"/>
                <w:lang w:eastAsia="en-US"/>
              </w:rPr>
              <w:t>7.3.0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97C07" w14:textId="77777777" w:rsidR="001A273E" w:rsidRPr="00DF53B4" w:rsidRDefault="001A273E" w:rsidP="00B87358">
            <w:pPr>
              <w:pStyle w:val="TAL"/>
              <w:rPr>
                <w:sz w:val="16"/>
                <w:szCs w:val="16"/>
                <w:lang w:eastAsia="en-US"/>
              </w:rPr>
            </w:pPr>
            <w:r w:rsidRPr="00DF53B4">
              <w:rPr>
                <w:sz w:val="16"/>
                <w:szCs w:val="16"/>
                <w:lang w:eastAsia="en-US"/>
              </w:rPr>
              <w:t>7.4.0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57DE74" w14:textId="77777777" w:rsidR="001A273E" w:rsidRPr="00DF53B4" w:rsidRDefault="001A273E" w:rsidP="00B87358">
            <w:pPr>
              <w:pStyle w:val="TAL"/>
              <w:rPr>
                <w:sz w:val="16"/>
                <w:szCs w:val="16"/>
                <w:lang w:eastAsia="en-US"/>
              </w:rPr>
            </w:pPr>
            <w:r w:rsidRPr="00DF53B4">
              <w:rPr>
                <w:sz w:val="16"/>
                <w:szCs w:val="16"/>
                <w:lang w:eastAsia="en-US"/>
              </w:rPr>
              <w:t>R5-085446</w:t>
            </w:r>
          </w:p>
        </w:tc>
      </w:tr>
      <w:tr w:rsidR="00B45B43" w:rsidRPr="00DF53B4" w14:paraId="21D20D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C82EE7" w14:textId="77777777" w:rsidR="00B45B43" w:rsidRPr="00DF53B4" w:rsidRDefault="00B45B43" w:rsidP="007200E8">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BC3195" w14:textId="77777777" w:rsidR="00B45B43" w:rsidRPr="00DF53B4" w:rsidRDefault="00B45B43" w:rsidP="007200E8">
            <w:pPr>
              <w:pStyle w:val="TAL"/>
              <w:rPr>
                <w:sz w:val="16"/>
                <w:szCs w:val="16"/>
                <w:lang w:eastAsia="en-US"/>
              </w:rPr>
            </w:pPr>
            <w:r w:rsidRPr="00DF53B4">
              <w:rPr>
                <w:sz w:val="16"/>
                <w:szCs w:val="16"/>
                <w:lang w:eastAsia="en-US"/>
              </w:rPr>
              <w:t>RP-090205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C6D68D" w14:textId="77777777" w:rsidR="00B45B43" w:rsidRPr="00DF53B4" w:rsidRDefault="00B45B43" w:rsidP="007200E8">
            <w:pPr>
              <w:pStyle w:val="TAL"/>
              <w:rPr>
                <w:sz w:val="16"/>
                <w:szCs w:val="16"/>
                <w:lang w:eastAsia="en-US"/>
              </w:rPr>
            </w:pPr>
            <w:r w:rsidRPr="00DF53B4">
              <w:rPr>
                <w:sz w:val="16"/>
                <w:szCs w:val="16"/>
                <w:lang w:eastAsia="en-US"/>
              </w:rPr>
              <w:t>0175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1CC9F" w14:textId="77777777" w:rsidR="00B45B43" w:rsidRPr="00DF53B4" w:rsidRDefault="00B45B43" w:rsidP="007200E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B3AABA" w14:textId="77777777" w:rsidR="00B45B43" w:rsidRPr="00DF53B4" w:rsidRDefault="00B45B43" w:rsidP="007200E8">
            <w:pPr>
              <w:pStyle w:val="TAL"/>
              <w:rPr>
                <w:sz w:val="16"/>
                <w:szCs w:val="16"/>
                <w:lang w:eastAsia="en-US"/>
              </w:rPr>
            </w:pPr>
            <w:r w:rsidRPr="00DF53B4">
              <w:rPr>
                <w:sz w:val="16"/>
                <w:szCs w:val="16"/>
                <w:lang w:eastAsia="en-US"/>
              </w:rPr>
              <w:t>Update of TS 34.229-1 from Rel-7 to Rel-8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A99FE5" w14:textId="77777777" w:rsidR="00B45B43" w:rsidRPr="00DF53B4" w:rsidRDefault="00B45B43" w:rsidP="007200E8">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81DFD" w14:textId="77777777" w:rsidR="00B45B43" w:rsidRPr="00DF53B4" w:rsidRDefault="00B45B43" w:rsidP="007200E8">
            <w:pPr>
              <w:pStyle w:val="TAL"/>
              <w:rPr>
                <w:sz w:val="16"/>
                <w:szCs w:val="16"/>
                <w:lang w:eastAsia="en-US"/>
              </w:rPr>
            </w:pPr>
            <w:r w:rsidRPr="00DF53B4">
              <w:rPr>
                <w:sz w:val="16"/>
                <w:szCs w:val="16"/>
                <w:lang w:eastAsia="en-US"/>
              </w:rPr>
              <w:t>7.4.0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327E3" w14:textId="77777777" w:rsidR="00B45B43" w:rsidRPr="00DF53B4" w:rsidRDefault="00B45B43" w:rsidP="007200E8">
            <w:pPr>
              <w:pStyle w:val="TAL"/>
              <w:rPr>
                <w:sz w:val="16"/>
                <w:szCs w:val="16"/>
                <w:lang w:eastAsia="en-US"/>
              </w:rPr>
            </w:pPr>
            <w:r w:rsidRPr="00DF53B4">
              <w:rPr>
                <w:sz w:val="16"/>
                <w:szCs w:val="16"/>
                <w:lang w:eastAsia="en-US"/>
              </w:rPr>
              <w:t>8.0.0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DF30C" w14:textId="77777777" w:rsidR="00B45B43" w:rsidRPr="00DF53B4" w:rsidRDefault="00B45B43" w:rsidP="007200E8">
            <w:pPr>
              <w:pStyle w:val="TAL"/>
              <w:rPr>
                <w:sz w:val="16"/>
                <w:szCs w:val="16"/>
                <w:lang w:eastAsia="en-US"/>
              </w:rPr>
            </w:pPr>
            <w:r w:rsidRPr="00DF53B4">
              <w:rPr>
                <w:sz w:val="16"/>
                <w:szCs w:val="16"/>
                <w:lang w:eastAsia="en-US"/>
              </w:rPr>
              <w:t>R5-090763</w:t>
            </w:r>
          </w:p>
        </w:tc>
      </w:tr>
      <w:tr w:rsidR="00787A0B" w:rsidRPr="00DF53B4" w14:paraId="358EB4C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5997AB"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1C2DC7"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14D6AD" w14:textId="77777777" w:rsidR="00787A0B" w:rsidRPr="00DF53B4" w:rsidRDefault="00787A0B" w:rsidP="00B45B43">
            <w:pPr>
              <w:pStyle w:val="TAL"/>
              <w:rPr>
                <w:sz w:val="16"/>
                <w:szCs w:val="16"/>
                <w:lang w:eastAsia="en-US"/>
              </w:rPr>
            </w:pPr>
            <w:r w:rsidRPr="00DF53B4">
              <w:rPr>
                <w:sz w:val="16"/>
                <w:szCs w:val="16"/>
                <w:lang w:eastAsia="en-US"/>
              </w:rPr>
              <w:t>0202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C8B34"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4F53A5C" w14:textId="77777777" w:rsidR="00787A0B" w:rsidRPr="00DF53B4" w:rsidRDefault="00787A0B" w:rsidP="00B45B43">
            <w:pPr>
              <w:pStyle w:val="TAL"/>
              <w:rPr>
                <w:sz w:val="16"/>
                <w:szCs w:val="16"/>
                <w:lang w:eastAsia="en-US"/>
              </w:rPr>
            </w:pPr>
            <w:r w:rsidRPr="00DF53B4">
              <w:rPr>
                <w:sz w:val="16"/>
                <w:szCs w:val="16"/>
                <w:lang w:eastAsia="en-US"/>
              </w:rPr>
              <w:t>IMS test case 8.9 / Supported Header and expire rule during de-registration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CCA78C"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494AE"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8A390"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77A8AD" w14:textId="77777777" w:rsidR="00787A0B" w:rsidRPr="00DF53B4" w:rsidRDefault="00787A0B" w:rsidP="00B45B43">
            <w:pPr>
              <w:pStyle w:val="TAL"/>
              <w:rPr>
                <w:sz w:val="16"/>
                <w:szCs w:val="16"/>
                <w:lang w:eastAsia="en-US"/>
              </w:rPr>
            </w:pPr>
            <w:r w:rsidRPr="00DF53B4">
              <w:rPr>
                <w:sz w:val="16"/>
                <w:szCs w:val="16"/>
                <w:lang w:eastAsia="en-US"/>
              </w:rPr>
              <w:t>R5-090206</w:t>
            </w:r>
          </w:p>
        </w:tc>
      </w:tr>
      <w:tr w:rsidR="00787A0B" w:rsidRPr="00DF53B4" w14:paraId="65AD351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B9745B"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B1A6E4"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5C5EE2" w14:textId="77777777" w:rsidR="00787A0B" w:rsidRPr="00DF53B4" w:rsidRDefault="00787A0B" w:rsidP="00B45B43">
            <w:pPr>
              <w:pStyle w:val="TAL"/>
              <w:rPr>
                <w:sz w:val="16"/>
                <w:szCs w:val="16"/>
                <w:lang w:eastAsia="en-US"/>
              </w:rPr>
            </w:pPr>
            <w:r w:rsidRPr="00DF53B4">
              <w:rPr>
                <w:sz w:val="16"/>
                <w:szCs w:val="16"/>
                <w:lang w:eastAsia="en-US"/>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0C6DE"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C9E00F" w14:textId="77777777" w:rsidR="00787A0B" w:rsidRPr="00DF53B4" w:rsidRDefault="00787A0B" w:rsidP="00B45B43">
            <w:pPr>
              <w:pStyle w:val="TAL"/>
              <w:rPr>
                <w:sz w:val="16"/>
                <w:szCs w:val="16"/>
                <w:lang w:eastAsia="en-US"/>
              </w:rPr>
            </w:pPr>
            <w:r w:rsidRPr="00DF53B4">
              <w:rPr>
                <w:sz w:val="16"/>
                <w:szCs w:val="16"/>
                <w:lang w:eastAsia="en-US"/>
              </w:rPr>
              <w:t>Addition of new MTSI test case for Terminating Identification Presentation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A555C6"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85ADA"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259C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BEA02" w14:textId="77777777" w:rsidR="00787A0B" w:rsidRPr="00DF53B4" w:rsidRDefault="00787A0B" w:rsidP="00B45B43">
            <w:pPr>
              <w:pStyle w:val="TAL"/>
              <w:rPr>
                <w:sz w:val="16"/>
                <w:szCs w:val="16"/>
                <w:lang w:eastAsia="en-US"/>
              </w:rPr>
            </w:pPr>
            <w:r w:rsidRPr="00DF53B4">
              <w:rPr>
                <w:sz w:val="16"/>
                <w:szCs w:val="16"/>
                <w:lang w:eastAsia="en-US"/>
              </w:rPr>
              <w:t>R5-090545</w:t>
            </w:r>
          </w:p>
        </w:tc>
      </w:tr>
      <w:tr w:rsidR="00787A0B" w:rsidRPr="00DF53B4" w14:paraId="4E8E272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DA1EC0"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DA8777"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8BA04A" w14:textId="77777777" w:rsidR="00787A0B" w:rsidRPr="00DF53B4" w:rsidRDefault="00787A0B" w:rsidP="00B45B43">
            <w:pPr>
              <w:pStyle w:val="TAL"/>
              <w:rPr>
                <w:sz w:val="16"/>
                <w:szCs w:val="16"/>
                <w:lang w:eastAsia="en-US"/>
              </w:rPr>
            </w:pPr>
            <w:r w:rsidRPr="00DF53B4">
              <w:rPr>
                <w:sz w:val="16"/>
                <w:szCs w:val="16"/>
                <w:lang w:eastAsia="en-US"/>
              </w:rPr>
              <w:t>0177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9142B4"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B8A4C5" w14:textId="77777777" w:rsidR="00787A0B" w:rsidRPr="00DF53B4" w:rsidRDefault="00787A0B" w:rsidP="00B45B43">
            <w:pPr>
              <w:pStyle w:val="TAL"/>
              <w:rPr>
                <w:sz w:val="16"/>
                <w:szCs w:val="16"/>
                <w:lang w:eastAsia="en-US"/>
              </w:rPr>
            </w:pPr>
            <w:r w:rsidRPr="00DF53B4">
              <w:rPr>
                <w:sz w:val="16"/>
                <w:szCs w:val="16"/>
                <w:lang w:eastAsia="en-US"/>
              </w:rPr>
              <w:t>Addition of new MTSI test case for Terminating Identification Restriction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95E7F1"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FE23D"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72843"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604D9D" w14:textId="77777777" w:rsidR="00787A0B" w:rsidRPr="00DF53B4" w:rsidRDefault="00787A0B" w:rsidP="00B45B43">
            <w:pPr>
              <w:pStyle w:val="TAL"/>
              <w:rPr>
                <w:sz w:val="16"/>
                <w:szCs w:val="16"/>
                <w:lang w:eastAsia="en-US"/>
              </w:rPr>
            </w:pPr>
            <w:r w:rsidRPr="00DF53B4">
              <w:rPr>
                <w:sz w:val="16"/>
                <w:szCs w:val="16"/>
                <w:lang w:eastAsia="en-US"/>
              </w:rPr>
              <w:t>R5-090546</w:t>
            </w:r>
          </w:p>
        </w:tc>
      </w:tr>
      <w:tr w:rsidR="00787A0B" w:rsidRPr="00DF53B4" w14:paraId="1757EC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80AF9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DD75C5"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FBE3B3" w14:textId="77777777" w:rsidR="00787A0B" w:rsidRPr="00DF53B4" w:rsidRDefault="00787A0B" w:rsidP="00B45B43">
            <w:pPr>
              <w:pStyle w:val="TAL"/>
              <w:rPr>
                <w:sz w:val="16"/>
                <w:szCs w:val="16"/>
                <w:lang w:eastAsia="en-US"/>
              </w:rPr>
            </w:pPr>
            <w:r w:rsidRPr="00DF53B4">
              <w:rPr>
                <w:sz w:val="16"/>
                <w:szCs w:val="16"/>
                <w:lang w:eastAsia="en-US"/>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B41C4"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F6B9DF" w14:textId="77777777" w:rsidR="00787A0B" w:rsidRPr="00DF53B4" w:rsidRDefault="00787A0B" w:rsidP="00B45B43">
            <w:pPr>
              <w:pStyle w:val="TAL"/>
              <w:rPr>
                <w:sz w:val="16"/>
                <w:szCs w:val="16"/>
                <w:lang w:eastAsia="en-US"/>
              </w:rPr>
            </w:pPr>
            <w:r w:rsidRPr="00DF53B4">
              <w:rPr>
                <w:sz w:val="16"/>
                <w:szCs w:val="16"/>
                <w:lang w:eastAsia="en-US"/>
              </w:rPr>
              <w:t>Updates to MTSI TCs 12.12 and 17.1 for MO speech and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45664C"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2339F"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33593"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9B27EF" w14:textId="77777777" w:rsidR="00787A0B" w:rsidRPr="00DF53B4" w:rsidRDefault="00787A0B" w:rsidP="00B45B43">
            <w:pPr>
              <w:pStyle w:val="TAL"/>
              <w:rPr>
                <w:sz w:val="16"/>
                <w:szCs w:val="16"/>
                <w:lang w:eastAsia="en-US"/>
              </w:rPr>
            </w:pPr>
            <w:r w:rsidRPr="00DF53B4">
              <w:rPr>
                <w:sz w:val="16"/>
                <w:szCs w:val="16"/>
                <w:lang w:eastAsia="en-US"/>
              </w:rPr>
              <w:t>R5-090584</w:t>
            </w:r>
          </w:p>
        </w:tc>
      </w:tr>
      <w:tr w:rsidR="00787A0B" w:rsidRPr="00DF53B4" w14:paraId="5FE83D6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13A565"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BCE5F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CEF924" w14:textId="77777777" w:rsidR="00787A0B" w:rsidRPr="00DF53B4" w:rsidRDefault="00787A0B" w:rsidP="00B45B43">
            <w:pPr>
              <w:pStyle w:val="TAL"/>
              <w:rPr>
                <w:sz w:val="16"/>
                <w:szCs w:val="16"/>
                <w:lang w:eastAsia="en-US"/>
              </w:rPr>
            </w:pPr>
            <w:r w:rsidRPr="00DF53B4">
              <w:rPr>
                <w:sz w:val="16"/>
                <w:szCs w:val="16"/>
                <w:lang w:eastAsia="en-US"/>
              </w:rPr>
              <w:t>0179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8ADB2"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6C7AC8" w14:textId="77777777" w:rsidR="00787A0B" w:rsidRPr="00DF53B4" w:rsidRDefault="00787A0B" w:rsidP="00B45B43">
            <w:pPr>
              <w:pStyle w:val="TAL"/>
              <w:rPr>
                <w:sz w:val="16"/>
                <w:szCs w:val="16"/>
                <w:lang w:eastAsia="en-US"/>
              </w:rPr>
            </w:pPr>
            <w:r w:rsidRPr="00DF53B4">
              <w:rPr>
                <w:sz w:val="16"/>
                <w:szCs w:val="16"/>
                <w:lang w:eastAsia="en-US"/>
              </w:rPr>
              <w:t>New MTSI test case 15.19 for inviting user to conference via conference focus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AEFA77"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B565C"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BCEAEE"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8D6855" w14:textId="77777777" w:rsidR="00787A0B" w:rsidRPr="00DF53B4" w:rsidRDefault="00787A0B" w:rsidP="00B45B43">
            <w:pPr>
              <w:pStyle w:val="TAL"/>
              <w:rPr>
                <w:sz w:val="16"/>
                <w:szCs w:val="16"/>
                <w:lang w:eastAsia="en-US"/>
              </w:rPr>
            </w:pPr>
            <w:r w:rsidRPr="00DF53B4">
              <w:rPr>
                <w:sz w:val="16"/>
                <w:szCs w:val="16"/>
                <w:lang w:eastAsia="en-US"/>
              </w:rPr>
              <w:t>R5-090593</w:t>
            </w:r>
          </w:p>
        </w:tc>
      </w:tr>
      <w:tr w:rsidR="00787A0B" w:rsidRPr="00DF53B4" w14:paraId="48E41DB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877B11"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892A4B"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286778" w14:textId="77777777" w:rsidR="00787A0B" w:rsidRPr="00DF53B4" w:rsidRDefault="00787A0B" w:rsidP="00B45B43">
            <w:pPr>
              <w:pStyle w:val="TAL"/>
              <w:rPr>
                <w:sz w:val="16"/>
                <w:szCs w:val="16"/>
                <w:lang w:eastAsia="en-US"/>
              </w:rPr>
            </w:pPr>
            <w:r w:rsidRPr="00DF53B4">
              <w:rPr>
                <w:sz w:val="16"/>
                <w:szCs w:val="16"/>
                <w:lang w:eastAsia="en-US"/>
              </w:rPr>
              <w:t>0180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9D5"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81284D" w14:textId="77777777" w:rsidR="00787A0B" w:rsidRPr="00DF53B4" w:rsidRDefault="00787A0B" w:rsidP="00B45B43">
            <w:pPr>
              <w:pStyle w:val="TAL"/>
              <w:rPr>
                <w:sz w:val="16"/>
                <w:szCs w:val="16"/>
                <w:lang w:eastAsia="en-US"/>
              </w:rPr>
            </w:pPr>
            <w:r w:rsidRPr="00DF53B4">
              <w:rPr>
                <w:sz w:val="16"/>
                <w:szCs w:val="16"/>
                <w:lang w:eastAsia="en-US"/>
              </w:rPr>
              <w:t>New MTSI test case 15.9 Communication Forwarding on Busy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40FB5"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B3E70"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7248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F23B91" w14:textId="77777777" w:rsidR="00787A0B" w:rsidRPr="00DF53B4" w:rsidRDefault="00787A0B" w:rsidP="00B45B43">
            <w:pPr>
              <w:pStyle w:val="TAL"/>
              <w:rPr>
                <w:sz w:val="16"/>
                <w:szCs w:val="16"/>
                <w:lang w:eastAsia="en-US"/>
              </w:rPr>
            </w:pPr>
            <w:r w:rsidRPr="00DF53B4">
              <w:rPr>
                <w:sz w:val="16"/>
                <w:szCs w:val="16"/>
                <w:lang w:eastAsia="en-US"/>
              </w:rPr>
              <w:t>R5-090594</w:t>
            </w:r>
          </w:p>
        </w:tc>
      </w:tr>
      <w:tr w:rsidR="00787A0B" w:rsidRPr="00DF53B4" w14:paraId="0C7319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55C35C"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34893F"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821438" w14:textId="77777777" w:rsidR="00787A0B" w:rsidRPr="00DF53B4" w:rsidRDefault="00787A0B" w:rsidP="00B45B43">
            <w:pPr>
              <w:pStyle w:val="TAL"/>
              <w:rPr>
                <w:sz w:val="16"/>
                <w:szCs w:val="16"/>
                <w:lang w:eastAsia="en-US"/>
              </w:rPr>
            </w:pPr>
            <w:r w:rsidRPr="00DF53B4">
              <w:rPr>
                <w:sz w:val="16"/>
                <w:szCs w:val="16"/>
                <w:lang w:eastAsia="en-US"/>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E9C7D"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D60981" w14:textId="77777777" w:rsidR="00787A0B" w:rsidRPr="00DF53B4" w:rsidRDefault="00787A0B" w:rsidP="00B45B43">
            <w:pPr>
              <w:pStyle w:val="TAL"/>
              <w:rPr>
                <w:sz w:val="16"/>
                <w:szCs w:val="16"/>
                <w:lang w:eastAsia="en-US"/>
              </w:rPr>
            </w:pPr>
            <w:r w:rsidRPr="00DF53B4">
              <w:rPr>
                <w:sz w:val="16"/>
                <w:szCs w:val="16"/>
                <w:lang w:eastAsia="en-US"/>
              </w:rPr>
              <w:t>New MTSI test case 15.10 Communication Forwarding not logged in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376624"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6607A"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BFE349"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7F65DA" w14:textId="77777777" w:rsidR="00787A0B" w:rsidRPr="00DF53B4" w:rsidRDefault="00787A0B" w:rsidP="00B45B43">
            <w:pPr>
              <w:pStyle w:val="TAL"/>
              <w:rPr>
                <w:sz w:val="16"/>
                <w:szCs w:val="16"/>
                <w:lang w:eastAsia="en-US"/>
              </w:rPr>
            </w:pPr>
            <w:r w:rsidRPr="00DF53B4">
              <w:rPr>
                <w:sz w:val="16"/>
                <w:szCs w:val="16"/>
                <w:lang w:eastAsia="en-US"/>
              </w:rPr>
              <w:t>R5-090595</w:t>
            </w:r>
          </w:p>
        </w:tc>
      </w:tr>
      <w:tr w:rsidR="00787A0B" w:rsidRPr="00DF53B4" w14:paraId="0B817D2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9CFA9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46C8ED"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9703EB" w14:textId="77777777" w:rsidR="00787A0B" w:rsidRPr="00DF53B4" w:rsidRDefault="00787A0B" w:rsidP="00B45B43">
            <w:pPr>
              <w:pStyle w:val="TAL"/>
              <w:rPr>
                <w:sz w:val="16"/>
                <w:szCs w:val="16"/>
                <w:lang w:eastAsia="en-US"/>
              </w:rPr>
            </w:pPr>
            <w:r w:rsidRPr="00DF53B4">
              <w:rPr>
                <w:sz w:val="16"/>
                <w:szCs w:val="16"/>
                <w:lang w:eastAsia="en-US"/>
              </w:rPr>
              <w:t>0182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DFD5A"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6D3B43" w14:textId="77777777" w:rsidR="00787A0B" w:rsidRPr="00DF53B4" w:rsidRDefault="00787A0B" w:rsidP="00B45B43">
            <w:pPr>
              <w:pStyle w:val="TAL"/>
              <w:rPr>
                <w:sz w:val="16"/>
                <w:szCs w:val="16"/>
                <w:lang w:eastAsia="en-US"/>
              </w:rPr>
            </w:pPr>
            <w:r w:rsidRPr="00DF53B4">
              <w:rPr>
                <w:sz w:val="16"/>
                <w:szCs w:val="16"/>
                <w:lang w:eastAsia="en-US"/>
              </w:rPr>
              <w:t>New MTSI test case 15.15 Subscription to the MWI event package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8763D1"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0D00AC"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FA5B8"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E55883" w14:textId="77777777" w:rsidR="00787A0B" w:rsidRPr="00DF53B4" w:rsidRDefault="00787A0B" w:rsidP="00B45B43">
            <w:pPr>
              <w:pStyle w:val="TAL"/>
              <w:rPr>
                <w:sz w:val="16"/>
                <w:szCs w:val="16"/>
                <w:lang w:eastAsia="en-US"/>
              </w:rPr>
            </w:pPr>
            <w:r w:rsidRPr="00DF53B4">
              <w:rPr>
                <w:sz w:val="16"/>
                <w:szCs w:val="16"/>
                <w:lang w:eastAsia="en-US"/>
              </w:rPr>
              <w:t>R5-090596</w:t>
            </w:r>
          </w:p>
        </w:tc>
      </w:tr>
      <w:tr w:rsidR="00787A0B" w:rsidRPr="00DF53B4" w14:paraId="293386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ABC3D3"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842A07"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4D271D" w14:textId="77777777" w:rsidR="00787A0B" w:rsidRPr="00DF53B4" w:rsidRDefault="00787A0B" w:rsidP="00B45B43">
            <w:pPr>
              <w:pStyle w:val="TAL"/>
              <w:rPr>
                <w:sz w:val="16"/>
                <w:szCs w:val="16"/>
                <w:lang w:eastAsia="en-US"/>
              </w:rPr>
            </w:pPr>
            <w:r w:rsidRPr="00DF53B4">
              <w:rPr>
                <w:sz w:val="16"/>
                <w:szCs w:val="16"/>
                <w:lang w:eastAsia="en-US"/>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4279"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1D0BFA" w14:textId="77777777" w:rsidR="00787A0B" w:rsidRPr="00DF53B4" w:rsidRDefault="00787A0B" w:rsidP="00B45B43">
            <w:pPr>
              <w:pStyle w:val="TAL"/>
              <w:rPr>
                <w:sz w:val="16"/>
                <w:szCs w:val="16"/>
                <w:lang w:eastAsia="en-US"/>
              </w:rPr>
            </w:pPr>
            <w:r w:rsidRPr="00DF53B4">
              <w:rPr>
                <w:sz w:val="16"/>
                <w:szCs w:val="16"/>
                <w:lang w:eastAsia="en-US"/>
              </w:rPr>
              <w:t>New MTSI test case 17.5 MO Speech, add text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613E93"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A758E"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6C8E7F"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A363AC" w14:textId="77777777" w:rsidR="00787A0B" w:rsidRPr="00DF53B4" w:rsidRDefault="00787A0B" w:rsidP="00B45B43">
            <w:pPr>
              <w:pStyle w:val="TAL"/>
              <w:rPr>
                <w:sz w:val="16"/>
                <w:szCs w:val="16"/>
                <w:lang w:eastAsia="en-US"/>
              </w:rPr>
            </w:pPr>
            <w:r w:rsidRPr="00DF53B4">
              <w:rPr>
                <w:sz w:val="16"/>
                <w:szCs w:val="16"/>
                <w:lang w:eastAsia="en-US"/>
              </w:rPr>
              <w:t>R5-090597</w:t>
            </w:r>
          </w:p>
        </w:tc>
      </w:tr>
      <w:tr w:rsidR="00787A0B" w:rsidRPr="00DF53B4" w14:paraId="201693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BD39CB"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5EFC88"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0ADACE" w14:textId="77777777" w:rsidR="00787A0B" w:rsidRPr="00DF53B4" w:rsidRDefault="00787A0B" w:rsidP="00B45B43">
            <w:pPr>
              <w:pStyle w:val="TAL"/>
              <w:rPr>
                <w:sz w:val="16"/>
                <w:szCs w:val="16"/>
                <w:lang w:eastAsia="en-US"/>
              </w:rPr>
            </w:pPr>
            <w:r w:rsidRPr="00DF53B4">
              <w:rPr>
                <w:sz w:val="16"/>
                <w:szCs w:val="16"/>
                <w:lang w:eastAsia="en-US"/>
              </w:rPr>
              <w:t>0184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8CBCF"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2F75CC" w14:textId="77777777" w:rsidR="00787A0B" w:rsidRPr="00DF53B4" w:rsidRDefault="00787A0B" w:rsidP="00B45B43">
            <w:pPr>
              <w:pStyle w:val="TAL"/>
              <w:rPr>
                <w:sz w:val="16"/>
                <w:szCs w:val="16"/>
                <w:lang w:eastAsia="en-US"/>
              </w:rPr>
            </w:pPr>
            <w:r w:rsidRPr="00DF53B4">
              <w:rPr>
                <w:sz w:val="16"/>
                <w:szCs w:val="16"/>
                <w:lang w:eastAsia="en-US"/>
              </w:rPr>
              <w:t>Harmonizing the requirements within MTSI XCAP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71CC1"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A6E583"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FC4C8"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ECFF99" w14:textId="77777777" w:rsidR="00787A0B" w:rsidRPr="00DF53B4" w:rsidRDefault="00787A0B" w:rsidP="00B45B43">
            <w:pPr>
              <w:pStyle w:val="TAL"/>
              <w:rPr>
                <w:sz w:val="16"/>
                <w:szCs w:val="16"/>
                <w:lang w:eastAsia="en-US"/>
              </w:rPr>
            </w:pPr>
            <w:r w:rsidRPr="00DF53B4">
              <w:rPr>
                <w:sz w:val="16"/>
                <w:szCs w:val="16"/>
                <w:lang w:eastAsia="en-US"/>
              </w:rPr>
              <w:t>R5-090598</w:t>
            </w:r>
          </w:p>
        </w:tc>
      </w:tr>
      <w:tr w:rsidR="00787A0B" w:rsidRPr="00DF53B4" w14:paraId="534D407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2D5BCD"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27812A"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932337" w14:textId="77777777" w:rsidR="00787A0B" w:rsidRPr="00DF53B4" w:rsidRDefault="00787A0B" w:rsidP="00B45B43">
            <w:pPr>
              <w:pStyle w:val="TAL"/>
              <w:rPr>
                <w:sz w:val="16"/>
                <w:szCs w:val="16"/>
                <w:lang w:eastAsia="en-US"/>
              </w:rPr>
            </w:pPr>
            <w:r w:rsidRPr="00DF53B4">
              <w:rPr>
                <w:sz w:val="16"/>
                <w:szCs w:val="16"/>
                <w:lang w:eastAsia="en-US"/>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AD1AB"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0A5B0C" w14:textId="77777777" w:rsidR="00787A0B" w:rsidRPr="00DF53B4" w:rsidRDefault="00787A0B" w:rsidP="00B45B43">
            <w:pPr>
              <w:pStyle w:val="TAL"/>
              <w:rPr>
                <w:sz w:val="16"/>
                <w:szCs w:val="16"/>
                <w:lang w:eastAsia="en-US"/>
              </w:rPr>
            </w:pPr>
            <w:r w:rsidRPr="00DF53B4">
              <w:rPr>
                <w:sz w:val="16"/>
                <w:szCs w:val="16"/>
                <w:lang w:eastAsia="en-US"/>
              </w:rPr>
              <w:t>Add annex MTSI MT speech call, SS resources 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53B19A"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13D67"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D9E2B"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1993F0" w14:textId="77777777" w:rsidR="00787A0B" w:rsidRPr="00DF53B4" w:rsidRDefault="00787A0B" w:rsidP="00B45B43">
            <w:pPr>
              <w:pStyle w:val="TAL"/>
              <w:rPr>
                <w:sz w:val="16"/>
                <w:szCs w:val="16"/>
                <w:lang w:eastAsia="en-US"/>
              </w:rPr>
            </w:pPr>
            <w:r w:rsidRPr="00DF53B4">
              <w:rPr>
                <w:sz w:val="16"/>
                <w:szCs w:val="16"/>
                <w:lang w:eastAsia="en-US"/>
              </w:rPr>
              <w:t>R5-090599</w:t>
            </w:r>
          </w:p>
        </w:tc>
      </w:tr>
      <w:tr w:rsidR="00787A0B" w:rsidRPr="00DF53B4" w14:paraId="24C130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B0079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207303"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E932A6" w14:textId="77777777" w:rsidR="00787A0B" w:rsidRPr="00DF53B4" w:rsidRDefault="00787A0B" w:rsidP="00B45B43">
            <w:pPr>
              <w:pStyle w:val="TAL"/>
              <w:rPr>
                <w:sz w:val="16"/>
                <w:szCs w:val="16"/>
                <w:lang w:eastAsia="en-US"/>
              </w:rPr>
            </w:pPr>
            <w:r w:rsidRPr="00DF53B4">
              <w:rPr>
                <w:sz w:val="16"/>
                <w:szCs w:val="16"/>
                <w:lang w:eastAsia="en-US"/>
              </w:rPr>
              <w:t>0186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8EE1C"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E37FEB" w14:textId="77777777" w:rsidR="00787A0B" w:rsidRPr="00DF53B4" w:rsidRDefault="00787A0B" w:rsidP="00B45B43">
            <w:pPr>
              <w:pStyle w:val="TAL"/>
              <w:rPr>
                <w:sz w:val="16"/>
                <w:szCs w:val="16"/>
                <w:lang w:eastAsia="en-US"/>
              </w:rPr>
            </w:pPr>
            <w:r w:rsidRPr="00DF53B4">
              <w:rPr>
                <w:sz w:val="16"/>
                <w:szCs w:val="16"/>
                <w:lang w:eastAsia="en-US"/>
              </w:rPr>
              <w:t>New MTSI test case 16.11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AF0263"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FB434B"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16EF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1B921E" w14:textId="77777777" w:rsidR="00787A0B" w:rsidRPr="00DF53B4" w:rsidRDefault="00787A0B" w:rsidP="00B45B43">
            <w:pPr>
              <w:pStyle w:val="TAL"/>
              <w:rPr>
                <w:sz w:val="16"/>
                <w:szCs w:val="16"/>
                <w:lang w:eastAsia="en-US"/>
              </w:rPr>
            </w:pPr>
            <w:r w:rsidRPr="00DF53B4">
              <w:rPr>
                <w:sz w:val="16"/>
                <w:szCs w:val="16"/>
                <w:lang w:eastAsia="en-US"/>
              </w:rPr>
              <w:t>R5-090600</w:t>
            </w:r>
          </w:p>
        </w:tc>
      </w:tr>
      <w:tr w:rsidR="00787A0B" w:rsidRPr="00DF53B4" w14:paraId="367D037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7B5477"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64211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562A40" w14:textId="77777777" w:rsidR="00787A0B" w:rsidRPr="00DF53B4" w:rsidRDefault="00787A0B" w:rsidP="00B45B43">
            <w:pPr>
              <w:pStyle w:val="TAL"/>
              <w:rPr>
                <w:sz w:val="16"/>
                <w:szCs w:val="16"/>
                <w:lang w:eastAsia="en-US"/>
              </w:rPr>
            </w:pPr>
            <w:r w:rsidRPr="00DF53B4">
              <w:rPr>
                <w:sz w:val="16"/>
                <w:szCs w:val="16"/>
                <w:lang w:eastAsia="en-US"/>
              </w:rPr>
              <w:t>0187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FAA66"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58DA08" w14:textId="77777777" w:rsidR="00787A0B" w:rsidRPr="00DF53B4" w:rsidRDefault="00787A0B" w:rsidP="00B45B43">
            <w:pPr>
              <w:pStyle w:val="TAL"/>
              <w:rPr>
                <w:sz w:val="16"/>
                <w:szCs w:val="16"/>
                <w:lang w:eastAsia="en-US"/>
              </w:rPr>
            </w:pPr>
            <w:r w:rsidRPr="00DF53B4">
              <w:rPr>
                <w:sz w:val="16"/>
                <w:szCs w:val="16"/>
                <w:lang w:eastAsia="en-US"/>
              </w:rPr>
              <w:t>New MTSI test case 16.12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B1299D"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965B87"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422EAD"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05543A" w14:textId="77777777" w:rsidR="00787A0B" w:rsidRPr="00DF53B4" w:rsidRDefault="00787A0B" w:rsidP="00B45B43">
            <w:pPr>
              <w:pStyle w:val="TAL"/>
              <w:rPr>
                <w:sz w:val="16"/>
                <w:szCs w:val="16"/>
                <w:lang w:eastAsia="en-US"/>
              </w:rPr>
            </w:pPr>
            <w:r w:rsidRPr="00DF53B4">
              <w:rPr>
                <w:sz w:val="16"/>
                <w:szCs w:val="16"/>
                <w:lang w:eastAsia="en-US"/>
              </w:rPr>
              <w:t>R5-090601</w:t>
            </w:r>
          </w:p>
        </w:tc>
      </w:tr>
      <w:tr w:rsidR="00787A0B" w:rsidRPr="00DF53B4" w14:paraId="5503CB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FA061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C8FD8B"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B39F20" w14:textId="77777777" w:rsidR="00787A0B" w:rsidRPr="00DF53B4" w:rsidRDefault="00787A0B" w:rsidP="00B45B43">
            <w:pPr>
              <w:pStyle w:val="TAL"/>
              <w:rPr>
                <w:sz w:val="16"/>
                <w:szCs w:val="16"/>
                <w:lang w:eastAsia="en-US"/>
              </w:rPr>
            </w:pPr>
            <w:r w:rsidRPr="00DF53B4">
              <w:rPr>
                <w:sz w:val="16"/>
                <w:szCs w:val="16"/>
                <w:lang w:eastAsia="en-US"/>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C8277"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55E207" w14:textId="77777777" w:rsidR="00787A0B" w:rsidRPr="00DF53B4" w:rsidRDefault="00787A0B" w:rsidP="00B45B43">
            <w:pPr>
              <w:pStyle w:val="TAL"/>
              <w:rPr>
                <w:sz w:val="16"/>
                <w:szCs w:val="16"/>
                <w:lang w:eastAsia="en-US"/>
              </w:rPr>
            </w:pPr>
            <w:r w:rsidRPr="00DF53B4">
              <w:rPr>
                <w:sz w:val="16"/>
                <w:szCs w:val="16"/>
                <w:lang w:eastAsia="en-US"/>
              </w:rPr>
              <w:t>Remove video only based codec selection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CCF55D"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DF449"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C165F8"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719F94" w14:textId="77777777" w:rsidR="00787A0B" w:rsidRPr="00DF53B4" w:rsidRDefault="00787A0B" w:rsidP="00B45B43">
            <w:pPr>
              <w:pStyle w:val="TAL"/>
              <w:rPr>
                <w:sz w:val="16"/>
                <w:szCs w:val="16"/>
                <w:lang w:eastAsia="en-US"/>
              </w:rPr>
            </w:pPr>
            <w:r w:rsidRPr="00DF53B4">
              <w:rPr>
                <w:sz w:val="16"/>
                <w:szCs w:val="16"/>
                <w:lang w:eastAsia="en-US"/>
              </w:rPr>
              <w:t>R5-090603</w:t>
            </w:r>
          </w:p>
        </w:tc>
      </w:tr>
      <w:tr w:rsidR="00787A0B" w:rsidRPr="00DF53B4" w14:paraId="758BFF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9D2CB1"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C8327A"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456AA7" w14:textId="77777777" w:rsidR="00787A0B" w:rsidRPr="00DF53B4" w:rsidRDefault="00787A0B" w:rsidP="00B45B43">
            <w:pPr>
              <w:pStyle w:val="TAL"/>
              <w:rPr>
                <w:sz w:val="16"/>
                <w:szCs w:val="16"/>
                <w:lang w:eastAsia="en-US"/>
              </w:rPr>
            </w:pPr>
            <w:r w:rsidRPr="00DF53B4">
              <w:rPr>
                <w:sz w:val="16"/>
                <w:szCs w:val="16"/>
                <w:lang w:eastAsia="en-US"/>
              </w:rPr>
              <w:t>0189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97DED"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00F791" w14:textId="77777777" w:rsidR="00787A0B" w:rsidRPr="00DF53B4" w:rsidRDefault="00787A0B" w:rsidP="00B45B43">
            <w:pPr>
              <w:pStyle w:val="TAL"/>
              <w:rPr>
                <w:sz w:val="16"/>
                <w:szCs w:val="16"/>
                <w:lang w:eastAsia="en-US"/>
              </w:rPr>
            </w:pPr>
            <w:r w:rsidRPr="00DF53B4">
              <w:rPr>
                <w:sz w:val="16"/>
                <w:szCs w:val="16"/>
                <w:lang w:eastAsia="en-US"/>
              </w:rPr>
              <w:t>Update MTSI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2642EE"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E2625B"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3F1E2"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C3471E" w14:textId="77777777" w:rsidR="00787A0B" w:rsidRPr="00DF53B4" w:rsidRDefault="00787A0B" w:rsidP="00B45B43">
            <w:pPr>
              <w:pStyle w:val="TAL"/>
              <w:rPr>
                <w:sz w:val="16"/>
                <w:szCs w:val="16"/>
                <w:lang w:eastAsia="en-US"/>
              </w:rPr>
            </w:pPr>
            <w:r w:rsidRPr="00DF53B4">
              <w:rPr>
                <w:sz w:val="16"/>
                <w:szCs w:val="16"/>
                <w:lang w:eastAsia="en-US"/>
              </w:rPr>
              <w:t>R5-090613</w:t>
            </w:r>
          </w:p>
        </w:tc>
      </w:tr>
      <w:tr w:rsidR="00787A0B" w:rsidRPr="00DF53B4" w14:paraId="76115F4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D499EE"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21F25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5AB3E5" w14:textId="77777777" w:rsidR="00787A0B" w:rsidRPr="00DF53B4" w:rsidRDefault="00787A0B" w:rsidP="00B45B43">
            <w:pPr>
              <w:pStyle w:val="TAL"/>
              <w:rPr>
                <w:sz w:val="16"/>
                <w:szCs w:val="16"/>
                <w:lang w:eastAsia="en-US"/>
              </w:rPr>
            </w:pPr>
            <w:r w:rsidRPr="00DF53B4">
              <w:rPr>
                <w:sz w:val="16"/>
                <w:szCs w:val="16"/>
                <w:lang w:eastAsia="en-US"/>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42C56"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15B869" w14:textId="77777777" w:rsidR="00787A0B" w:rsidRPr="00DF53B4" w:rsidRDefault="00787A0B" w:rsidP="00B45B43">
            <w:pPr>
              <w:pStyle w:val="TAL"/>
              <w:rPr>
                <w:sz w:val="16"/>
                <w:szCs w:val="16"/>
                <w:lang w:eastAsia="en-US"/>
              </w:rPr>
            </w:pPr>
            <w:r w:rsidRPr="00DF53B4">
              <w:rPr>
                <w:sz w:val="16"/>
                <w:szCs w:val="16"/>
                <w:lang w:eastAsia="en-US"/>
              </w:rPr>
              <w:t>Update MTSI test case 17.6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504D76"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8A659"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26F2F"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004986" w14:textId="77777777" w:rsidR="00787A0B" w:rsidRPr="00DF53B4" w:rsidRDefault="00787A0B" w:rsidP="00B45B43">
            <w:pPr>
              <w:pStyle w:val="TAL"/>
              <w:rPr>
                <w:sz w:val="16"/>
                <w:szCs w:val="16"/>
                <w:lang w:eastAsia="en-US"/>
              </w:rPr>
            </w:pPr>
            <w:r w:rsidRPr="00DF53B4">
              <w:rPr>
                <w:sz w:val="16"/>
                <w:szCs w:val="16"/>
                <w:lang w:eastAsia="en-US"/>
              </w:rPr>
              <w:t>R5-090614</w:t>
            </w:r>
          </w:p>
        </w:tc>
      </w:tr>
      <w:tr w:rsidR="00787A0B" w:rsidRPr="00DF53B4" w14:paraId="2C430B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8169E9"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C8C2D2"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E6CE74" w14:textId="77777777" w:rsidR="00787A0B" w:rsidRPr="00DF53B4" w:rsidRDefault="00787A0B" w:rsidP="00B45B43">
            <w:pPr>
              <w:pStyle w:val="TAL"/>
              <w:rPr>
                <w:sz w:val="16"/>
                <w:szCs w:val="16"/>
                <w:lang w:eastAsia="en-US"/>
              </w:rPr>
            </w:pPr>
            <w:r w:rsidRPr="00DF53B4">
              <w:rPr>
                <w:sz w:val="16"/>
                <w:szCs w:val="16"/>
                <w:lang w:eastAsia="en-US"/>
              </w:rPr>
              <w:t>0191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AFBA7"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E50264" w14:textId="77777777" w:rsidR="00787A0B" w:rsidRPr="00DF53B4" w:rsidRDefault="00787A0B" w:rsidP="00B45B43">
            <w:pPr>
              <w:pStyle w:val="TAL"/>
              <w:rPr>
                <w:sz w:val="16"/>
                <w:szCs w:val="16"/>
                <w:lang w:eastAsia="en-US"/>
              </w:rPr>
            </w:pPr>
            <w:r w:rsidRPr="00DF53B4">
              <w:rPr>
                <w:sz w:val="16"/>
                <w:szCs w:val="16"/>
                <w:lang w:eastAsia="en-US"/>
              </w:rPr>
              <w:t>Update MTSI test case 17.18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99B689"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C5114"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F45A7"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E00C42" w14:textId="77777777" w:rsidR="00787A0B" w:rsidRPr="00DF53B4" w:rsidRDefault="00787A0B" w:rsidP="00B45B43">
            <w:pPr>
              <w:pStyle w:val="TAL"/>
              <w:rPr>
                <w:sz w:val="16"/>
                <w:szCs w:val="16"/>
                <w:lang w:eastAsia="en-US"/>
              </w:rPr>
            </w:pPr>
            <w:r w:rsidRPr="00DF53B4">
              <w:rPr>
                <w:sz w:val="16"/>
                <w:szCs w:val="16"/>
                <w:lang w:eastAsia="en-US"/>
              </w:rPr>
              <w:t>R5-090615</w:t>
            </w:r>
          </w:p>
        </w:tc>
      </w:tr>
      <w:tr w:rsidR="00787A0B" w:rsidRPr="00DF53B4" w14:paraId="270FC7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25D0EA"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CC5B86"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E01E90" w14:textId="77777777" w:rsidR="00787A0B" w:rsidRPr="00DF53B4" w:rsidRDefault="00787A0B" w:rsidP="00B45B43">
            <w:pPr>
              <w:pStyle w:val="TAL"/>
              <w:rPr>
                <w:sz w:val="16"/>
                <w:szCs w:val="16"/>
                <w:lang w:eastAsia="en-US"/>
              </w:rPr>
            </w:pPr>
            <w:r w:rsidRPr="00DF53B4">
              <w:rPr>
                <w:sz w:val="16"/>
                <w:szCs w:val="16"/>
                <w:lang w:eastAsia="en-US"/>
              </w:rPr>
              <w:t>0192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14FF5"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653516" w14:textId="77777777" w:rsidR="00787A0B" w:rsidRPr="00DF53B4" w:rsidRDefault="00787A0B" w:rsidP="00B45B43">
            <w:pPr>
              <w:pStyle w:val="TAL"/>
              <w:rPr>
                <w:sz w:val="16"/>
                <w:szCs w:val="16"/>
                <w:lang w:eastAsia="en-US"/>
              </w:rPr>
            </w:pPr>
            <w:r w:rsidRPr="00DF53B4">
              <w:rPr>
                <w:sz w:val="16"/>
                <w:szCs w:val="16"/>
                <w:lang w:eastAsia="en-US"/>
              </w:rPr>
              <w:t>Add annex MTSI MO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B2409F"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5CD0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7696E0"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86DE6C" w14:textId="77777777" w:rsidR="00787A0B" w:rsidRPr="00DF53B4" w:rsidRDefault="00787A0B" w:rsidP="00B45B43">
            <w:pPr>
              <w:pStyle w:val="TAL"/>
              <w:rPr>
                <w:sz w:val="16"/>
                <w:szCs w:val="16"/>
                <w:lang w:eastAsia="en-US"/>
              </w:rPr>
            </w:pPr>
            <w:r w:rsidRPr="00DF53B4">
              <w:rPr>
                <w:sz w:val="16"/>
                <w:szCs w:val="16"/>
                <w:lang w:eastAsia="en-US"/>
              </w:rPr>
              <w:t>R5-090617</w:t>
            </w:r>
          </w:p>
        </w:tc>
      </w:tr>
      <w:tr w:rsidR="00787A0B" w:rsidRPr="00DF53B4" w14:paraId="43526F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5CB3CE"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6AA47A"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34B077" w14:textId="77777777" w:rsidR="00787A0B" w:rsidRPr="00DF53B4" w:rsidRDefault="00787A0B" w:rsidP="00B45B43">
            <w:pPr>
              <w:pStyle w:val="TAL"/>
              <w:rPr>
                <w:sz w:val="16"/>
                <w:szCs w:val="16"/>
                <w:lang w:eastAsia="en-US"/>
              </w:rPr>
            </w:pPr>
            <w:r w:rsidRPr="00DF53B4">
              <w:rPr>
                <w:sz w:val="16"/>
                <w:szCs w:val="16"/>
                <w:lang w:eastAsia="en-US"/>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29E65"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636860" w14:textId="77777777" w:rsidR="00787A0B" w:rsidRPr="00DF53B4" w:rsidRDefault="00787A0B" w:rsidP="00B45B43">
            <w:pPr>
              <w:pStyle w:val="TAL"/>
              <w:rPr>
                <w:sz w:val="16"/>
                <w:szCs w:val="16"/>
                <w:lang w:eastAsia="en-US"/>
              </w:rPr>
            </w:pPr>
            <w:r w:rsidRPr="00DF53B4">
              <w:rPr>
                <w:sz w:val="16"/>
                <w:szCs w:val="16"/>
                <w:lang w:eastAsia="en-US"/>
              </w:rPr>
              <w:t>Update MTSI test case 12.16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A802FE"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7952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70D813"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1E1682" w14:textId="77777777" w:rsidR="00787A0B" w:rsidRPr="00DF53B4" w:rsidRDefault="00787A0B" w:rsidP="00B45B43">
            <w:pPr>
              <w:pStyle w:val="TAL"/>
              <w:rPr>
                <w:sz w:val="16"/>
                <w:szCs w:val="16"/>
                <w:lang w:eastAsia="en-US"/>
              </w:rPr>
            </w:pPr>
            <w:r w:rsidRPr="00DF53B4">
              <w:rPr>
                <w:sz w:val="16"/>
                <w:szCs w:val="16"/>
                <w:lang w:eastAsia="en-US"/>
              </w:rPr>
              <w:t>R5-090618</w:t>
            </w:r>
          </w:p>
        </w:tc>
      </w:tr>
      <w:tr w:rsidR="00787A0B" w:rsidRPr="00DF53B4" w14:paraId="6EC3F7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90B393"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5EA90"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448030" w14:textId="77777777" w:rsidR="00787A0B" w:rsidRPr="00DF53B4" w:rsidRDefault="00787A0B" w:rsidP="00B45B43">
            <w:pPr>
              <w:pStyle w:val="TAL"/>
              <w:rPr>
                <w:sz w:val="16"/>
                <w:szCs w:val="16"/>
                <w:lang w:eastAsia="en-US"/>
              </w:rPr>
            </w:pPr>
            <w:r w:rsidRPr="00DF53B4">
              <w:rPr>
                <w:sz w:val="16"/>
                <w:szCs w:val="16"/>
                <w:lang w:eastAsia="en-US"/>
              </w:rPr>
              <w:t>0194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67E2B"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52EB19" w14:textId="77777777" w:rsidR="00787A0B" w:rsidRPr="00DF53B4" w:rsidRDefault="00787A0B" w:rsidP="00B45B43">
            <w:pPr>
              <w:pStyle w:val="TAL"/>
              <w:rPr>
                <w:sz w:val="16"/>
                <w:szCs w:val="16"/>
                <w:lang w:eastAsia="en-US"/>
              </w:rPr>
            </w:pPr>
            <w:r w:rsidRPr="00DF53B4">
              <w:rPr>
                <w:sz w:val="16"/>
                <w:szCs w:val="16"/>
                <w:lang w:eastAsia="en-US"/>
              </w:rPr>
              <w:t>New MTSI test case 17.17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11EFC2"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27988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25B16"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3D4D1B" w14:textId="77777777" w:rsidR="00787A0B" w:rsidRPr="00DF53B4" w:rsidRDefault="00787A0B" w:rsidP="00B45B43">
            <w:pPr>
              <w:pStyle w:val="TAL"/>
              <w:rPr>
                <w:sz w:val="16"/>
                <w:szCs w:val="16"/>
                <w:lang w:eastAsia="en-US"/>
              </w:rPr>
            </w:pPr>
            <w:r w:rsidRPr="00DF53B4">
              <w:rPr>
                <w:sz w:val="16"/>
                <w:szCs w:val="16"/>
                <w:lang w:eastAsia="en-US"/>
              </w:rPr>
              <w:t>R5-090619</w:t>
            </w:r>
          </w:p>
        </w:tc>
      </w:tr>
      <w:tr w:rsidR="00787A0B" w:rsidRPr="00DF53B4" w14:paraId="6C58BE5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F02DA1"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13774C" w14:textId="77777777" w:rsidR="00787A0B" w:rsidRPr="00DF53B4" w:rsidRDefault="00787A0B" w:rsidP="00B45B43">
            <w:pPr>
              <w:pStyle w:val="TAL"/>
              <w:rPr>
                <w:sz w:val="16"/>
                <w:szCs w:val="16"/>
                <w:lang w:eastAsia="en-US"/>
              </w:rPr>
            </w:pPr>
            <w:r w:rsidRPr="00DF53B4">
              <w:rPr>
                <w:sz w:val="16"/>
                <w:szCs w:val="16"/>
                <w:lang w:eastAsia="en-US"/>
              </w:rPr>
              <w:t>RP-090213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D4512F" w14:textId="77777777" w:rsidR="00787A0B" w:rsidRPr="00DF53B4" w:rsidRDefault="00787A0B" w:rsidP="00B45B43">
            <w:pPr>
              <w:pStyle w:val="TAL"/>
              <w:rPr>
                <w:sz w:val="16"/>
                <w:szCs w:val="16"/>
                <w:lang w:eastAsia="en-US"/>
              </w:rPr>
            </w:pPr>
            <w:r w:rsidRPr="00DF53B4">
              <w:rPr>
                <w:sz w:val="16"/>
                <w:szCs w:val="16"/>
                <w:lang w:eastAsia="en-US"/>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6938"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40479B" w14:textId="77777777" w:rsidR="00787A0B" w:rsidRPr="00DF53B4" w:rsidRDefault="00787A0B" w:rsidP="00B45B43">
            <w:pPr>
              <w:pStyle w:val="TAL"/>
              <w:rPr>
                <w:sz w:val="16"/>
                <w:szCs w:val="16"/>
                <w:lang w:eastAsia="en-US"/>
              </w:rPr>
            </w:pPr>
            <w:r w:rsidRPr="00DF53B4">
              <w:rPr>
                <w:sz w:val="16"/>
                <w:szCs w:val="16"/>
                <w:lang w:eastAsia="en-US"/>
              </w:rPr>
              <w:t>Update annex C.11 MTSI MT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080357"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74E82A"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B58A5"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846D0F" w14:textId="77777777" w:rsidR="00787A0B" w:rsidRPr="00DF53B4" w:rsidRDefault="00787A0B" w:rsidP="00B45B43">
            <w:pPr>
              <w:pStyle w:val="TAL"/>
              <w:rPr>
                <w:sz w:val="16"/>
                <w:szCs w:val="16"/>
                <w:lang w:eastAsia="en-US"/>
              </w:rPr>
            </w:pPr>
            <w:r w:rsidRPr="00DF53B4">
              <w:rPr>
                <w:sz w:val="16"/>
                <w:szCs w:val="16"/>
                <w:lang w:eastAsia="en-US"/>
              </w:rPr>
              <w:t>R5-090620</w:t>
            </w:r>
          </w:p>
        </w:tc>
      </w:tr>
      <w:tr w:rsidR="00787A0B" w:rsidRPr="00DF53B4" w14:paraId="7FD888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8B5DBC" w14:textId="77777777" w:rsidR="00787A0B" w:rsidRPr="00DF53B4" w:rsidRDefault="00787A0B"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97C373" w14:textId="77777777" w:rsidR="00787A0B" w:rsidRPr="00DF53B4" w:rsidRDefault="00787A0B" w:rsidP="00B45B43">
            <w:pPr>
              <w:pStyle w:val="TAL"/>
              <w:rPr>
                <w:sz w:val="16"/>
                <w:szCs w:val="16"/>
                <w:lang w:eastAsia="en-US"/>
              </w:rPr>
            </w:pPr>
            <w:r w:rsidRPr="00DF53B4">
              <w:rPr>
                <w:sz w:val="16"/>
                <w:szCs w:val="16"/>
                <w:lang w:eastAsia="en-US"/>
              </w:rPr>
              <w:t>RP-090</w:t>
            </w:r>
            <w:r w:rsidR="00B45B43" w:rsidRPr="00DF53B4">
              <w:rPr>
                <w:sz w:val="16"/>
                <w:szCs w:val="16"/>
                <w:lang w:eastAsia="en-US"/>
              </w:rPr>
              <w:t>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31D790" w14:textId="77777777" w:rsidR="00787A0B" w:rsidRPr="00DF53B4" w:rsidRDefault="00787A0B" w:rsidP="00B45B43">
            <w:pPr>
              <w:pStyle w:val="TAL"/>
              <w:rPr>
                <w:sz w:val="16"/>
                <w:szCs w:val="16"/>
                <w:lang w:eastAsia="en-US"/>
              </w:rPr>
            </w:pPr>
            <w:r w:rsidRPr="00DF53B4">
              <w:rPr>
                <w:sz w:val="16"/>
                <w:szCs w:val="16"/>
                <w:lang w:eastAsia="en-US"/>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77F69" w14:textId="77777777" w:rsidR="00787A0B" w:rsidRPr="00DF53B4" w:rsidRDefault="00787A0B"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4FBFA7" w14:textId="77777777" w:rsidR="00787A0B" w:rsidRPr="00DF53B4" w:rsidRDefault="00787A0B" w:rsidP="00B45B43">
            <w:pPr>
              <w:pStyle w:val="TAL"/>
              <w:rPr>
                <w:sz w:val="16"/>
                <w:szCs w:val="16"/>
                <w:lang w:eastAsia="en-US"/>
              </w:rPr>
            </w:pPr>
            <w:r w:rsidRPr="00DF53B4">
              <w:rPr>
                <w:sz w:val="16"/>
                <w:szCs w:val="16"/>
                <w:lang w:eastAsia="en-US"/>
              </w:rPr>
              <w:t>Update annex C.13 MTSI MT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7841B5" w14:textId="77777777" w:rsidR="00787A0B" w:rsidRPr="00DF53B4" w:rsidRDefault="00787A0B"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DA701" w14:textId="77777777" w:rsidR="00787A0B" w:rsidRPr="00DF53B4" w:rsidRDefault="00787A0B"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C9A92" w14:textId="77777777" w:rsidR="00787A0B" w:rsidRPr="00DF53B4" w:rsidRDefault="00787A0B"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429845" w14:textId="77777777" w:rsidR="00787A0B" w:rsidRPr="00DF53B4" w:rsidRDefault="00787A0B" w:rsidP="00B45B43">
            <w:pPr>
              <w:pStyle w:val="TAL"/>
              <w:rPr>
                <w:sz w:val="16"/>
                <w:szCs w:val="16"/>
                <w:lang w:eastAsia="en-US"/>
              </w:rPr>
            </w:pPr>
            <w:r w:rsidRPr="00DF53B4">
              <w:rPr>
                <w:sz w:val="16"/>
                <w:szCs w:val="16"/>
                <w:lang w:eastAsia="en-US"/>
              </w:rPr>
              <w:t>R5-090621</w:t>
            </w:r>
          </w:p>
        </w:tc>
      </w:tr>
      <w:tr w:rsidR="00B45B43" w:rsidRPr="00DF53B4" w14:paraId="1161A4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0BA6AE"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061C2E"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73E8AE" w14:textId="77777777" w:rsidR="00B45B43" w:rsidRPr="00DF53B4" w:rsidRDefault="00B45B43" w:rsidP="00B45B43">
            <w:pPr>
              <w:pStyle w:val="TAL"/>
              <w:rPr>
                <w:sz w:val="16"/>
                <w:szCs w:val="16"/>
                <w:lang w:eastAsia="en-US"/>
              </w:rPr>
            </w:pPr>
            <w:r w:rsidRPr="00DF53B4">
              <w:rPr>
                <w:sz w:val="16"/>
                <w:szCs w:val="16"/>
                <w:lang w:eastAsia="en-US"/>
              </w:rPr>
              <w:t>0197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21820"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547750" w14:textId="77777777" w:rsidR="00B45B43" w:rsidRPr="00DF53B4" w:rsidRDefault="00B45B43" w:rsidP="00B45B43">
            <w:pPr>
              <w:pStyle w:val="TAL"/>
              <w:rPr>
                <w:sz w:val="16"/>
                <w:szCs w:val="16"/>
                <w:lang w:eastAsia="en-US"/>
              </w:rPr>
            </w:pPr>
            <w:r w:rsidRPr="00DF53B4">
              <w:rPr>
                <w:sz w:val="16"/>
                <w:szCs w:val="16"/>
                <w:lang w:eastAsia="en-US"/>
              </w:rPr>
              <w:t>Update MTSI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722348"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07EA8"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7FCD2"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B05FE" w14:textId="77777777" w:rsidR="00B45B43" w:rsidRPr="00DF53B4" w:rsidRDefault="00B45B43" w:rsidP="00B45B43">
            <w:pPr>
              <w:pStyle w:val="TAL"/>
              <w:rPr>
                <w:sz w:val="16"/>
                <w:szCs w:val="16"/>
                <w:lang w:eastAsia="en-US"/>
              </w:rPr>
            </w:pPr>
            <w:r w:rsidRPr="00DF53B4">
              <w:rPr>
                <w:sz w:val="16"/>
                <w:szCs w:val="16"/>
                <w:lang w:eastAsia="en-US"/>
              </w:rPr>
              <w:t>R5-090622</w:t>
            </w:r>
          </w:p>
        </w:tc>
      </w:tr>
      <w:tr w:rsidR="00B45B43" w:rsidRPr="00DF53B4" w14:paraId="432EA6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013F7C"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ED7002"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EECF26" w14:textId="77777777" w:rsidR="00B45B43" w:rsidRPr="00DF53B4" w:rsidRDefault="00B45B43" w:rsidP="00B45B43">
            <w:pPr>
              <w:pStyle w:val="TAL"/>
              <w:rPr>
                <w:sz w:val="16"/>
                <w:szCs w:val="16"/>
                <w:lang w:eastAsia="en-US"/>
              </w:rPr>
            </w:pPr>
            <w:r w:rsidRPr="00DF53B4">
              <w:rPr>
                <w:sz w:val="16"/>
                <w:szCs w:val="16"/>
                <w:lang w:eastAsia="en-US"/>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DB727"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B81E8D" w14:textId="77777777" w:rsidR="00B45B43" w:rsidRPr="00DF53B4" w:rsidRDefault="00B45B43" w:rsidP="00B45B43">
            <w:pPr>
              <w:pStyle w:val="TAL"/>
              <w:rPr>
                <w:sz w:val="16"/>
                <w:szCs w:val="16"/>
                <w:lang w:eastAsia="en-US"/>
              </w:rPr>
            </w:pPr>
            <w:r w:rsidRPr="00DF53B4">
              <w:rPr>
                <w:sz w:val="16"/>
                <w:szCs w:val="16"/>
                <w:lang w:eastAsia="en-US"/>
              </w:rPr>
              <w:t>Update MTSI test case 12.17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8B05C"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2888C"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D3582"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CA7D1E" w14:textId="77777777" w:rsidR="00B45B43" w:rsidRPr="00DF53B4" w:rsidRDefault="00B45B43" w:rsidP="00B45B43">
            <w:pPr>
              <w:pStyle w:val="TAL"/>
              <w:rPr>
                <w:sz w:val="16"/>
                <w:szCs w:val="16"/>
                <w:lang w:eastAsia="en-US"/>
              </w:rPr>
            </w:pPr>
            <w:r w:rsidRPr="00DF53B4">
              <w:rPr>
                <w:sz w:val="16"/>
                <w:szCs w:val="16"/>
                <w:lang w:eastAsia="en-US"/>
              </w:rPr>
              <w:t>R5-090623</w:t>
            </w:r>
          </w:p>
        </w:tc>
      </w:tr>
      <w:tr w:rsidR="00B45B43" w:rsidRPr="00DF53B4" w14:paraId="69361C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C62FA1"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1E1E6A"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8183C7" w14:textId="77777777" w:rsidR="00B45B43" w:rsidRPr="00DF53B4" w:rsidRDefault="00B45B43" w:rsidP="00B45B43">
            <w:pPr>
              <w:pStyle w:val="TAL"/>
              <w:rPr>
                <w:sz w:val="16"/>
                <w:szCs w:val="16"/>
                <w:lang w:eastAsia="en-US"/>
              </w:rPr>
            </w:pPr>
            <w:r w:rsidRPr="00DF53B4">
              <w:rPr>
                <w:sz w:val="16"/>
                <w:szCs w:val="16"/>
                <w:lang w:eastAsia="en-US"/>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936C5"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A6F65D" w14:textId="77777777" w:rsidR="00B45B43" w:rsidRPr="00DF53B4" w:rsidRDefault="00B45B43" w:rsidP="00B45B43">
            <w:pPr>
              <w:pStyle w:val="TAL"/>
              <w:rPr>
                <w:sz w:val="16"/>
                <w:szCs w:val="16"/>
                <w:lang w:eastAsia="en-US"/>
              </w:rPr>
            </w:pPr>
            <w:r w:rsidRPr="00DF53B4">
              <w:rPr>
                <w:sz w:val="16"/>
                <w:szCs w:val="16"/>
                <w:lang w:eastAsia="en-US"/>
              </w:rPr>
              <w:t>New MTSI test case 16.13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461C9C"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469CE"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BFB93"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8EF411" w14:textId="77777777" w:rsidR="00B45B43" w:rsidRPr="00DF53B4" w:rsidRDefault="00B45B43" w:rsidP="00B45B43">
            <w:pPr>
              <w:pStyle w:val="TAL"/>
              <w:rPr>
                <w:sz w:val="16"/>
                <w:szCs w:val="16"/>
                <w:lang w:eastAsia="en-US"/>
              </w:rPr>
            </w:pPr>
            <w:r w:rsidRPr="00DF53B4">
              <w:rPr>
                <w:sz w:val="16"/>
                <w:szCs w:val="16"/>
                <w:lang w:eastAsia="en-US"/>
              </w:rPr>
              <w:t>R5-090660</w:t>
            </w:r>
          </w:p>
        </w:tc>
      </w:tr>
      <w:tr w:rsidR="00B45B43" w:rsidRPr="00DF53B4" w14:paraId="3C36871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FC8CAA"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AD3093"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2D3093" w14:textId="77777777" w:rsidR="00B45B43" w:rsidRPr="00DF53B4" w:rsidRDefault="00B45B43" w:rsidP="00B45B43">
            <w:pPr>
              <w:pStyle w:val="TAL"/>
              <w:rPr>
                <w:sz w:val="16"/>
                <w:szCs w:val="16"/>
                <w:lang w:eastAsia="en-US"/>
              </w:rPr>
            </w:pPr>
            <w:r w:rsidRPr="00DF53B4">
              <w:rPr>
                <w:sz w:val="16"/>
                <w:szCs w:val="16"/>
                <w:lang w:eastAsia="en-US"/>
              </w:rPr>
              <w:t>0200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4195"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B9DB3A" w14:textId="77777777" w:rsidR="00B45B43" w:rsidRPr="00DF53B4" w:rsidRDefault="00B45B43" w:rsidP="00B45B43">
            <w:pPr>
              <w:pStyle w:val="TAL"/>
              <w:rPr>
                <w:sz w:val="16"/>
                <w:szCs w:val="16"/>
                <w:lang w:eastAsia="en-US"/>
              </w:rPr>
            </w:pPr>
            <w:r w:rsidRPr="00DF53B4">
              <w:rPr>
                <w:sz w:val="16"/>
                <w:szCs w:val="16"/>
                <w:lang w:eastAsia="en-US"/>
              </w:rPr>
              <w:t>Remove non MTSI related call setup test cases (2</w:t>
            </w:r>
            <w:r w:rsidRPr="00DF53B4">
              <w:rPr>
                <w:sz w:val="16"/>
                <w:szCs w:val="16"/>
                <w:vertAlign w:val="superscript"/>
                <w:lang w:eastAsia="en-US"/>
              </w:rPr>
              <w:t>nd</w:t>
            </w:r>
            <w:r w:rsidRPr="00DF53B4">
              <w:rPr>
                <w:sz w:val="16"/>
                <w:szCs w:val="16"/>
                <w:lang w:eastAsia="en-US"/>
              </w:rPr>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1C21B3"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45C3DE"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7EE99"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0919FC" w14:textId="77777777" w:rsidR="00B45B43" w:rsidRPr="00DF53B4" w:rsidRDefault="00B45B43" w:rsidP="00B45B43">
            <w:pPr>
              <w:pStyle w:val="TAL"/>
              <w:rPr>
                <w:sz w:val="16"/>
                <w:szCs w:val="16"/>
                <w:lang w:eastAsia="en-US"/>
              </w:rPr>
            </w:pPr>
            <w:r w:rsidRPr="00DF53B4">
              <w:rPr>
                <w:sz w:val="16"/>
                <w:szCs w:val="16"/>
                <w:lang w:eastAsia="en-US"/>
              </w:rPr>
              <w:t>R5-090661</w:t>
            </w:r>
          </w:p>
        </w:tc>
      </w:tr>
      <w:tr w:rsidR="00B45B43" w:rsidRPr="00DF53B4" w14:paraId="5C5C21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E8E7E4" w14:textId="77777777" w:rsidR="00B45B43" w:rsidRPr="00DF53B4" w:rsidRDefault="00B45B43" w:rsidP="00B45B43">
            <w:pPr>
              <w:pStyle w:val="TAL"/>
              <w:rPr>
                <w:sz w:val="16"/>
                <w:szCs w:val="16"/>
                <w:lang w:eastAsia="en-US"/>
              </w:rPr>
            </w:pPr>
            <w:r w:rsidRPr="00DF53B4">
              <w:rPr>
                <w:sz w:val="16"/>
                <w:szCs w:val="16"/>
                <w:lang w:eastAsia="en-US"/>
              </w:rPr>
              <w:t>RP-43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14DAEA" w14:textId="77777777" w:rsidR="00B45B43" w:rsidRPr="00DF53B4" w:rsidRDefault="00B45B43" w:rsidP="00B45B43">
            <w:pPr>
              <w:pStyle w:val="TAL"/>
              <w:rPr>
                <w:sz w:val="16"/>
                <w:szCs w:val="16"/>
                <w:lang w:eastAsia="en-US"/>
              </w:rPr>
            </w:pPr>
            <w:r w:rsidRPr="00DF53B4">
              <w:rPr>
                <w:sz w:val="16"/>
                <w:szCs w:val="16"/>
                <w:lang w:eastAsia="en-US"/>
              </w:rPr>
              <w:t>RP-090214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1F089E" w14:textId="77777777" w:rsidR="00B45B43" w:rsidRPr="00DF53B4" w:rsidRDefault="00B45B43" w:rsidP="00B45B43">
            <w:pPr>
              <w:pStyle w:val="TAL"/>
              <w:rPr>
                <w:sz w:val="16"/>
                <w:szCs w:val="16"/>
                <w:lang w:eastAsia="en-US"/>
              </w:rPr>
            </w:pPr>
            <w:r w:rsidRPr="00DF53B4">
              <w:rPr>
                <w:sz w:val="16"/>
                <w:szCs w:val="16"/>
                <w:lang w:eastAsia="en-US"/>
              </w:rPr>
              <w:t>0201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A656D" w14:textId="77777777" w:rsidR="00B45B43" w:rsidRPr="00DF53B4" w:rsidRDefault="00B45B43" w:rsidP="00B45B4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31B9C5" w14:textId="77777777" w:rsidR="00B45B43" w:rsidRPr="00DF53B4" w:rsidRDefault="00B45B43" w:rsidP="00B45B43">
            <w:pPr>
              <w:pStyle w:val="TAL"/>
              <w:rPr>
                <w:sz w:val="16"/>
                <w:szCs w:val="16"/>
                <w:lang w:eastAsia="en-US"/>
              </w:rPr>
            </w:pPr>
            <w:r w:rsidRPr="00DF53B4">
              <w:rPr>
                <w:sz w:val="16"/>
                <w:szCs w:val="16"/>
                <w:lang w:eastAsia="en-US"/>
              </w:rPr>
              <w:t>Remove MTSI test case 17.8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B0BD18" w14:textId="77777777" w:rsidR="00B45B43" w:rsidRPr="00DF53B4" w:rsidRDefault="00B45B43" w:rsidP="00B45B43">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53053A" w14:textId="77777777" w:rsidR="00B45B43" w:rsidRPr="00DF53B4" w:rsidRDefault="00B45B43" w:rsidP="00B45B43">
            <w:pPr>
              <w:pStyle w:val="TAL"/>
              <w:rPr>
                <w:sz w:val="16"/>
                <w:szCs w:val="16"/>
                <w:lang w:eastAsia="en-US"/>
              </w:rPr>
            </w:pPr>
            <w:r w:rsidRPr="00DF53B4">
              <w:rPr>
                <w:sz w:val="16"/>
                <w:szCs w:val="16"/>
                <w:lang w:eastAsia="en-US"/>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C7528" w14:textId="77777777" w:rsidR="00B45B43" w:rsidRPr="00DF53B4" w:rsidRDefault="00B45B43" w:rsidP="00B45B43">
            <w:pPr>
              <w:pStyle w:val="TAL"/>
              <w:rPr>
                <w:sz w:val="16"/>
                <w:szCs w:val="16"/>
                <w:lang w:eastAsia="en-US"/>
              </w:rPr>
            </w:pPr>
            <w:r w:rsidRPr="00DF53B4">
              <w:rPr>
                <w:sz w:val="16"/>
                <w:szCs w:val="16"/>
                <w:lang w:eastAsia="en-US"/>
              </w:rPr>
              <w:t>8.1.0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277FBC" w14:textId="77777777" w:rsidR="00B45B43" w:rsidRPr="00DF53B4" w:rsidRDefault="00B45B43" w:rsidP="00B45B43">
            <w:pPr>
              <w:pStyle w:val="TAL"/>
              <w:rPr>
                <w:sz w:val="16"/>
                <w:szCs w:val="16"/>
                <w:lang w:eastAsia="en-US"/>
              </w:rPr>
            </w:pPr>
            <w:r w:rsidRPr="00DF53B4">
              <w:rPr>
                <w:sz w:val="16"/>
                <w:szCs w:val="16"/>
                <w:lang w:eastAsia="en-US"/>
              </w:rPr>
              <w:t>R5-090662</w:t>
            </w:r>
          </w:p>
        </w:tc>
      </w:tr>
      <w:tr w:rsidR="00BC4B1F" w:rsidRPr="00DF53B4" w14:paraId="219AD68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6C835A" w14:textId="77777777" w:rsidR="00BC4B1F" w:rsidRPr="00DF53B4" w:rsidRDefault="00BC4B1F"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F8042A" w14:textId="77777777" w:rsidR="00BC4B1F" w:rsidRPr="00DF53B4" w:rsidRDefault="00BC4B1F" w:rsidP="002316E6">
            <w:pPr>
              <w:pStyle w:val="TAL"/>
              <w:rPr>
                <w:sz w:val="16"/>
                <w:szCs w:val="16"/>
                <w:lang w:eastAsia="en-US"/>
              </w:rPr>
            </w:pPr>
            <w:r w:rsidRPr="00DF53B4">
              <w:rPr>
                <w:sz w:val="16"/>
                <w:szCs w:val="16"/>
                <w:lang w:eastAsia="en-US"/>
              </w:rPr>
              <w:t>RP-090</w:t>
            </w:r>
            <w:r w:rsidR="00AF6ED6" w:rsidRPr="00DF53B4">
              <w:rPr>
                <w:sz w:val="16"/>
                <w:szCs w:val="16"/>
                <w:lang w:eastAsia="en-US"/>
              </w:rPr>
              <w:t>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C48B62" w14:textId="77777777" w:rsidR="00BC4B1F" w:rsidRPr="00DF53B4" w:rsidRDefault="00BC4B1F" w:rsidP="002316E6">
            <w:pPr>
              <w:pStyle w:val="TAL"/>
              <w:rPr>
                <w:sz w:val="16"/>
                <w:szCs w:val="16"/>
                <w:lang w:eastAsia="en-US"/>
              </w:rPr>
            </w:pPr>
            <w:r w:rsidRPr="00DF53B4">
              <w:rPr>
                <w:sz w:val="16"/>
                <w:szCs w:val="16"/>
                <w:lang w:eastAsia="en-US"/>
              </w:rPr>
              <w:t>0202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41D6C" w14:textId="77777777" w:rsidR="00BC4B1F" w:rsidRPr="00DF53B4" w:rsidRDefault="00BC4B1F"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898483" w14:textId="77777777" w:rsidR="00BC4B1F" w:rsidRPr="00DF53B4" w:rsidRDefault="00BC4B1F" w:rsidP="002316E6">
            <w:pPr>
              <w:pStyle w:val="TAL"/>
              <w:rPr>
                <w:sz w:val="16"/>
                <w:szCs w:val="16"/>
                <w:lang w:eastAsia="en-US"/>
              </w:rPr>
            </w:pPr>
            <w:r w:rsidRPr="00DF53B4">
              <w:rPr>
                <w:sz w:val="16"/>
                <w:szCs w:val="16"/>
                <w:lang w:eastAsia="en-US"/>
              </w:rPr>
              <w:t>Update IMS test case 8.1, 8.2 and 8.6 with registration expire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AD6BFB" w14:textId="77777777" w:rsidR="00BC4B1F" w:rsidRPr="00DF53B4" w:rsidRDefault="00BC4B1F"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46695" w14:textId="77777777" w:rsidR="00BC4B1F" w:rsidRPr="00DF53B4" w:rsidRDefault="00BC4B1F"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03946" w14:textId="77777777" w:rsidR="00BC4B1F" w:rsidRPr="00DF53B4" w:rsidRDefault="00BC4B1F"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91EF6C" w14:textId="77777777" w:rsidR="00BC4B1F" w:rsidRPr="00DF53B4" w:rsidRDefault="00BC4B1F" w:rsidP="002316E6">
            <w:pPr>
              <w:pStyle w:val="TAL"/>
              <w:rPr>
                <w:sz w:val="16"/>
                <w:szCs w:val="16"/>
                <w:lang w:eastAsia="en-US"/>
              </w:rPr>
            </w:pPr>
            <w:r w:rsidRPr="00DF53B4">
              <w:rPr>
                <w:sz w:val="16"/>
                <w:szCs w:val="16"/>
                <w:lang w:eastAsia="en-US"/>
              </w:rPr>
              <w:t>R5-092062</w:t>
            </w:r>
          </w:p>
        </w:tc>
      </w:tr>
      <w:tr w:rsidR="00AF6ED6" w:rsidRPr="00DF53B4" w14:paraId="0F7DDD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24E025"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B7C2E2"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BC30F7" w14:textId="77777777" w:rsidR="00AF6ED6" w:rsidRPr="00DF53B4" w:rsidRDefault="00AF6ED6" w:rsidP="002316E6">
            <w:pPr>
              <w:pStyle w:val="TAL"/>
              <w:rPr>
                <w:sz w:val="16"/>
                <w:szCs w:val="16"/>
                <w:lang w:eastAsia="en-US"/>
              </w:rPr>
            </w:pPr>
            <w:r w:rsidRPr="00DF53B4">
              <w:rPr>
                <w:sz w:val="16"/>
                <w:szCs w:val="16"/>
                <w:lang w:eastAsia="en-US"/>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F5DE7"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24F85" w14:textId="77777777" w:rsidR="00AF6ED6" w:rsidRPr="00DF53B4" w:rsidRDefault="00AF6ED6" w:rsidP="002316E6">
            <w:pPr>
              <w:pStyle w:val="TAL"/>
              <w:rPr>
                <w:sz w:val="16"/>
                <w:szCs w:val="16"/>
                <w:lang w:eastAsia="en-US"/>
              </w:rPr>
            </w:pPr>
            <w:r w:rsidRPr="00DF53B4">
              <w:rPr>
                <w:sz w:val="16"/>
                <w:szCs w:val="16"/>
                <w:lang w:eastAsia="en-US"/>
              </w:rPr>
              <w:t>Update IMS test case 8.3 and 8.9 with registration expire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A16AAC"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861BA8"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DFC755"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EEF6C5" w14:textId="77777777" w:rsidR="00AF6ED6" w:rsidRPr="00DF53B4" w:rsidRDefault="00AF6ED6" w:rsidP="002316E6">
            <w:pPr>
              <w:pStyle w:val="TAL"/>
              <w:rPr>
                <w:sz w:val="16"/>
                <w:szCs w:val="16"/>
                <w:lang w:eastAsia="en-US"/>
              </w:rPr>
            </w:pPr>
            <w:r w:rsidRPr="00DF53B4">
              <w:rPr>
                <w:sz w:val="16"/>
                <w:szCs w:val="16"/>
                <w:lang w:eastAsia="en-US"/>
              </w:rPr>
              <w:t>R5-092063</w:t>
            </w:r>
          </w:p>
        </w:tc>
      </w:tr>
      <w:tr w:rsidR="00AF6ED6" w:rsidRPr="00DF53B4" w14:paraId="36999FC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9AD99E"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9B6D2C"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B8049B" w14:textId="77777777" w:rsidR="00AF6ED6" w:rsidRPr="00DF53B4" w:rsidRDefault="00AF6ED6" w:rsidP="002316E6">
            <w:pPr>
              <w:pStyle w:val="TAL"/>
              <w:rPr>
                <w:sz w:val="16"/>
                <w:szCs w:val="16"/>
                <w:lang w:eastAsia="en-US"/>
              </w:rPr>
            </w:pPr>
            <w:r w:rsidRPr="00DF53B4">
              <w:rPr>
                <w:sz w:val="16"/>
                <w:szCs w:val="16"/>
                <w:lang w:eastAsia="en-US"/>
              </w:rPr>
              <w:t>0204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57D0E"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EB7E9F" w14:textId="77777777" w:rsidR="00AF6ED6" w:rsidRPr="00DF53B4" w:rsidRDefault="00AF6ED6" w:rsidP="002316E6">
            <w:pPr>
              <w:pStyle w:val="TAL"/>
              <w:rPr>
                <w:sz w:val="16"/>
                <w:szCs w:val="16"/>
                <w:lang w:eastAsia="en-US"/>
              </w:rPr>
            </w:pPr>
            <w:r w:rsidRPr="00DF53B4">
              <w:rPr>
                <w:sz w:val="16"/>
                <w:szCs w:val="16"/>
                <w:lang w:eastAsia="en-US"/>
              </w:rPr>
              <w:t>Update IMS test case 8.5, 8.7 and 8.8 with registration expire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65490A"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FF614"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0110A"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1A9A2E" w14:textId="77777777" w:rsidR="00AF6ED6" w:rsidRPr="00DF53B4" w:rsidRDefault="00AF6ED6" w:rsidP="002316E6">
            <w:pPr>
              <w:pStyle w:val="TAL"/>
              <w:rPr>
                <w:sz w:val="16"/>
                <w:szCs w:val="16"/>
                <w:lang w:eastAsia="en-US"/>
              </w:rPr>
            </w:pPr>
            <w:r w:rsidRPr="00DF53B4">
              <w:rPr>
                <w:sz w:val="16"/>
                <w:szCs w:val="16"/>
                <w:lang w:eastAsia="en-US"/>
              </w:rPr>
              <w:t>R5-092064</w:t>
            </w:r>
          </w:p>
        </w:tc>
      </w:tr>
      <w:tr w:rsidR="00AF6ED6" w:rsidRPr="00DF53B4" w14:paraId="760F8A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92FFDD"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E9D13"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8CA8EF" w14:textId="77777777" w:rsidR="00AF6ED6" w:rsidRPr="00DF53B4" w:rsidRDefault="00AF6ED6" w:rsidP="002316E6">
            <w:pPr>
              <w:pStyle w:val="TAL"/>
              <w:rPr>
                <w:sz w:val="16"/>
                <w:szCs w:val="16"/>
                <w:lang w:eastAsia="en-US"/>
              </w:rPr>
            </w:pPr>
            <w:r w:rsidRPr="00DF53B4">
              <w:rPr>
                <w:sz w:val="16"/>
                <w:szCs w:val="16"/>
                <w:lang w:eastAsia="en-US"/>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9BA28"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A7687F" w14:textId="77777777" w:rsidR="00AF6ED6" w:rsidRPr="00DF53B4" w:rsidRDefault="00AF6ED6" w:rsidP="002316E6">
            <w:pPr>
              <w:pStyle w:val="TAL"/>
              <w:rPr>
                <w:sz w:val="16"/>
                <w:szCs w:val="16"/>
                <w:lang w:eastAsia="en-US"/>
              </w:rPr>
            </w:pPr>
            <w:r w:rsidRPr="00DF53B4">
              <w:rPr>
                <w:sz w:val="16"/>
                <w:szCs w:val="16"/>
                <w:lang w:eastAsia="en-US"/>
              </w:rPr>
              <w:t>Correction of registration expire requirements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60B36B"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FDD32"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65B264"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79571C" w14:textId="77777777" w:rsidR="00AF6ED6" w:rsidRPr="00DF53B4" w:rsidRDefault="00AF6ED6" w:rsidP="002316E6">
            <w:pPr>
              <w:pStyle w:val="TAL"/>
              <w:rPr>
                <w:sz w:val="16"/>
                <w:szCs w:val="16"/>
                <w:lang w:eastAsia="en-US"/>
              </w:rPr>
            </w:pPr>
            <w:r w:rsidRPr="00DF53B4">
              <w:rPr>
                <w:sz w:val="16"/>
                <w:szCs w:val="16"/>
                <w:lang w:eastAsia="en-US"/>
              </w:rPr>
              <w:t>R5-092065</w:t>
            </w:r>
          </w:p>
        </w:tc>
      </w:tr>
      <w:tr w:rsidR="00AF6ED6" w:rsidRPr="00DF53B4" w14:paraId="26CF85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34418D"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C3A566"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AD1877" w14:textId="77777777" w:rsidR="00AF6ED6" w:rsidRPr="00DF53B4" w:rsidRDefault="00AF6ED6" w:rsidP="002316E6">
            <w:pPr>
              <w:pStyle w:val="TAL"/>
              <w:rPr>
                <w:sz w:val="16"/>
                <w:szCs w:val="16"/>
                <w:lang w:eastAsia="en-US"/>
              </w:rPr>
            </w:pPr>
            <w:r w:rsidRPr="00DF53B4">
              <w:rPr>
                <w:sz w:val="16"/>
                <w:szCs w:val="16"/>
                <w:lang w:eastAsia="en-US"/>
              </w:rPr>
              <w:t>0206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061F9"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0B7802" w14:textId="77777777" w:rsidR="00AF6ED6" w:rsidRPr="00DF53B4" w:rsidRDefault="00AF6ED6" w:rsidP="002316E6">
            <w:pPr>
              <w:pStyle w:val="TAL"/>
              <w:rPr>
                <w:sz w:val="16"/>
                <w:szCs w:val="16"/>
                <w:lang w:eastAsia="en-US"/>
              </w:rPr>
            </w:pPr>
            <w:r w:rsidRPr="00DF53B4">
              <w:rPr>
                <w:sz w:val="16"/>
                <w:szCs w:val="16"/>
                <w:lang w:eastAsia="en-US"/>
              </w:rPr>
              <w:t>Update of MTSI test case 15.15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07A398"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BC0E8"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45117"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678113" w14:textId="77777777" w:rsidR="00AF6ED6" w:rsidRPr="00DF53B4" w:rsidRDefault="00AF6ED6" w:rsidP="002316E6">
            <w:pPr>
              <w:pStyle w:val="TAL"/>
              <w:rPr>
                <w:sz w:val="16"/>
                <w:szCs w:val="16"/>
                <w:lang w:eastAsia="en-US"/>
              </w:rPr>
            </w:pPr>
            <w:r w:rsidRPr="00DF53B4">
              <w:rPr>
                <w:sz w:val="16"/>
                <w:szCs w:val="16"/>
                <w:lang w:eastAsia="en-US"/>
              </w:rPr>
              <w:t>R5-092217</w:t>
            </w:r>
          </w:p>
        </w:tc>
      </w:tr>
      <w:tr w:rsidR="00AF6ED6" w:rsidRPr="00DF53B4" w14:paraId="0916D9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490F07" w14:textId="77777777" w:rsidR="00AF6ED6" w:rsidRPr="00DF53B4" w:rsidRDefault="00AF6ED6" w:rsidP="002316E6">
            <w:pPr>
              <w:pStyle w:val="TAL"/>
              <w:rPr>
                <w:sz w:val="16"/>
                <w:szCs w:val="16"/>
                <w:lang w:eastAsia="en-US"/>
              </w:rPr>
            </w:pPr>
            <w:r w:rsidRPr="00DF53B4">
              <w:rPr>
                <w:sz w:val="16"/>
                <w:szCs w:val="16"/>
                <w:lang w:eastAsia="en-US"/>
              </w:rPr>
              <w:t>RP-44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D241B4" w14:textId="77777777" w:rsidR="00AF6ED6" w:rsidRPr="00DF53B4" w:rsidRDefault="00AF6ED6" w:rsidP="002316E6">
            <w:pPr>
              <w:pStyle w:val="TAL"/>
              <w:rPr>
                <w:sz w:val="16"/>
                <w:szCs w:val="16"/>
                <w:lang w:eastAsia="en-US"/>
              </w:rPr>
            </w:pPr>
            <w:r w:rsidRPr="00DF53B4">
              <w:rPr>
                <w:sz w:val="16"/>
                <w:szCs w:val="16"/>
                <w:lang w:eastAsia="en-US"/>
              </w:rPr>
              <w:t>RP-090433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2F7F24" w14:textId="77777777" w:rsidR="00AF6ED6" w:rsidRPr="00DF53B4" w:rsidRDefault="00AF6ED6" w:rsidP="002316E6">
            <w:pPr>
              <w:pStyle w:val="TAL"/>
              <w:rPr>
                <w:sz w:val="16"/>
                <w:szCs w:val="16"/>
                <w:lang w:eastAsia="en-US"/>
              </w:rPr>
            </w:pPr>
            <w:r w:rsidRPr="00DF53B4">
              <w:rPr>
                <w:sz w:val="16"/>
                <w:szCs w:val="16"/>
                <w:lang w:eastAsia="en-US"/>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D7660" w14:textId="77777777" w:rsidR="00AF6ED6" w:rsidRPr="00DF53B4" w:rsidRDefault="00AF6ED6"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2302BD" w14:textId="77777777" w:rsidR="00AF6ED6" w:rsidRPr="00DF53B4" w:rsidRDefault="00AF6ED6" w:rsidP="002316E6">
            <w:pPr>
              <w:pStyle w:val="TAL"/>
              <w:rPr>
                <w:sz w:val="16"/>
                <w:szCs w:val="16"/>
                <w:lang w:eastAsia="en-US"/>
              </w:rPr>
            </w:pPr>
            <w:r w:rsidRPr="00DF53B4">
              <w:rPr>
                <w:sz w:val="16"/>
                <w:szCs w:val="16"/>
                <w:lang w:eastAsia="en-US"/>
              </w:rPr>
              <w:t>Correction of MTSI icsi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2CD98B" w14:textId="77777777" w:rsidR="00AF6ED6" w:rsidRPr="00DF53B4" w:rsidRDefault="00AF6ED6" w:rsidP="002316E6">
            <w:pPr>
              <w:pStyle w:val="TAL"/>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25003" w14:textId="77777777" w:rsidR="00AF6ED6" w:rsidRPr="00DF53B4" w:rsidRDefault="00AF6ED6" w:rsidP="002316E6">
            <w:pPr>
              <w:pStyle w:val="TAL"/>
              <w:rPr>
                <w:sz w:val="16"/>
                <w:szCs w:val="16"/>
                <w:lang w:eastAsia="en-US"/>
              </w:rPr>
            </w:pPr>
            <w:r w:rsidRPr="00DF53B4">
              <w:rPr>
                <w:sz w:val="16"/>
                <w:szCs w:val="16"/>
                <w:lang w:eastAsia="en-US"/>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44482" w14:textId="77777777" w:rsidR="00AF6ED6" w:rsidRPr="00DF53B4" w:rsidRDefault="00AF6ED6" w:rsidP="002316E6">
            <w:pPr>
              <w:pStyle w:val="TAL"/>
              <w:rPr>
                <w:sz w:val="16"/>
                <w:szCs w:val="16"/>
                <w:lang w:eastAsia="en-US"/>
              </w:rPr>
            </w:pPr>
            <w:r w:rsidRPr="00DF53B4">
              <w:rPr>
                <w:sz w:val="16"/>
                <w:szCs w:val="16"/>
                <w:lang w:eastAsia="en-US"/>
              </w:rPr>
              <w:t>8.2.0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24E94C" w14:textId="77777777" w:rsidR="00AF6ED6" w:rsidRPr="00DF53B4" w:rsidRDefault="00AF6ED6" w:rsidP="002316E6">
            <w:pPr>
              <w:pStyle w:val="TAL"/>
              <w:rPr>
                <w:sz w:val="16"/>
                <w:szCs w:val="16"/>
                <w:lang w:eastAsia="en-US"/>
              </w:rPr>
            </w:pPr>
            <w:r w:rsidRPr="00DF53B4">
              <w:rPr>
                <w:sz w:val="16"/>
                <w:szCs w:val="16"/>
                <w:lang w:eastAsia="en-US"/>
              </w:rPr>
              <w:t>R5-092566</w:t>
            </w:r>
          </w:p>
        </w:tc>
      </w:tr>
      <w:tr w:rsidR="00693249" w:rsidRPr="00DF53B4" w14:paraId="1F962D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A9D694" w14:textId="77777777" w:rsidR="00693249" w:rsidRPr="00DF53B4" w:rsidRDefault="00693249" w:rsidP="002316E6">
            <w:pPr>
              <w:pStyle w:val="TAL"/>
              <w:rPr>
                <w:sz w:val="16"/>
                <w:szCs w:val="16"/>
                <w:lang w:eastAsia="en-US"/>
              </w:rPr>
            </w:pPr>
            <w:r w:rsidRPr="00DF53B4">
              <w:rPr>
                <w:sz w:val="16"/>
                <w:szCs w:val="16"/>
                <w:lang w:eastAsia="en-US"/>
              </w:rPr>
              <w:t>RP-45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99DAF6" w14:textId="77777777" w:rsidR="00693249" w:rsidRPr="00DF53B4" w:rsidRDefault="00693249" w:rsidP="002316E6">
            <w:pPr>
              <w:pStyle w:val="TAL"/>
              <w:rPr>
                <w:sz w:val="16"/>
                <w:szCs w:val="16"/>
                <w:lang w:eastAsia="en-US"/>
              </w:rPr>
            </w:pPr>
            <w:r w:rsidRPr="00DF53B4">
              <w:rPr>
                <w:sz w:val="16"/>
                <w:szCs w:val="16"/>
                <w:lang w:eastAsia="en-US"/>
              </w:rPr>
              <w:t>RP-09</w:t>
            </w:r>
            <w:r w:rsidR="000A0971" w:rsidRPr="00DF53B4">
              <w:rPr>
                <w:sz w:val="16"/>
                <w:szCs w:val="16"/>
                <w:lang w:eastAsia="en-US"/>
              </w:rPr>
              <w:t>0794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71D81F" w14:textId="77777777" w:rsidR="00693249" w:rsidRPr="00DF53B4" w:rsidRDefault="00693249" w:rsidP="002316E6">
            <w:pPr>
              <w:pStyle w:val="TAL"/>
              <w:rPr>
                <w:sz w:val="16"/>
                <w:szCs w:val="16"/>
                <w:lang w:eastAsia="en-US"/>
              </w:rPr>
            </w:pPr>
            <w:r w:rsidRPr="00DF53B4">
              <w:rPr>
                <w:sz w:val="16"/>
                <w:szCs w:val="16"/>
                <w:lang w:eastAsia="en-US"/>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D056A" w14:textId="77777777" w:rsidR="00693249" w:rsidRPr="00DF53B4" w:rsidRDefault="00693249"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457991" w14:textId="77777777" w:rsidR="00693249" w:rsidRPr="00DF53B4" w:rsidRDefault="00693249" w:rsidP="002316E6">
            <w:pPr>
              <w:pStyle w:val="TAL"/>
              <w:rPr>
                <w:sz w:val="16"/>
                <w:szCs w:val="16"/>
                <w:lang w:eastAsia="en-US"/>
              </w:rPr>
            </w:pPr>
            <w:r w:rsidRPr="00DF53B4">
              <w:rPr>
                <w:sz w:val="16"/>
                <w:szCs w:val="16"/>
                <w:lang w:eastAsia="en-US"/>
              </w:rPr>
              <w:t>Update test cases 16.1, 16.2, 16.3 and 16.4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558326" w14:textId="77777777" w:rsidR="00693249" w:rsidRPr="00DF53B4" w:rsidRDefault="00693249" w:rsidP="002316E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95099E" w14:textId="77777777" w:rsidR="00693249" w:rsidRPr="00DF53B4" w:rsidRDefault="00693249" w:rsidP="002316E6">
            <w:pPr>
              <w:pStyle w:val="TAL"/>
              <w:rPr>
                <w:sz w:val="16"/>
                <w:szCs w:val="16"/>
                <w:lang w:eastAsia="en-US"/>
              </w:rPr>
            </w:pPr>
            <w:r w:rsidRPr="00DF53B4">
              <w:rPr>
                <w:sz w:val="16"/>
                <w:szCs w:val="16"/>
                <w:lang w:eastAsia="en-US"/>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ED0CE" w14:textId="77777777" w:rsidR="00693249" w:rsidRPr="00DF53B4" w:rsidRDefault="00693249" w:rsidP="002316E6">
            <w:pPr>
              <w:pStyle w:val="TAL"/>
              <w:rPr>
                <w:sz w:val="16"/>
                <w:szCs w:val="16"/>
                <w:lang w:eastAsia="en-US"/>
              </w:rPr>
            </w:pPr>
            <w:r w:rsidRPr="00DF53B4">
              <w:rPr>
                <w:sz w:val="16"/>
                <w:szCs w:val="16"/>
                <w:lang w:eastAsia="en-US"/>
              </w:rPr>
              <w:t>8.3.0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BD69F2" w14:textId="77777777" w:rsidR="00693249" w:rsidRPr="00DF53B4" w:rsidRDefault="00693249" w:rsidP="002316E6">
            <w:pPr>
              <w:pStyle w:val="TAL"/>
              <w:rPr>
                <w:sz w:val="16"/>
                <w:szCs w:val="16"/>
                <w:lang w:eastAsia="en-US"/>
              </w:rPr>
            </w:pPr>
            <w:r w:rsidRPr="00DF53B4">
              <w:rPr>
                <w:sz w:val="16"/>
                <w:szCs w:val="16"/>
                <w:lang w:eastAsia="en-US"/>
              </w:rPr>
              <w:t>R5-094352</w:t>
            </w:r>
          </w:p>
        </w:tc>
      </w:tr>
      <w:tr w:rsidR="00693249" w:rsidRPr="00DF53B4" w14:paraId="7275BD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4FDD08" w14:textId="77777777" w:rsidR="00693249" w:rsidRPr="00DF53B4" w:rsidRDefault="00693249" w:rsidP="002316E6">
            <w:pPr>
              <w:pStyle w:val="TAL"/>
              <w:rPr>
                <w:sz w:val="16"/>
                <w:szCs w:val="16"/>
                <w:lang w:eastAsia="en-US"/>
              </w:rPr>
            </w:pPr>
            <w:r w:rsidRPr="00DF53B4">
              <w:rPr>
                <w:sz w:val="16"/>
                <w:szCs w:val="16"/>
                <w:lang w:eastAsia="en-US"/>
              </w:rPr>
              <w:t>RP-45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DF52E7" w14:textId="77777777" w:rsidR="00693249" w:rsidRPr="00DF53B4" w:rsidRDefault="00693249" w:rsidP="002316E6">
            <w:pPr>
              <w:pStyle w:val="TAL"/>
              <w:rPr>
                <w:sz w:val="16"/>
                <w:szCs w:val="16"/>
                <w:lang w:eastAsia="en-US"/>
              </w:rPr>
            </w:pPr>
            <w:r w:rsidRPr="00DF53B4">
              <w:rPr>
                <w:sz w:val="16"/>
                <w:szCs w:val="16"/>
                <w:lang w:eastAsia="en-US"/>
              </w:rPr>
              <w:t>RP-09</w:t>
            </w:r>
            <w:r w:rsidR="000A0971" w:rsidRPr="00DF53B4">
              <w:rPr>
                <w:sz w:val="16"/>
                <w:szCs w:val="16"/>
                <w:lang w:eastAsia="en-US"/>
              </w:rPr>
              <w:t>0794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7C16F9" w14:textId="77777777" w:rsidR="00693249" w:rsidRPr="00DF53B4" w:rsidRDefault="00693249" w:rsidP="002316E6">
            <w:pPr>
              <w:pStyle w:val="TAL"/>
              <w:rPr>
                <w:sz w:val="16"/>
                <w:szCs w:val="16"/>
                <w:lang w:eastAsia="en-US"/>
              </w:rPr>
            </w:pPr>
            <w:r w:rsidRPr="00DF53B4">
              <w:rPr>
                <w:sz w:val="16"/>
                <w:szCs w:val="16"/>
                <w:lang w:eastAsia="en-US"/>
              </w:rPr>
              <w:t>0209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A2AFE" w14:textId="77777777" w:rsidR="00693249" w:rsidRPr="00DF53B4" w:rsidRDefault="00693249"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A038A0" w14:textId="77777777" w:rsidR="00693249" w:rsidRPr="00DF53B4" w:rsidRDefault="00693249" w:rsidP="002316E6">
            <w:pPr>
              <w:pStyle w:val="TAL"/>
              <w:rPr>
                <w:sz w:val="16"/>
                <w:szCs w:val="16"/>
                <w:lang w:eastAsia="en-US"/>
              </w:rPr>
            </w:pPr>
            <w:r w:rsidRPr="00DF53B4">
              <w:rPr>
                <w:sz w:val="16"/>
                <w:szCs w:val="16"/>
                <w:lang w:eastAsia="en-US"/>
              </w:rPr>
              <w:t>Update annex C.13 and C.16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A9309C" w14:textId="77777777" w:rsidR="00693249" w:rsidRPr="00DF53B4" w:rsidRDefault="00693249" w:rsidP="002316E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AAC63" w14:textId="77777777" w:rsidR="00693249" w:rsidRPr="00DF53B4" w:rsidRDefault="00693249" w:rsidP="002316E6">
            <w:pPr>
              <w:pStyle w:val="TAL"/>
              <w:rPr>
                <w:sz w:val="16"/>
                <w:szCs w:val="16"/>
                <w:lang w:eastAsia="en-US"/>
              </w:rPr>
            </w:pPr>
            <w:r w:rsidRPr="00DF53B4">
              <w:rPr>
                <w:sz w:val="16"/>
                <w:szCs w:val="16"/>
                <w:lang w:eastAsia="en-US"/>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741207" w14:textId="77777777" w:rsidR="00693249" w:rsidRPr="00DF53B4" w:rsidRDefault="00693249" w:rsidP="002316E6">
            <w:pPr>
              <w:pStyle w:val="TAL"/>
              <w:rPr>
                <w:sz w:val="16"/>
                <w:szCs w:val="16"/>
                <w:lang w:eastAsia="en-US"/>
              </w:rPr>
            </w:pPr>
            <w:r w:rsidRPr="00DF53B4">
              <w:rPr>
                <w:sz w:val="16"/>
                <w:szCs w:val="16"/>
                <w:lang w:eastAsia="en-US"/>
              </w:rPr>
              <w:t>8.3.0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47BFE" w14:textId="77777777" w:rsidR="00693249" w:rsidRPr="00DF53B4" w:rsidRDefault="00693249" w:rsidP="002316E6">
            <w:pPr>
              <w:pStyle w:val="TAL"/>
              <w:rPr>
                <w:sz w:val="16"/>
                <w:szCs w:val="16"/>
                <w:lang w:eastAsia="en-US"/>
              </w:rPr>
            </w:pPr>
            <w:r w:rsidRPr="00DF53B4">
              <w:rPr>
                <w:sz w:val="16"/>
                <w:szCs w:val="16"/>
                <w:lang w:eastAsia="en-US"/>
              </w:rPr>
              <w:t>R5-094353</w:t>
            </w:r>
          </w:p>
        </w:tc>
      </w:tr>
      <w:tr w:rsidR="00693249" w:rsidRPr="00DF53B4" w14:paraId="5B9104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E940E0" w14:textId="77777777" w:rsidR="00693249" w:rsidRPr="00DF53B4" w:rsidRDefault="00693249" w:rsidP="002316E6">
            <w:pPr>
              <w:pStyle w:val="TAL"/>
              <w:rPr>
                <w:sz w:val="16"/>
                <w:szCs w:val="16"/>
                <w:lang w:eastAsia="en-US"/>
              </w:rPr>
            </w:pPr>
            <w:r w:rsidRPr="00DF53B4">
              <w:rPr>
                <w:sz w:val="16"/>
                <w:szCs w:val="16"/>
                <w:lang w:eastAsia="en-US"/>
              </w:rPr>
              <w:t>RP-45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6A8CF1" w14:textId="77777777" w:rsidR="00693249" w:rsidRPr="00DF53B4" w:rsidRDefault="00693249" w:rsidP="002316E6">
            <w:pPr>
              <w:pStyle w:val="TAL"/>
              <w:rPr>
                <w:sz w:val="16"/>
                <w:szCs w:val="16"/>
                <w:lang w:eastAsia="en-US"/>
              </w:rPr>
            </w:pPr>
            <w:r w:rsidRPr="00DF53B4">
              <w:rPr>
                <w:sz w:val="16"/>
                <w:szCs w:val="16"/>
                <w:lang w:eastAsia="en-US"/>
              </w:rPr>
              <w:t>RP-09</w:t>
            </w:r>
            <w:r w:rsidR="000A0971" w:rsidRPr="00DF53B4">
              <w:rPr>
                <w:sz w:val="16"/>
                <w:szCs w:val="16"/>
                <w:lang w:eastAsia="en-US"/>
              </w:rPr>
              <w:t>0795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ADE2E7" w14:textId="77777777" w:rsidR="00693249" w:rsidRPr="00DF53B4" w:rsidRDefault="00693249" w:rsidP="002316E6">
            <w:pPr>
              <w:pStyle w:val="TAL"/>
              <w:rPr>
                <w:sz w:val="16"/>
                <w:szCs w:val="16"/>
                <w:lang w:eastAsia="en-US"/>
              </w:rPr>
            </w:pPr>
            <w:r w:rsidRPr="00DF53B4">
              <w:rPr>
                <w:sz w:val="16"/>
                <w:szCs w:val="16"/>
                <w:lang w:eastAsia="en-US"/>
              </w:rPr>
              <w:t>0210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67A61" w14:textId="77777777" w:rsidR="00693249" w:rsidRPr="00DF53B4" w:rsidRDefault="00693249" w:rsidP="002316E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F1B97F" w14:textId="77777777" w:rsidR="00693249" w:rsidRPr="00DF53B4" w:rsidRDefault="00693249" w:rsidP="002316E6">
            <w:pPr>
              <w:pStyle w:val="TAL"/>
              <w:rPr>
                <w:sz w:val="16"/>
                <w:szCs w:val="16"/>
                <w:lang w:eastAsia="en-US"/>
              </w:rPr>
            </w:pPr>
            <w:r w:rsidRPr="00DF53B4">
              <w:rPr>
                <w:sz w:val="16"/>
                <w:szCs w:val="16"/>
                <w:lang w:eastAsia="en-US"/>
              </w:rPr>
              <w:t>Addition of P-Asserted-Identity header field to the 380 Alternative Service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662A4F" w14:textId="77777777" w:rsidR="00693249" w:rsidRPr="00DF53B4" w:rsidRDefault="00693249" w:rsidP="002316E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1E534" w14:textId="77777777" w:rsidR="00693249" w:rsidRPr="00DF53B4" w:rsidRDefault="00693249" w:rsidP="002316E6">
            <w:pPr>
              <w:pStyle w:val="TAL"/>
              <w:rPr>
                <w:sz w:val="16"/>
                <w:szCs w:val="16"/>
                <w:lang w:eastAsia="en-US"/>
              </w:rPr>
            </w:pPr>
            <w:r w:rsidRPr="00DF53B4">
              <w:rPr>
                <w:sz w:val="16"/>
                <w:szCs w:val="16"/>
                <w:lang w:eastAsia="en-US"/>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72C0D3" w14:textId="77777777" w:rsidR="00693249" w:rsidRPr="00DF53B4" w:rsidRDefault="00693249" w:rsidP="002316E6">
            <w:pPr>
              <w:pStyle w:val="TAL"/>
              <w:rPr>
                <w:sz w:val="16"/>
                <w:szCs w:val="16"/>
                <w:lang w:eastAsia="en-US"/>
              </w:rPr>
            </w:pPr>
            <w:r w:rsidRPr="00DF53B4">
              <w:rPr>
                <w:sz w:val="16"/>
                <w:szCs w:val="16"/>
                <w:lang w:eastAsia="en-US"/>
              </w:rPr>
              <w:t>8.3.0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5C3CB0" w14:textId="77777777" w:rsidR="00693249" w:rsidRPr="00DF53B4" w:rsidRDefault="00693249" w:rsidP="002316E6">
            <w:pPr>
              <w:pStyle w:val="TAL"/>
              <w:rPr>
                <w:sz w:val="16"/>
                <w:szCs w:val="16"/>
                <w:lang w:eastAsia="en-US"/>
              </w:rPr>
            </w:pPr>
            <w:r w:rsidRPr="00DF53B4">
              <w:rPr>
                <w:sz w:val="16"/>
                <w:szCs w:val="16"/>
                <w:lang w:eastAsia="en-US"/>
              </w:rPr>
              <w:t>R5-094440</w:t>
            </w:r>
          </w:p>
        </w:tc>
      </w:tr>
      <w:tr w:rsidR="00E045C8" w:rsidRPr="00DF53B4" w14:paraId="13E2B0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5B17AE"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A8516A"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483C3B" w14:textId="77777777" w:rsidR="00E045C8" w:rsidRPr="00DF53B4" w:rsidRDefault="00E045C8" w:rsidP="00B233AA">
            <w:pPr>
              <w:pStyle w:val="TAL"/>
              <w:rPr>
                <w:sz w:val="16"/>
                <w:szCs w:val="16"/>
                <w:lang w:eastAsia="en-US"/>
              </w:rPr>
            </w:pPr>
            <w:r w:rsidRPr="00DF53B4">
              <w:rPr>
                <w:sz w:val="16"/>
                <w:szCs w:val="16"/>
                <w:lang w:eastAsia="en-US"/>
              </w:rPr>
              <w:t>0211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B6C7C" w14:textId="77777777" w:rsidR="00E045C8" w:rsidRPr="00DF53B4" w:rsidRDefault="00E045C8" w:rsidP="00B233AA">
            <w:pPr>
              <w:pStyle w:val="TAL"/>
              <w:rPr>
                <w:sz w:val="16"/>
                <w:szCs w:val="16"/>
                <w:lang w:eastAsia="en-US"/>
              </w:rPr>
            </w:pP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BDD513"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 12.13, annex C.11 and C.16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A3EF7A"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6F04A"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D1FF9"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206C2C" w14:textId="77777777" w:rsidR="00E045C8" w:rsidRPr="00DF53B4" w:rsidRDefault="00E045C8" w:rsidP="00B233AA">
            <w:pPr>
              <w:pStyle w:val="TAL"/>
              <w:rPr>
                <w:sz w:val="16"/>
                <w:szCs w:val="16"/>
                <w:lang w:eastAsia="en-US"/>
              </w:rPr>
            </w:pPr>
            <w:r w:rsidRPr="00DF53B4">
              <w:rPr>
                <w:sz w:val="16"/>
                <w:szCs w:val="16"/>
                <w:lang w:eastAsia="en-US"/>
              </w:rPr>
              <w:t>R5-095806</w:t>
            </w:r>
          </w:p>
        </w:tc>
      </w:tr>
      <w:tr w:rsidR="00E045C8" w:rsidRPr="00DF53B4" w14:paraId="71F74C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8F452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5E0B0B"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DA7F48" w14:textId="77777777" w:rsidR="00E045C8" w:rsidRPr="00DF53B4" w:rsidRDefault="00E045C8" w:rsidP="00B233AA">
            <w:pPr>
              <w:pStyle w:val="TAL"/>
              <w:rPr>
                <w:sz w:val="16"/>
                <w:szCs w:val="16"/>
                <w:lang w:eastAsia="en-US"/>
              </w:rPr>
            </w:pPr>
            <w:r w:rsidRPr="00DF53B4">
              <w:rPr>
                <w:sz w:val="16"/>
                <w:szCs w:val="16"/>
                <w:lang w:eastAsia="en-US"/>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51E8A3"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569C3D"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cases 15.6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B4C700"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4301C7"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A7DA4E"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6E9FDB" w14:textId="77777777" w:rsidR="00E045C8" w:rsidRPr="00DF53B4" w:rsidRDefault="00E045C8" w:rsidP="00B233AA">
            <w:pPr>
              <w:pStyle w:val="TAL"/>
              <w:rPr>
                <w:sz w:val="16"/>
                <w:szCs w:val="16"/>
                <w:lang w:eastAsia="en-US"/>
              </w:rPr>
            </w:pPr>
            <w:r w:rsidRPr="00DF53B4">
              <w:rPr>
                <w:sz w:val="16"/>
                <w:szCs w:val="16"/>
                <w:lang w:eastAsia="en-US"/>
              </w:rPr>
              <w:t>R5-095807</w:t>
            </w:r>
          </w:p>
        </w:tc>
      </w:tr>
      <w:tr w:rsidR="00E045C8" w:rsidRPr="00DF53B4" w14:paraId="1CBFB9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4E360A"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7BE018"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50D6FC" w14:textId="77777777" w:rsidR="00E045C8" w:rsidRPr="00DF53B4" w:rsidRDefault="00E045C8" w:rsidP="00B233AA">
            <w:pPr>
              <w:pStyle w:val="TAL"/>
              <w:rPr>
                <w:sz w:val="16"/>
                <w:szCs w:val="16"/>
                <w:lang w:eastAsia="en-US"/>
              </w:rPr>
            </w:pPr>
            <w:r w:rsidRPr="00DF53B4">
              <w:rPr>
                <w:sz w:val="16"/>
                <w:szCs w:val="16"/>
                <w:lang w:eastAsia="en-US"/>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5421FE"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A8D9B3"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cases 16.1, 16.2, 16.3 and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B497DD"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329D67"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CD4106"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445D65" w14:textId="77777777" w:rsidR="00E045C8" w:rsidRPr="00DF53B4" w:rsidRDefault="00E045C8" w:rsidP="00B233AA">
            <w:pPr>
              <w:pStyle w:val="TAL"/>
              <w:rPr>
                <w:sz w:val="16"/>
                <w:szCs w:val="16"/>
                <w:lang w:eastAsia="en-US"/>
              </w:rPr>
            </w:pPr>
            <w:r w:rsidRPr="00DF53B4">
              <w:rPr>
                <w:sz w:val="16"/>
                <w:szCs w:val="16"/>
                <w:lang w:eastAsia="en-US"/>
              </w:rPr>
              <w:t>R5-095808</w:t>
            </w:r>
          </w:p>
        </w:tc>
      </w:tr>
      <w:tr w:rsidR="00E045C8" w:rsidRPr="00DF53B4" w14:paraId="7110C1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495842"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CB85B6"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D577A0" w14:textId="77777777" w:rsidR="00E045C8" w:rsidRPr="00DF53B4" w:rsidRDefault="00E045C8" w:rsidP="00B233AA">
            <w:pPr>
              <w:pStyle w:val="TAL"/>
              <w:rPr>
                <w:sz w:val="16"/>
                <w:szCs w:val="16"/>
                <w:lang w:eastAsia="en-US"/>
              </w:rPr>
            </w:pPr>
            <w:r w:rsidRPr="00DF53B4">
              <w:rPr>
                <w:sz w:val="16"/>
                <w:szCs w:val="16"/>
                <w:lang w:eastAsia="en-US"/>
              </w:rPr>
              <w:t>0214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B242B"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8766CD" w14:textId="77777777" w:rsidR="00E045C8" w:rsidRPr="00DF53B4" w:rsidRDefault="00E045C8" w:rsidP="00B233AA">
            <w:pPr>
              <w:pStyle w:val="TAL"/>
              <w:rPr>
                <w:sz w:val="16"/>
                <w:szCs w:val="16"/>
                <w:lang w:eastAsia="en-US"/>
              </w:rPr>
            </w:pPr>
            <w:r w:rsidRPr="00DF53B4">
              <w:rPr>
                <w:sz w:val="16"/>
                <w:szCs w:val="16"/>
                <w:lang w:eastAsia="en-US"/>
              </w:rPr>
              <w:t>Update SDP speech offer for test cases 17.2 and 17.6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7FB6F2"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9A07C1"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84689"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26E449" w14:textId="77777777" w:rsidR="00E045C8" w:rsidRPr="00DF53B4" w:rsidRDefault="00E045C8" w:rsidP="00B233AA">
            <w:pPr>
              <w:pStyle w:val="TAL"/>
              <w:rPr>
                <w:sz w:val="16"/>
                <w:szCs w:val="16"/>
                <w:lang w:eastAsia="en-US"/>
              </w:rPr>
            </w:pPr>
            <w:r w:rsidRPr="00DF53B4">
              <w:rPr>
                <w:sz w:val="16"/>
                <w:szCs w:val="16"/>
                <w:lang w:eastAsia="en-US"/>
              </w:rPr>
              <w:t>R5-095809</w:t>
            </w:r>
          </w:p>
        </w:tc>
      </w:tr>
      <w:tr w:rsidR="00E045C8" w:rsidRPr="00DF53B4" w14:paraId="0D31BB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E4C40E"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420BA7"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C5D2D7" w14:textId="77777777" w:rsidR="00E045C8" w:rsidRPr="00DF53B4" w:rsidRDefault="00E045C8" w:rsidP="00B233AA">
            <w:pPr>
              <w:pStyle w:val="TAL"/>
              <w:rPr>
                <w:sz w:val="16"/>
                <w:szCs w:val="16"/>
                <w:lang w:eastAsia="en-US"/>
              </w:rPr>
            </w:pPr>
            <w:r w:rsidRPr="00DF53B4">
              <w:rPr>
                <w:sz w:val="16"/>
                <w:szCs w:val="16"/>
                <w:lang w:eastAsia="en-US"/>
              </w:rPr>
              <w:t>0215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85C1"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B61C7F" w14:textId="77777777" w:rsidR="00E045C8" w:rsidRPr="00DF53B4" w:rsidRDefault="00E045C8" w:rsidP="00B233AA">
            <w:pPr>
              <w:pStyle w:val="TAL"/>
              <w:rPr>
                <w:sz w:val="16"/>
                <w:szCs w:val="16"/>
                <w:lang w:eastAsia="en-US"/>
              </w:rPr>
            </w:pPr>
            <w:r w:rsidRPr="00DF53B4">
              <w:rPr>
                <w:sz w:val="16"/>
                <w:szCs w:val="16"/>
                <w:lang w:eastAsia="en-US"/>
              </w:rPr>
              <w:t>Correct gruu requirements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016BE"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5525D"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D57D5F"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377936" w14:textId="77777777" w:rsidR="00E045C8" w:rsidRPr="00DF53B4" w:rsidRDefault="00E045C8" w:rsidP="00B233AA">
            <w:pPr>
              <w:pStyle w:val="TAL"/>
              <w:rPr>
                <w:sz w:val="16"/>
                <w:szCs w:val="16"/>
                <w:lang w:eastAsia="en-US"/>
              </w:rPr>
            </w:pPr>
            <w:r w:rsidRPr="00DF53B4">
              <w:rPr>
                <w:sz w:val="16"/>
                <w:szCs w:val="16"/>
                <w:lang w:eastAsia="en-US"/>
              </w:rPr>
              <w:t>R5-095810</w:t>
            </w:r>
          </w:p>
        </w:tc>
      </w:tr>
      <w:tr w:rsidR="00E045C8" w:rsidRPr="00DF53B4" w14:paraId="4999BD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051181"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7D57BC" w14:textId="77777777" w:rsidR="00E045C8" w:rsidRPr="00DF53B4" w:rsidRDefault="00E045C8" w:rsidP="00B233AA">
            <w:pPr>
              <w:pStyle w:val="TAL"/>
              <w:rPr>
                <w:sz w:val="16"/>
                <w:szCs w:val="16"/>
                <w:lang w:eastAsia="en-US"/>
              </w:rPr>
            </w:pPr>
            <w:r w:rsidRPr="00DF53B4">
              <w:rPr>
                <w:sz w:val="16"/>
                <w:szCs w:val="16"/>
                <w:lang w:eastAsia="en-US"/>
              </w:rPr>
              <w:t>RP-091116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9B80EB" w14:textId="77777777" w:rsidR="00E045C8" w:rsidRPr="00DF53B4" w:rsidRDefault="00E045C8" w:rsidP="00B233AA">
            <w:pPr>
              <w:pStyle w:val="TAL"/>
              <w:rPr>
                <w:sz w:val="16"/>
                <w:szCs w:val="16"/>
                <w:lang w:eastAsia="en-US"/>
              </w:rPr>
            </w:pPr>
            <w:r w:rsidRPr="00DF53B4">
              <w:rPr>
                <w:sz w:val="16"/>
                <w:szCs w:val="16"/>
                <w:lang w:eastAsia="en-US"/>
              </w:rPr>
              <w:t>0216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D84FF"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D40B5F" w14:textId="77777777" w:rsidR="00E045C8" w:rsidRPr="00DF53B4" w:rsidRDefault="00E045C8" w:rsidP="00B233AA">
            <w:pPr>
              <w:pStyle w:val="TAL"/>
              <w:rPr>
                <w:sz w:val="16"/>
                <w:szCs w:val="16"/>
                <w:lang w:eastAsia="en-US"/>
              </w:rPr>
            </w:pPr>
            <w:r w:rsidRPr="00DF53B4">
              <w:rPr>
                <w:sz w:val="16"/>
                <w:szCs w:val="16"/>
                <w:lang w:eastAsia="en-US"/>
              </w:rPr>
              <w:t>Update test case 14.2 with XML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C50218"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EE309B"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CB74A4"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467240" w14:textId="77777777" w:rsidR="00E045C8" w:rsidRPr="00DF53B4" w:rsidRDefault="00E045C8" w:rsidP="00B233AA">
            <w:pPr>
              <w:pStyle w:val="TAL"/>
              <w:rPr>
                <w:sz w:val="16"/>
                <w:szCs w:val="16"/>
                <w:lang w:eastAsia="en-US"/>
              </w:rPr>
            </w:pPr>
            <w:r w:rsidRPr="00DF53B4">
              <w:rPr>
                <w:sz w:val="16"/>
                <w:szCs w:val="16"/>
                <w:lang w:eastAsia="en-US"/>
              </w:rPr>
              <w:t>R5-095812</w:t>
            </w:r>
          </w:p>
        </w:tc>
      </w:tr>
      <w:tr w:rsidR="00E045C8" w:rsidRPr="00DF53B4" w14:paraId="5DA91C6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01A65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585657" w14:textId="77777777" w:rsidR="00E045C8" w:rsidRPr="00DF53B4" w:rsidRDefault="00E045C8" w:rsidP="00B233AA">
            <w:pPr>
              <w:pStyle w:val="TAL"/>
              <w:rPr>
                <w:sz w:val="16"/>
                <w:szCs w:val="16"/>
                <w:lang w:eastAsia="en-US"/>
              </w:rPr>
            </w:pPr>
            <w:r w:rsidRPr="00DF53B4">
              <w:rPr>
                <w:sz w:val="16"/>
                <w:szCs w:val="16"/>
                <w:lang w:eastAsia="en-US"/>
              </w:rPr>
              <w:t>RP-091116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F51A8E" w14:textId="77777777" w:rsidR="00E045C8" w:rsidRPr="00DF53B4" w:rsidRDefault="00E045C8" w:rsidP="00B233AA">
            <w:pPr>
              <w:pStyle w:val="TAL"/>
              <w:rPr>
                <w:sz w:val="16"/>
                <w:szCs w:val="16"/>
                <w:lang w:eastAsia="en-US"/>
              </w:rPr>
            </w:pPr>
            <w:r w:rsidRPr="00DF53B4">
              <w:rPr>
                <w:sz w:val="16"/>
                <w:szCs w:val="16"/>
                <w:lang w:eastAsia="en-US"/>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86FFB"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BCEB70" w14:textId="77777777" w:rsidR="00E045C8" w:rsidRPr="00DF53B4" w:rsidRDefault="00E045C8" w:rsidP="00B233AA">
            <w:pPr>
              <w:pStyle w:val="TAL"/>
              <w:rPr>
                <w:sz w:val="16"/>
                <w:szCs w:val="16"/>
                <w:lang w:eastAsia="en-US"/>
              </w:rPr>
            </w:pPr>
            <w:r w:rsidRPr="00DF53B4">
              <w:rPr>
                <w:sz w:val="16"/>
                <w:szCs w:val="16"/>
                <w:lang w:eastAsia="en-US"/>
              </w:rPr>
              <w:t>Correct XML schema in 380 Alternative Service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A12040"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EF4C4"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0E1EA"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479843" w14:textId="77777777" w:rsidR="00E045C8" w:rsidRPr="00DF53B4" w:rsidRDefault="00E045C8" w:rsidP="00B233AA">
            <w:pPr>
              <w:pStyle w:val="TAL"/>
              <w:rPr>
                <w:sz w:val="16"/>
                <w:szCs w:val="16"/>
                <w:lang w:eastAsia="en-US"/>
              </w:rPr>
            </w:pPr>
            <w:r w:rsidRPr="00DF53B4">
              <w:rPr>
                <w:sz w:val="16"/>
                <w:szCs w:val="16"/>
                <w:lang w:eastAsia="en-US"/>
              </w:rPr>
              <w:t>R5-095813</w:t>
            </w:r>
          </w:p>
        </w:tc>
      </w:tr>
      <w:tr w:rsidR="00E045C8" w:rsidRPr="00DF53B4" w14:paraId="5E0A9F1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B381F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8EE0A9"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4DA91C" w14:textId="77777777" w:rsidR="00E045C8" w:rsidRPr="00DF53B4" w:rsidRDefault="00E045C8" w:rsidP="00B233AA">
            <w:pPr>
              <w:pStyle w:val="TAL"/>
              <w:rPr>
                <w:sz w:val="16"/>
                <w:szCs w:val="16"/>
                <w:lang w:eastAsia="en-US"/>
              </w:rPr>
            </w:pPr>
            <w:r w:rsidRPr="00DF53B4">
              <w:rPr>
                <w:sz w:val="16"/>
                <w:szCs w:val="16"/>
                <w:lang w:eastAsia="en-US"/>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D5870"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167C2E" w14:textId="77777777" w:rsidR="00E045C8" w:rsidRPr="00DF53B4" w:rsidRDefault="00E045C8" w:rsidP="00B233AA">
            <w:pPr>
              <w:pStyle w:val="TAL"/>
              <w:rPr>
                <w:sz w:val="16"/>
                <w:szCs w:val="16"/>
                <w:lang w:eastAsia="en-US"/>
              </w:rPr>
            </w:pPr>
            <w:r w:rsidRPr="00DF53B4">
              <w:rPr>
                <w:sz w:val="16"/>
                <w:szCs w:val="16"/>
                <w:lang w:eastAsia="en-US"/>
              </w:rPr>
              <w:t>Update IMS test case 8.1, 8.5, 8.6 and 8.7 with registration expire corrections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A6D317"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D063B"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E4B5FD"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26795D" w14:textId="77777777" w:rsidR="00E045C8" w:rsidRPr="00DF53B4" w:rsidRDefault="00E045C8" w:rsidP="00B233AA">
            <w:pPr>
              <w:pStyle w:val="TAL"/>
              <w:rPr>
                <w:sz w:val="16"/>
                <w:szCs w:val="16"/>
                <w:lang w:eastAsia="en-US"/>
              </w:rPr>
            </w:pPr>
            <w:r w:rsidRPr="00DF53B4">
              <w:rPr>
                <w:sz w:val="16"/>
                <w:szCs w:val="16"/>
                <w:lang w:eastAsia="en-US"/>
              </w:rPr>
              <w:t>R5-095816</w:t>
            </w:r>
          </w:p>
        </w:tc>
      </w:tr>
      <w:tr w:rsidR="00E045C8" w:rsidRPr="00DF53B4" w14:paraId="4379227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85A83E"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943488"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B00F5C" w14:textId="77777777" w:rsidR="00E045C8" w:rsidRPr="00DF53B4" w:rsidRDefault="00E045C8" w:rsidP="00B233AA">
            <w:pPr>
              <w:pStyle w:val="TAL"/>
              <w:rPr>
                <w:sz w:val="16"/>
                <w:szCs w:val="16"/>
                <w:lang w:eastAsia="en-US"/>
              </w:rPr>
            </w:pPr>
            <w:r w:rsidRPr="00DF53B4">
              <w:rPr>
                <w:sz w:val="16"/>
                <w:szCs w:val="16"/>
                <w:lang w:eastAsia="en-US"/>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A20F9"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DFE784" w14:textId="77777777" w:rsidR="00E045C8" w:rsidRPr="00DF53B4" w:rsidRDefault="00E045C8" w:rsidP="00B233AA">
            <w:pPr>
              <w:pStyle w:val="TAL"/>
              <w:rPr>
                <w:sz w:val="16"/>
                <w:szCs w:val="16"/>
                <w:lang w:eastAsia="en-US"/>
              </w:rPr>
            </w:pPr>
            <w:r w:rsidRPr="00DF53B4">
              <w:rPr>
                <w:sz w:val="16"/>
                <w:szCs w:val="16"/>
                <w:lang w:eastAsia="en-US"/>
              </w:rPr>
              <w:t>Update IMS test case 8.1, 8.5, 8.6 and 8.7 with subscribe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C1A4EC"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0AFD9"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707ED"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87DEBF" w14:textId="77777777" w:rsidR="00E045C8" w:rsidRPr="00DF53B4" w:rsidRDefault="00E045C8" w:rsidP="00B233AA">
            <w:pPr>
              <w:pStyle w:val="TAL"/>
              <w:rPr>
                <w:sz w:val="16"/>
                <w:szCs w:val="16"/>
                <w:lang w:eastAsia="en-US"/>
              </w:rPr>
            </w:pPr>
            <w:r w:rsidRPr="00DF53B4">
              <w:rPr>
                <w:sz w:val="16"/>
                <w:szCs w:val="16"/>
                <w:lang w:eastAsia="en-US"/>
              </w:rPr>
              <w:t>R5-095817</w:t>
            </w:r>
          </w:p>
        </w:tc>
      </w:tr>
      <w:tr w:rsidR="00E045C8" w:rsidRPr="00DF53B4" w14:paraId="0C8949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2B602F"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15ACB6"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8FA074" w14:textId="77777777" w:rsidR="00E045C8" w:rsidRPr="00DF53B4" w:rsidRDefault="00E045C8" w:rsidP="00B233AA">
            <w:pPr>
              <w:pStyle w:val="TAL"/>
              <w:rPr>
                <w:sz w:val="16"/>
                <w:szCs w:val="16"/>
                <w:lang w:eastAsia="en-US"/>
              </w:rPr>
            </w:pPr>
            <w:r w:rsidRPr="00DF53B4">
              <w:rPr>
                <w:sz w:val="16"/>
                <w:szCs w:val="16"/>
                <w:lang w:eastAsia="en-US"/>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B4FEC"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05B2AD" w14:textId="77777777" w:rsidR="00E045C8" w:rsidRPr="00DF53B4" w:rsidRDefault="00E045C8" w:rsidP="00B233AA">
            <w:pPr>
              <w:pStyle w:val="TAL"/>
              <w:rPr>
                <w:sz w:val="16"/>
                <w:szCs w:val="16"/>
                <w:lang w:eastAsia="en-US"/>
              </w:rPr>
            </w:pPr>
            <w:r w:rsidRPr="00DF53B4">
              <w:rPr>
                <w:sz w:val="16"/>
                <w:szCs w:val="16"/>
                <w:lang w:eastAsia="en-US"/>
              </w:rPr>
              <w:t>Update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A47B8E"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4C5DC"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76982"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2758DE" w14:textId="77777777" w:rsidR="00E045C8" w:rsidRPr="00DF53B4" w:rsidRDefault="00E045C8" w:rsidP="00B233AA">
            <w:pPr>
              <w:pStyle w:val="TAL"/>
              <w:rPr>
                <w:sz w:val="16"/>
                <w:szCs w:val="16"/>
                <w:lang w:eastAsia="en-US"/>
              </w:rPr>
            </w:pPr>
            <w:r w:rsidRPr="00DF53B4">
              <w:rPr>
                <w:sz w:val="16"/>
                <w:szCs w:val="16"/>
                <w:lang w:eastAsia="en-US"/>
              </w:rPr>
              <w:t>R5-096182</w:t>
            </w:r>
          </w:p>
        </w:tc>
      </w:tr>
      <w:tr w:rsidR="00E045C8" w:rsidRPr="00DF53B4" w14:paraId="7DE0FF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C7B3BC"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46FBFA"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3D8701" w14:textId="77777777" w:rsidR="00E045C8" w:rsidRPr="00DF53B4" w:rsidRDefault="00E045C8" w:rsidP="00B233AA">
            <w:pPr>
              <w:pStyle w:val="TAL"/>
              <w:rPr>
                <w:sz w:val="16"/>
                <w:szCs w:val="16"/>
                <w:lang w:eastAsia="en-US"/>
              </w:rPr>
            </w:pPr>
            <w:r w:rsidRPr="00DF53B4">
              <w:rPr>
                <w:sz w:val="16"/>
                <w:szCs w:val="16"/>
                <w:lang w:eastAsia="en-US"/>
              </w:rPr>
              <w:t>0221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0FB64"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6916D9" w14:textId="77777777" w:rsidR="00E045C8" w:rsidRPr="00DF53B4" w:rsidRDefault="00E045C8" w:rsidP="00B233AA">
            <w:pPr>
              <w:pStyle w:val="TAL"/>
              <w:rPr>
                <w:sz w:val="16"/>
                <w:szCs w:val="16"/>
                <w:lang w:eastAsia="en-US"/>
              </w:rPr>
            </w:pPr>
            <w:r w:rsidRPr="00DF53B4">
              <w:rPr>
                <w:sz w:val="16"/>
                <w:szCs w:val="16"/>
                <w:lang w:eastAsia="en-US"/>
              </w:rPr>
              <w:t>Update test cases 16.11, 16.12 and 16.13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9E75C5"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18F8D6"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EDD4C"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4C5EE3" w14:textId="77777777" w:rsidR="00E045C8" w:rsidRPr="00DF53B4" w:rsidRDefault="00E045C8" w:rsidP="00B233AA">
            <w:pPr>
              <w:pStyle w:val="TAL"/>
              <w:rPr>
                <w:sz w:val="16"/>
                <w:szCs w:val="16"/>
                <w:lang w:eastAsia="en-US"/>
              </w:rPr>
            </w:pPr>
            <w:r w:rsidRPr="00DF53B4">
              <w:rPr>
                <w:sz w:val="16"/>
                <w:szCs w:val="16"/>
                <w:lang w:eastAsia="en-US"/>
              </w:rPr>
              <w:t>R5-096625</w:t>
            </w:r>
          </w:p>
        </w:tc>
      </w:tr>
      <w:tr w:rsidR="00E045C8" w:rsidRPr="00DF53B4" w14:paraId="19570F8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BF9DE6" w14:textId="77777777" w:rsidR="00E045C8" w:rsidRPr="00DF53B4" w:rsidRDefault="00E045C8" w:rsidP="00B233AA">
            <w:pPr>
              <w:pStyle w:val="TAL"/>
              <w:rPr>
                <w:sz w:val="16"/>
                <w:szCs w:val="16"/>
                <w:lang w:eastAsia="en-US"/>
              </w:rPr>
            </w:pPr>
            <w:r w:rsidRPr="00DF53B4">
              <w:rPr>
                <w:sz w:val="16"/>
                <w:szCs w:val="16"/>
                <w:lang w:eastAsia="en-US"/>
              </w:rPr>
              <w:t>RP-46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1948DC" w14:textId="77777777" w:rsidR="00E045C8" w:rsidRPr="00DF53B4" w:rsidRDefault="00E045C8" w:rsidP="00B233AA">
            <w:pPr>
              <w:pStyle w:val="TAL"/>
              <w:rPr>
                <w:sz w:val="16"/>
                <w:szCs w:val="16"/>
                <w:lang w:eastAsia="en-US"/>
              </w:rPr>
            </w:pPr>
            <w:r w:rsidRPr="00DF53B4">
              <w:rPr>
                <w:sz w:val="16"/>
                <w:szCs w:val="16"/>
                <w:lang w:eastAsia="en-US"/>
              </w:rPr>
              <w:t>RP-091118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0D04A1" w14:textId="77777777" w:rsidR="00E045C8" w:rsidRPr="00DF53B4" w:rsidRDefault="00E045C8" w:rsidP="00B233AA">
            <w:pPr>
              <w:pStyle w:val="TAL"/>
              <w:rPr>
                <w:sz w:val="16"/>
                <w:szCs w:val="16"/>
                <w:lang w:eastAsia="en-US"/>
              </w:rPr>
            </w:pPr>
            <w:r w:rsidRPr="00DF53B4">
              <w:rPr>
                <w:sz w:val="16"/>
                <w:szCs w:val="16"/>
                <w:lang w:eastAsia="en-US"/>
              </w:rPr>
              <w:t>0222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74CC2" w14:textId="77777777" w:rsidR="00E045C8" w:rsidRPr="00DF53B4" w:rsidRDefault="00E045C8"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C89821" w14:textId="77777777" w:rsidR="00E045C8" w:rsidRPr="00DF53B4" w:rsidRDefault="00E045C8" w:rsidP="00B233AA">
            <w:pPr>
              <w:pStyle w:val="TAL"/>
              <w:rPr>
                <w:sz w:val="16"/>
                <w:szCs w:val="16"/>
                <w:lang w:eastAsia="en-US"/>
              </w:rPr>
            </w:pPr>
            <w:r w:rsidRPr="00DF53B4">
              <w:rPr>
                <w:sz w:val="16"/>
                <w:szCs w:val="16"/>
                <w:lang w:eastAsia="en-US"/>
              </w:rPr>
              <w:t>Update test cases 17.2, 17.6 and 17.18 with multiple SDP check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80F8D0" w14:textId="77777777" w:rsidR="00E045C8" w:rsidRPr="00DF53B4" w:rsidRDefault="00E045C8"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620B3" w14:textId="77777777" w:rsidR="00E045C8" w:rsidRPr="00DF53B4" w:rsidRDefault="00E045C8" w:rsidP="00B233AA">
            <w:pPr>
              <w:pStyle w:val="TAL"/>
              <w:rPr>
                <w:sz w:val="16"/>
                <w:szCs w:val="16"/>
                <w:lang w:eastAsia="en-US"/>
              </w:rPr>
            </w:pPr>
            <w:r w:rsidRPr="00DF53B4">
              <w:rPr>
                <w:sz w:val="16"/>
                <w:szCs w:val="16"/>
                <w:lang w:eastAsia="en-US"/>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14466" w14:textId="77777777" w:rsidR="00E045C8" w:rsidRPr="00DF53B4" w:rsidRDefault="00E045C8" w:rsidP="00B233AA">
            <w:pPr>
              <w:pStyle w:val="TAL"/>
              <w:rPr>
                <w:sz w:val="16"/>
                <w:szCs w:val="16"/>
                <w:lang w:eastAsia="en-US"/>
              </w:rPr>
            </w:pPr>
            <w:r w:rsidRPr="00DF53B4">
              <w:rPr>
                <w:sz w:val="16"/>
                <w:szCs w:val="16"/>
                <w:lang w:eastAsia="en-US"/>
              </w:rPr>
              <w:t>8.4.0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99E0EF" w14:textId="77777777" w:rsidR="00E045C8" w:rsidRPr="00DF53B4" w:rsidRDefault="00E045C8" w:rsidP="00B233AA">
            <w:pPr>
              <w:pStyle w:val="TAL"/>
              <w:rPr>
                <w:sz w:val="16"/>
                <w:szCs w:val="16"/>
                <w:lang w:eastAsia="en-US"/>
              </w:rPr>
            </w:pPr>
            <w:r w:rsidRPr="00DF53B4">
              <w:rPr>
                <w:sz w:val="16"/>
                <w:szCs w:val="16"/>
                <w:lang w:eastAsia="en-US"/>
              </w:rPr>
              <w:t>R5-096626</w:t>
            </w:r>
          </w:p>
        </w:tc>
      </w:tr>
      <w:tr w:rsidR="003D1355" w:rsidRPr="00DF53B4" w14:paraId="2F6FA1F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FBC506"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C2513E"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DB39E19" w14:textId="77777777" w:rsidR="003D1355" w:rsidRPr="00DF53B4" w:rsidRDefault="003D1355" w:rsidP="00B233AA">
            <w:pPr>
              <w:pStyle w:val="TAL"/>
              <w:rPr>
                <w:sz w:val="16"/>
                <w:szCs w:val="16"/>
                <w:lang w:eastAsia="en-US"/>
              </w:rPr>
            </w:pPr>
            <w:r w:rsidRPr="00DF53B4">
              <w:rPr>
                <w:sz w:val="16"/>
                <w:szCs w:val="16"/>
                <w:lang w:eastAsia="en-US"/>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EC51879"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A48A94F" w14:textId="77777777" w:rsidR="003D1355" w:rsidRPr="00DF53B4" w:rsidRDefault="003D1355" w:rsidP="00B233AA">
            <w:pPr>
              <w:pStyle w:val="TAL"/>
              <w:rPr>
                <w:sz w:val="16"/>
                <w:szCs w:val="16"/>
                <w:lang w:eastAsia="en-US"/>
              </w:rPr>
            </w:pPr>
            <w:r w:rsidRPr="00DF53B4">
              <w:rPr>
                <w:sz w:val="16"/>
                <w:szCs w:val="16"/>
                <w:lang w:eastAsia="en-US"/>
              </w:rPr>
              <w:t>Add references for SMS over IP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93FCE4"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96B5A"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84232"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5906496" w14:textId="77777777" w:rsidR="003D1355" w:rsidRPr="00DF53B4" w:rsidRDefault="003D1355" w:rsidP="00B233AA">
            <w:pPr>
              <w:pStyle w:val="TAL"/>
              <w:rPr>
                <w:sz w:val="16"/>
                <w:szCs w:val="16"/>
                <w:lang w:eastAsia="en-US"/>
              </w:rPr>
            </w:pPr>
            <w:r w:rsidRPr="00DF53B4">
              <w:rPr>
                <w:sz w:val="16"/>
                <w:szCs w:val="16"/>
                <w:lang w:eastAsia="en-US"/>
              </w:rPr>
              <w:t>R5-100505</w:t>
            </w:r>
          </w:p>
        </w:tc>
      </w:tr>
      <w:tr w:rsidR="003D1355" w:rsidRPr="00DF53B4" w14:paraId="7FA377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A5418B"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D04FE8"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0964C07" w14:textId="77777777" w:rsidR="003D1355" w:rsidRPr="00DF53B4" w:rsidRDefault="003D1355" w:rsidP="00B233AA">
            <w:pPr>
              <w:pStyle w:val="TAL"/>
              <w:rPr>
                <w:sz w:val="16"/>
                <w:szCs w:val="16"/>
                <w:lang w:eastAsia="en-US"/>
              </w:rPr>
            </w:pPr>
            <w:r w:rsidRPr="00DF53B4">
              <w:rPr>
                <w:sz w:val="16"/>
                <w:szCs w:val="16"/>
                <w:lang w:eastAsia="en-US"/>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0EF6CBA"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C2B00A6" w14:textId="77777777" w:rsidR="003D1355" w:rsidRPr="00DF53B4" w:rsidRDefault="003D1355" w:rsidP="00B233AA">
            <w:pPr>
              <w:pStyle w:val="TAL"/>
              <w:rPr>
                <w:sz w:val="16"/>
                <w:szCs w:val="16"/>
                <w:lang w:eastAsia="en-US"/>
              </w:rPr>
            </w:pPr>
            <w:r w:rsidRPr="00DF53B4">
              <w:rPr>
                <w:sz w:val="16"/>
                <w:szCs w:val="16"/>
                <w:lang w:eastAsia="en-US"/>
              </w:rPr>
              <w:t>Update message REGISTER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C4BB6B"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6CCEB"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000D11"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40219C6" w14:textId="77777777" w:rsidR="003D1355" w:rsidRPr="00DF53B4" w:rsidRDefault="003D1355" w:rsidP="00B233AA">
            <w:pPr>
              <w:pStyle w:val="TAL"/>
              <w:rPr>
                <w:sz w:val="16"/>
                <w:szCs w:val="16"/>
                <w:lang w:eastAsia="en-US"/>
              </w:rPr>
            </w:pPr>
            <w:r w:rsidRPr="00DF53B4">
              <w:rPr>
                <w:sz w:val="16"/>
                <w:szCs w:val="16"/>
                <w:lang w:eastAsia="en-US"/>
              </w:rPr>
              <w:t>R5-100506</w:t>
            </w:r>
          </w:p>
        </w:tc>
      </w:tr>
      <w:tr w:rsidR="003D1355" w:rsidRPr="00DF53B4" w14:paraId="16B5848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1FE6AB"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E10890"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3123901" w14:textId="77777777" w:rsidR="003D1355" w:rsidRPr="00DF53B4" w:rsidRDefault="003D1355" w:rsidP="00B233AA">
            <w:pPr>
              <w:pStyle w:val="TAL"/>
              <w:rPr>
                <w:sz w:val="16"/>
                <w:szCs w:val="16"/>
                <w:lang w:eastAsia="en-US"/>
              </w:rPr>
            </w:pPr>
            <w:r w:rsidRPr="00DF53B4">
              <w:rPr>
                <w:sz w:val="16"/>
                <w:szCs w:val="16"/>
                <w:lang w:eastAsia="en-US"/>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D21BA25"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1EF1508" w14:textId="77777777" w:rsidR="003D1355" w:rsidRPr="00DF53B4" w:rsidRDefault="003D1355" w:rsidP="00B233AA">
            <w:pPr>
              <w:pStyle w:val="TAL"/>
              <w:rPr>
                <w:sz w:val="16"/>
                <w:szCs w:val="16"/>
                <w:lang w:eastAsia="en-US"/>
              </w:rPr>
            </w:pPr>
            <w:r w:rsidRPr="00DF53B4">
              <w:rPr>
                <w:sz w:val="16"/>
                <w:szCs w:val="16"/>
                <w:lang w:eastAsia="en-US"/>
              </w:rPr>
              <w:t>Update test case 8.1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06837D"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F1300"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B8B082"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E5825F8" w14:textId="77777777" w:rsidR="003D1355" w:rsidRPr="00DF53B4" w:rsidRDefault="003D1355" w:rsidP="00B233AA">
            <w:pPr>
              <w:pStyle w:val="TAL"/>
              <w:rPr>
                <w:sz w:val="16"/>
                <w:szCs w:val="16"/>
                <w:lang w:eastAsia="en-US"/>
              </w:rPr>
            </w:pPr>
            <w:r w:rsidRPr="00DF53B4">
              <w:rPr>
                <w:sz w:val="16"/>
                <w:szCs w:val="16"/>
                <w:lang w:eastAsia="en-US"/>
              </w:rPr>
              <w:t>R5-100508</w:t>
            </w:r>
          </w:p>
        </w:tc>
      </w:tr>
      <w:tr w:rsidR="003D1355" w:rsidRPr="00DF53B4" w14:paraId="2F8B3BB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A9ABAC"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2BB8A8"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C57D056" w14:textId="77777777" w:rsidR="003D1355" w:rsidRPr="00DF53B4" w:rsidRDefault="003D1355" w:rsidP="00B233AA">
            <w:pPr>
              <w:pStyle w:val="TAL"/>
              <w:rPr>
                <w:sz w:val="16"/>
                <w:szCs w:val="16"/>
                <w:lang w:eastAsia="en-US"/>
              </w:rPr>
            </w:pPr>
            <w:r w:rsidRPr="00DF53B4">
              <w:rPr>
                <w:sz w:val="16"/>
                <w:szCs w:val="16"/>
                <w:lang w:eastAsia="en-US"/>
              </w:rPr>
              <w:t>0226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E03BC7"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861EE2D" w14:textId="77777777" w:rsidR="003D1355" w:rsidRPr="00DF53B4" w:rsidRDefault="003D1355" w:rsidP="00B233AA">
            <w:pPr>
              <w:pStyle w:val="TAL"/>
              <w:rPr>
                <w:sz w:val="16"/>
                <w:szCs w:val="16"/>
                <w:lang w:eastAsia="en-US"/>
              </w:rPr>
            </w:pPr>
            <w:r w:rsidRPr="00DF53B4">
              <w:rPr>
                <w:sz w:val="16"/>
                <w:szCs w:val="16"/>
                <w:lang w:eastAsia="en-US"/>
              </w:rPr>
              <w:t>Add new test case 18.2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FB069E"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39C62B"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4599A"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D9E5E0F" w14:textId="77777777" w:rsidR="003D1355" w:rsidRPr="00DF53B4" w:rsidRDefault="003D1355" w:rsidP="00B233AA">
            <w:pPr>
              <w:pStyle w:val="TAL"/>
              <w:rPr>
                <w:sz w:val="16"/>
                <w:szCs w:val="16"/>
                <w:lang w:eastAsia="en-US"/>
              </w:rPr>
            </w:pPr>
            <w:r w:rsidRPr="00DF53B4">
              <w:rPr>
                <w:sz w:val="16"/>
                <w:szCs w:val="16"/>
                <w:lang w:eastAsia="en-US"/>
              </w:rPr>
              <w:t>R5-100509</w:t>
            </w:r>
          </w:p>
        </w:tc>
      </w:tr>
      <w:tr w:rsidR="003D1355" w:rsidRPr="00DF53B4" w14:paraId="2A22CD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7DD1C4"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E50538"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1063E51" w14:textId="77777777" w:rsidR="003D1355" w:rsidRPr="00DF53B4" w:rsidRDefault="003D1355" w:rsidP="00B233AA">
            <w:pPr>
              <w:pStyle w:val="TAL"/>
              <w:rPr>
                <w:sz w:val="16"/>
                <w:szCs w:val="16"/>
                <w:lang w:eastAsia="en-US"/>
              </w:rPr>
            </w:pPr>
            <w:r w:rsidRPr="00DF53B4">
              <w:rPr>
                <w:sz w:val="16"/>
                <w:szCs w:val="16"/>
                <w:lang w:eastAsia="en-US"/>
              </w:rPr>
              <w:t>0227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7915E67" w14:textId="77777777" w:rsidR="003D1355" w:rsidRPr="00DF53B4" w:rsidRDefault="003D1355" w:rsidP="00B233A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EDF5900" w14:textId="77777777" w:rsidR="003D1355" w:rsidRPr="00DF53B4" w:rsidRDefault="003D1355" w:rsidP="00B233AA">
            <w:pPr>
              <w:pStyle w:val="TAL"/>
              <w:rPr>
                <w:sz w:val="16"/>
                <w:szCs w:val="16"/>
                <w:lang w:eastAsia="en-US"/>
              </w:rPr>
            </w:pPr>
            <w:r w:rsidRPr="00DF53B4">
              <w:rPr>
                <w:sz w:val="16"/>
                <w:szCs w:val="16"/>
                <w:lang w:eastAsia="en-US"/>
              </w:rPr>
              <w:t>Add default messages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664F0F"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3C82B"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2EBAB"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327D4FE" w14:textId="77777777" w:rsidR="003D1355" w:rsidRPr="00DF53B4" w:rsidRDefault="003D1355" w:rsidP="00B233AA">
            <w:pPr>
              <w:pStyle w:val="TAL"/>
              <w:rPr>
                <w:sz w:val="16"/>
                <w:szCs w:val="16"/>
                <w:lang w:eastAsia="en-US"/>
              </w:rPr>
            </w:pPr>
            <w:r w:rsidRPr="00DF53B4">
              <w:rPr>
                <w:sz w:val="16"/>
                <w:szCs w:val="16"/>
                <w:lang w:eastAsia="en-US"/>
              </w:rPr>
              <w:t>R5-100785</w:t>
            </w:r>
          </w:p>
        </w:tc>
      </w:tr>
      <w:tr w:rsidR="003D1355" w:rsidRPr="00DF53B4" w14:paraId="485C8F0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4197D3" w14:textId="77777777" w:rsidR="003D1355" w:rsidRPr="00DF53B4" w:rsidRDefault="003D1355" w:rsidP="00B233AA">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6A24AA" w14:textId="77777777" w:rsidR="003D1355" w:rsidRPr="00DF53B4" w:rsidRDefault="003D1355" w:rsidP="00B233AA">
            <w:pPr>
              <w:pStyle w:val="TAL"/>
              <w:rPr>
                <w:sz w:val="16"/>
                <w:szCs w:val="16"/>
                <w:lang w:eastAsia="en-US"/>
              </w:rPr>
            </w:pPr>
            <w:r w:rsidRPr="00DF53B4">
              <w:rPr>
                <w:sz w:val="16"/>
                <w:szCs w:val="16"/>
                <w:lang w:eastAsia="en-US"/>
              </w:rPr>
              <w:t>RP-100155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A0D4B47" w14:textId="77777777" w:rsidR="003D1355" w:rsidRPr="00DF53B4" w:rsidRDefault="003D1355" w:rsidP="00B233AA">
            <w:pPr>
              <w:pStyle w:val="TAL"/>
              <w:rPr>
                <w:sz w:val="16"/>
                <w:szCs w:val="16"/>
                <w:lang w:eastAsia="en-US"/>
              </w:rPr>
            </w:pPr>
            <w:r w:rsidRPr="00DF53B4">
              <w:rPr>
                <w:sz w:val="16"/>
                <w:szCs w:val="16"/>
                <w:lang w:eastAsia="en-US"/>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B0D9B24" w14:textId="77777777" w:rsidR="003D1355" w:rsidRPr="00DF53B4" w:rsidRDefault="003D1355" w:rsidP="00B233AA">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4057E56" w14:textId="77777777" w:rsidR="003D1355" w:rsidRPr="00DF53B4" w:rsidRDefault="003D1355" w:rsidP="00B233AA">
            <w:pPr>
              <w:pStyle w:val="TAL"/>
              <w:rPr>
                <w:sz w:val="16"/>
                <w:szCs w:val="16"/>
                <w:lang w:eastAsia="en-US"/>
              </w:rPr>
            </w:pPr>
            <w:r w:rsidRPr="00DF53B4">
              <w:rPr>
                <w:sz w:val="16"/>
                <w:szCs w:val="16"/>
                <w:lang w:eastAsia="en-US"/>
              </w:rPr>
              <w:t>Addition of new SMS over IMS test case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CC5CF2" w14:textId="77777777" w:rsidR="003D1355" w:rsidRPr="00DF53B4" w:rsidRDefault="003D1355" w:rsidP="00B233A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67022" w14:textId="77777777" w:rsidR="003D1355" w:rsidRPr="00DF53B4" w:rsidRDefault="003D1355" w:rsidP="00B233AA">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86F03" w14:textId="77777777" w:rsidR="003D1355" w:rsidRPr="00DF53B4" w:rsidRDefault="003D1355" w:rsidP="003D1355">
            <w:pPr>
              <w:pStyle w:val="TAL"/>
              <w:rPr>
                <w:sz w:val="16"/>
                <w:szCs w:val="16"/>
                <w:lang w:eastAsia="en-US"/>
              </w:rPr>
            </w:pPr>
            <w:r w:rsidRPr="00DF53B4">
              <w:rPr>
                <w:sz w:val="16"/>
                <w:szCs w:val="16"/>
                <w:lang w:eastAsia="en-US"/>
              </w:rPr>
              <w:t>8.5.0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D27BBCE" w14:textId="77777777" w:rsidR="003D1355" w:rsidRPr="00DF53B4" w:rsidRDefault="003D1355" w:rsidP="00B233AA">
            <w:pPr>
              <w:pStyle w:val="TAL"/>
              <w:rPr>
                <w:sz w:val="16"/>
                <w:szCs w:val="16"/>
                <w:lang w:eastAsia="en-US"/>
              </w:rPr>
            </w:pPr>
            <w:r w:rsidRPr="00DF53B4">
              <w:rPr>
                <w:sz w:val="16"/>
                <w:szCs w:val="16"/>
                <w:lang w:eastAsia="en-US"/>
              </w:rPr>
              <w:t>R5-101180</w:t>
            </w:r>
          </w:p>
        </w:tc>
      </w:tr>
      <w:tr w:rsidR="003D1355" w:rsidRPr="00DF53B4" w14:paraId="5D2B9C1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E7B412" w14:textId="77777777" w:rsidR="003D1355" w:rsidRPr="00DF53B4" w:rsidRDefault="003D1355" w:rsidP="006229D6">
            <w:pPr>
              <w:pStyle w:val="TAL"/>
              <w:rPr>
                <w:sz w:val="16"/>
                <w:szCs w:val="16"/>
                <w:lang w:eastAsia="en-US"/>
              </w:rPr>
            </w:pPr>
            <w:r w:rsidRPr="00DF53B4">
              <w:rPr>
                <w:sz w:val="16"/>
                <w:szCs w:val="16"/>
                <w:lang w:eastAsia="en-US"/>
              </w:rPr>
              <w:t>RP-47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F3D6AD" w14:textId="77777777" w:rsidR="003D1355" w:rsidRPr="00DF53B4" w:rsidRDefault="003D1355" w:rsidP="006229D6">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7F9745" w14:textId="77777777" w:rsidR="003D1355" w:rsidRPr="00DF53B4" w:rsidRDefault="003D1355" w:rsidP="006229D6">
            <w:pPr>
              <w:pStyle w:val="TAL"/>
              <w:rPr>
                <w:sz w:val="16"/>
                <w:szCs w:val="16"/>
                <w:lang w:eastAsia="en-US"/>
              </w:rPr>
            </w:pPr>
            <w:r w:rsidRPr="00DF53B4">
              <w:rPr>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0589" w14:textId="77777777" w:rsidR="003D1355" w:rsidRPr="00DF53B4" w:rsidRDefault="003D135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703FF2" w14:textId="77777777" w:rsidR="003D1355" w:rsidRPr="00DF53B4" w:rsidRDefault="003D1355" w:rsidP="006229D6">
            <w:pPr>
              <w:pStyle w:val="TAL"/>
              <w:rPr>
                <w:sz w:val="16"/>
                <w:szCs w:val="16"/>
                <w:lang w:eastAsia="en-US"/>
              </w:rPr>
            </w:pPr>
            <w:r w:rsidRPr="00DF53B4">
              <w:rPr>
                <w:sz w:val="16"/>
                <w:szCs w:val="16"/>
                <w:lang w:eastAsia="en-US"/>
              </w:rPr>
              <w:t>Moved to v9.0.0 with no change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520566" w14:textId="77777777" w:rsidR="003D1355" w:rsidRPr="00DF53B4" w:rsidRDefault="003D1355" w:rsidP="006229D6">
            <w:pPr>
              <w:pStyle w:val="TAL"/>
              <w:rPr>
                <w:sz w:val="16"/>
                <w:szCs w:val="16"/>
                <w:lang w:eastAsia="en-US"/>
              </w:rPr>
            </w:pPr>
            <w:r w:rsidRPr="00DF53B4">
              <w:rPr>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A5F5C4" w14:textId="77777777" w:rsidR="003D1355" w:rsidRPr="00DF53B4" w:rsidRDefault="003D1355" w:rsidP="006229D6">
            <w:pPr>
              <w:pStyle w:val="TAL"/>
              <w:rPr>
                <w:sz w:val="16"/>
                <w:szCs w:val="16"/>
                <w:lang w:eastAsia="en-US"/>
              </w:rPr>
            </w:pPr>
            <w:r w:rsidRPr="00DF53B4">
              <w:rPr>
                <w:sz w:val="16"/>
                <w:szCs w:val="16"/>
                <w:lang w:eastAsia="en-US"/>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246A0" w14:textId="77777777" w:rsidR="003D1355" w:rsidRPr="00DF53B4" w:rsidRDefault="003D1355" w:rsidP="006229D6">
            <w:pPr>
              <w:pStyle w:val="TAL"/>
              <w:rPr>
                <w:sz w:val="16"/>
                <w:szCs w:val="16"/>
                <w:lang w:eastAsia="en-US"/>
              </w:rPr>
            </w:pPr>
            <w:r w:rsidRPr="00DF53B4">
              <w:rPr>
                <w:sz w:val="16"/>
                <w:szCs w:val="16"/>
                <w:lang w:eastAsia="en-US"/>
              </w:rPr>
              <w:t>9.0.0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EC7403" w14:textId="77777777" w:rsidR="003D1355" w:rsidRPr="00DF53B4" w:rsidRDefault="003D1355" w:rsidP="006229D6">
            <w:pPr>
              <w:pStyle w:val="TAL"/>
              <w:rPr>
                <w:sz w:val="16"/>
                <w:szCs w:val="16"/>
                <w:lang w:eastAsia="en-US"/>
              </w:rPr>
            </w:pPr>
            <w:r w:rsidRPr="00DF53B4">
              <w:rPr>
                <w:sz w:val="16"/>
                <w:szCs w:val="16"/>
                <w:lang w:eastAsia="en-US"/>
              </w:rPr>
              <w:t>-</w:t>
            </w:r>
          </w:p>
        </w:tc>
      </w:tr>
      <w:tr w:rsidR="00F324B5" w:rsidRPr="00DF53B4" w14:paraId="766717E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0FE1B7"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530EA3"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653F15" w14:textId="77777777" w:rsidR="00F324B5" w:rsidRPr="00DF53B4" w:rsidRDefault="00F324B5" w:rsidP="006229D6">
            <w:pPr>
              <w:pStyle w:val="TAL"/>
              <w:rPr>
                <w:sz w:val="16"/>
                <w:szCs w:val="16"/>
                <w:lang w:eastAsia="en-US"/>
              </w:rPr>
            </w:pPr>
            <w:r w:rsidRPr="00DF53B4">
              <w:rPr>
                <w:sz w:val="16"/>
                <w:szCs w:val="16"/>
                <w:lang w:eastAsia="en-US"/>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77C"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8A7E99" w14:textId="77777777" w:rsidR="00F324B5" w:rsidRPr="00DF53B4" w:rsidRDefault="00F324B5" w:rsidP="006229D6">
            <w:pPr>
              <w:pStyle w:val="TAL"/>
              <w:rPr>
                <w:sz w:val="16"/>
                <w:szCs w:val="16"/>
                <w:lang w:eastAsia="en-US"/>
              </w:rPr>
            </w:pPr>
            <w:r w:rsidRPr="00DF53B4">
              <w:rPr>
                <w:sz w:val="16"/>
                <w:szCs w:val="16"/>
                <w:lang w:eastAsia="en-US"/>
              </w:rPr>
              <w:t>Update test cases 12.12 and 12.13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27ABD8"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F84579"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E2226"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C0FAED" w14:textId="77777777" w:rsidR="00F324B5" w:rsidRPr="00DF53B4" w:rsidRDefault="00F324B5" w:rsidP="006229D6">
            <w:pPr>
              <w:pStyle w:val="TAL"/>
              <w:rPr>
                <w:sz w:val="16"/>
                <w:szCs w:val="16"/>
                <w:lang w:eastAsia="en-US"/>
              </w:rPr>
            </w:pPr>
            <w:r w:rsidRPr="00DF53B4">
              <w:rPr>
                <w:sz w:val="16"/>
                <w:szCs w:val="16"/>
                <w:lang w:eastAsia="en-US"/>
              </w:rPr>
              <w:t>R5-103485</w:t>
            </w:r>
          </w:p>
        </w:tc>
      </w:tr>
      <w:tr w:rsidR="00F324B5" w:rsidRPr="00DF53B4" w14:paraId="16DFD1C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0C255F"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02997C"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C6FA25" w14:textId="77777777" w:rsidR="00F324B5" w:rsidRPr="00DF53B4" w:rsidRDefault="00F324B5" w:rsidP="006229D6">
            <w:pPr>
              <w:pStyle w:val="TAL"/>
              <w:rPr>
                <w:sz w:val="16"/>
                <w:szCs w:val="16"/>
                <w:lang w:eastAsia="en-US"/>
              </w:rPr>
            </w:pPr>
            <w:r w:rsidRPr="00DF53B4">
              <w:rPr>
                <w:sz w:val="16"/>
                <w:szCs w:val="16"/>
                <w:lang w:eastAsia="en-US"/>
              </w:rPr>
              <w:t>0230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773DF2"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906B51" w14:textId="77777777" w:rsidR="00F324B5" w:rsidRPr="00DF53B4" w:rsidRDefault="00F324B5" w:rsidP="006229D6">
            <w:pPr>
              <w:pStyle w:val="TAL"/>
              <w:rPr>
                <w:sz w:val="16"/>
                <w:szCs w:val="16"/>
                <w:lang w:eastAsia="en-US"/>
              </w:rPr>
            </w:pPr>
            <w:r w:rsidRPr="00DF53B4">
              <w:rPr>
                <w:sz w:val="16"/>
                <w:szCs w:val="16"/>
                <w:lang w:eastAsia="en-US"/>
              </w:rPr>
              <w:t>Update generic procedure C.11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71ECAC"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917235"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D70822"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5FF8FC" w14:textId="77777777" w:rsidR="00F324B5" w:rsidRPr="00DF53B4" w:rsidRDefault="00F324B5" w:rsidP="006229D6">
            <w:pPr>
              <w:pStyle w:val="TAL"/>
              <w:rPr>
                <w:sz w:val="16"/>
                <w:szCs w:val="16"/>
                <w:lang w:eastAsia="en-US"/>
              </w:rPr>
            </w:pPr>
            <w:r w:rsidRPr="00DF53B4">
              <w:rPr>
                <w:sz w:val="16"/>
                <w:szCs w:val="16"/>
                <w:lang w:eastAsia="en-US"/>
              </w:rPr>
              <w:t>R5-103490</w:t>
            </w:r>
          </w:p>
        </w:tc>
      </w:tr>
      <w:tr w:rsidR="00F324B5" w:rsidRPr="00DF53B4" w14:paraId="0508C8E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7FD7A0"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7FD32A"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D4DB63" w14:textId="77777777" w:rsidR="00F324B5" w:rsidRPr="00DF53B4" w:rsidRDefault="00F324B5" w:rsidP="006229D6">
            <w:pPr>
              <w:pStyle w:val="TAL"/>
              <w:rPr>
                <w:sz w:val="16"/>
                <w:szCs w:val="16"/>
                <w:lang w:eastAsia="en-US"/>
              </w:rPr>
            </w:pPr>
            <w:r w:rsidRPr="00DF53B4">
              <w:rPr>
                <w:sz w:val="16"/>
                <w:szCs w:val="16"/>
                <w:lang w:eastAsia="en-US"/>
              </w:rPr>
              <w:t>0231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11272"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5D8311" w14:textId="77777777" w:rsidR="00F324B5" w:rsidRPr="00DF53B4" w:rsidRDefault="00F324B5" w:rsidP="006229D6">
            <w:pPr>
              <w:pStyle w:val="TAL"/>
              <w:rPr>
                <w:sz w:val="16"/>
                <w:szCs w:val="16"/>
                <w:lang w:eastAsia="en-US"/>
              </w:rPr>
            </w:pPr>
            <w:r w:rsidRPr="00DF53B4">
              <w:rPr>
                <w:sz w:val="16"/>
                <w:szCs w:val="16"/>
                <w:lang w:eastAsia="en-US"/>
              </w:rPr>
              <w:t>Update test case 16.1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7A1357"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4EDA8"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5E4C61"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A4F2F0" w14:textId="77777777" w:rsidR="00F324B5" w:rsidRPr="00DF53B4" w:rsidRDefault="00F324B5" w:rsidP="006229D6">
            <w:pPr>
              <w:pStyle w:val="TAL"/>
              <w:rPr>
                <w:sz w:val="16"/>
                <w:szCs w:val="16"/>
                <w:lang w:eastAsia="en-US"/>
              </w:rPr>
            </w:pPr>
            <w:r w:rsidRPr="00DF53B4">
              <w:rPr>
                <w:sz w:val="16"/>
                <w:szCs w:val="16"/>
                <w:lang w:eastAsia="en-US"/>
              </w:rPr>
              <w:t>R5-103492</w:t>
            </w:r>
          </w:p>
        </w:tc>
      </w:tr>
      <w:tr w:rsidR="00F324B5" w:rsidRPr="00DF53B4" w14:paraId="064961B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0F954A"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DF1625"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615040" w14:textId="77777777" w:rsidR="00F324B5" w:rsidRPr="00DF53B4" w:rsidRDefault="00F324B5" w:rsidP="006229D6">
            <w:pPr>
              <w:pStyle w:val="TAL"/>
              <w:rPr>
                <w:sz w:val="16"/>
                <w:szCs w:val="16"/>
                <w:lang w:eastAsia="en-US"/>
              </w:rPr>
            </w:pPr>
            <w:r w:rsidRPr="00DF53B4">
              <w:rPr>
                <w:sz w:val="16"/>
                <w:szCs w:val="16"/>
                <w:lang w:eastAsia="en-US"/>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073AE"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72982E" w14:textId="77777777" w:rsidR="00F324B5" w:rsidRPr="00DF53B4" w:rsidRDefault="00F324B5" w:rsidP="006229D6">
            <w:pPr>
              <w:pStyle w:val="TAL"/>
              <w:rPr>
                <w:sz w:val="16"/>
                <w:szCs w:val="16"/>
                <w:lang w:eastAsia="en-US"/>
              </w:rPr>
            </w:pPr>
            <w:r w:rsidRPr="00DF53B4">
              <w:rPr>
                <w:sz w:val="16"/>
                <w:szCs w:val="16"/>
                <w:lang w:eastAsia="en-US"/>
              </w:rPr>
              <w:t>Update test case 16.2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44D880"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32A4C1"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E75C7F"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D472EB" w14:textId="77777777" w:rsidR="00F324B5" w:rsidRPr="00DF53B4" w:rsidRDefault="00F324B5" w:rsidP="006229D6">
            <w:pPr>
              <w:pStyle w:val="TAL"/>
              <w:rPr>
                <w:sz w:val="16"/>
                <w:szCs w:val="16"/>
                <w:lang w:eastAsia="en-US"/>
              </w:rPr>
            </w:pPr>
            <w:r w:rsidRPr="00DF53B4">
              <w:rPr>
                <w:sz w:val="16"/>
                <w:szCs w:val="16"/>
                <w:lang w:eastAsia="en-US"/>
              </w:rPr>
              <w:t>R5-103493</w:t>
            </w:r>
          </w:p>
        </w:tc>
      </w:tr>
      <w:tr w:rsidR="00F324B5" w:rsidRPr="00DF53B4" w14:paraId="65E5301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374442"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428573"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064EB8" w14:textId="77777777" w:rsidR="00F324B5" w:rsidRPr="00DF53B4" w:rsidRDefault="00F324B5" w:rsidP="006229D6">
            <w:pPr>
              <w:pStyle w:val="TAL"/>
              <w:rPr>
                <w:sz w:val="16"/>
                <w:szCs w:val="16"/>
                <w:lang w:eastAsia="en-US"/>
              </w:rPr>
            </w:pPr>
            <w:r w:rsidRPr="00DF53B4">
              <w:rPr>
                <w:sz w:val="16"/>
                <w:szCs w:val="16"/>
                <w:lang w:eastAsia="en-US"/>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69654"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C1D1CE" w14:textId="77777777" w:rsidR="00F324B5" w:rsidRPr="00DF53B4" w:rsidRDefault="00F324B5" w:rsidP="006229D6">
            <w:pPr>
              <w:pStyle w:val="TAL"/>
              <w:rPr>
                <w:sz w:val="16"/>
                <w:szCs w:val="16"/>
                <w:lang w:eastAsia="en-US"/>
              </w:rPr>
            </w:pPr>
            <w:r w:rsidRPr="00DF53B4">
              <w:rPr>
                <w:sz w:val="16"/>
                <w:szCs w:val="16"/>
                <w:lang w:eastAsia="en-US"/>
              </w:rPr>
              <w:t>Update test case 16.3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9ABC02"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B490F"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E7DFE"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54664B" w14:textId="77777777" w:rsidR="00F324B5" w:rsidRPr="00DF53B4" w:rsidRDefault="00F324B5" w:rsidP="006229D6">
            <w:pPr>
              <w:pStyle w:val="TAL"/>
              <w:rPr>
                <w:sz w:val="16"/>
                <w:szCs w:val="16"/>
                <w:lang w:eastAsia="en-US"/>
              </w:rPr>
            </w:pPr>
            <w:r w:rsidRPr="00DF53B4">
              <w:rPr>
                <w:sz w:val="16"/>
                <w:szCs w:val="16"/>
                <w:lang w:eastAsia="en-US"/>
              </w:rPr>
              <w:t>R5-103494</w:t>
            </w:r>
          </w:p>
        </w:tc>
      </w:tr>
      <w:tr w:rsidR="00F324B5" w:rsidRPr="00DF53B4" w14:paraId="66743F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731BA8"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F8B712"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9432D6" w14:textId="77777777" w:rsidR="00F324B5" w:rsidRPr="00DF53B4" w:rsidRDefault="00F324B5" w:rsidP="006229D6">
            <w:pPr>
              <w:pStyle w:val="TAL"/>
              <w:rPr>
                <w:sz w:val="16"/>
                <w:szCs w:val="16"/>
                <w:lang w:eastAsia="en-US"/>
              </w:rPr>
            </w:pPr>
            <w:r w:rsidRPr="00DF53B4">
              <w:rPr>
                <w:sz w:val="16"/>
                <w:szCs w:val="16"/>
                <w:lang w:eastAsia="en-US"/>
              </w:rPr>
              <w:t>0234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F1AFB"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6ABD7D" w14:textId="77777777" w:rsidR="00F324B5" w:rsidRPr="00DF53B4" w:rsidRDefault="00F324B5" w:rsidP="006229D6">
            <w:pPr>
              <w:pStyle w:val="TAL"/>
              <w:rPr>
                <w:sz w:val="16"/>
                <w:szCs w:val="16"/>
                <w:lang w:eastAsia="en-US"/>
              </w:rPr>
            </w:pPr>
            <w:r w:rsidRPr="00DF53B4">
              <w:rPr>
                <w:sz w:val="16"/>
                <w:szCs w:val="16"/>
                <w:lang w:eastAsia="en-US"/>
              </w:rPr>
              <w:t>Update test case 16.4 for AVP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F447FE"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A9E1D"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072E8"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152D36" w14:textId="77777777" w:rsidR="00F324B5" w:rsidRPr="00DF53B4" w:rsidRDefault="00F324B5" w:rsidP="006229D6">
            <w:pPr>
              <w:pStyle w:val="TAL"/>
              <w:rPr>
                <w:sz w:val="16"/>
                <w:szCs w:val="16"/>
                <w:lang w:eastAsia="en-US"/>
              </w:rPr>
            </w:pPr>
            <w:r w:rsidRPr="00DF53B4">
              <w:rPr>
                <w:sz w:val="16"/>
                <w:szCs w:val="16"/>
                <w:lang w:eastAsia="en-US"/>
              </w:rPr>
              <w:t>R5-103495</w:t>
            </w:r>
          </w:p>
        </w:tc>
      </w:tr>
      <w:tr w:rsidR="00F324B5" w:rsidRPr="00DF53B4" w14:paraId="5C71E64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A44FD6"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97845A"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BD7911" w14:textId="77777777" w:rsidR="00F324B5" w:rsidRPr="00DF53B4" w:rsidRDefault="00F324B5" w:rsidP="006229D6">
            <w:pPr>
              <w:pStyle w:val="TAL"/>
              <w:rPr>
                <w:sz w:val="16"/>
                <w:szCs w:val="16"/>
                <w:lang w:eastAsia="en-US"/>
              </w:rPr>
            </w:pPr>
            <w:r w:rsidRPr="00DF53B4">
              <w:rPr>
                <w:sz w:val="16"/>
                <w:szCs w:val="16"/>
                <w:lang w:eastAsia="en-US"/>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DA4B22"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81158A" w14:textId="77777777" w:rsidR="00F324B5" w:rsidRPr="00DF53B4" w:rsidRDefault="00F324B5" w:rsidP="006229D6">
            <w:pPr>
              <w:pStyle w:val="TAL"/>
              <w:rPr>
                <w:sz w:val="16"/>
                <w:szCs w:val="16"/>
                <w:lang w:eastAsia="en-US"/>
              </w:rPr>
            </w:pPr>
            <w:r w:rsidRPr="00DF53B4">
              <w:rPr>
                <w:sz w:val="16"/>
                <w:szCs w:val="16"/>
                <w:lang w:eastAsia="en-US"/>
              </w:rPr>
              <w:t>Aligning MTSI MO call towards GSMA VoLTE profile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244633"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A5B7C5"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7BE9D"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A837CE" w14:textId="77777777" w:rsidR="00F324B5" w:rsidRPr="00DF53B4" w:rsidRDefault="00F324B5" w:rsidP="006229D6">
            <w:pPr>
              <w:pStyle w:val="TAL"/>
              <w:rPr>
                <w:sz w:val="16"/>
                <w:szCs w:val="16"/>
                <w:lang w:eastAsia="en-US"/>
              </w:rPr>
            </w:pPr>
            <w:r w:rsidRPr="00DF53B4">
              <w:rPr>
                <w:sz w:val="16"/>
                <w:szCs w:val="16"/>
                <w:lang w:eastAsia="en-US"/>
              </w:rPr>
              <w:t>R5-103853</w:t>
            </w:r>
          </w:p>
        </w:tc>
      </w:tr>
      <w:tr w:rsidR="00F324B5" w:rsidRPr="00DF53B4" w14:paraId="6298AC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9C7E46"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A511A8"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A325C9" w14:textId="77777777" w:rsidR="00F324B5" w:rsidRPr="00DF53B4" w:rsidRDefault="00F324B5" w:rsidP="006229D6">
            <w:pPr>
              <w:pStyle w:val="TAL"/>
              <w:rPr>
                <w:sz w:val="16"/>
                <w:szCs w:val="16"/>
                <w:lang w:eastAsia="en-US"/>
              </w:rPr>
            </w:pPr>
            <w:r w:rsidRPr="00DF53B4">
              <w:rPr>
                <w:sz w:val="16"/>
                <w:szCs w:val="16"/>
                <w:lang w:eastAsia="en-US"/>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D5C00"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EF2686" w14:textId="77777777" w:rsidR="00F324B5" w:rsidRPr="00DF53B4" w:rsidRDefault="00F324B5" w:rsidP="006229D6">
            <w:pPr>
              <w:pStyle w:val="TAL"/>
              <w:rPr>
                <w:sz w:val="16"/>
                <w:szCs w:val="16"/>
                <w:lang w:eastAsia="en-US"/>
              </w:rPr>
            </w:pPr>
            <w:r w:rsidRPr="00DF53B4">
              <w:rPr>
                <w:sz w:val="16"/>
                <w:szCs w:val="16"/>
                <w:lang w:eastAsia="en-US"/>
              </w:rPr>
              <w:t>Aligning MTSI Call Hold test cases towards GSMA VoLTE profile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A590D5"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23763"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39C1E"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890BDB" w14:textId="77777777" w:rsidR="00F324B5" w:rsidRPr="00DF53B4" w:rsidRDefault="00F324B5" w:rsidP="006229D6">
            <w:pPr>
              <w:pStyle w:val="TAL"/>
              <w:rPr>
                <w:sz w:val="16"/>
                <w:szCs w:val="16"/>
                <w:lang w:eastAsia="en-US"/>
              </w:rPr>
            </w:pPr>
            <w:r w:rsidRPr="00DF53B4">
              <w:rPr>
                <w:sz w:val="16"/>
                <w:szCs w:val="16"/>
                <w:lang w:eastAsia="en-US"/>
              </w:rPr>
              <w:t>R5-103854</w:t>
            </w:r>
          </w:p>
        </w:tc>
      </w:tr>
      <w:tr w:rsidR="00F324B5" w:rsidRPr="00DF53B4" w14:paraId="2BF9A6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0D19E2"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A6BE8F"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E9240F" w14:textId="77777777" w:rsidR="00F324B5" w:rsidRPr="00DF53B4" w:rsidRDefault="00F324B5" w:rsidP="006229D6">
            <w:pPr>
              <w:pStyle w:val="TAL"/>
              <w:rPr>
                <w:sz w:val="16"/>
                <w:szCs w:val="16"/>
                <w:lang w:eastAsia="en-US"/>
              </w:rPr>
            </w:pPr>
            <w:r w:rsidRPr="00DF53B4">
              <w:rPr>
                <w:sz w:val="16"/>
                <w:szCs w:val="16"/>
                <w:lang w:eastAsia="en-US"/>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8F817"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F25D61" w14:textId="77777777" w:rsidR="00F324B5" w:rsidRPr="00DF53B4" w:rsidRDefault="00F324B5" w:rsidP="006229D6">
            <w:pPr>
              <w:pStyle w:val="TAL"/>
              <w:rPr>
                <w:sz w:val="16"/>
                <w:szCs w:val="16"/>
                <w:lang w:eastAsia="en-US"/>
              </w:rPr>
            </w:pPr>
            <w:r w:rsidRPr="00DF53B4">
              <w:rPr>
                <w:sz w:val="16"/>
                <w:szCs w:val="16"/>
                <w:lang w:eastAsia="en-US"/>
              </w:rPr>
              <w:t>Adding media and NoReplyTimer elements to MTSI TC 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F50F9B"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647E16"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45BE1F"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9BAAF0" w14:textId="77777777" w:rsidR="00F324B5" w:rsidRPr="00DF53B4" w:rsidRDefault="00F324B5" w:rsidP="006229D6">
            <w:pPr>
              <w:pStyle w:val="TAL"/>
              <w:rPr>
                <w:sz w:val="16"/>
                <w:szCs w:val="16"/>
                <w:lang w:eastAsia="en-US"/>
              </w:rPr>
            </w:pPr>
            <w:r w:rsidRPr="00DF53B4">
              <w:rPr>
                <w:sz w:val="16"/>
                <w:szCs w:val="16"/>
                <w:lang w:eastAsia="en-US"/>
              </w:rPr>
              <w:t>R5-103855</w:t>
            </w:r>
          </w:p>
        </w:tc>
      </w:tr>
      <w:tr w:rsidR="00F324B5" w:rsidRPr="00DF53B4" w14:paraId="06AC075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812313" w14:textId="77777777" w:rsidR="00F324B5" w:rsidRPr="00DF53B4" w:rsidRDefault="00F324B5" w:rsidP="006229D6">
            <w:pPr>
              <w:pStyle w:val="TAL"/>
              <w:rPr>
                <w:sz w:val="16"/>
                <w:szCs w:val="16"/>
                <w:lang w:eastAsia="en-US"/>
              </w:rPr>
            </w:pPr>
            <w:r w:rsidRPr="00DF53B4">
              <w:rPr>
                <w:sz w:val="16"/>
                <w:szCs w:val="16"/>
                <w:lang w:eastAsia="en-US"/>
              </w:rPr>
              <w:t>RP-48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2B5B82" w14:textId="77777777" w:rsidR="00F324B5" w:rsidRPr="00DF53B4" w:rsidRDefault="00F324B5" w:rsidP="006229D6">
            <w:pPr>
              <w:pStyle w:val="TAL"/>
              <w:rPr>
                <w:sz w:val="16"/>
                <w:szCs w:val="16"/>
                <w:lang w:eastAsia="en-US"/>
              </w:rPr>
            </w:pPr>
            <w:r w:rsidRPr="00DF53B4">
              <w:rPr>
                <w:sz w:val="16"/>
                <w:szCs w:val="16"/>
                <w:lang w:eastAsia="en-US"/>
              </w:rPr>
              <w:t>RP-100511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624845" w14:textId="77777777" w:rsidR="00F324B5" w:rsidRPr="00DF53B4" w:rsidRDefault="00F324B5" w:rsidP="006229D6">
            <w:pPr>
              <w:pStyle w:val="TAL"/>
              <w:rPr>
                <w:sz w:val="16"/>
                <w:szCs w:val="16"/>
                <w:lang w:eastAsia="en-US"/>
              </w:rPr>
            </w:pPr>
            <w:r w:rsidRPr="00DF53B4">
              <w:rPr>
                <w:sz w:val="16"/>
                <w:szCs w:val="16"/>
                <w:lang w:eastAsia="en-US"/>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7B41D4" w14:textId="77777777" w:rsidR="00F324B5" w:rsidRPr="00DF53B4" w:rsidRDefault="00F324B5" w:rsidP="006229D6">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9935C9" w14:textId="77777777" w:rsidR="00F324B5" w:rsidRPr="00DF53B4" w:rsidRDefault="00F324B5" w:rsidP="006229D6">
            <w:pPr>
              <w:pStyle w:val="TAL"/>
              <w:rPr>
                <w:sz w:val="16"/>
                <w:szCs w:val="16"/>
                <w:lang w:eastAsia="en-US"/>
              </w:rPr>
            </w:pPr>
            <w:r w:rsidRPr="00DF53B4">
              <w:rPr>
                <w:sz w:val="16"/>
                <w:szCs w:val="16"/>
                <w:lang w:eastAsia="en-US"/>
              </w:rPr>
              <w:t>GCF Priority 4 - Correction to annex A for TC 18.1 SMS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B13CB5" w14:textId="77777777" w:rsidR="00F324B5" w:rsidRPr="00DF53B4" w:rsidRDefault="00F324B5" w:rsidP="006229D6">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72B9AF" w14:textId="77777777" w:rsidR="00F324B5" w:rsidRPr="00DF53B4" w:rsidRDefault="00F324B5" w:rsidP="006229D6">
            <w:pPr>
              <w:pStyle w:val="TAL"/>
              <w:rPr>
                <w:sz w:val="16"/>
                <w:szCs w:val="16"/>
                <w:lang w:eastAsia="en-US"/>
              </w:rPr>
            </w:pPr>
            <w:r w:rsidRPr="00DF53B4">
              <w:rPr>
                <w:sz w:val="16"/>
                <w:szCs w:val="16"/>
                <w:lang w:eastAsia="en-US"/>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4A1E74" w14:textId="77777777" w:rsidR="00F324B5" w:rsidRPr="00DF53B4" w:rsidRDefault="00F324B5" w:rsidP="006229D6">
            <w:pPr>
              <w:pStyle w:val="TAL"/>
              <w:rPr>
                <w:sz w:val="16"/>
                <w:szCs w:val="16"/>
                <w:lang w:eastAsia="en-US"/>
              </w:rPr>
            </w:pPr>
            <w:r w:rsidRPr="00DF53B4">
              <w:rPr>
                <w:sz w:val="16"/>
                <w:szCs w:val="16"/>
                <w:lang w:eastAsia="en-US"/>
              </w:rPr>
              <w:t>9.1.0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7F2499" w14:textId="77777777" w:rsidR="00F324B5" w:rsidRPr="00DF53B4" w:rsidRDefault="00F324B5" w:rsidP="006229D6">
            <w:pPr>
              <w:pStyle w:val="TAL"/>
              <w:rPr>
                <w:sz w:val="16"/>
                <w:szCs w:val="16"/>
                <w:lang w:eastAsia="en-US"/>
              </w:rPr>
            </w:pPr>
            <w:r w:rsidRPr="00DF53B4">
              <w:rPr>
                <w:sz w:val="16"/>
                <w:szCs w:val="16"/>
                <w:lang w:eastAsia="en-US"/>
              </w:rPr>
              <w:t>R5-103857</w:t>
            </w:r>
          </w:p>
        </w:tc>
      </w:tr>
      <w:tr w:rsidR="00ED73FB" w:rsidRPr="00DF53B4" w14:paraId="15ED583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A2043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87D479"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EEE56C" w14:textId="77777777" w:rsidR="00ED73FB" w:rsidRPr="00DF53B4" w:rsidRDefault="00ED73FB" w:rsidP="00ED73FB">
            <w:pPr>
              <w:pStyle w:val="TAL"/>
              <w:rPr>
                <w:sz w:val="16"/>
                <w:szCs w:val="16"/>
                <w:lang w:eastAsia="en-US"/>
              </w:rPr>
            </w:pPr>
            <w:r w:rsidRPr="00DF53B4">
              <w:rPr>
                <w:sz w:val="16"/>
                <w:szCs w:val="16"/>
                <w:lang w:eastAsia="en-US"/>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344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B76689" w14:textId="77777777" w:rsidR="00ED73FB" w:rsidRPr="00DF53B4" w:rsidRDefault="00ED73FB" w:rsidP="00ED73FB">
            <w:pPr>
              <w:pStyle w:val="TAL"/>
              <w:rPr>
                <w:sz w:val="16"/>
                <w:szCs w:val="16"/>
                <w:lang w:eastAsia="en-US"/>
              </w:rPr>
            </w:pPr>
            <w:r w:rsidRPr="00DF53B4">
              <w:rPr>
                <w:sz w:val="16"/>
                <w:szCs w:val="16"/>
                <w:lang w:eastAsia="en-US"/>
              </w:rPr>
              <w:t>Add new test case for user initiated de-registration using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E55337"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B6165C"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8495CD"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738CCD" w14:textId="77777777" w:rsidR="00ED73FB" w:rsidRPr="00DF53B4" w:rsidRDefault="00ED73FB" w:rsidP="00ED73FB">
            <w:pPr>
              <w:pStyle w:val="TAL"/>
              <w:rPr>
                <w:sz w:val="16"/>
                <w:szCs w:val="16"/>
                <w:lang w:eastAsia="en-US"/>
              </w:rPr>
            </w:pPr>
            <w:r w:rsidRPr="00DF53B4">
              <w:rPr>
                <w:sz w:val="16"/>
                <w:szCs w:val="16"/>
                <w:lang w:eastAsia="en-US"/>
              </w:rPr>
              <w:t>R5-104433</w:t>
            </w:r>
          </w:p>
        </w:tc>
      </w:tr>
      <w:tr w:rsidR="00ED73FB" w:rsidRPr="00DF53B4" w14:paraId="2C5652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5DCAE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3D33F1"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FE7759" w14:textId="77777777" w:rsidR="00ED73FB" w:rsidRPr="00DF53B4" w:rsidRDefault="00ED73FB" w:rsidP="00ED73FB">
            <w:pPr>
              <w:pStyle w:val="TAL"/>
              <w:rPr>
                <w:sz w:val="16"/>
                <w:szCs w:val="16"/>
                <w:lang w:eastAsia="en-US"/>
              </w:rPr>
            </w:pPr>
            <w:r w:rsidRPr="00DF53B4">
              <w:rPr>
                <w:sz w:val="16"/>
                <w:szCs w:val="16"/>
                <w:lang w:eastAsia="en-US"/>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356028"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B6BBAA" w14:textId="77777777" w:rsidR="00ED73FB" w:rsidRPr="00DF53B4" w:rsidRDefault="00ED73FB" w:rsidP="00ED73FB">
            <w:pPr>
              <w:pStyle w:val="TAL"/>
              <w:rPr>
                <w:sz w:val="16"/>
                <w:szCs w:val="16"/>
                <w:lang w:eastAsia="en-US"/>
              </w:rPr>
            </w:pPr>
            <w:r w:rsidRPr="00DF53B4">
              <w:rPr>
                <w:sz w:val="16"/>
                <w:szCs w:val="16"/>
                <w:lang w:eastAsia="en-US"/>
              </w:rPr>
              <w:t>Add new test case 15.X Communication Waiting and answering the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A607E"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4A5A7"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3D675"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B6F15D" w14:textId="77777777" w:rsidR="00ED73FB" w:rsidRPr="00DF53B4" w:rsidRDefault="00ED73FB" w:rsidP="00ED73FB">
            <w:pPr>
              <w:pStyle w:val="TAL"/>
              <w:rPr>
                <w:sz w:val="16"/>
                <w:szCs w:val="16"/>
                <w:lang w:eastAsia="en-US"/>
              </w:rPr>
            </w:pPr>
            <w:r w:rsidRPr="00DF53B4">
              <w:rPr>
                <w:sz w:val="16"/>
                <w:szCs w:val="16"/>
                <w:lang w:eastAsia="en-US"/>
              </w:rPr>
              <w:t>R5-104740</w:t>
            </w:r>
          </w:p>
        </w:tc>
      </w:tr>
      <w:tr w:rsidR="00ED73FB" w:rsidRPr="00DF53B4" w14:paraId="58D89E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B09087"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A52E2F"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E9A22E" w14:textId="77777777" w:rsidR="00ED73FB" w:rsidRPr="00DF53B4" w:rsidRDefault="00ED73FB" w:rsidP="00ED73FB">
            <w:pPr>
              <w:pStyle w:val="TAL"/>
              <w:rPr>
                <w:sz w:val="16"/>
                <w:szCs w:val="16"/>
                <w:lang w:eastAsia="en-US"/>
              </w:rPr>
            </w:pPr>
            <w:r w:rsidRPr="00DF53B4">
              <w:rPr>
                <w:sz w:val="16"/>
                <w:szCs w:val="16"/>
                <w:lang w:eastAsia="en-US"/>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FA822"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E20FFF" w14:textId="77777777" w:rsidR="00ED73FB" w:rsidRPr="00DF53B4" w:rsidRDefault="00ED73FB" w:rsidP="00ED73FB">
            <w:pPr>
              <w:pStyle w:val="TAL"/>
              <w:rPr>
                <w:sz w:val="16"/>
                <w:szCs w:val="16"/>
                <w:lang w:eastAsia="en-US"/>
              </w:rPr>
            </w:pPr>
            <w:r w:rsidRPr="00DF53B4">
              <w:rPr>
                <w:sz w:val="16"/>
                <w:szCs w:val="16"/>
                <w:lang w:eastAsia="en-US"/>
              </w:rPr>
              <w:t>Add generic procedure for EPS bearer context activation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8C75D7"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18887"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2F9190"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F01815" w14:textId="77777777" w:rsidR="00ED73FB" w:rsidRPr="00DF53B4" w:rsidRDefault="00ED73FB" w:rsidP="00ED73FB">
            <w:pPr>
              <w:pStyle w:val="TAL"/>
              <w:rPr>
                <w:sz w:val="16"/>
                <w:szCs w:val="16"/>
                <w:lang w:eastAsia="en-US"/>
              </w:rPr>
            </w:pPr>
            <w:r w:rsidRPr="00DF53B4">
              <w:rPr>
                <w:sz w:val="16"/>
                <w:szCs w:val="16"/>
                <w:lang w:eastAsia="en-US"/>
              </w:rPr>
              <w:t>R5-104311</w:t>
            </w:r>
          </w:p>
        </w:tc>
      </w:tr>
      <w:tr w:rsidR="00ED73FB" w:rsidRPr="00DF53B4" w14:paraId="7921EE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37B3FB"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00630D"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E4AC68" w14:textId="77777777" w:rsidR="00ED73FB" w:rsidRPr="00DF53B4" w:rsidRDefault="00ED73FB" w:rsidP="00ED73FB">
            <w:pPr>
              <w:pStyle w:val="TAL"/>
              <w:rPr>
                <w:sz w:val="16"/>
                <w:szCs w:val="16"/>
                <w:lang w:eastAsia="en-US"/>
              </w:rPr>
            </w:pPr>
            <w:r w:rsidRPr="00DF53B4">
              <w:rPr>
                <w:sz w:val="16"/>
                <w:szCs w:val="16"/>
                <w:lang w:eastAsia="en-US"/>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704F3"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598B8" w14:textId="77777777" w:rsidR="00ED73FB" w:rsidRPr="00DF53B4" w:rsidRDefault="00ED73FB" w:rsidP="00ED73FB">
            <w:pPr>
              <w:pStyle w:val="TAL"/>
              <w:rPr>
                <w:sz w:val="16"/>
                <w:szCs w:val="16"/>
                <w:lang w:eastAsia="en-US"/>
              </w:rPr>
            </w:pPr>
            <w:r w:rsidRPr="00DF53B4">
              <w:rPr>
                <w:sz w:val="16"/>
                <w:szCs w:val="16"/>
                <w:lang w:eastAsia="en-US"/>
              </w:rPr>
              <w:t>Add new test case 15.X Three way session creation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00BEC2"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2F23D"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3FF3A"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D33195" w14:textId="77777777" w:rsidR="00ED73FB" w:rsidRPr="00DF53B4" w:rsidRDefault="00ED73FB" w:rsidP="00ED73FB">
            <w:pPr>
              <w:pStyle w:val="TAL"/>
              <w:rPr>
                <w:sz w:val="16"/>
                <w:szCs w:val="16"/>
                <w:lang w:eastAsia="en-US"/>
              </w:rPr>
            </w:pPr>
            <w:r w:rsidRPr="00DF53B4">
              <w:rPr>
                <w:sz w:val="16"/>
                <w:szCs w:val="16"/>
                <w:lang w:eastAsia="en-US"/>
              </w:rPr>
              <w:t>R5-104522</w:t>
            </w:r>
          </w:p>
        </w:tc>
      </w:tr>
      <w:tr w:rsidR="00ED73FB" w:rsidRPr="00DF53B4" w14:paraId="48AECD2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D9E276"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1833D"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A481BF" w14:textId="77777777" w:rsidR="00ED73FB" w:rsidRPr="00DF53B4" w:rsidRDefault="00ED73FB" w:rsidP="00ED73FB">
            <w:pPr>
              <w:pStyle w:val="TAL"/>
              <w:rPr>
                <w:sz w:val="16"/>
                <w:szCs w:val="16"/>
                <w:lang w:eastAsia="en-US"/>
              </w:rPr>
            </w:pPr>
            <w:r w:rsidRPr="00DF53B4">
              <w:rPr>
                <w:sz w:val="16"/>
                <w:szCs w:val="16"/>
                <w:lang w:eastAsia="en-US"/>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33EA"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5E3BF9" w14:textId="77777777" w:rsidR="00ED73FB" w:rsidRPr="00DF53B4" w:rsidRDefault="00ED73FB" w:rsidP="00ED73FB">
            <w:pPr>
              <w:pStyle w:val="TAL"/>
              <w:rPr>
                <w:sz w:val="16"/>
                <w:szCs w:val="16"/>
                <w:lang w:eastAsia="en-US"/>
              </w:rPr>
            </w:pPr>
            <w:r w:rsidRPr="00DF53B4">
              <w:rPr>
                <w:sz w:val="16"/>
                <w:szCs w:val="16"/>
                <w:lang w:eastAsia="en-US"/>
              </w:rPr>
              <w:t>Add generic procedure for PDP context activation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2FA07D"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CBDDE"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CBB0D"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20AD8C" w14:textId="77777777" w:rsidR="00ED73FB" w:rsidRPr="00DF53B4" w:rsidRDefault="00ED73FB" w:rsidP="00ED73FB">
            <w:pPr>
              <w:pStyle w:val="TAL"/>
              <w:rPr>
                <w:sz w:val="16"/>
                <w:szCs w:val="16"/>
                <w:lang w:eastAsia="en-US"/>
              </w:rPr>
            </w:pPr>
            <w:r w:rsidRPr="00DF53B4">
              <w:rPr>
                <w:sz w:val="16"/>
                <w:szCs w:val="16"/>
                <w:lang w:eastAsia="en-US"/>
              </w:rPr>
              <w:t>R5-104310</w:t>
            </w:r>
          </w:p>
        </w:tc>
      </w:tr>
      <w:tr w:rsidR="00ED73FB" w:rsidRPr="00DF53B4" w14:paraId="345FFD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01C761"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4ACF7E"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070D56" w14:textId="77777777" w:rsidR="00ED73FB" w:rsidRPr="00DF53B4" w:rsidRDefault="00ED73FB" w:rsidP="00ED73FB">
            <w:pPr>
              <w:pStyle w:val="TAL"/>
              <w:rPr>
                <w:sz w:val="16"/>
                <w:szCs w:val="16"/>
                <w:lang w:eastAsia="en-US"/>
              </w:rPr>
            </w:pPr>
            <w:r w:rsidRPr="00DF53B4">
              <w:rPr>
                <w:sz w:val="16"/>
                <w:szCs w:val="16"/>
                <w:lang w:eastAsia="en-US"/>
              </w:rPr>
              <w:t>0248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759A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586651" w14:textId="77777777" w:rsidR="00ED73FB" w:rsidRPr="00DF53B4" w:rsidRDefault="00ED73FB" w:rsidP="00ED73FB">
            <w:pPr>
              <w:pStyle w:val="TAL"/>
              <w:rPr>
                <w:sz w:val="16"/>
                <w:szCs w:val="16"/>
                <w:lang w:eastAsia="en-US"/>
              </w:rPr>
            </w:pPr>
            <w:r w:rsidRPr="00DF53B4">
              <w:rPr>
                <w:sz w:val="16"/>
                <w:szCs w:val="16"/>
                <w:lang w:eastAsia="en-US"/>
              </w:rPr>
              <w:t>Add new test case for initial registration using IMS AKA and GIBA against a network with GIBA support only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59FFE1"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A1508"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5B9E2"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78F51B" w14:textId="77777777" w:rsidR="00ED73FB" w:rsidRPr="00DF53B4" w:rsidRDefault="00ED73FB" w:rsidP="00ED73FB">
            <w:pPr>
              <w:pStyle w:val="TAL"/>
              <w:rPr>
                <w:sz w:val="16"/>
                <w:szCs w:val="16"/>
                <w:lang w:eastAsia="en-US"/>
              </w:rPr>
            </w:pPr>
            <w:r w:rsidRPr="00DF53B4">
              <w:rPr>
                <w:sz w:val="16"/>
                <w:szCs w:val="16"/>
                <w:lang w:eastAsia="en-US"/>
              </w:rPr>
              <w:t>R5-104431</w:t>
            </w:r>
          </w:p>
        </w:tc>
      </w:tr>
      <w:tr w:rsidR="00ED73FB" w:rsidRPr="00DF53B4" w14:paraId="79E673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7E992D"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74A68"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7E69AD" w14:textId="77777777" w:rsidR="00ED73FB" w:rsidRPr="00DF53B4" w:rsidRDefault="00ED73FB" w:rsidP="00ED73FB">
            <w:pPr>
              <w:pStyle w:val="TAL"/>
              <w:rPr>
                <w:sz w:val="16"/>
                <w:szCs w:val="16"/>
                <w:lang w:eastAsia="en-US"/>
              </w:rPr>
            </w:pPr>
            <w:r w:rsidRPr="00DF53B4">
              <w:rPr>
                <w:sz w:val="16"/>
                <w:szCs w:val="16"/>
                <w:lang w:eastAsia="en-US"/>
              </w:rPr>
              <w:t>0247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8C8EB"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30CC9F" w14:textId="77777777" w:rsidR="00ED73FB" w:rsidRPr="00DF53B4" w:rsidRDefault="00ED73FB" w:rsidP="00ED73FB">
            <w:pPr>
              <w:pStyle w:val="TAL"/>
              <w:rPr>
                <w:sz w:val="16"/>
                <w:szCs w:val="16"/>
                <w:lang w:eastAsia="en-US"/>
              </w:rPr>
            </w:pPr>
            <w:r w:rsidRPr="00DF53B4">
              <w:rPr>
                <w:sz w:val="16"/>
                <w:szCs w:val="16"/>
                <w:lang w:eastAsia="en-US"/>
              </w:rPr>
              <w:t>Add new test case for initial registration using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269CF2"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FB7B3"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1701F3"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B2C2C3" w14:textId="77777777" w:rsidR="00ED73FB" w:rsidRPr="00DF53B4" w:rsidRDefault="00ED73FB" w:rsidP="00ED73FB">
            <w:pPr>
              <w:pStyle w:val="TAL"/>
              <w:rPr>
                <w:sz w:val="16"/>
                <w:szCs w:val="16"/>
                <w:lang w:eastAsia="en-US"/>
              </w:rPr>
            </w:pPr>
            <w:r w:rsidRPr="00DF53B4">
              <w:rPr>
                <w:sz w:val="16"/>
                <w:szCs w:val="16"/>
                <w:lang w:eastAsia="en-US"/>
              </w:rPr>
              <w:t>R5-104430</w:t>
            </w:r>
          </w:p>
        </w:tc>
      </w:tr>
      <w:tr w:rsidR="00ED73FB" w:rsidRPr="00DF53B4" w14:paraId="5A6121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E9EC57"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1C7C60"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DC669D" w14:textId="77777777" w:rsidR="00ED73FB" w:rsidRPr="00DF53B4" w:rsidRDefault="00ED73FB" w:rsidP="00ED73FB">
            <w:pPr>
              <w:pStyle w:val="TAL"/>
              <w:rPr>
                <w:sz w:val="16"/>
                <w:szCs w:val="16"/>
                <w:lang w:eastAsia="en-US"/>
              </w:rPr>
            </w:pPr>
            <w:r w:rsidRPr="00DF53B4">
              <w:rPr>
                <w:sz w:val="16"/>
                <w:szCs w:val="16"/>
                <w:lang w:eastAsia="en-US"/>
              </w:rPr>
              <w:t>0242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59528D"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C0C9EE" w14:textId="77777777" w:rsidR="00ED73FB" w:rsidRPr="00DF53B4" w:rsidRDefault="00ED73FB" w:rsidP="00ED73FB">
            <w:pPr>
              <w:pStyle w:val="TAL"/>
              <w:rPr>
                <w:sz w:val="16"/>
                <w:szCs w:val="16"/>
                <w:lang w:eastAsia="en-US"/>
              </w:rPr>
            </w:pPr>
            <w:r w:rsidRPr="00DF53B4">
              <w:rPr>
                <w:sz w:val="16"/>
                <w:szCs w:val="16"/>
                <w:lang w:eastAsia="en-US"/>
              </w:rPr>
              <w:t>Add new test case 15.x Communication Waiting and cancelling the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0FA014"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7CF954"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5F218"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D54FBE" w14:textId="77777777" w:rsidR="00ED73FB" w:rsidRPr="00DF53B4" w:rsidRDefault="00ED73FB" w:rsidP="00ED73FB">
            <w:pPr>
              <w:pStyle w:val="TAL"/>
              <w:rPr>
                <w:sz w:val="16"/>
                <w:szCs w:val="16"/>
                <w:lang w:eastAsia="en-US"/>
              </w:rPr>
            </w:pPr>
            <w:r w:rsidRPr="00DF53B4">
              <w:rPr>
                <w:sz w:val="16"/>
                <w:szCs w:val="16"/>
                <w:lang w:eastAsia="en-US"/>
              </w:rPr>
              <w:t>R5-104292</w:t>
            </w:r>
          </w:p>
        </w:tc>
      </w:tr>
      <w:tr w:rsidR="00ED73FB" w:rsidRPr="00DF53B4" w14:paraId="01167E8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5810D9"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8B2FB8"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B28C58" w14:textId="77777777" w:rsidR="00ED73FB" w:rsidRPr="00DF53B4" w:rsidRDefault="00ED73FB" w:rsidP="00ED73FB">
            <w:pPr>
              <w:pStyle w:val="TAL"/>
              <w:rPr>
                <w:sz w:val="16"/>
                <w:szCs w:val="16"/>
                <w:lang w:eastAsia="en-US"/>
              </w:rPr>
            </w:pPr>
            <w:r w:rsidRPr="00DF53B4">
              <w:rPr>
                <w:sz w:val="16"/>
                <w:szCs w:val="16"/>
                <w:lang w:eastAsia="en-US"/>
              </w:rPr>
              <w:t>0253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F863"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4BE7CD" w14:textId="77777777" w:rsidR="00ED73FB" w:rsidRPr="00DF53B4" w:rsidRDefault="00ED73FB" w:rsidP="00ED73FB">
            <w:pPr>
              <w:pStyle w:val="TAL"/>
              <w:rPr>
                <w:sz w:val="16"/>
                <w:szCs w:val="16"/>
                <w:lang w:eastAsia="en-US"/>
              </w:rPr>
            </w:pPr>
            <w:r w:rsidRPr="00DF53B4">
              <w:rPr>
                <w:sz w:val="16"/>
                <w:szCs w:val="16"/>
                <w:lang w:eastAsia="en-US"/>
              </w:rPr>
              <w:t>Update generic procedures C.1, C.2 and C.2a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08646F"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1E2AC"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61ACFD"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62AD8" w14:textId="77777777" w:rsidR="00ED73FB" w:rsidRPr="00DF53B4" w:rsidRDefault="00ED73FB" w:rsidP="00ED73FB">
            <w:pPr>
              <w:pStyle w:val="TAL"/>
              <w:rPr>
                <w:sz w:val="16"/>
                <w:szCs w:val="16"/>
                <w:lang w:eastAsia="en-US"/>
              </w:rPr>
            </w:pPr>
            <w:r w:rsidRPr="00DF53B4">
              <w:rPr>
                <w:sz w:val="16"/>
                <w:szCs w:val="16"/>
                <w:lang w:eastAsia="en-US"/>
              </w:rPr>
              <w:t>R5-104738</w:t>
            </w:r>
          </w:p>
        </w:tc>
      </w:tr>
      <w:tr w:rsidR="00ED73FB" w:rsidRPr="00DF53B4" w14:paraId="1ABCADB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FFF321"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1F11C8"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F9EDF7" w14:textId="77777777" w:rsidR="00ED73FB" w:rsidRPr="00DF53B4" w:rsidRDefault="00ED73FB" w:rsidP="00ED73FB">
            <w:pPr>
              <w:pStyle w:val="TAL"/>
              <w:rPr>
                <w:sz w:val="16"/>
                <w:szCs w:val="16"/>
                <w:lang w:eastAsia="en-US"/>
              </w:rPr>
            </w:pPr>
            <w:r w:rsidRPr="00DF53B4">
              <w:rPr>
                <w:sz w:val="16"/>
                <w:szCs w:val="16"/>
                <w:lang w:eastAsia="en-US"/>
              </w:rPr>
              <w:t>0241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ADB12"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23202C" w14:textId="77777777" w:rsidR="00ED73FB" w:rsidRPr="00DF53B4" w:rsidRDefault="00ED73FB" w:rsidP="00ED73FB">
            <w:pPr>
              <w:pStyle w:val="TAL"/>
              <w:rPr>
                <w:sz w:val="16"/>
                <w:szCs w:val="16"/>
                <w:lang w:eastAsia="en-US"/>
              </w:rPr>
            </w:pPr>
            <w:r w:rsidRPr="00DF53B4">
              <w:rPr>
                <w:sz w:val="16"/>
                <w:szCs w:val="16"/>
                <w:lang w:eastAsia="en-US"/>
              </w:rPr>
              <w:t>Add new test case 15.x Communication Forwarding not reachable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9621A1"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5220A"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7998C"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DA6761" w14:textId="77777777" w:rsidR="00ED73FB" w:rsidRPr="00DF53B4" w:rsidRDefault="00ED73FB" w:rsidP="00ED73FB">
            <w:pPr>
              <w:pStyle w:val="TAL"/>
              <w:rPr>
                <w:sz w:val="16"/>
                <w:szCs w:val="16"/>
                <w:lang w:eastAsia="en-US"/>
              </w:rPr>
            </w:pPr>
            <w:r w:rsidRPr="00DF53B4">
              <w:rPr>
                <w:sz w:val="16"/>
                <w:szCs w:val="16"/>
                <w:lang w:eastAsia="en-US"/>
              </w:rPr>
              <w:t>R5-104291</w:t>
            </w:r>
          </w:p>
        </w:tc>
      </w:tr>
      <w:tr w:rsidR="00ED73FB" w:rsidRPr="00DF53B4" w14:paraId="0CEA9A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60DECE"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506DCF"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918A66" w14:textId="77777777" w:rsidR="00ED73FB" w:rsidRPr="00DF53B4" w:rsidRDefault="00ED73FB" w:rsidP="00ED73FB">
            <w:pPr>
              <w:pStyle w:val="TAL"/>
              <w:rPr>
                <w:sz w:val="16"/>
                <w:szCs w:val="16"/>
                <w:lang w:eastAsia="en-US"/>
              </w:rPr>
            </w:pPr>
            <w:r w:rsidRPr="00DF53B4">
              <w:rPr>
                <w:sz w:val="16"/>
                <w:szCs w:val="16"/>
                <w:lang w:eastAsia="en-US"/>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7299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8485F0" w14:textId="77777777" w:rsidR="00ED73FB" w:rsidRPr="00DF53B4" w:rsidRDefault="00ED73FB" w:rsidP="00ED73FB">
            <w:pPr>
              <w:pStyle w:val="TAL"/>
              <w:rPr>
                <w:sz w:val="16"/>
                <w:szCs w:val="16"/>
                <w:lang w:eastAsia="en-US"/>
              </w:rPr>
            </w:pPr>
            <w:r w:rsidRPr="00DF53B4">
              <w:rPr>
                <w:sz w:val="16"/>
                <w:szCs w:val="16"/>
                <w:lang w:eastAsia="en-US"/>
              </w:rPr>
              <w:t>Remove clause 8 test cases for early IMS security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132578"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17244"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D97658"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9DC711" w14:textId="77777777" w:rsidR="00ED73FB" w:rsidRPr="00DF53B4" w:rsidRDefault="00ED73FB" w:rsidP="00ED73FB">
            <w:pPr>
              <w:pStyle w:val="TAL"/>
              <w:rPr>
                <w:sz w:val="16"/>
                <w:szCs w:val="16"/>
                <w:lang w:eastAsia="en-US"/>
              </w:rPr>
            </w:pPr>
            <w:r w:rsidRPr="00DF53B4">
              <w:rPr>
                <w:sz w:val="16"/>
                <w:szCs w:val="16"/>
                <w:lang w:eastAsia="en-US"/>
              </w:rPr>
              <w:t>R5-104429</w:t>
            </w:r>
          </w:p>
        </w:tc>
      </w:tr>
      <w:tr w:rsidR="00ED73FB" w:rsidRPr="00DF53B4" w14:paraId="297A6C8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31AAAF"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6DCE2F"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8BB1A9" w14:textId="77777777" w:rsidR="00ED73FB" w:rsidRPr="00DF53B4" w:rsidRDefault="00ED73FB" w:rsidP="00ED73FB">
            <w:pPr>
              <w:pStyle w:val="TAL"/>
              <w:rPr>
                <w:sz w:val="16"/>
                <w:szCs w:val="16"/>
                <w:lang w:eastAsia="en-US"/>
              </w:rPr>
            </w:pPr>
            <w:r w:rsidRPr="00DF53B4">
              <w:rPr>
                <w:sz w:val="16"/>
                <w:szCs w:val="16"/>
                <w:lang w:eastAsia="en-US"/>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B749E"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258B2C" w14:textId="77777777" w:rsidR="00ED73FB" w:rsidRPr="00DF53B4" w:rsidRDefault="00ED73FB" w:rsidP="00ED73FB">
            <w:pPr>
              <w:pStyle w:val="TAL"/>
              <w:rPr>
                <w:sz w:val="16"/>
                <w:szCs w:val="16"/>
                <w:lang w:eastAsia="en-US"/>
              </w:rPr>
            </w:pPr>
            <w:r w:rsidRPr="00DF53B4">
              <w:rPr>
                <w:sz w:val="16"/>
                <w:szCs w:val="16"/>
                <w:lang w:eastAsia="en-US"/>
              </w:rPr>
              <w:t>Update annex A for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58CC2F"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DFF90"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622503"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329492" w14:textId="77777777" w:rsidR="00ED73FB" w:rsidRPr="00DF53B4" w:rsidRDefault="00ED73FB" w:rsidP="00ED73FB">
            <w:pPr>
              <w:pStyle w:val="TAL"/>
              <w:rPr>
                <w:sz w:val="16"/>
                <w:szCs w:val="16"/>
                <w:lang w:eastAsia="en-US"/>
              </w:rPr>
            </w:pPr>
            <w:r w:rsidRPr="00DF53B4">
              <w:rPr>
                <w:sz w:val="16"/>
                <w:szCs w:val="16"/>
                <w:lang w:eastAsia="en-US"/>
              </w:rPr>
              <w:t>R5-104434</w:t>
            </w:r>
          </w:p>
        </w:tc>
      </w:tr>
      <w:tr w:rsidR="00ED73FB" w:rsidRPr="00DF53B4" w14:paraId="4EC4B9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A20F18"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29F152"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1BBC51" w14:textId="77777777" w:rsidR="00ED73FB" w:rsidRPr="00DF53B4" w:rsidRDefault="00ED73FB" w:rsidP="00ED73FB">
            <w:pPr>
              <w:pStyle w:val="TAL"/>
              <w:rPr>
                <w:sz w:val="16"/>
                <w:szCs w:val="16"/>
                <w:lang w:eastAsia="en-US"/>
              </w:rPr>
            </w:pPr>
            <w:r w:rsidRPr="00DF53B4">
              <w:rPr>
                <w:sz w:val="16"/>
                <w:szCs w:val="16"/>
                <w:lang w:eastAsia="en-US"/>
              </w:rPr>
              <w:t>0251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44DFC"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009F3A" w14:textId="77777777" w:rsidR="00ED73FB" w:rsidRPr="00DF53B4" w:rsidRDefault="00ED73FB" w:rsidP="00ED73FB">
            <w:pPr>
              <w:pStyle w:val="TAL"/>
              <w:rPr>
                <w:sz w:val="16"/>
                <w:szCs w:val="16"/>
                <w:lang w:eastAsia="en-US"/>
              </w:rPr>
            </w:pPr>
            <w:r w:rsidRPr="00DF53B4">
              <w:rPr>
                <w:sz w:val="16"/>
                <w:szCs w:val="16"/>
                <w:lang w:eastAsia="en-US"/>
              </w:rPr>
              <w:t>Update test case 13.1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E95661"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A386B4"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737B75"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543011" w14:textId="77777777" w:rsidR="00ED73FB" w:rsidRPr="00DF53B4" w:rsidRDefault="00ED73FB" w:rsidP="00ED73FB">
            <w:pPr>
              <w:pStyle w:val="TAL"/>
              <w:rPr>
                <w:sz w:val="16"/>
                <w:szCs w:val="16"/>
                <w:lang w:eastAsia="en-US"/>
              </w:rPr>
            </w:pPr>
            <w:r w:rsidRPr="00DF53B4">
              <w:rPr>
                <w:sz w:val="16"/>
                <w:szCs w:val="16"/>
                <w:lang w:eastAsia="en-US"/>
              </w:rPr>
              <w:t>R5-104435</w:t>
            </w:r>
          </w:p>
        </w:tc>
      </w:tr>
      <w:tr w:rsidR="00ED73FB" w:rsidRPr="00DF53B4" w14:paraId="09A2321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11BA2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1EC573"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89CCFA" w14:textId="77777777" w:rsidR="00ED73FB" w:rsidRPr="00DF53B4" w:rsidRDefault="00ED73FB" w:rsidP="00ED73FB">
            <w:pPr>
              <w:pStyle w:val="TAL"/>
              <w:rPr>
                <w:sz w:val="16"/>
                <w:szCs w:val="16"/>
                <w:lang w:eastAsia="en-US"/>
              </w:rPr>
            </w:pPr>
            <w:r w:rsidRPr="00DF53B4">
              <w:rPr>
                <w:sz w:val="16"/>
                <w:szCs w:val="16"/>
                <w:lang w:eastAsia="en-US"/>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98AED"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A3ACD1" w14:textId="77777777" w:rsidR="00ED73FB" w:rsidRPr="00DF53B4" w:rsidRDefault="00ED73FB" w:rsidP="00ED73FB">
            <w:pPr>
              <w:pStyle w:val="TAL"/>
              <w:rPr>
                <w:sz w:val="16"/>
                <w:szCs w:val="16"/>
                <w:lang w:eastAsia="en-US"/>
              </w:rPr>
            </w:pPr>
            <w:r w:rsidRPr="00DF53B4">
              <w:rPr>
                <w:sz w:val="16"/>
                <w:szCs w:val="16"/>
                <w:lang w:eastAsia="en-US"/>
              </w:rPr>
              <w:t>Add new test case for user initiated re-registration using GIBA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29BE8A"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FB4A3"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19865"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8049F6" w14:textId="77777777" w:rsidR="00ED73FB" w:rsidRPr="00DF53B4" w:rsidRDefault="00ED73FB" w:rsidP="00ED73FB">
            <w:pPr>
              <w:pStyle w:val="TAL"/>
              <w:rPr>
                <w:sz w:val="16"/>
                <w:szCs w:val="16"/>
                <w:lang w:eastAsia="en-US"/>
              </w:rPr>
            </w:pPr>
            <w:r w:rsidRPr="00DF53B4">
              <w:rPr>
                <w:sz w:val="16"/>
                <w:szCs w:val="16"/>
                <w:lang w:eastAsia="en-US"/>
              </w:rPr>
              <w:t>R5-104739</w:t>
            </w:r>
          </w:p>
        </w:tc>
      </w:tr>
      <w:tr w:rsidR="00ED73FB" w:rsidRPr="00DF53B4" w14:paraId="1D59EF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68806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121C3F" w14:textId="77777777" w:rsidR="00ED73FB" w:rsidRPr="00DF53B4" w:rsidRDefault="00ED73FB" w:rsidP="00ED73FB">
            <w:pPr>
              <w:pStyle w:val="TAL"/>
              <w:rPr>
                <w:sz w:val="16"/>
                <w:szCs w:val="16"/>
                <w:lang w:eastAsia="en-US"/>
              </w:rPr>
            </w:pPr>
            <w:r w:rsidRPr="00DF53B4">
              <w:rPr>
                <w:sz w:val="16"/>
                <w:szCs w:val="16"/>
                <w:lang w:eastAsia="en-US"/>
              </w:rPr>
              <w:t>RP-100986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D28544" w14:textId="77777777" w:rsidR="00ED73FB" w:rsidRPr="00DF53B4" w:rsidRDefault="00ED73FB" w:rsidP="00ED73FB">
            <w:pPr>
              <w:pStyle w:val="TAL"/>
              <w:rPr>
                <w:sz w:val="16"/>
                <w:szCs w:val="16"/>
                <w:lang w:eastAsia="en-US"/>
              </w:rPr>
            </w:pPr>
            <w:r w:rsidRPr="00DF53B4">
              <w:rPr>
                <w:sz w:val="16"/>
                <w:szCs w:val="16"/>
                <w:lang w:eastAsia="en-US"/>
              </w:rPr>
              <w:t>0240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363A"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E03593" w14:textId="77777777" w:rsidR="00ED73FB" w:rsidRPr="00DF53B4" w:rsidRDefault="00ED73FB" w:rsidP="00ED73FB">
            <w:pPr>
              <w:pStyle w:val="TAL"/>
              <w:rPr>
                <w:sz w:val="16"/>
                <w:szCs w:val="16"/>
                <w:lang w:eastAsia="en-US"/>
              </w:rPr>
            </w:pPr>
            <w:r w:rsidRPr="00DF53B4">
              <w:rPr>
                <w:sz w:val="16"/>
                <w:szCs w:val="16"/>
                <w:lang w:eastAsia="en-US"/>
              </w:rPr>
              <w:t>Correction to default Status Report for MO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740E75"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5B9857"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F00291"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9F6106" w14:textId="77777777" w:rsidR="00ED73FB" w:rsidRPr="00DF53B4" w:rsidRDefault="00ED73FB" w:rsidP="00ED73FB">
            <w:pPr>
              <w:pStyle w:val="TAL"/>
              <w:rPr>
                <w:sz w:val="16"/>
                <w:szCs w:val="16"/>
                <w:lang w:eastAsia="en-US"/>
              </w:rPr>
            </w:pPr>
            <w:r w:rsidRPr="00DF53B4">
              <w:rPr>
                <w:sz w:val="16"/>
                <w:szCs w:val="16"/>
                <w:lang w:eastAsia="en-US"/>
              </w:rPr>
              <w:t>R5-104113</w:t>
            </w:r>
          </w:p>
        </w:tc>
      </w:tr>
      <w:tr w:rsidR="00ED73FB" w:rsidRPr="00DF53B4" w14:paraId="616E662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4CD183"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0E4644" w14:textId="77777777" w:rsidR="00ED73FB" w:rsidRPr="00DF53B4" w:rsidRDefault="00ED73FB" w:rsidP="00ED73FB">
            <w:pPr>
              <w:pStyle w:val="TAL"/>
              <w:rPr>
                <w:sz w:val="16"/>
                <w:szCs w:val="16"/>
                <w:lang w:eastAsia="en-US"/>
              </w:rPr>
            </w:pPr>
            <w:r w:rsidRPr="00DF53B4">
              <w:rPr>
                <w:sz w:val="16"/>
                <w:szCs w:val="16"/>
                <w:lang w:eastAsia="en-US"/>
              </w:rPr>
              <w:t>RP-100985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AA509B" w14:textId="77777777" w:rsidR="00ED73FB" w:rsidRPr="00DF53B4" w:rsidRDefault="00ED73FB" w:rsidP="00ED73FB">
            <w:pPr>
              <w:pStyle w:val="TAL"/>
              <w:rPr>
                <w:sz w:val="16"/>
                <w:szCs w:val="16"/>
                <w:lang w:eastAsia="en-US"/>
              </w:rPr>
            </w:pPr>
            <w:r w:rsidRPr="00DF53B4">
              <w:rPr>
                <w:sz w:val="16"/>
                <w:szCs w:val="16"/>
                <w:lang w:eastAsia="en-US"/>
              </w:rPr>
              <w:t>0256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2319"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C6594A" w14:textId="77777777" w:rsidR="00ED73FB" w:rsidRPr="00DF53B4" w:rsidRDefault="00ED73FB" w:rsidP="00ED73FB">
            <w:pPr>
              <w:pStyle w:val="TAL"/>
              <w:rPr>
                <w:sz w:val="16"/>
                <w:szCs w:val="16"/>
                <w:lang w:eastAsia="en-US"/>
              </w:rPr>
            </w:pPr>
            <w:r w:rsidRPr="00DF53B4">
              <w:rPr>
                <w:sz w:val="16"/>
                <w:szCs w:val="16"/>
                <w:lang w:eastAsia="en-US"/>
              </w:rPr>
              <w:t>Changes to common messages for IMS emergency session setup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5C323F"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03D81"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44548E"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6CC27F" w14:textId="77777777" w:rsidR="00ED73FB" w:rsidRPr="00DF53B4" w:rsidRDefault="00ED73FB" w:rsidP="00ED73FB">
            <w:pPr>
              <w:pStyle w:val="TAL"/>
              <w:rPr>
                <w:sz w:val="16"/>
                <w:szCs w:val="16"/>
                <w:lang w:eastAsia="en-US"/>
              </w:rPr>
            </w:pPr>
            <w:r w:rsidRPr="00DF53B4">
              <w:rPr>
                <w:sz w:val="16"/>
                <w:szCs w:val="16"/>
                <w:lang w:eastAsia="en-US"/>
              </w:rPr>
              <w:t>R5-105023</w:t>
            </w:r>
          </w:p>
        </w:tc>
      </w:tr>
      <w:tr w:rsidR="00ED73FB" w:rsidRPr="00DF53B4" w14:paraId="39EC9B3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5245E7" w14:textId="77777777" w:rsidR="00ED73FB" w:rsidRPr="00DF53B4" w:rsidRDefault="00ED73FB" w:rsidP="00ED73FB">
            <w:pPr>
              <w:pStyle w:val="TAL"/>
              <w:rPr>
                <w:sz w:val="16"/>
                <w:szCs w:val="16"/>
                <w:lang w:eastAsia="en-US"/>
              </w:rPr>
            </w:pPr>
            <w:r w:rsidRPr="00DF53B4">
              <w:rPr>
                <w:sz w:val="16"/>
                <w:szCs w:val="16"/>
                <w:lang w:eastAsia="en-US"/>
              </w:rPr>
              <w:t>RP-49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50974B" w14:textId="77777777" w:rsidR="00ED73FB" w:rsidRPr="00DF53B4" w:rsidRDefault="00ED73FB" w:rsidP="00ED73FB">
            <w:pPr>
              <w:pStyle w:val="TAL"/>
              <w:rPr>
                <w:sz w:val="16"/>
                <w:szCs w:val="16"/>
                <w:lang w:eastAsia="en-US"/>
              </w:rPr>
            </w:pPr>
            <w:r w:rsidRPr="00DF53B4">
              <w:rPr>
                <w:sz w:val="16"/>
                <w:szCs w:val="16"/>
                <w:lang w:eastAsia="en-US"/>
              </w:rPr>
              <w:t>RP-100838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C8F30F" w14:textId="77777777" w:rsidR="00ED73FB" w:rsidRPr="00DF53B4" w:rsidRDefault="00ED73FB" w:rsidP="00ED73FB">
            <w:pPr>
              <w:pStyle w:val="TAL"/>
              <w:rPr>
                <w:sz w:val="16"/>
                <w:szCs w:val="16"/>
                <w:lang w:eastAsia="en-US"/>
              </w:rPr>
            </w:pPr>
            <w:r w:rsidRPr="00DF53B4">
              <w:rPr>
                <w:sz w:val="16"/>
                <w:szCs w:val="16"/>
                <w:lang w:eastAsia="en-US"/>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165FD" w14:textId="77777777" w:rsidR="00ED73FB" w:rsidRPr="00DF53B4" w:rsidRDefault="00ED73F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523EBB" w14:textId="77777777" w:rsidR="00ED73FB" w:rsidRPr="00DF53B4" w:rsidRDefault="00ED73FB" w:rsidP="00ED73FB">
            <w:pPr>
              <w:pStyle w:val="TAL"/>
              <w:rPr>
                <w:sz w:val="16"/>
                <w:szCs w:val="16"/>
                <w:lang w:eastAsia="en-US"/>
              </w:rPr>
            </w:pPr>
            <w:r w:rsidRPr="00DF53B4">
              <w:rPr>
                <w:sz w:val="16"/>
                <w:szCs w:val="16"/>
                <w:lang w:eastAsia="en-US"/>
              </w:rPr>
              <w:t>Update annex C.6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3D38AB" w14:textId="77777777" w:rsidR="00ED73FB" w:rsidRPr="00DF53B4" w:rsidRDefault="00ED73FB" w:rsidP="00ED73F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3BC75" w14:textId="77777777" w:rsidR="00ED73FB" w:rsidRPr="00DF53B4" w:rsidRDefault="00ED73FB" w:rsidP="00ED73FB">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1A129" w14:textId="77777777" w:rsidR="00ED73FB" w:rsidRPr="00DF53B4" w:rsidRDefault="00ED73FB" w:rsidP="00ED73FB">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A04E66" w14:textId="77777777" w:rsidR="00ED73FB" w:rsidRPr="00DF53B4" w:rsidRDefault="00ED73FB" w:rsidP="00ED73FB">
            <w:pPr>
              <w:pStyle w:val="TAL"/>
              <w:rPr>
                <w:sz w:val="16"/>
                <w:szCs w:val="16"/>
                <w:lang w:eastAsia="en-US"/>
              </w:rPr>
            </w:pPr>
            <w:r w:rsidRPr="00DF53B4">
              <w:rPr>
                <w:sz w:val="16"/>
                <w:szCs w:val="16"/>
                <w:lang w:eastAsia="en-US"/>
              </w:rPr>
              <w:t>R5-104309</w:t>
            </w:r>
          </w:p>
        </w:tc>
      </w:tr>
      <w:tr w:rsidR="00E220EB" w:rsidRPr="00DF53B4" w14:paraId="396652E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0B56A3" w14:textId="77777777" w:rsidR="00E220EB" w:rsidRPr="00DF53B4" w:rsidRDefault="00E220EB" w:rsidP="00ED73FB">
            <w:pPr>
              <w:pStyle w:val="TAL"/>
              <w:rPr>
                <w:sz w:val="16"/>
                <w:szCs w:val="16"/>
                <w:lang w:eastAsia="en-US"/>
              </w:rPr>
            </w:pPr>
            <w:r w:rsidRPr="00DF53B4">
              <w:rPr>
                <w:sz w:val="16"/>
                <w:szCs w:val="16"/>
                <w:lang w:eastAsia="en-US"/>
              </w:rPr>
              <w:t>-</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0773E5" w14:textId="77777777" w:rsidR="00E220EB" w:rsidRPr="00DF53B4" w:rsidRDefault="00E220EB" w:rsidP="00ED73FB">
            <w:pPr>
              <w:pStyle w:val="TAL"/>
              <w:rPr>
                <w:sz w:val="16"/>
                <w:szCs w:val="16"/>
                <w:lang w:eastAsia="en-US"/>
              </w:rPr>
            </w:pPr>
            <w:r w:rsidRPr="00DF53B4">
              <w:rPr>
                <w:sz w:val="16"/>
                <w:szCs w:val="16"/>
                <w:lang w:eastAsia="en-US"/>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F5F960" w14:textId="77777777" w:rsidR="00E220EB" w:rsidRPr="00DF53B4" w:rsidRDefault="00E220EB" w:rsidP="00ED73FB">
            <w:pPr>
              <w:pStyle w:val="TAL"/>
              <w:rPr>
                <w:sz w:val="16"/>
                <w:szCs w:val="16"/>
                <w:lang w:eastAsia="en-US"/>
              </w:rPr>
            </w:pPr>
            <w:r w:rsidRPr="00DF53B4">
              <w:rPr>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CA1E7" w14:textId="77777777" w:rsidR="00E220EB" w:rsidRPr="00DF53B4" w:rsidRDefault="00E220EB" w:rsidP="00ED73F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8C0670" w14:textId="77777777" w:rsidR="00E220EB" w:rsidRPr="00DF53B4" w:rsidRDefault="00E220EB" w:rsidP="00611C0E">
            <w:pPr>
              <w:pStyle w:val="TAL"/>
              <w:rPr>
                <w:sz w:val="16"/>
                <w:szCs w:val="16"/>
                <w:lang w:eastAsia="en-US"/>
              </w:rPr>
            </w:pPr>
            <w:r w:rsidRPr="00DF53B4">
              <w:rPr>
                <w:sz w:val="16"/>
                <w:szCs w:val="16"/>
                <w:lang w:eastAsia="en-US"/>
              </w:rPr>
              <w:t>Editorial renumbering of test cases 15.27 - 15.30 in order to align with GCF list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DFE9A1" w14:textId="77777777" w:rsidR="00E220EB" w:rsidRPr="00DF53B4" w:rsidRDefault="00E220EB" w:rsidP="00ED73FB">
            <w:pPr>
              <w:pStyle w:val="TAL"/>
              <w:rPr>
                <w:sz w:val="16"/>
                <w:szCs w:val="16"/>
                <w:lang w:eastAsia="en-US"/>
              </w:rPr>
            </w:pPr>
            <w:r w:rsidRPr="00DF53B4">
              <w:rPr>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2918B" w14:textId="77777777" w:rsidR="00E220EB" w:rsidRPr="00DF53B4" w:rsidRDefault="00E220EB" w:rsidP="00611C0E">
            <w:pPr>
              <w:pStyle w:val="TAL"/>
              <w:rPr>
                <w:sz w:val="16"/>
                <w:szCs w:val="16"/>
                <w:lang w:eastAsia="en-US"/>
              </w:rPr>
            </w:pPr>
            <w:r w:rsidRPr="00DF53B4">
              <w:rPr>
                <w:sz w:val="16"/>
                <w:szCs w:val="16"/>
                <w:lang w:eastAsia="en-US"/>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6642FC" w14:textId="77777777" w:rsidR="00E220EB" w:rsidRPr="00DF53B4" w:rsidRDefault="00E220EB" w:rsidP="00611C0E">
            <w:pPr>
              <w:pStyle w:val="TAL"/>
              <w:rPr>
                <w:sz w:val="16"/>
                <w:szCs w:val="16"/>
                <w:lang w:eastAsia="en-US"/>
              </w:rPr>
            </w:pPr>
            <w:r w:rsidRPr="00DF53B4">
              <w:rPr>
                <w:sz w:val="16"/>
                <w:szCs w:val="16"/>
                <w:lang w:eastAsia="en-US"/>
              </w:rPr>
              <w:t>9.2.0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48DF1" w14:textId="77777777" w:rsidR="00E220EB" w:rsidRPr="00DF53B4" w:rsidRDefault="00E220EB" w:rsidP="00ED73FB">
            <w:pPr>
              <w:pStyle w:val="TAL"/>
              <w:rPr>
                <w:sz w:val="16"/>
                <w:szCs w:val="16"/>
                <w:lang w:eastAsia="en-US"/>
              </w:rPr>
            </w:pPr>
            <w:r w:rsidRPr="00DF53B4">
              <w:rPr>
                <w:sz w:val="16"/>
                <w:szCs w:val="16"/>
                <w:lang w:eastAsia="en-US"/>
              </w:rPr>
              <w:t>-</w:t>
            </w:r>
          </w:p>
        </w:tc>
      </w:tr>
      <w:tr w:rsidR="00023D60" w:rsidRPr="00DF53B4" w14:paraId="316AF7B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886262"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330EFB" w14:textId="77777777" w:rsidR="00023D60" w:rsidRPr="00DF53B4" w:rsidRDefault="00023D60" w:rsidP="00CF009B">
            <w:pPr>
              <w:pStyle w:val="TAL"/>
              <w:rPr>
                <w:sz w:val="16"/>
                <w:szCs w:val="16"/>
                <w:lang w:eastAsia="en-US"/>
              </w:rPr>
            </w:pPr>
            <w:r w:rsidRPr="00DF53B4">
              <w:rPr>
                <w:sz w:val="16"/>
                <w:szCs w:val="16"/>
                <w:lang w:eastAsia="en-US"/>
              </w:rPr>
              <w:t>RP-101156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D2BB07" w14:textId="77777777" w:rsidR="00023D60" w:rsidRPr="00DF53B4" w:rsidRDefault="00023D60" w:rsidP="00CF009B">
            <w:pPr>
              <w:pStyle w:val="TAL"/>
              <w:rPr>
                <w:sz w:val="16"/>
                <w:szCs w:val="16"/>
                <w:lang w:eastAsia="en-US"/>
              </w:rPr>
            </w:pPr>
            <w:r w:rsidRPr="00DF53B4">
              <w:rPr>
                <w:sz w:val="16"/>
                <w:szCs w:val="16"/>
                <w:lang w:eastAsia="en-US"/>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DE186"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A18D53" w14:textId="77777777" w:rsidR="00023D60" w:rsidRPr="00DF53B4" w:rsidRDefault="00023D60" w:rsidP="00CF009B">
            <w:pPr>
              <w:pStyle w:val="TAL"/>
              <w:rPr>
                <w:sz w:val="16"/>
                <w:szCs w:val="16"/>
                <w:lang w:eastAsia="en-US"/>
              </w:rPr>
            </w:pPr>
            <w:r w:rsidRPr="00DF53B4">
              <w:rPr>
                <w:sz w:val="16"/>
                <w:szCs w:val="16"/>
                <w:lang w:eastAsia="en-US"/>
              </w:rPr>
              <w:t>Updates to conformance requirements related to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B7731C"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7B75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23B7C"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40CFA6" w14:textId="77777777" w:rsidR="00023D60" w:rsidRPr="00DF53B4" w:rsidRDefault="00023D60" w:rsidP="00CF009B">
            <w:pPr>
              <w:pStyle w:val="TAL"/>
              <w:rPr>
                <w:sz w:val="16"/>
                <w:szCs w:val="16"/>
                <w:lang w:eastAsia="en-US"/>
              </w:rPr>
            </w:pPr>
            <w:r w:rsidRPr="00DF53B4">
              <w:rPr>
                <w:sz w:val="16"/>
                <w:szCs w:val="16"/>
                <w:lang w:eastAsia="en-US"/>
              </w:rPr>
              <w:t>R5-106152</w:t>
            </w:r>
          </w:p>
        </w:tc>
      </w:tr>
      <w:tr w:rsidR="00023D60" w:rsidRPr="00DF53B4" w14:paraId="0D591E1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DC3E0"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406281"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0FF210" w14:textId="77777777" w:rsidR="00023D60" w:rsidRPr="00DF53B4" w:rsidRDefault="00023D60" w:rsidP="00CF009B">
            <w:pPr>
              <w:pStyle w:val="TAL"/>
              <w:rPr>
                <w:sz w:val="16"/>
                <w:szCs w:val="16"/>
                <w:lang w:eastAsia="en-US"/>
              </w:rPr>
            </w:pPr>
            <w:r w:rsidRPr="00DF53B4">
              <w:rPr>
                <w:sz w:val="16"/>
                <w:szCs w:val="16"/>
                <w:lang w:eastAsia="en-US"/>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2BC0"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8939B7" w14:textId="77777777" w:rsidR="00023D60" w:rsidRPr="00DF53B4" w:rsidRDefault="00023D60" w:rsidP="00CF009B">
            <w:pPr>
              <w:pStyle w:val="TAL"/>
              <w:rPr>
                <w:sz w:val="16"/>
                <w:szCs w:val="16"/>
                <w:lang w:eastAsia="en-US"/>
              </w:rPr>
            </w:pPr>
            <w:r w:rsidRPr="00DF53B4">
              <w:rPr>
                <w:sz w:val="16"/>
                <w:szCs w:val="16"/>
                <w:lang w:eastAsia="en-US"/>
              </w:rPr>
              <w:t>Corrections to the conditions for using USIM or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7820EF"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94499D"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8EF3E"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5EE3E3" w14:textId="77777777" w:rsidR="00023D60" w:rsidRPr="00DF53B4" w:rsidRDefault="00023D60" w:rsidP="00CF009B">
            <w:pPr>
              <w:pStyle w:val="TAL"/>
              <w:rPr>
                <w:sz w:val="16"/>
                <w:szCs w:val="16"/>
                <w:lang w:eastAsia="en-US"/>
              </w:rPr>
            </w:pPr>
            <w:r w:rsidRPr="00DF53B4">
              <w:rPr>
                <w:sz w:val="16"/>
                <w:szCs w:val="16"/>
                <w:lang w:eastAsia="en-US"/>
              </w:rPr>
              <w:t>R5-106150</w:t>
            </w:r>
          </w:p>
        </w:tc>
      </w:tr>
      <w:tr w:rsidR="00023D60" w:rsidRPr="00DF53B4" w14:paraId="5F05F4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E3E253"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6E5AB2"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9A68FB" w14:textId="77777777" w:rsidR="00023D60" w:rsidRPr="00DF53B4" w:rsidRDefault="00023D60" w:rsidP="00CF009B">
            <w:pPr>
              <w:pStyle w:val="TAL"/>
              <w:rPr>
                <w:sz w:val="16"/>
                <w:szCs w:val="16"/>
                <w:lang w:eastAsia="en-US"/>
              </w:rPr>
            </w:pPr>
            <w:r w:rsidRPr="00DF53B4">
              <w:rPr>
                <w:sz w:val="16"/>
                <w:szCs w:val="16"/>
                <w:lang w:eastAsia="en-US"/>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A4B03"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DC8629" w14:textId="77777777" w:rsidR="00023D60" w:rsidRPr="00DF53B4" w:rsidRDefault="00023D60" w:rsidP="00CF009B">
            <w:pPr>
              <w:pStyle w:val="TAL"/>
              <w:rPr>
                <w:sz w:val="16"/>
                <w:szCs w:val="16"/>
                <w:lang w:eastAsia="en-US"/>
              </w:rPr>
            </w:pPr>
            <w:r w:rsidRPr="00DF53B4">
              <w:rPr>
                <w:sz w:val="16"/>
                <w:szCs w:val="16"/>
                <w:lang w:eastAsia="en-US"/>
              </w:rPr>
              <w:t>Add new test case 15.14a Communication Barring while roaming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13A518"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B14728"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03C7A3"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0E920E" w14:textId="77777777" w:rsidR="00023D60" w:rsidRPr="00DF53B4" w:rsidRDefault="00023D60" w:rsidP="00CF009B">
            <w:pPr>
              <w:pStyle w:val="TAL"/>
              <w:rPr>
                <w:sz w:val="16"/>
                <w:szCs w:val="16"/>
                <w:lang w:eastAsia="en-US"/>
              </w:rPr>
            </w:pPr>
            <w:r w:rsidRPr="00DF53B4">
              <w:rPr>
                <w:sz w:val="16"/>
                <w:szCs w:val="16"/>
                <w:lang w:eastAsia="en-US"/>
              </w:rPr>
              <w:t>R5-106151</w:t>
            </w:r>
          </w:p>
        </w:tc>
      </w:tr>
      <w:tr w:rsidR="00023D60" w:rsidRPr="00DF53B4" w14:paraId="6DFFD22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8B8FDF"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1B05E0"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BD2E22" w14:textId="77777777" w:rsidR="00023D60" w:rsidRPr="00DF53B4" w:rsidRDefault="00023D60" w:rsidP="00CF009B">
            <w:pPr>
              <w:pStyle w:val="TAL"/>
              <w:rPr>
                <w:sz w:val="16"/>
                <w:szCs w:val="16"/>
                <w:lang w:eastAsia="en-US"/>
              </w:rPr>
            </w:pPr>
            <w:r w:rsidRPr="00DF53B4">
              <w:rPr>
                <w:sz w:val="16"/>
                <w:szCs w:val="16"/>
                <w:lang w:eastAsia="en-US"/>
              </w:rPr>
              <w:t>0269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8AF9"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A323EA" w14:textId="77777777" w:rsidR="00023D60" w:rsidRPr="00DF53B4" w:rsidRDefault="00023D60" w:rsidP="00CF009B">
            <w:pPr>
              <w:pStyle w:val="TAL"/>
              <w:rPr>
                <w:sz w:val="16"/>
                <w:szCs w:val="16"/>
                <w:lang w:eastAsia="en-US"/>
              </w:rPr>
            </w:pPr>
            <w:r w:rsidRPr="00DF53B4">
              <w:rPr>
                <w:sz w:val="16"/>
                <w:szCs w:val="16"/>
                <w:lang w:eastAsia="en-US"/>
              </w:rPr>
              <w:t>New Emergency test case 19.3.1 Non-UE detectable emergency call / IM CN sends a 1xx response / UE geographical location information 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A576FC"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D29D7A"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04741"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EA8513" w14:textId="77777777" w:rsidR="00023D60" w:rsidRPr="00DF53B4" w:rsidRDefault="00023D60" w:rsidP="00CF009B">
            <w:pPr>
              <w:pStyle w:val="TAL"/>
              <w:rPr>
                <w:sz w:val="16"/>
                <w:szCs w:val="16"/>
                <w:lang w:eastAsia="en-US"/>
              </w:rPr>
            </w:pPr>
            <w:r w:rsidRPr="00DF53B4">
              <w:rPr>
                <w:sz w:val="16"/>
                <w:szCs w:val="16"/>
                <w:lang w:eastAsia="en-US"/>
              </w:rPr>
              <w:t>R5-106590</w:t>
            </w:r>
          </w:p>
        </w:tc>
      </w:tr>
      <w:tr w:rsidR="00023D60" w:rsidRPr="00DF53B4" w14:paraId="794134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2D7750"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46EF70"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5C5814" w14:textId="77777777" w:rsidR="00023D60" w:rsidRPr="00DF53B4" w:rsidRDefault="00023D60" w:rsidP="00CF009B">
            <w:pPr>
              <w:pStyle w:val="TAL"/>
              <w:rPr>
                <w:sz w:val="16"/>
                <w:szCs w:val="16"/>
                <w:lang w:eastAsia="en-US"/>
              </w:rPr>
            </w:pPr>
            <w:r w:rsidRPr="00DF53B4">
              <w:rPr>
                <w:sz w:val="16"/>
                <w:szCs w:val="16"/>
                <w:lang w:eastAsia="en-US"/>
              </w:rPr>
              <w:t>0268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BE08A"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D1EFEA" w14:textId="77777777" w:rsidR="00023D60" w:rsidRPr="00DF53B4" w:rsidRDefault="00023D60" w:rsidP="00CF009B">
            <w:pPr>
              <w:pStyle w:val="TAL"/>
              <w:rPr>
                <w:sz w:val="16"/>
                <w:szCs w:val="16"/>
                <w:lang w:eastAsia="en-US"/>
              </w:rPr>
            </w:pPr>
            <w:r w:rsidRPr="00DF53B4">
              <w:rPr>
                <w:sz w:val="16"/>
                <w:szCs w:val="16"/>
                <w:lang w:eastAsia="en-US"/>
              </w:rPr>
              <w:t>Introducing TC 19.1.1 Basic IMS emergency call over EPS with emergency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EDBF7E"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83CAA"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BEAD9"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8D5D4C" w14:textId="77777777" w:rsidR="00023D60" w:rsidRPr="00DF53B4" w:rsidRDefault="00023D60" w:rsidP="00CF009B">
            <w:pPr>
              <w:pStyle w:val="TAL"/>
              <w:rPr>
                <w:sz w:val="16"/>
                <w:szCs w:val="16"/>
                <w:lang w:eastAsia="en-US"/>
              </w:rPr>
            </w:pPr>
            <w:r w:rsidRPr="00DF53B4">
              <w:rPr>
                <w:sz w:val="16"/>
                <w:szCs w:val="16"/>
                <w:lang w:eastAsia="en-US"/>
              </w:rPr>
              <w:t>R5-106586</w:t>
            </w:r>
          </w:p>
        </w:tc>
      </w:tr>
      <w:tr w:rsidR="00023D60" w:rsidRPr="00DF53B4" w14:paraId="672EBB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9A4B23"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416259"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66A1A3" w14:textId="77777777" w:rsidR="00023D60" w:rsidRPr="00DF53B4" w:rsidRDefault="00023D60" w:rsidP="00CF009B">
            <w:pPr>
              <w:pStyle w:val="TAL"/>
              <w:rPr>
                <w:sz w:val="16"/>
                <w:szCs w:val="16"/>
                <w:lang w:eastAsia="en-US"/>
              </w:rPr>
            </w:pPr>
            <w:r w:rsidRPr="00DF53B4">
              <w:rPr>
                <w:sz w:val="16"/>
                <w:szCs w:val="16"/>
                <w:lang w:eastAsia="en-US"/>
              </w:rPr>
              <w:t>0262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3B1A0"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D1FE93" w14:textId="77777777" w:rsidR="00023D60" w:rsidRPr="00DF53B4" w:rsidRDefault="00023D60" w:rsidP="00CF009B">
            <w:pPr>
              <w:pStyle w:val="TAL"/>
              <w:rPr>
                <w:sz w:val="16"/>
                <w:szCs w:val="16"/>
                <w:lang w:eastAsia="en-US"/>
              </w:rPr>
            </w:pPr>
            <w:r w:rsidRPr="00DF53B4">
              <w:rPr>
                <w:sz w:val="16"/>
                <w:szCs w:val="16"/>
                <w:lang w:eastAsia="en-US"/>
              </w:rPr>
              <w:t>Update of MTSI test cases 15.25 and 15.26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2010C3"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FEDFE"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CA0B81"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2832B8" w14:textId="77777777" w:rsidR="00023D60" w:rsidRPr="00DF53B4" w:rsidRDefault="00023D60" w:rsidP="00CF009B">
            <w:pPr>
              <w:pStyle w:val="TAL"/>
              <w:rPr>
                <w:sz w:val="16"/>
                <w:szCs w:val="16"/>
                <w:lang w:eastAsia="en-US"/>
              </w:rPr>
            </w:pPr>
            <w:r w:rsidRPr="00DF53B4">
              <w:rPr>
                <w:sz w:val="16"/>
                <w:szCs w:val="16"/>
                <w:lang w:eastAsia="en-US"/>
              </w:rPr>
              <w:t>R5-106301</w:t>
            </w:r>
          </w:p>
        </w:tc>
      </w:tr>
      <w:tr w:rsidR="00023D60" w:rsidRPr="00DF53B4" w14:paraId="24D35F1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D809F5"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029D93"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63D243" w14:textId="77777777" w:rsidR="00023D60" w:rsidRPr="00DF53B4" w:rsidRDefault="00023D60" w:rsidP="00CF009B">
            <w:pPr>
              <w:pStyle w:val="TAL"/>
              <w:rPr>
                <w:sz w:val="16"/>
                <w:szCs w:val="16"/>
                <w:lang w:eastAsia="en-US"/>
              </w:rPr>
            </w:pPr>
            <w:r w:rsidRPr="00DF53B4">
              <w:rPr>
                <w:sz w:val="16"/>
                <w:szCs w:val="16"/>
                <w:lang w:eastAsia="en-US"/>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64794"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74E08B" w14:textId="77777777" w:rsidR="00023D60" w:rsidRPr="00DF53B4" w:rsidRDefault="00023D60" w:rsidP="00CF009B">
            <w:pPr>
              <w:pStyle w:val="TAL"/>
              <w:rPr>
                <w:sz w:val="16"/>
                <w:szCs w:val="16"/>
                <w:lang w:eastAsia="en-US"/>
              </w:rPr>
            </w:pPr>
            <w:r w:rsidRPr="00DF53B4">
              <w:rPr>
                <w:sz w:val="16"/>
                <w:szCs w:val="16"/>
                <w:lang w:eastAsia="en-US"/>
              </w:rPr>
              <w:t>Update of MTSI test cases 15.1, 15.2, 15.3 and 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D6FDED"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D8473D"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31B658"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2D16DF" w14:textId="77777777" w:rsidR="00023D60" w:rsidRPr="00DF53B4" w:rsidRDefault="00023D60" w:rsidP="00CF009B">
            <w:pPr>
              <w:pStyle w:val="TAL"/>
              <w:rPr>
                <w:sz w:val="16"/>
                <w:szCs w:val="16"/>
                <w:lang w:eastAsia="en-US"/>
              </w:rPr>
            </w:pPr>
            <w:r w:rsidRPr="00DF53B4">
              <w:rPr>
                <w:sz w:val="16"/>
                <w:szCs w:val="16"/>
                <w:lang w:eastAsia="en-US"/>
              </w:rPr>
              <w:t>R5-106300</w:t>
            </w:r>
          </w:p>
        </w:tc>
      </w:tr>
      <w:tr w:rsidR="00023D60" w:rsidRPr="00DF53B4" w14:paraId="004093E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F4261C"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66ECD1"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97F64D" w14:textId="77777777" w:rsidR="00023D60" w:rsidRPr="00DF53B4" w:rsidRDefault="00023D60" w:rsidP="00CF009B">
            <w:pPr>
              <w:pStyle w:val="TAL"/>
              <w:rPr>
                <w:sz w:val="16"/>
                <w:szCs w:val="16"/>
                <w:lang w:eastAsia="en-US"/>
              </w:rPr>
            </w:pPr>
            <w:r w:rsidRPr="00DF53B4">
              <w:rPr>
                <w:sz w:val="16"/>
                <w:szCs w:val="16"/>
                <w:lang w:eastAsia="en-US"/>
              </w:rPr>
              <w:t>0264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D0C2CA"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CD788F" w14:textId="77777777" w:rsidR="00023D60" w:rsidRPr="00DF53B4" w:rsidRDefault="00023D60" w:rsidP="00CF009B">
            <w:pPr>
              <w:pStyle w:val="TAL"/>
              <w:rPr>
                <w:sz w:val="16"/>
                <w:szCs w:val="16"/>
                <w:lang w:eastAsia="en-US"/>
              </w:rPr>
            </w:pPr>
            <w:r w:rsidRPr="00DF53B4">
              <w:rPr>
                <w:sz w:val="16"/>
                <w:szCs w:val="16"/>
                <w:lang w:eastAsia="en-US"/>
              </w:rPr>
              <w:t>Update to conformance requirement of PDP Context Activation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96A9C4"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B974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E8404F"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F800B8" w14:textId="77777777" w:rsidR="00023D60" w:rsidRPr="00DF53B4" w:rsidRDefault="00023D60" w:rsidP="00CF009B">
            <w:pPr>
              <w:pStyle w:val="TAL"/>
              <w:rPr>
                <w:sz w:val="16"/>
                <w:szCs w:val="16"/>
                <w:lang w:eastAsia="en-US"/>
              </w:rPr>
            </w:pPr>
            <w:r w:rsidRPr="00DF53B4">
              <w:rPr>
                <w:sz w:val="16"/>
                <w:szCs w:val="16"/>
                <w:lang w:eastAsia="en-US"/>
              </w:rPr>
              <w:t>R5-106470</w:t>
            </w:r>
          </w:p>
        </w:tc>
      </w:tr>
      <w:tr w:rsidR="00023D60" w:rsidRPr="00DF53B4" w14:paraId="56C885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75A3C2"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1829D5"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09CF3C" w14:textId="77777777" w:rsidR="00023D60" w:rsidRPr="00DF53B4" w:rsidRDefault="00023D60" w:rsidP="00CF009B">
            <w:pPr>
              <w:pStyle w:val="TAL"/>
              <w:rPr>
                <w:sz w:val="16"/>
                <w:szCs w:val="16"/>
                <w:lang w:eastAsia="en-US"/>
              </w:rPr>
            </w:pPr>
            <w:r w:rsidRPr="00DF53B4">
              <w:rPr>
                <w:sz w:val="16"/>
                <w:szCs w:val="16"/>
                <w:lang w:eastAsia="en-US"/>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FF821"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BEE0D4" w14:textId="77777777" w:rsidR="00023D60" w:rsidRPr="00DF53B4" w:rsidRDefault="00023D60" w:rsidP="00CF009B">
            <w:pPr>
              <w:pStyle w:val="TAL"/>
              <w:rPr>
                <w:sz w:val="16"/>
                <w:szCs w:val="16"/>
                <w:lang w:eastAsia="en-US"/>
              </w:rPr>
            </w:pPr>
            <w:r w:rsidRPr="00DF53B4">
              <w:rPr>
                <w:sz w:val="16"/>
                <w:szCs w:val="16"/>
                <w:lang w:eastAsia="en-US"/>
              </w:rPr>
              <w:t>Update conformance requirements for 8.10 and 8.11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C412DC"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1466B3"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4C6B5"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37D3E2" w14:textId="77777777" w:rsidR="00023D60" w:rsidRPr="00DF53B4" w:rsidRDefault="00023D60" w:rsidP="00CF009B">
            <w:pPr>
              <w:pStyle w:val="TAL"/>
              <w:rPr>
                <w:sz w:val="16"/>
                <w:szCs w:val="16"/>
                <w:lang w:eastAsia="en-US"/>
              </w:rPr>
            </w:pPr>
            <w:r w:rsidRPr="00DF53B4">
              <w:rPr>
                <w:sz w:val="16"/>
                <w:szCs w:val="16"/>
                <w:lang w:eastAsia="en-US"/>
              </w:rPr>
              <w:t>R5-106452</w:t>
            </w:r>
          </w:p>
        </w:tc>
      </w:tr>
      <w:tr w:rsidR="00023D60" w:rsidRPr="00DF53B4" w14:paraId="4689DD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C5D20C"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7FC1C"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2FB1A3" w14:textId="77777777" w:rsidR="00023D60" w:rsidRPr="00DF53B4" w:rsidRDefault="00023D60" w:rsidP="00CF009B">
            <w:pPr>
              <w:pStyle w:val="TAL"/>
              <w:rPr>
                <w:sz w:val="16"/>
                <w:szCs w:val="16"/>
                <w:lang w:eastAsia="en-US"/>
              </w:rPr>
            </w:pPr>
            <w:r w:rsidRPr="00DF53B4">
              <w:rPr>
                <w:sz w:val="16"/>
                <w:szCs w:val="16"/>
                <w:lang w:eastAsia="en-US"/>
              </w:rPr>
              <w:t>0267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E909D"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BE74B5" w14:textId="77777777" w:rsidR="00023D60" w:rsidRPr="00DF53B4" w:rsidRDefault="00023D60" w:rsidP="00CF009B">
            <w:pPr>
              <w:pStyle w:val="TAL"/>
              <w:rPr>
                <w:sz w:val="16"/>
                <w:szCs w:val="16"/>
                <w:lang w:eastAsia="en-US"/>
              </w:rPr>
            </w:pPr>
            <w:r w:rsidRPr="00DF53B4">
              <w:rPr>
                <w:sz w:val="16"/>
                <w:szCs w:val="16"/>
                <w:lang w:eastAsia="en-US"/>
              </w:rPr>
              <w:t>Update test cases 9.1 and 9.2 to Rel-8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901AE6"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64B20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F594E"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E1C686" w14:textId="77777777" w:rsidR="00023D60" w:rsidRPr="00DF53B4" w:rsidRDefault="00023D60" w:rsidP="00CF009B">
            <w:pPr>
              <w:pStyle w:val="TAL"/>
              <w:rPr>
                <w:sz w:val="16"/>
                <w:szCs w:val="16"/>
                <w:lang w:eastAsia="en-US"/>
              </w:rPr>
            </w:pPr>
            <w:r w:rsidRPr="00DF53B4">
              <w:rPr>
                <w:sz w:val="16"/>
                <w:szCs w:val="16"/>
                <w:lang w:eastAsia="en-US"/>
              </w:rPr>
              <w:t>R5-106516</w:t>
            </w:r>
          </w:p>
        </w:tc>
      </w:tr>
      <w:tr w:rsidR="00023D60" w:rsidRPr="00DF53B4" w14:paraId="4E47DA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05EA2E"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F5ACC5"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F1D50A" w14:textId="77777777" w:rsidR="00023D60" w:rsidRPr="00DF53B4" w:rsidRDefault="00023D60" w:rsidP="00CF009B">
            <w:pPr>
              <w:pStyle w:val="TAL"/>
              <w:rPr>
                <w:sz w:val="16"/>
                <w:szCs w:val="16"/>
                <w:lang w:eastAsia="en-US"/>
              </w:rPr>
            </w:pPr>
            <w:r w:rsidRPr="00DF53B4">
              <w:rPr>
                <w:sz w:val="16"/>
                <w:szCs w:val="16"/>
                <w:lang w:eastAsia="en-US"/>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6A172"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EC70D4" w14:textId="77777777" w:rsidR="00023D60" w:rsidRPr="00DF53B4" w:rsidRDefault="00023D60" w:rsidP="00CF009B">
            <w:pPr>
              <w:pStyle w:val="TAL"/>
              <w:rPr>
                <w:sz w:val="16"/>
                <w:szCs w:val="16"/>
                <w:lang w:eastAsia="en-US"/>
              </w:rPr>
            </w:pPr>
            <w:r w:rsidRPr="00DF53B4">
              <w:rPr>
                <w:sz w:val="16"/>
                <w:szCs w:val="16"/>
                <w:lang w:eastAsia="en-US"/>
              </w:rPr>
              <w:t>Remove test case 14.1 and 14.2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B12365"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7C43D"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203D3D"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DA2845" w14:textId="77777777" w:rsidR="00023D60" w:rsidRPr="00DF53B4" w:rsidRDefault="00023D60" w:rsidP="00CF009B">
            <w:pPr>
              <w:pStyle w:val="TAL"/>
              <w:rPr>
                <w:sz w:val="16"/>
                <w:szCs w:val="16"/>
                <w:lang w:eastAsia="en-US"/>
              </w:rPr>
            </w:pPr>
            <w:r w:rsidRPr="00DF53B4">
              <w:rPr>
                <w:sz w:val="16"/>
                <w:szCs w:val="16"/>
                <w:lang w:eastAsia="en-US"/>
              </w:rPr>
              <w:t>R5-106486</w:t>
            </w:r>
          </w:p>
        </w:tc>
      </w:tr>
      <w:tr w:rsidR="00023D60" w:rsidRPr="00DF53B4" w14:paraId="6C09E94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953417"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FC31EB" w14:textId="77777777" w:rsidR="00023D60" w:rsidRPr="00DF53B4" w:rsidRDefault="00023D60" w:rsidP="00CF009B">
            <w:pPr>
              <w:pStyle w:val="TAL"/>
              <w:rPr>
                <w:sz w:val="16"/>
                <w:szCs w:val="16"/>
                <w:lang w:eastAsia="en-US"/>
              </w:rPr>
            </w:pPr>
            <w:r w:rsidRPr="00DF53B4">
              <w:rPr>
                <w:sz w:val="16"/>
                <w:szCs w:val="16"/>
                <w:lang w:eastAsia="en-US"/>
              </w:rPr>
              <w:t>RP-101156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13DCDC" w14:textId="77777777" w:rsidR="00023D60" w:rsidRPr="00DF53B4" w:rsidRDefault="00023D60" w:rsidP="00CF009B">
            <w:pPr>
              <w:pStyle w:val="TAL"/>
              <w:rPr>
                <w:sz w:val="16"/>
                <w:szCs w:val="16"/>
                <w:lang w:eastAsia="en-US"/>
              </w:rPr>
            </w:pPr>
            <w:r w:rsidRPr="00DF53B4">
              <w:rPr>
                <w:sz w:val="16"/>
                <w:szCs w:val="16"/>
                <w:lang w:eastAsia="en-US"/>
              </w:rPr>
              <w:t>0265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CD19E"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D2713D" w14:textId="77777777" w:rsidR="00023D60" w:rsidRPr="00DF53B4" w:rsidRDefault="00023D60" w:rsidP="00CF009B">
            <w:pPr>
              <w:pStyle w:val="TAL"/>
              <w:rPr>
                <w:sz w:val="16"/>
                <w:szCs w:val="16"/>
                <w:lang w:eastAsia="en-US"/>
              </w:rPr>
            </w:pPr>
            <w:r w:rsidRPr="00DF53B4">
              <w:rPr>
                <w:sz w:val="16"/>
                <w:szCs w:val="16"/>
                <w:lang w:eastAsia="en-US"/>
              </w:rPr>
              <w:t>Update to conformance requirement of P-CSCF discovery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4F1F02"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54E24"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3A0AD"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E818BE" w14:textId="77777777" w:rsidR="00023D60" w:rsidRPr="00DF53B4" w:rsidRDefault="00023D60" w:rsidP="00CF009B">
            <w:pPr>
              <w:pStyle w:val="TAL"/>
              <w:rPr>
                <w:sz w:val="16"/>
                <w:szCs w:val="16"/>
                <w:lang w:eastAsia="en-US"/>
              </w:rPr>
            </w:pPr>
            <w:r w:rsidRPr="00DF53B4">
              <w:rPr>
                <w:sz w:val="16"/>
                <w:szCs w:val="16"/>
                <w:lang w:eastAsia="en-US"/>
              </w:rPr>
              <w:t>R5-106472</w:t>
            </w:r>
          </w:p>
        </w:tc>
      </w:tr>
      <w:tr w:rsidR="00023D60" w:rsidRPr="00DF53B4" w14:paraId="3A278F5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47CBE5"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65EE88" w14:textId="77777777" w:rsidR="00023D60" w:rsidRPr="00DF53B4" w:rsidRDefault="00023D60" w:rsidP="00CF009B">
            <w:pPr>
              <w:pStyle w:val="TAL"/>
              <w:rPr>
                <w:sz w:val="16"/>
                <w:szCs w:val="16"/>
                <w:lang w:eastAsia="en-US"/>
              </w:rPr>
            </w:pPr>
            <w:r w:rsidRPr="00DF53B4">
              <w:rPr>
                <w:sz w:val="16"/>
                <w:szCs w:val="16"/>
                <w:lang w:eastAsia="en-US"/>
              </w:rPr>
              <w:t>RP-101156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7C7ED1" w14:textId="77777777" w:rsidR="00023D60" w:rsidRPr="00DF53B4" w:rsidRDefault="00023D60" w:rsidP="00CF009B">
            <w:pPr>
              <w:pStyle w:val="TAL"/>
              <w:rPr>
                <w:sz w:val="16"/>
                <w:szCs w:val="16"/>
                <w:lang w:eastAsia="en-US"/>
              </w:rPr>
            </w:pPr>
            <w:r w:rsidRPr="00DF53B4">
              <w:rPr>
                <w:sz w:val="16"/>
                <w:szCs w:val="16"/>
                <w:lang w:eastAsia="en-US"/>
              </w:rPr>
              <w:t>0257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A0699"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7BD9ED" w14:textId="77777777" w:rsidR="00023D60" w:rsidRPr="00DF53B4" w:rsidRDefault="00023D60" w:rsidP="00CF009B">
            <w:pPr>
              <w:pStyle w:val="TAL"/>
              <w:rPr>
                <w:sz w:val="16"/>
                <w:szCs w:val="16"/>
                <w:lang w:eastAsia="en-US"/>
              </w:rPr>
            </w:pPr>
            <w:r w:rsidRPr="00DF53B4">
              <w:rPr>
                <w:sz w:val="16"/>
                <w:szCs w:val="16"/>
                <w:lang w:eastAsia="en-US"/>
              </w:rPr>
              <w:t>Fixes to IMS common emergency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64115E"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FB2CCC"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F26C4C"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15F74" w14:textId="77777777" w:rsidR="00023D60" w:rsidRPr="00DF53B4" w:rsidRDefault="00023D60" w:rsidP="00CF009B">
            <w:pPr>
              <w:pStyle w:val="TAL"/>
              <w:rPr>
                <w:sz w:val="16"/>
                <w:szCs w:val="16"/>
                <w:lang w:eastAsia="en-US"/>
              </w:rPr>
            </w:pPr>
            <w:r w:rsidRPr="00DF53B4">
              <w:rPr>
                <w:sz w:val="16"/>
                <w:szCs w:val="16"/>
                <w:lang w:eastAsia="en-US"/>
              </w:rPr>
              <w:t>R5-106147</w:t>
            </w:r>
          </w:p>
        </w:tc>
      </w:tr>
      <w:tr w:rsidR="00023D60" w:rsidRPr="00DF53B4" w14:paraId="10EB9B9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B2471C" w14:textId="77777777" w:rsidR="00023D60" w:rsidRPr="00DF53B4" w:rsidRDefault="00023D60" w:rsidP="00CF009B">
            <w:pPr>
              <w:pStyle w:val="TAL"/>
              <w:rPr>
                <w:sz w:val="16"/>
                <w:szCs w:val="16"/>
                <w:lang w:eastAsia="en-US"/>
              </w:rPr>
            </w:pPr>
            <w:r w:rsidRPr="00DF53B4">
              <w:rPr>
                <w:sz w:val="16"/>
                <w:szCs w:val="16"/>
                <w:lang w:eastAsia="en-US"/>
              </w:rPr>
              <w:t>RP-50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5EBC7D" w14:textId="77777777" w:rsidR="00023D60" w:rsidRPr="00DF53B4" w:rsidRDefault="00023D60" w:rsidP="00CF009B">
            <w:pPr>
              <w:pStyle w:val="TAL"/>
              <w:rPr>
                <w:sz w:val="16"/>
                <w:szCs w:val="16"/>
                <w:lang w:eastAsia="en-US"/>
              </w:rPr>
            </w:pPr>
            <w:r w:rsidRPr="00DF53B4">
              <w:rPr>
                <w:sz w:val="16"/>
                <w:szCs w:val="16"/>
                <w:lang w:eastAsia="en-US"/>
              </w:rPr>
              <w:t>RP-101146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71CD8C" w14:textId="77777777" w:rsidR="00023D60" w:rsidRPr="00DF53B4" w:rsidRDefault="00023D60" w:rsidP="00CF009B">
            <w:pPr>
              <w:pStyle w:val="TAL"/>
              <w:rPr>
                <w:sz w:val="16"/>
                <w:szCs w:val="16"/>
                <w:lang w:eastAsia="en-US"/>
              </w:rPr>
            </w:pPr>
            <w:r w:rsidRPr="00DF53B4">
              <w:rPr>
                <w:sz w:val="16"/>
                <w:szCs w:val="16"/>
                <w:lang w:eastAsia="en-US"/>
              </w:rPr>
              <w:t>0270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727F0" w14:textId="77777777" w:rsidR="00023D60" w:rsidRPr="00DF53B4" w:rsidRDefault="00023D60"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F3DEE2" w14:textId="77777777" w:rsidR="00023D60" w:rsidRPr="00DF53B4" w:rsidRDefault="00023D60" w:rsidP="00CF009B">
            <w:pPr>
              <w:pStyle w:val="TAL"/>
              <w:rPr>
                <w:sz w:val="16"/>
                <w:szCs w:val="16"/>
                <w:lang w:eastAsia="en-US"/>
              </w:rPr>
            </w:pPr>
            <w:r w:rsidRPr="00DF53B4">
              <w:rPr>
                <w:sz w:val="16"/>
                <w:szCs w:val="16"/>
                <w:lang w:eastAsia="en-US"/>
              </w:rPr>
              <w:t>New IMS test case 12.2A MO Call - 504 Server Time-out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BA4806" w14:textId="77777777" w:rsidR="00023D60" w:rsidRPr="00DF53B4" w:rsidRDefault="00023D60"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69C011" w14:textId="77777777" w:rsidR="00023D60" w:rsidRPr="00DF53B4" w:rsidRDefault="00023D60" w:rsidP="00CF009B">
            <w:pPr>
              <w:pStyle w:val="TAL"/>
              <w:rPr>
                <w:sz w:val="16"/>
                <w:szCs w:val="16"/>
                <w:lang w:eastAsia="en-US"/>
              </w:rPr>
            </w:pPr>
            <w:r w:rsidRPr="00DF53B4">
              <w:rPr>
                <w:sz w:val="16"/>
                <w:szCs w:val="16"/>
                <w:lang w:eastAsia="en-US"/>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A0673" w14:textId="77777777" w:rsidR="00023D60" w:rsidRPr="00DF53B4" w:rsidRDefault="00023D60" w:rsidP="00CF009B">
            <w:pPr>
              <w:pStyle w:val="TAL"/>
              <w:rPr>
                <w:sz w:val="16"/>
                <w:szCs w:val="16"/>
                <w:lang w:eastAsia="en-US"/>
              </w:rPr>
            </w:pPr>
            <w:r w:rsidRPr="00DF53B4">
              <w:rPr>
                <w:sz w:val="16"/>
                <w:szCs w:val="16"/>
                <w:lang w:eastAsia="en-US"/>
              </w:rPr>
              <w:t>9.3.0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D6579B" w14:textId="77777777" w:rsidR="00023D60" w:rsidRPr="00DF53B4" w:rsidRDefault="00023D60" w:rsidP="00CF009B">
            <w:pPr>
              <w:pStyle w:val="TAL"/>
              <w:rPr>
                <w:sz w:val="16"/>
                <w:szCs w:val="16"/>
                <w:lang w:eastAsia="en-US"/>
              </w:rPr>
            </w:pPr>
            <w:r w:rsidRPr="00DF53B4">
              <w:rPr>
                <w:sz w:val="16"/>
                <w:szCs w:val="16"/>
                <w:lang w:eastAsia="en-US"/>
              </w:rPr>
              <w:t>R5-106684</w:t>
            </w:r>
          </w:p>
        </w:tc>
      </w:tr>
      <w:tr w:rsidR="00453C7D" w:rsidRPr="00DF53B4" w14:paraId="35C574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BCD83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C02A40"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21926C" w14:textId="77777777" w:rsidR="00453C7D" w:rsidRPr="00DF53B4" w:rsidRDefault="00453C7D" w:rsidP="00CF009B">
            <w:pPr>
              <w:pStyle w:val="TAL"/>
              <w:rPr>
                <w:sz w:val="16"/>
                <w:szCs w:val="16"/>
                <w:lang w:eastAsia="en-US"/>
              </w:rPr>
            </w:pPr>
            <w:r w:rsidRPr="00DF53B4">
              <w:rPr>
                <w:sz w:val="16"/>
                <w:szCs w:val="16"/>
                <w:lang w:eastAsia="en-US"/>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B036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BECC9A"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for XCAP and CDIV TCs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BC1AA5"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6F898"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BB218"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3BF226" w14:textId="77777777" w:rsidR="00453C7D" w:rsidRPr="00DF53B4" w:rsidRDefault="00453C7D" w:rsidP="00CF009B">
            <w:pPr>
              <w:pStyle w:val="TAL"/>
              <w:rPr>
                <w:sz w:val="16"/>
                <w:szCs w:val="16"/>
                <w:lang w:eastAsia="en-US"/>
              </w:rPr>
            </w:pPr>
            <w:r w:rsidRPr="00DF53B4">
              <w:rPr>
                <w:sz w:val="16"/>
                <w:szCs w:val="16"/>
                <w:lang w:eastAsia="en-US"/>
              </w:rPr>
              <w:t>R5-110254</w:t>
            </w:r>
          </w:p>
        </w:tc>
      </w:tr>
      <w:tr w:rsidR="00453C7D" w:rsidRPr="00DF53B4" w14:paraId="0D2EB14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F6E08"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CD2FA1"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A8FDBE" w14:textId="77777777" w:rsidR="00453C7D" w:rsidRPr="00DF53B4" w:rsidRDefault="00453C7D" w:rsidP="00CF009B">
            <w:pPr>
              <w:pStyle w:val="TAL"/>
              <w:rPr>
                <w:sz w:val="16"/>
                <w:szCs w:val="16"/>
                <w:lang w:eastAsia="en-US"/>
              </w:rPr>
            </w:pPr>
            <w:r w:rsidRPr="00DF53B4">
              <w:rPr>
                <w:sz w:val="16"/>
                <w:szCs w:val="16"/>
                <w:lang w:eastAsia="en-US"/>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B3C17"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DCFE92"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call related suppl. services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1EF411"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5FF86"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89F3B"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F17553" w14:textId="77777777" w:rsidR="00453C7D" w:rsidRPr="00DF53B4" w:rsidRDefault="00453C7D" w:rsidP="00CF009B">
            <w:pPr>
              <w:pStyle w:val="TAL"/>
              <w:rPr>
                <w:sz w:val="16"/>
                <w:szCs w:val="16"/>
                <w:lang w:eastAsia="en-US"/>
              </w:rPr>
            </w:pPr>
            <w:r w:rsidRPr="00DF53B4">
              <w:rPr>
                <w:sz w:val="16"/>
                <w:szCs w:val="16"/>
                <w:lang w:eastAsia="en-US"/>
              </w:rPr>
              <w:t>R5-110255</w:t>
            </w:r>
          </w:p>
        </w:tc>
      </w:tr>
      <w:tr w:rsidR="00453C7D" w:rsidRPr="00DF53B4" w14:paraId="30D0AFA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54504E"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9993C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C82D02" w14:textId="77777777" w:rsidR="00453C7D" w:rsidRPr="00DF53B4" w:rsidRDefault="00453C7D" w:rsidP="00CF009B">
            <w:pPr>
              <w:pStyle w:val="TAL"/>
              <w:rPr>
                <w:sz w:val="16"/>
                <w:szCs w:val="16"/>
                <w:lang w:eastAsia="en-US"/>
              </w:rPr>
            </w:pPr>
            <w:r w:rsidRPr="00DF53B4">
              <w:rPr>
                <w:sz w:val="16"/>
                <w:szCs w:val="16"/>
                <w:lang w:eastAsia="en-US"/>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3AA81"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60C53E"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conference call TCs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7BC612"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A859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94D996"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6C2B94" w14:textId="77777777" w:rsidR="00453C7D" w:rsidRPr="00DF53B4" w:rsidRDefault="00453C7D" w:rsidP="00CF009B">
            <w:pPr>
              <w:pStyle w:val="TAL"/>
              <w:rPr>
                <w:sz w:val="16"/>
                <w:szCs w:val="16"/>
                <w:lang w:eastAsia="en-US"/>
              </w:rPr>
            </w:pPr>
            <w:r w:rsidRPr="00DF53B4">
              <w:rPr>
                <w:sz w:val="16"/>
                <w:szCs w:val="16"/>
                <w:lang w:eastAsia="en-US"/>
              </w:rPr>
              <w:t>R5-110256</w:t>
            </w:r>
          </w:p>
        </w:tc>
      </w:tr>
      <w:tr w:rsidR="00453C7D" w:rsidRPr="00DF53B4" w14:paraId="30A9D32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F02A55"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94D858"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3C7D29" w14:textId="77777777" w:rsidR="00453C7D" w:rsidRPr="00DF53B4" w:rsidRDefault="00453C7D" w:rsidP="00CF009B">
            <w:pPr>
              <w:pStyle w:val="TAL"/>
              <w:rPr>
                <w:sz w:val="16"/>
                <w:szCs w:val="16"/>
                <w:lang w:eastAsia="en-US"/>
              </w:rPr>
            </w:pPr>
            <w:r w:rsidRPr="00DF53B4">
              <w:rPr>
                <w:sz w:val="16"/>
                <w:szCs w:val="16"/>
                <w:lang w:eastAsia="en-US"/>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A7BE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FA62F"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MO calls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E7101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6068D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1F171"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B85BE2" w14:textId="77777777" w:rsidR="00453C7D" w:rsidRPr="00DF53B4" w:rsidRDefault="00453C7D" w:rsidP="00CF009B">
            <w:pPr>
              <w:pStyle w:val="TAL"/>
              <w:rPr>
                <w:sz w:val="16"/>
                <w:szCs w:val="16"/>
                <w:lang w:eastAsia="en-US"/>
              </w:rPr>
            </w:pPr>
            <w:r w:rsidRPr="00DF53B4">
              <w:rPr>
                <w:sz w:val="16"/>
                <w:szCs w:val="16"/>
                <w:lang w:eastAsia="en-US"/>
              </w:rPr>
              <w:t>R5-110258</w:t>
            </w:r>
          </w:p>
        </w:tc>
      </w:tr>
      <w:tr w:rsidR="00453C7D" w:rsidRPr="00DF53B4" w14:paraId="33BD457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16684A"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ABD904"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B14B4B" w14:textId="77777777" w:rsidR="00453C7D" w:rsidRPr="00DF53B4" w:rsidRDefault="00453C7D" w:rsidP="00CF009B">
            <w:pPr>
              <w:pStyle w:val="TAL"/>
              <w:rPr>
                <w:sz w:val="16"/>
                <w:szCs w:val="16"/>
                <w:lang w:eastAsia="en-US"/>
              </w:rPr>
            </w:pPr>
            <w:r w:rsidRPr="00DF53B4">
              <w:rPr>
                <w:sz w:val="16"/>
                <w:szCs w:val="16"/>
                <w:lang w:eastAsia="en-US"/>
              </w:rPr>
              <w:t>0275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231BE"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5B3A64" w14:textId="77777777" w:rsidR="00453C7D" w:rsidRPr="00DF53B4" w:rsidRDefault="00453C7D" w:rsidP="00CF009B">
            <w:pPr>
              <w:pStyle w:val="TAL"/>
              <w:rPr>
                <w:sz w:val="16"/>
                <w:szCs w:val="16"/>
                <w:lang w:eastAsia="en-US"/>
              </w:rPr>
            </w:pPr>
            <w:r w:rsidRPr="00DF53B4">
              <w:rPr>
                <w:sz w:val="16"/>
                <w:szCs w:val="16"/>
                <w:lang w:eastAsia="en-US"/>
              </w:rPr>
              <w:t>Updates to conformance requirements of IMS MO text session with MSRP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DBC52D"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827B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76AB2"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150DC0" w14:textId="77777777" w:rsidR="00453C7D" w:rsidRPr="00DF53B4" w:rsidRDefault="00453C7D" w:rsidP="00CF009B">
            <w:pPr>
              <w:pStyle w:val="TAL"/>
              <w:rPr>
                <w:sz w:val="16"/>
                <w:szCs w:val="16"/>
                <w:lang w:eastAsia="en-US"/>
              </w:rPr>
            </w:pPr>
            <w:r w:rsidRPr="00DF53B4">
              <w:rPr>
                <w:sz w:val="16"/>
                <w:szCs w:val="16"/>
                <w:lang w:eastAsia="en-US"/>
              </w:rPr>
              <w:t>R5-110262</w:t>
            </w:r>
          </w:p>
        </w:tc>
      </w:tr>
      <w:tr w:rsidR="00453C7D" w:rsidRPr="00DF53B4" w14:paraId="6D5C15F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1F6B8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6C1C4F"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870AFF" w14:textId="77777777" w:rsidR="00453C7D" w:rsidRPr="00DF53B4" w:rsidRDefault="00453C7D" w:rsidP="00CF009B">
            <w:pPr>
              <w:pStyle w:val="TAL"/>
              <w:rPr>
                <w:sz w:val="16"/>
                <w:szCs w:val="16"/>
                <w:lang w:eastAsia="en-US"/>
              </w:rPr>
            </w:pPr>
            <w:r w:rsidRPr="00DF53B4">
              <w:rPr>
                <w:sz w:val="16"/>
                <w:szCs w:val="16"/>
                <w:lang w:eastAsia="en-US"/>
              </w:rPr>
              <w:t>0276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D9BB2"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0AEB4F" w14:textId="77777777" w:rsidR="00453C7D" w:rsidRPr="00DF53B4" w:rsidRDefault="00453C7D" w:rsidP="00CF009B">
            <w:pPr>
              <w:pStyle w:val="TAL"/>
              <w:rPr>
                <w:sz w:val="16"/>
                <w:szCs w:val="16"/>
                <w:lang w:eastAsia="en-US"/>
              </w:rPr>
            </w:pPr>
            <w:r w:rsidRPr="00DF53B4">
              <w:rPr>
                <w:sz w:val="16"/>
                <w:szCs w:val="16"/>
                <w:lang w:eastAsia="en-US"/>
              </w:rPr>
              <w:t>Corrections to the IMS emergency TC 19.1.1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F2020D"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458A15"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F2DE7"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20F4CC" w14:textId="77777777" w:rsidR="00453C7D" w:rsidRPr="00DF53B4" w:rsidRDefault="00453C7D" w:rsidP="00CF009B">
            <w:pPr>
              <w:pStyle w:val="TAL"/>
              <w:rPr>
                <w:sz w:val="16"/>
                <w:szCs w:val="16"/>
                <w:lang w:eastAsia="en-US"/>
              </w:rPr>
            </w:pPr>
            <w:r w:rsidRPr="00DF53B4">
              <w:rPr>
                <w:sz w:val="16"/>
                <w:szCs w:val="16"/>
                <w:lang w:eastAsia="en-US"/>
              </w:rPr>
              <w:t>R5-110265</w:t>
            </w:r>
          </w:p>
        </w:tc>
      </w:tr>
      <w:tr w:rsidR="00453C7D" w:rsidRPr="00DF53B4" w14:paraId="4713C1D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C2A49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319112"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97334F" w14:textId="77777777" w:rsidR="00453C7D" w:rsidRPr="00DF53B4" w:rsidRDefault="00453C7D" w:rsidP="00CF009B">
            <w:pPr>
              <w:pStyle w:val="TAL"/>
              <w:rPr>
                <w:sz w:val="16"/>
                <w:szCs w:val="16"/>
                <w:lang w:eastAsia="en-US"/>
              </w:rPr>
            </w:pPr>
            <w:r w:rsidRPr="00DF53B4">
              <w:rPr>
                <w:sz w:val="16"/>
                <w:szCs w:val="16"/>
                <w:lang w:eastAsia="en-US"/>
              </w:rPr>
              <w:t>0277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45DA"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BC8240" w14:textId="77777777" w:rsidR="00453C7D" w:rsidRPr="00DF53B4" w:rsidRDefault="00453C7D" w:rsidP="00CF009B">
            <w:pPr>
              <w:pStyle w:val="TAL"/>
              <w:rPr>
                <w:sz w:val="16"/>
                <w:szCs w:val="16"/>
                <w:lang w:eastAsia="en-US"/>
              </w:rPr>
            </w:pPr>
            <w:r w:rsidRPr="00DF53B4">
              <w:rPr>
                <w:sz w:val="16"/>
                <w:szCs w:val="16"/>
                <w:lang w:eastAsia="en-US"/>
              </w:rPr>
              <w:t>Introducing TC 19.5.6 User-initiated emergency reregistration / UE has emergency related ongoing dialog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DDCB1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4CBC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CB7C51"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6D3194" w14:textId="77777777" w:rsidR="00453C7D" w:rsidRPr="00DF53B4" w:rsidRDefault="00453C7D" w:rsidP="00CF009B">
            <w:pPr>
              <w:pStyle w:val="TAL"/>
              <w:rPr>
                <w:sz w:val="16"/>
                <w:szCs w:val="16"/>
                <w:lang w:eastAsia="en-US"/>
              </w:rPr>
            </w:pPr>
            <w:r w:rsidRPr="00DF53B4">
              <w:rPr>
                <w:sz w:val="16"/>
                <w:szCs w:val="16"/>
                <w:lang w:eastAsia="en-US"/>
              </w:rPr>
              <w:t>R5-110266</w:t>
            </w:r>
          </w:p>
        </w:tc>
      </w:tr>
      <w:tr w:rsidR="00453C7D" w:rsidRPr="00DF53B4" w14:paraId="4E2460A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01704F"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3E80E8"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E427EF" w14:textId="77777777" w:rsidR="00453C7D" w:rsidRPr="00DF53B4" w:rsidRDefault="00453C7D" w:rsidP="00CF009B">
            <w:pPr>
              <w:pStyle w:val="TAL"/>
              <w:rPr>
                <w:sz w:val="16"/>
                <w:szCs w:val="16"/>
                <w:lang w:eastAsia="en-US"/>
              </w:rPr>
            </w:pPr>
            <w:r w:rsidRPr="00DF53B4">
              <w:rPr>
                <w:sz w:val="16"/>
                <w:szCs w:val="16"/>
                <w:lang w:eastAsia="en-US"/>
              </w:rPr>
              <w:t>0278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CEBFF"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5645F7" w14:textId="77777777" w:rsidR="00453C7D" w:rsidRPr="00DF53B4" w:rsidRDefault="00453C7D" w:rsidP="00CF009B">
            <w:pPr>
              <w:pStyle w:val="TAL"/>
              <w:rPr>
                <w:sz w:val="16"/>
                <w:szCs w:val="16"/>
                <w:lang w:eastAsia="en-US"/>
              </w:rPr>
            </w:pPr>
            <w:r w:rsidRPr="00DF53B4">
              <w:rPr>
                <w:sz w:val="16"/>
                <w:szCs w:val="16"/>
                <w:lang w:eastAsia="en-US"/>
              </w:rPr>
              <w:t>Introducing TC 19.1.2 Emergency call with emergency registration / Success / Location information not 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C6F4A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3FE3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D28BA"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F034BF" w14:textId="77777777" w:rsidR="00453C7D" w:rsidRPr="00DF53B4" w:rsidRDefault="00453C7D" w:rsidP="00CF009B">
            <w:pPr>
              <w:pStyle w:val="TAL"/>
              <w:rPr>
                <w:sz w:val="16"/>
                <w:szCs w:val="16"/>
                <w:lang w:eastAsia="en-US"/>
              </w:rPr>
            </w:pPr>
            <w:r w:rsidRPr="00DF53B4">
              <w:rPr>
                <w:sz w:val="16"/>
                <w:szCs w:val="16"/>
                <w:lang w:eastAsia="en-US"/>
              </w:rPr>
              <w:t>R5-110267</w:t>
            </w:r>
          </w:p>
        </w:tc>
      </w:tr>
      <w:tr w:rsidR="00453C7D" w:rsidRPr="00DF53B4" w14:paraId="572DAA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9D85C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229863"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3CC70F" w14:textId="77777777" w:rsidR="00453C7D" w:rsidRPr="00DF53B4" w:rsidRDefault="00453C7D" w:rsidP="00CF009B">
            <w:pPr>
              <w:pStyle w:val="TAL"/>
              <w:rPr>
                <w:sz w:val="16"/>
                <w:szCs w:val="16"/>
                <w:lang w:eastAsia="en-US"/>
              </w:rPr>
            </w:pPr>
            <w:r w:rsidRPr="00DF53B4">
              <w:rPr>
                <w:sz w:val="16"/>
                <w:szCs w:val="16"/>
                <w:lang w:eastAsia="en-US"/>
              </w:rPr>
              <w:t>0279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D7405"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48E17A" w14:textId="77777777" w:rsidR="00453C7D" w:rsidRPr="00DF53B4" w:rsidRDefault="00453C7D" w:rsidP="00CF009B">
            <w:pPr>
              <w:pStyle w:val="TAL"/>
              <w:rPr>
                <w:sz w:val="16"/>
                <w:szCs w:val="16"/>
                <w:lang w:eastAsia="en-US"/>
              </w:rPr>
            </w:pPr>
            <w:r w:rsidRPr="00DF53B4">
              <w:rPr>
                <w:sz w:val="16"/>
                <w:szCs w:val="16"/>
                <w:lang w:eastAsia="en-US"/>
              </w:rPr>
              <w:t>Introducing TC 19.1.4 Emergency call with emergency registration / UE is not [normal] registered / Success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EA9F6"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CB1564"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071B4"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16A7BC" w14:textId="77777777" w:rsidR="00453C7D" w:rsidRPr="00DF53B4" w:rsidRDefault="00453C7D" w:rsidP="00CF009B">
            <w:pPr>
              <w:pStyle w:val="TAL"/>
              <w:rPr>
                <w:sz w:val="16"/>
                <w:szCs w:val="16"/>
                <w:lang w:eastAsia="en-US"/>
              </w:rPr>
            </w:pPr>
            <w:r w:rsidRPr="00DF53B4">
              <w:rPr>
                <w:sz w:val="16"/>
                <w:szCs w:val="16"/>
                <w:lang w:eastAsia="en-US"/>
              </w:rPr>
              <w:t>R5-110268</w:t>
            </w:r>
          </w:p>
        </w:tc>
      </w:tr>
      <w:tr w:rsidR="00453C7D" w:rsidRPr="00DF53B4" w14:paraId="25D6648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F75FA5"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1CF429"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CFC413" w14:textId="77777777" w:rsidR="00453C7D" w:rsidRPr="00DF53B4" w:rsidRDefault="00453C7D" w:rsidP="00CF009B">
            <w:pPr>
              <w:pStyle w:val="TAL"/>
              <w:rPr>
                <w:sz w:val="16"/>
                <w:szCs w:val="16"/>
                <w:lang w:eastAsia="en-US"/>
              </w:rPr>
            </w:pPr>
            <w:r w:rsidRPr="00DF53B4">
              <w:rPr>
                <w:sz w:val="16"/>
                <w:szCs w:val="16"/>
                <w:lang w:eastAsia="en-US"/>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1FE6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AA2FE7" w14:textId="77777777" w:rsidR="00453C7D" w:rsidRPr="00DF53B4" w:rsidRDefault="00453C7D" w:rsidP="00CF009B">
            <w:pPr>
              <w:pStyle w:val="TAL"/>
              <w:rPr>
                <w:sz w:val="16"/>
                <w:szCs w:val="16"/>
                <w:lang w:eastAsia="en-US"/>
              </w:rPr>
            </w:pPr>
            <w:r w:rsidRPr="00DF53B4">
              <w:rPr>
                <w:sz w:val="16"/>
                <w:szCs w:val="16"/>
                <w:lang w:eastAsia="en-US"/>
              </w:rPr>
              <w:t>Update test case 10.1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FC936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E9747"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E4A9E"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B188B5" w14:textId="77777777" w:rsidR="00453C7D" w:rsidRPr="00DF53B4" w:rsidRDefault="00453C7D" w:rsidP="00CF009B">
            <w:pPr>
              <w:pStyle w:val="TAL"/>
              <w:rPr>
                <w:sz w:val="16"/>
                <w:szCs w:val="16"/>
                <w:lang w:eastAsia="en-US"/>
              </w:rPr>
            </w:pPr>
            <w:r w:rsidRPr="00DF53B4">
              <w:rPr>
                <w:sz w:val="16"/>
                <w:szCs w:val="16"/>
                <w:lang w:eastAsia="en-US"/>
              </w:rPr>
              <w:t>R5-110366</w:t>
            </w:r>
          </w:p>
        </w:tc>
      </w:tr>
      <w:tr w:rsidR="00453C7D" w:rsidRPr="00DF53B4" w14:paraId="734729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DAF0D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5686F4"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841B7B" w14:textId="77777777" w:rsidR="00453C7D" w:rsidRPr="00DF53B4" w:rsidRDefault="00453C7D" w:rsidP="00CF009B">
            <w:pPr>
              <w:pStyle w:val="TAL"/>
              <w:rPr>
                <w:sz w:val="16"/>
                <w:szCs w:val="16"/>
                <w:lang w:eastAsia="en-US"/>
              </w:rPr>
            </w:pPr>
            <w:r w:rsidRPr="00DF53B4">
              <w:rPr>
                <w:sz w:val="16"/>
                <w:szCs w:val="16"/>
                <w:lang w:eastAsia="en-US"/>
              </w:rPr>
              <w:t>0281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EF330"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642013" w14:textId="77777777" w:rsidR="00453C7D" w:rsidRPr="00DF53B4" w:rsidRDefault="00453C7D" w:rsidP="00CF009B">
            <w:pPr>
              <w:pStyle w:val="TAL"/>
              <w:rPr>
                <w:sz w:val="16"/>
                <w:szCs w:val="16"/>
                <w:lang w:eastAsia="en-US"/>
              </w:rPr>
            </w:pPr>
            <w:r w:rsidRPr="00DF53B4">
              <w:rPr>
                <w:sz w:val="16"/>
                <w:szCs w:val="16"/>
                <w:lang w:eastAsia="en-US"/>
              </w:rPr>
              <w:t>Update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2F561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76EE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56723"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C26270" w14:textId="77777777" w:rsidR="00453C7D" w:rsidRPr="00DF53B4" w:rsidRDefault="00453C7D" w:rsidP="00CF009B">
            <w:pPr>
              <w:pStyle w:val="TAL"/>
              <w:rPr>
                <w:sz w:val="16"/>
                <w:szCs w:val="16"/>
                <w:lang w:eastAsia="en-US"/>
              </w:rPr>
            </w:pPr>
            <w:r w:rsidRPr="00DF53B4">
              <w:rPr>
                <w:sz w:val="16"/>
                <w:szCs w:val="16"/>
                <w:lang w:eastAsia="en-US"/>
              </w:rPr>
              <w:t>R5-110367</w:t>
            </w:r>
          </w:p>
        </w:tc>
      </w:tr>
      <w:tr w:rsidR="00453C7D" w:rsidRPr="00DF53B4" w14:paraId="40AE807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0CD9B2"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0843D3"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1EDE67" w14:textId="77777777" w:rsidR="00453C7D" w:rsidRPr="00DF53B4" w:rsidRDefault="00453C7D" w:rsidP="00CF009B">
            <w:pPr>
              <w:pStyle w:val="TAL"/>
              <w:rPr>
                <w:sz w:val="16"/>
                <w:szCs w:val="16"/>
                <w:lang w:eastAsia="en-US"/>
              </w:rPr>
            </w:pPr>
            <w:r w:rsidRPr="00DF53B4">
              <w:rPr>
                <w:sz w:val="16"/>
                <w:szCs w:val="16"/>
                <w:lang w:eastAsia="en-US"/>
              </w:rPr>
              <w:t>0282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6ECB6"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F3CD0C" w14:textId="77777777" w:rsidR="00453C7D" w:rsidRPr="00DF53B4" w:rsidRDefault="00453C7D" w:rsidP="00CF009B">
            <w:pPr>
              <w:pStyle w:val="TAL"/>
              <w:rPr>
                <w:sz w:val="16"/>
                <w:szCs w:val="16"/>
                <w:lang w:eastAsia="en-US"/>
              </w:rPr>
            </w:pPr>
            <w:r w:rsidRPr="00DF53B4">
              <w:rPr>
                <w:sz w:val="16"/>
                <w:szCs w:val="16"/>
                <w:lang w:eastAsia="en-US"/>
              </w:rPr>
              <w:t>Update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0E1169"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ED0FF"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649709"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030A49" w14:textId="77777777" w:rsidR="00453C7D" w:rsidRPr="00DF53B4" w:rsidRDefault="00453C7D" w:rsidP="00CF009B">
            <w:pPr>
              <w:pStyle w:val="TAL"/>
              <w:rPr>
                <w:sz w:val="16"/>
                <w:szCs w:val="16"/>
                <w:lang w:eastAsia="en-US"/>
              </w:rPr>
            </w:pPr>
            <w:r w:rsidRPr="00DF53B4">
              <w:rPr>
                <w:sz w:val="16"/>
                <w:szCs w:val="16"/>
                <w:lang w:eastAsia="en-US"/>
              </w:rPr>
              <w:t>R5-110368</w:t>
            </w:r>
          </w:p>
        </w:tc>
      </w:tr>
      <w:tr w:rsidR="00453C7D" w:rsidRPr="00DF53B4" w14:paraId="6E03E5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82347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2267CD"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F52FBD" w14:textId="77777777" w:rsidR="00453C7D" w:rsidRPr="00DF53B4" w:rsidRDefault="00453C7D" w:rsidP="00CF009B">
            <w:pPr>
              <w:pStyle w:val="TAL"/>
              <w:rPr>
                <w:sz w:val="16"/>
                <w:szCs w:val="16"/>
                <w:lang w:eastAsia="en-US"/>
              </w:rPr>
            </w:pPr>
            <w:r w:rsidRPr="00DF53B4">
              <w:rPr>
                <w:sz w:val="16"/>
                <w:szCs w:val="16"/>
                <w:lang w:eastAsia="en-US"/>
              </w:rPr>
              <w:t>0283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54C3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BA8D43" w14:textId="77777777" w:rsidR="00453C7D" w:rsidRPr="00DF53B4" w:rsidRDefault="00453C7D" w:rsidP="00CF009B">
            <w:pPr>
              <w:pStyle w:val="TAL"/>
              <w:rPr>
                <w:sz w:val="16"/>
                <w:szCs w:val="16"/>
                <w:lang w:eastAsia="en-US"/>
              </w:rPr>
            </w:pPr>
            <w:r w:rsidRPr="00DF53B4">
              <w:rPr>
                <w:sz w:val="16"/>
                <w:szCs w:val="16"/>
                <w:lang w:eastAsia="en-US"/>
              </w:rPr>
              <w:t>Update test case 12.16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CA19A9"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72576"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4FB22"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D30F6E" w14:textId="77777777" w:rsidR="00453C7D" w:rsidRPr="00DF53B4" w:rsidRDefault="00453C7D" w:rsidP="00CF009B">
            <w:pPr>
              <w:pStyle w:val="TAL"/>
              <w:rPr>
                <w:sz w:val="16"/>
                <w:szCs w:val="16"/>
                <w:lang w:eastAsia="en-US"/>
              </w:rPr>
            </w:pPr>
            <w:r w:rsidRPr="00DF53B4">
              <w:rPr>
                <w:sz w:val="16"/>
                <w:szCs w:val="16"/>
                <w:lang w:eastAsia="en-US"/>
              </w:rPr>
              <w:t>R5-110369</w:t>
            </w:r>
          </w:p>
        </w:tc>
      </w:tr>
      <w:tr w:rsidR="00453C7D" w:rsidRPr="00DF53B4" w14:paraId="0CA814B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79C143"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F7E981"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C5BC3F" w14:textId="77777777" w:rsidR="00453C7D" w:rsidRPr="00DF53B4" w:rsidRDefault="00453C7D" w:rsidP="00CF009B">
            <w:pPr>
              <w:pStyle w:val="TAL"/>
              <w:rPr>
                <w:sz w:val="16"/>
                <w:szCs w:val="16"/>
                <w:lang w:eastAsia="en-US"/>
              </w:rPr>
            </w:pPr>
            <w:r w:rsidRPr="00DF53B4">
              <w:rPr>
                <w:sz w:val="16"/>
                <w:szCs w:val="16"/>
                <w:lang w:eastAsia="en-US"/>
              </w:rPr>
              <w:t>0284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3BA8A"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A8317F" w14:textId="77777777" w:rsidR="00453C7D" w:rsidRPr="00DF53B4" w:rsidRDefault="00453C7D" w:rsidP="00CF009B">
            <w:pPr>
              <w:pStyle w:val="TAL"/>
              <w:rPr>
                <w:sz w:val="16"/>
                <w:szCs w:val="16"/>
                <w:lang w:eastAsia="en-US"/>
              </w:rPr>
            </w:pPr>
            <w:r w:rsidRPr="00DF53B4">
              <w:rPr>
                <w:sz w:val="16"/>
                <w:szCs w:val="16"/>
                <w:lang w:eastAsia="en-US"/>
              </w:rPr>
              <w:t>Update test case 12.17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7FCE98"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2587FF"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EEEE4"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7F95F0" w14:textId="77777777" w:rsidR="00453C7D" w:rsidRPr="00DF53B4" w:rsidRDefault="00453C7D" w:rsidP="00CF009B">
            <w:pPr>
              <w:pStyle w:val="TAL"/>
              <w:rPr>
                <w:sz w:val="16"/>
                <w:szCs w:val="16"/>
                <w:lang w:eastAsia="en-US"/>
              </w:rPr>
            </w:pPr>
            <w:r w:rsidRPr="00DF53B4">
              <w:rPr>
                <w:sz w:val="16"/>
                <w:szCs w:val="16"/>
                <w:lang w:eastAsia="en-US"/>
              </w:rPr>
              <w:t>R5-110370</w:t>
            </w:r>
          </w:p>
        </w:tc>
      </w:tr>
      <w:tr w:rsidR="00453C7D" w:rsidRPr="00DF53B4" w14:paraId="251BB8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2FAC7D"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F9027C"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E14F66" w14:textId="77777777" w:rsidR="00453C7D" w:rsidRPr="00DF53B4" w:rsidRDefault="00453C7D" w:rsidP="00CF009B">
            <w:pPr>
              <w:pStyle w:val="TAL"/>
              <w:rPr>
                <w:sz w:val="16"/>
                <w:szCs w:val="16"/>
                <w:lang w:eastAsia="en-US"/>
              </w:rPr>
            </w:pPr>
            <w:r w:rsidRPr="00DF53B4">
              <w:rPr>
                <w:sz w:val="16"/>
                <w:szCs w:val="16"/>
                <w:lang w:eastAsia="en-US"/>
              </w:rPr>
              <w:t>0285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FDBB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8DB9DA" w14:textId="77777777" w:rsidR="00453C7D" w:rsidRPr="00DF53B4" w:rsidRDefault="00453C7D" w:rsidP="00CF009B">
            <w:pPr>
              <w:pStyle w:val="TAL"/>
              <w:rPr>
                <w:sz w:val="16"/>
                <w:szCs w:val="16"/>
                <w:lang w:eastAsia="en-US"/>
              </w:rPr>
            </w:pPr>
            <w:r w:rsidRPr="00DF53B4">
              <w:rPr>
                <w:sz w:val="16"/>
                <w:szCs w:val="16"/>
                <w:lang w:eastAsia="en-US"/>
              </w:rPr>
              <w:t>Update test case 16.1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1FB217"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00AA7"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A56A88"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F4B048" w14:textId="77777777" w:rsidR="00453C7D" w:rsidRPr="00DF53B4" w:rsidRDefault="00453C7D" w:rsidP="00CF009B">
            <w:pPr>
              <w:pStyle w:val="TAL"/>
              <w:rPr>
                <w:sz w:val="16"/>
                <w:szCs w:val="16"/>
                <w:lang w:eastAsia="en-US"/>
              </w:rPr>
            </w:pPr>
            <w:r w:rsidRPr="00DF53B4">
              <w:rPr>
                <w:sz w:val="16"/>
                <w:szCs w:val="16"/>
                <w:lang w:eastAsia="en-US"/>
              </w:rPr>
              <w:t>R5-110374</w:t>
            </w:r>
          </w:p>
        </w:tc>
      </w:tr>
      <w:tr w:rsidR="00453C7D" w:rsidRPr="00DF53B4" w14:paraId="68B873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928F8D"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99EF30"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79CB8B" w14:textId="77777777" w:rsidR="00453C7D" w:rsidRPr="00DF53B4" w:rsidRDefault="00453C7D" w:rsidP="00CF009B">
            <w:pPr>
              <w:pStyle w:val="TAL"/>
              <w:rPr>
                <w:sz w:val="16"/>
                <w:szCs w:val="16"/>
                <w:lang w:eastAsia="en-US"/>
              </w:rPr>
            </w:pPr>
            <w:r w:rsidRPr="00DF53B4">
              <w:rPr>
                <w:sz w:val="16"/>
                <w:szCs w:val="16"/>
                <w:lang w:eastAsia="en-US"/>
              </w:rPr>
              <w:t>0286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BC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D414F4" w14:textId="77777777" w:rsidR="00453C7D" w:rsidRPr="00DF53B4" w:rsidRDefault="00453C7D" w:rsidP="00CF009B">
            <w:pPr>
              <w:pStyle w:val="TAL"/>
              <w:rPr>
                <w:sz w:val="16"/>
                <w:szCs w:val="16"/>
                <w:lang w:eastAsia="en-US"/>
              </w:rPr>
            </w:pPr>
            <w:r w:rsidRPr="00DF53B4">
              <w:rPr>
                <w:sz w:val="16"/>
                <w:szCs w:val="16"/>
                <w:lang w:eastAsia="en-US"/>
              </w:rPr>
              <w:t>Update test case 16.2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34B84B"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F056A"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F8A20"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F2C690" w14:textId="77777777" w:rsidR="00453C7D" w:rsidRPr="00DF53B4" w:rsidRDefault="00453C7D" w:rsidP="00CF009B">
            <w:pPr>
              <w:pStyle w:val="TAL"/>
              <w:rPr>
                <w:sz w:val="16"/>
                <w:szCs w:val="16"/>
                <w:lang w:eastAsia="en-US"/>
              </w:rPr>
            </w:pPr>
            <w:r w:rsidRPr="00DF53B4">
              <w:rPr>
                <w:sz w:val="16"/>
                <w:szCs w:val="16"/>
                <w:lang w:eastAsia="en-US"/>
              </w:rPr>
              <w:t>R5-110375</w:t>
            </w:r>
          </w:p>
        </w:tc>
      </w:tr>
      <w:tr w:rsidR="00453C7D" w:rsidRPr="00DF53B4" w14:paraId="07433C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320DA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41567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FEF6C" w14:textId="77777777" w:rsidR="00453C7D" w:rsidRPr="00DF53B4" w:rsidRDefault="00453C7D" w:rsidP="00CF009B">
            <w:pPr>
              <w:pStyle w:val="TAL"/>
              <w:rPr>
                <w:sz w:val="16"/>
                <w:szCs w:val="16"/>
                <w:lang w:eastAsia="en-US"/>
              </w:rPr>
            </w:pPr>
            <w:r w:rsidRPr="00DF53B4">
              <w:rPr>
                <w:sz w:val="16"/>
                <w:szCs w:val="16"/>
                <w:lang w:eastAsia="en-US"/>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B0DF4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733104" w14:textId="77777777" w:rsidR="00453C7D" w:rsidRPr="00DF53B4" w:rsidRDefault="00453C7D" w:rsidP="00CF009B">
            <w:pPr>
              <w:pStyle w:val="TAL"/>
              <w:rPr>
                <w:sz w:val="16"/>
                <w:szCs w:val="16"/>
                <w:lang w:eastAsia="en-US"/>
              </w:rPr>
            </w:pPr>
            <w:r w:rsidRPr="00DF53B4">
              <w:rPr>
                <w:sz w:val="16"/>
                <w:szCs w:val="16"/>
                <w:lang w:eastAsia="en-US"/>
              </w:rPr>
              <w:t>Update test case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2C2818"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0AD8B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27CC14"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CCE393" w14:textId="77777777" w:rsidR="00453C7D" w:rsidRPr="00DF53B4" w:rsidRDefault="00453C7D" w:rsidP="00CF009B">
            <w:pPr>
              <w:pStyle w:val="TAL"/>
              <w:rPr>
                <w:sz w:val="16"/>
                <w:szCs w:val="16"/>
                <w:lang w:eastAsia="en-US"/>
              </w:rPr>
            </w:pPr>
            <w:r w:rsidRPr="00DF53B4">
              <w:rPr>
                <w:sz w:val="16"/>
                <w:szCs w:val="16"/>
                <w:lang w:eastAsia="en-US"/>
              </w:rPr>
              <w:t>R5-110376</w:t>
            </w:r>
          </w:p>
        </w:tc>
      </w:tr>
      <w:tr w:rsidR="00453C7D" w:rsidRPr="00DF53B4" w14:paraId="4772E4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7E23A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2ACDA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216A66" w14:textId="77777777" w:rsidR="00453C7D" w:rsidRPr="00DF53B4" w:rsidRDefault="00453C7D" w:rsidP="00CF009B">
            <w:pPr>
              <w:pStyle w:val="TAL"/>
              <w:rPr>
                <w:sz w:val="16"/>
                <w:szCs w:val="16"/>
                <w:lang w:eastAsia="en-US"/>
              </w:rPr>
            </w:pPr>
            <w:r w:rsidRPr="00DF53B4">
              <w:rPr>
                <w:sz w:val="16"/>
                <w:szCs w:val="16"/>
                <w:lang w:eastAsia="en-US"/>
              </w:rPr>
              <w:t>0288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B8AE5"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0C43BD" w14:textId="77777777" w:rsidR="00453C7D" w:rsidRPr="00DF53B4" w:rsidRDefault="00453C7D" w:rsidP="00CF009B">
            <w:pPr>
              <w:pStyle w:val="TAL"/>
              <w:rPr>
                <w:sz w:val="16"/>
                <w:szCs w:val="16"/>
                <w:lang w:eastAsia="en-US"/>
              </w:rPr>
            </w:pPr>
            <w:r w:rsidRPr="00DF53B4">
              <w:rPr>
                <w:sz w:val="16"/>
                <w:szCs w:val="16"/>
                <w:lang w:eastAsia="en-US"/>
              </w:rPr>
              <w:t>Update test case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8F9C0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08D09"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0F4E5D"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3E132F" w14:textId="77777777" w:rsidR="00453C7D" w:rsidRPr="00DF53B4" w:rsidRDefault="00453C7D" w:rsidP="00CF009B">
            <w:pPr>
              <w:pStyle w:val="TAL"/>
              <w:rPr>
                <w:sz w:val="16"/>
                <w:szCs w:val="16"/>
                <w:lang w:eastAsia="en-US"/>
              </w:rPr>
            </w:pPr>
            <w:r w:rsidRPr="00DF53B4">
              <w:rPr>
                <w:sz w:val="16"/>
                <w:szCs w:val="16"/>
                <w:lang w:eastAsia="en-US"/>
              </w:rPr>
              <w:t>R5-110377</w:t>
            </w:r>
          </w:p>
        </w:tc>
      </w:tr>
      <w:tr w:rsidR="00453C7D" w:rsidRPr="00DF53B4" w14:paraId="4608E2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ABD7A7"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7CD810"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79D912" w14:textId="77777777" w:rsidR="00453C7D" w:rsidRPr="00DF53B4" w:rsidRDefault="00453C7D" w:rsidP="00CF009B">
            <w:pPr>
              <w:pStyle w:val="TAL"/>
              <w:rPr>
                <w:sz w:val="16"/>
                <w:szCs w:val="16"/>
                <w:lang w:eastAsia="en-US"/>
              </w:rPr>
            </w:pPr>
            <w:r w:rsidRPr="00DF53B4">
              <w:rPr>
                <w:sz w:val="16"/>
                <w:szCs w:val="16"/>
                <w:lang w:eastAsia="en-US"/>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959A8"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41853B" w14:textId="77777777" w:rsidR="00453C7D" w:rsidRPr="00DF53B4" w:rsidRDefault="00453C7D" w:rsidP="00CF009B">
            <w:pPr>
              <w:pStyle w:val="TAL"/>
              <w:rPr>
                <w:sz w:val="16"/>
                <w:szCs w:val="16"/>
                <w:lang w:eastAsia="en-US"/>
              </w:rPr>
            </w:pPr>
            <w:r w:rsidRPr="00DF53B4">
              <w:rPr>
                <w:sz w:val="16"/>
                <w:szCs w:val="16"/>
                <w:lang w:eastAsia="en-US"/>
              </w:rPr>
              <w:t>Add editor's note to test case 16.11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A1046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1857B"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A98C6"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23BCA6" w14:textId="77777777" w:rsidR="00453C7D" w:rsidRPr="00DF53B4" w:rsidRDefault="00453C7D" w:rsidP="00CF009B">
            <w:pPr>
              <w:pStyle w:val="TAL"/>
              <w:rPr>
                <w:sz w:val="16"/>
                <w:szCs w:val="16"/>
                <w:lang w:eastAsia="en-US"/>
              </w:rPr>
            </w:pPr>
            <w:r w:rsidRPr="00DF53B4">
              <w:rPr>
                <w:sz w:val="16"/>
                <w:szCs w:val="16"/>
                <w:lang w:eastAsia="en-US"/>
              </w:rPr>
              <w:t>R5-110493</w:t>
            </w:r>
          </w:p>
        </w:tc>
      </w:tr>
      <w:tr w:rsidR="00453C7D" w:rsidRPr="00DF53B4" w14:paraId="3FDD0C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D9C93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82569"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8FE0FE" w14:textId="77777777" w:rsidR="00453C7D" w:rsidRPr="00DF53B4" w:rsidRDefault="00453C7D" w:rsidP="00CF009B">
            <w:pPr>
              <w:pStyle w:val="TAL"/>
              <w:rPr>
                <w:sz w:val="16"/>
                <w:szCs w:val="16"/>
                <w:lang w:eastAsia="en-US"/>
              </w:rPr>
            </w:pPr>
            <w:r w:rsidRPr="00DF53B4">
              <w:rPr>
                <w:sz w:val="16"/>
                <w:szCs w:val="16"/>
                <w:lang w:eastAsia="en-US"/>
              </w:rPr>
              <w:t>0290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764C9"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A25E2B" w14:textId="77777777" w:rsidR="00453C7D" w:rsidRPr="00DF53B4" w:rsidRDefault="00453C7D" w:rsidP="00CF009B">
            <w:pPr>
              <w:pStyle w:val="TAL"/>
              <w:rPr>
                <w:sz w:val="16"/>
                <w:szCs w:val="16"/>
                <w:lang w:eastAsia="en-US"/>
              </w:rPr>
            </w:pPr>
            <w:r w:rsidRPr="00DF53B4">
              <w:rPr>
                <w:sz w:val="16"/>
                <w:szCs w:val="16"/>
                <w:lang w:eastAsia="en-US"/>
              </w:rPr>
              <w:t>Add editor's note to test case 16.12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0367B8"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EDE5A"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94FABD"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63E88C" w14:textId="77777777" w:rsidR="00453C7D" w:rsidRPr="00DF53B4" w:rsidRDefault="00453C7D" w:rsidP="00CF009B">
            <w:pPr>
              <w:pStyle w:val="TAL"/>
              <w:rPr>
                <w:sz w:val="16"/>
                <w:szCs w:val="16"/>
                <w:lang w:eastAsia="en-US"/>
              </w:rPr>
            </w:pPr>
            <w:r w:rsidRPr="00DF53B4">
              <w:rPr>
                <w:sz w:val="16"/>
                <w:szCs w:val="16"/>
                <w:lang w:eastAsia="en-US"/>
              </w:rPr>
              <w:t>R5-110494</w:t>
            </w:r>
          </w:p>
        </w:tc>
      </w:tr>
      <w:tr w:rsidR="00453C7D" w:rsidRPr="00DF53B4" w14:paraId="4BC6CF4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24AD6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1D68B2"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461616" w14:textId="77777777" w:rsidR="00453C7D" w:rsidRPr="00DF53B4" w:rsidRDefault="00453C7D" w:rsidP="00CF009B">
            <w:pPr>
              <w:pStyle w:val="TAL"/>
              <w:rPr>
                <w:sz w:val="16"/>
                <w:szCs w:val="16"/>
                <w:lang w:eastAsia="en-US"/>
              </w:rPr>
            </w:pPr>
            <w:r w:rsidRPr="00DF53B4">
              <w:rPr>
                <w:sz w:val="16"/>
                <w:szCs w:val="16"/>
                <w:lang w:eastAsia="en-US"/>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9FDE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1F03DE" w14:textId="77777777" w:rsidR="00453C7D" w:rsidRPr="00DF53B4" w:rsidRDefault="00453C7D" w:rsidP="00CF009B">
            <w:pPr>
              <w:pStyle w:val="TAL"/>
              <w:rPr>
                <w:sz w:val="16"/>
                <w:szCs w:val="16"/>
                <w:lang w:eastAsia="en-US"/>
              </w:rPr>
            </w:pPr>
            <w:r w:rsidRPr="00DF53B4">
              <w:rPr>
                <w:sz w:val="16"/>
                <w:szCs w:val="16"/>
                <w:lang w:eastAsia="en-US"/>
              </w:rPr>
              <w:t>Add editor's note to test case 16.13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E417A0"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6B519E"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26FF8E"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26A64E" w14:textId="77777777" w:rsidR="00453C7D" w:rsidRPr="00DF53B4" w:rsidRDefault="00453C7D" w:rsidP="00CF009B">
            <w:pPr>
              <w:pStyle w:val="TAL"/>
              <w:rPr>
                <w:sz w:val="16"/>
                <w:szCs w:val="16"/>
                <w:lang w:eastAsia="en-US"/>
              </w:rPr>
            </w:pPr>
            <w:r w:rsidRPr="00DF53B4">
              <w:rPr>
                <w:sz w:val="16"/>
                <w:szCs w:val="16"/>
                <w:lang w:eastAsia="en-US"/>
              </w:rPr>
              <w:t>R5-110495</w:t>
            </w:r>
          </w:p>
        </w:tc>
      </w:tr>
      <w:tr w:rsidR="00453C7D" w:rsidRPr="00DF53B4" w14:paraId="7D3E4C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09F76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654838"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905459" w14:textId="77777777" w:rsidR="00453C7D" w:rsidRPr="00DF53B4" w:rsidRDefault="00453C7D" w:rsidP="00CF009B">
            <w:pPr>
              <w:pStyle w:val="TAL"/>
              <w:rPr>
                <w:sz w:val="16"/>
                <w:szCs w:val="16"/>
                <w:lang w:eastAsia="en-US"/>
              </w:rPr>
            </w:pPr>
            <w:r w:rsidRPr="00DF53B4">
              <w:rPr>
                <w:sz w:val="16"/>
                <w:szCs w:val="16"/>
                <w:lang w:eastAsia="en-US"/>
              </w:rPr>
              <w:t>0292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0C987"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4008CC" w14:textId="77777777" w:rsidR="00453C7D" w:rsidRPr="00DF53B4" w:rsidRDefault="00453C7D" w:rsidP="00CF009B">
            <w:pPr>
              <w:pStyle w:val="TAL"/>
              <w:rPr>
                <w:sz w:val="16"/>
                <w:szCs w:val="16"/>
                <w:lang w:eastAsia="en-US"/>
              </w:rPr>
            </w:pPr>
            <w:r w:rsidRPr="00DF53B4">
              <w:rPr>
                <w:sz w:val="16"/>
                <w:szCs w:val="16"/>
                <w:lang w:eastAsia="en-US"/>
              </w:rPr>
              <w:t>Add editor's note to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9E624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C6A3F"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F4DEC9"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138E14" w14:textId="77777777" w:rsidR="00453C7D" w:rsidRPr="00DF53B4" w:rsidRDefault="00453C7D" w:rsidP="00CF009B">
            <w:pPr>
              <w:pStyle w:val="TAL"/>
              <w:rPr>
                <w:sz w:val="16"/>
                <w:szCs w:val="16"/>
                <w:lang w:eastAsia="en-US"/>
              </w:rPr>
            </w:pPr>
            <w:r w:rsidRPr="00DF53B4">
              <w:rPr>
                <w:sz w:val="16"/>
                <w:szCs w:val="16"/>
                <w:lang w:eastAsia="en-US"/>
              </w:rPr>
              <w:t>R5-110496</w:t>
            </w:r>
          </w:p>
        </w:tc>
      </w:tr>
      <w:tr w:rsidR="00453C7D" w:rsidRPr="00DF53B4" w14:paraId="13AA362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0C0C19"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39088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09F185" w14:textId="77777777" w:rsidR="00453C7D" w:rsidRPr="00DF53B4" w:rsidRDefault="00453C7D" w:rsidP="00CF009B">
            <w:pPr>
              <w:pStyle w:val="TAL"/>
              <w:rPr>
                <w:sz w:val="16"/>
                <w:szCs w:val="16"/>
                <w:lang w:eastAsia="en-US"/>
              </w:rPr>
            </w:pPr>
            <w:r w:rsidRPr="00DF53B4">
              <w:rPr>
                <w:sz w:val="16"/>
                <w:szCs w:val="16"/>
                <w:lang w:eastAsia="en-US"/>
              </w:rPr>
              <w:t>0293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37585"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407969" w14:textId="77777777" w:rsidR="00453C7D" w:rsidRPr="00DF53B4" w:rsidRDefault="00453C7D" w:rsidP="00CF009B">
            <w:pPr>
              <w:pStyle w:val="TAL"/>
              <w:rPr>
                <w:sz w:val="16"/>
                <w:szCs w:val="16"/>
                <w:lang w:eastAsia="en-US"/>
              </w:rPr>
            </w:pPr>
            <w:r w:rsidRPr="00DF53B4">
              <w:rPr>
                <w:sz w:val="16"/>
                <w:szCs w:val="16"/>
                <w:lang w:eastAsia="en-US"/>
              </w:rPr>
              <w:t>Add editor's note to test case 17.6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7E81F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4DC6BD"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E15DA"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293A31" w14:textId="77777777" w:rsidR="00453C7D" w:rsidRPr="00DF53B4" w:rsidRDefault="00453C7D" w:rsidP="00CF009B">
            <w:pPr>
              <w:pStyle w:val="TAL"/>
              <w:rPr>
                <w:sz w:val="16"/>
                <w:szCs w:val="16"/>
                <w:lang w:eastAsia="en-US"/>
              </w:rPr>
            </w:pPr>
            <w:r w:rsidRPr="00DF53B4">
              <w:rPr>
                <w:sz w:val="16"/>
                <w:szCs w:val="16"/>
                <w:lang w:eastAsia="en-US"/>
              </w:rPr>
              <w:t>R5-110497</w:t>
            </w:r>
          </w:p>
        </w:tc>
      </w:tr>
      <w:tr w:rsidR="00453C7D" w:rsidRPr="00DF53B4" w14:paraId="60F31F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EC5388"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4D4853"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DC494E" w14:textId="77777777" w:rsidR="00453C7D" w:rsidRPr="00DF53B4" w:rsidRDefault="00453C7D" w:rsidP="00CF009B">
            <w:pPr>
              <w:pStyle w:val="TAL"/>
              <w:rPr>
                <w:sz w:val="16"/>
                <w:szCs w:val="16"/>
                <w:lang w:eastAsia="en-US"/>
              </w:rPr>
            </w:pPr>
            <w:r w:rsidRPr="00DF53B4">
              <w:rPr>
                <w:sz w:val="16"/>
                <w:szCs w:val="16"/>
                <w:lang w:eastAsia="en-US"/>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F5152C"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39F8AC" w14:textId="77777777" w:rsidR="00453C7D" w:rsidRPr="00DF53B4" w:rsidRDefault="00453C7D" w:rsidP="00CF009B">
            <w:pPr>
              <w:pStyle w:val="TAL"/>
              <w:rPr>
                <w:sz w:val="16"/>
                <w:szCs w:val="16"/>
                <w:lang w:eastAsia="en-US"/>
              </w:rPr>
            </w:pPr>
            <w:r w:rsidRPr="00DF53B4">
              <w:rPr>
                <w:sz w:val="16"/>
                <w:szCs w:val="16"/>
                <w:lang w:eastAsia="en-US"/>
              </w:rPr>
              <w:t>Add editor's note to test case 17.17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05C776"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C1BFB3"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41AF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EAF62E" w14:textId="77777777" w:rsidR="00453C7D" w:rsidRPr="00DF53B4" w:rsidRDefault="00453C7D" w:rsidP="00CF009B">
            <w:pPr>
              <w:pStyle w:val="TAL"/>
              <w:rPr>
                <w:sz w:val="16"/>
                <w:szCs w:val="16"/>
                <w:lang w:eastAsia="en-US"/>
              </w:rPr>
            </w:pPr>
            <w:r w:rsidRPr="00DF53B4">
              <w:rPr>
                <w:sz w:val="16"/>
                <w:szCs w:val="16"/>
                <w:lang w:eastAsia="en-US"/>
              </w:rPr>
              <w:t>R5-110498</w:t>
            </w:r>
          </w:p>
        </w:tc>
      </w:tr>
      <w:tr w:rsidR="00453C7D" w:rsidRPr="00DF53B4" w14:paraId="0AF2A9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1F58F1"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A4178D"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285BAE" w14:textId="77777777" w:rsidR="00453C7D" w:rsidRPr="00DF53B4" w:rsidRDefault="00453C7D" w:rsidP="00CF009B">
            <w:pPr>
              <w:pStyle w:val="TAL"/>
              <w:rPr>
                <w:sz w:val="16"/>
                <w:szCs w:val="16"/>
                <w:lang w:eastAsia="en-US"/>
              </w:rPr>
            </w:pPr>
            <w:r w:rsidRPr="00DF53B4">
              <w:rPr>
                <w:sz w:val="16"/>
                <w:szCs w:val="16"/>
                <w:lang w:eastAsia="en-US"/>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20BC9"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9AF53C" w14:textId="77777777" w:rsidR="00453C7D" w:rsidRPr="00DF53B4" w:rsidRDefault="00453C7D" w:rsidP="00CF009B">
            <w:pPr>
              <w:pStyle w:val="TAL"/>
              <w:rPr>
                <w:sz w:val="16"/>
                <w:szCs w:val="16"/>
                <w:lang w:eastAsia="en-US"/>
              </w:rPr>
            </w:pPr>
            <w:r w:rsidRPr="00DF53B4">
              <w:rPr>
                <w:sz w:val="16"/>
                <w:szCs w:val="16"/>
                <w:lang w:eastAsia="en-US"/>
              </w:rPr>
              <w:t>Updating SMS related default messages and ISIM settings – 3 IMPU</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BEE91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21A7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CFBF3"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1A7B22" w14:textId="77777777" w:rsidR="00453C7D" w:rsidRPr="00DF53B4" w:rsidRDefault="00453C7D" w:rsidP="00CF009B">
            <w:pPr>
              <w:pStyle w:val="TAL"/>
              <w:rPr>
                <w:sz w:val="16"/>
                <w:szCs w:val="16"/>
                <w:lang w:eastAsia="en-US"/>
              </w:rPr>
            </w:pPr>
            <w:r w:rsidRPr="00DF53B4">
              <w:rPr>
                <w:sz w:val="16"/>
                <w:szCs w:val="16"/>
                <w:lang w:eastAsia="en-US"/>
              </w:rPr>
              <w:t>R5-110673</w:t>
            </w:r>
          </w:p>
        </w:tc>
      </w:tr>
      <w:tr w:rsidR="00453C7D" w:rsidRPr="00DF53B4" w14:paraId="4BB427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6657BB"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4070E1"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3760AC" w14:textId="77777777" w:rsidR="00453C7D" w:rsidRPr="00DF53B4" w:rsidRDefault="00453C7D" w:rsidP="00CF009B">
            <w:pPr>
              <w:pStyle w:val="TAL"/>
              <w:rPr>
                <w:sz w:val="16"/>
                <w:szCs w:val="16"/>
                <w:lang w:eastAsia="en-US"/>
              </w:rPr>
            </w:pPr>
            <w:r w:rsidRPr="00DF53B4">
              <w:rPr>
                <w:sz w:val="16"/>
                <w:szCs w:val="16"/>
                <w:lang w:eastAsia="en-US"/>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486C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32F6B3" w14:textId="77777777" w:rsidR="00453C7D" w:rsidRPr="00DF53B4" w:rsidRDefault="00453C7D" w:rsidP="00CF009B">
            <w:pPr>
              <w:pStyle w:val="TAL"/>
              <w:rPr>
                <w:sz w:val="16"/>
                <w:szCs w:val="16"/>
                <w:lang w:eastAsia="en-US"/>
              </w:rPr>
            </w:pPr>
            <w:r w:rsidRPr="00DF53B4">
              <w:rPr>
                <w:sz w:val="16"/>
                <w:szCs w:val="16"/>
                <w:lang w:eastAsia="en-US"/>
              </w:rPr>
              <w:t>Resubmission of new IMS test case 12.2A MO Call - 504 Server Time-out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2F27A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086BB"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0DB123"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5179A3" w14:textId="77777777" w:rsidR="00453C7D" w:rsidRPr="00DF53B4" w:rsidRDefault="00453C7D" w:rsidP="00CF009B">
            <w:pPr>
              <w:pStyle w:val="TAL"/>
              <w:rPr>
                <w:sz w:val="16"/>
                <w:szCs w:val="16"/>
                <w:lang w:eastAsia="en-US"/>
              </w:rPr>
            </w:pPr>
            <w:r w:rsidRPr="00DF53B4">
              <w:rPr>
                <w:sz w:val="16"/>
                <w:szCs w:val="16"/>
                <w:lang w:eastAsia="en-US"/>
              </w:rPr>
              <w:t>R5-110689</w:t>
            </w:r>
          </w:p>
        </w:tc>
      </w:tr>
      <w:tr w:rsidR="00453C7D" w:rsidRPr="00DF53B4" w14:paraId="5B1F4B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5FFA1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091DB7"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C5D085" w14:textId="77777777" w:rsidR="00453C7D" w:rsidRPr="00DF53B4" w:rsidRDefault="00453C7D" w:rsidP="00CF009B">
            <w:pPr>
              <w:pStyle w:val="TAL"/>
              <w:rPr>
                <w:sz w:val="16"/>
                <w:szCs w:val="16"/>
                <w:lang w:eastAsia="en-US"/>
              </w:rPr>
            </w:pPr>
            <w:r w:rsidRPr="00DF53B4">
              <w:rPr>
                <w:sz w:val="16"/>
                <w:szCs w:val="16"/>
                <w:lang w:eastAsia="en-US"/>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D4C6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C87C81" w14:textId="77777777" w:rsidR="00453C7D" w:rsidRPr="00DF53B4" w:rsidRDefault="00453C7D" w:rsidP="00CF009B">
            <w:pPr>
              <w:pStyle w:val="TAL"/>
              <w:rPr>
                <w:sz w:val="16"/>
                <w:szCs w:val="16"/>
                <w:lang w:eastAsia="en-US"/>
              </w:rPr>
            </w:pPr>
            <w:r w:rsidRPr="00DF53B4">
              <w:rPr>
                <w:sz w:val="16"/>
                <w:szCs w:val="16"/>
                <w:lang w:eastAsia="en-US"/>
              </w:rPr>
              <w:t>Introducing new TC 7.9 P-CSCF discovery from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5D5B73"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A048C"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D4A6C"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7CE9BA" w14:textId="77777777" w:rsidR="00453C7D" w:rsidRPr="00DF53B4" w:rsidRDefault="00453C7D" w:rsidP="00CF009B">
            <w:pPr>
              <w:pStyle w:val="TAL"/>
              <w:rPr>
                <w:sz w:val="16"/>
                <w:szCs w:val="16"/>
                <w:lang w:eastAsia="en-US"/>
              </w:rPr>
            </w:pPr>
            <w:r w:rsidRPr="00DF53B4">
              <w:rPr>
                <w:sz w:val="16"/>
                <w:szCs w:val="16"/>
                <w:lang w:eastAsia="en-US"/>
              </w:rPr>
              <w:t>R5-110690</w:t>
            </w:r>
          </w:p>
        </w:tc>
      </w:tr>
      <w:tr w:rsidR="00453C7D" w:rsidRPr="00DF53B4" w14:paraId="4DEBCE6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AFB3C2"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00753"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75B992" w14:textId="77777777" w:rsidR="00453C7D" w:rsidRPr="00DF53B4" w:rsidRDefault="00453C7D" w:rsidP="00CF009B">
            <w:pPr>
              <w:pStyle w:val="TAL"/>
              <w:rPr>
                <w:sz w:val="16"/>
                <w:szCs w:val="16"/>
                <w:lang w:eastAsia="en-US"/>
              </w:rPr>
            </w:pPr>
            <w:r w:rsidRPr="00DF53B4">
              <w:rPr>
                <w:sz w:val="16"/>
                <w:szCs w:val="16"/>
                <w:lang w:eastAsia="en-US"/>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CD548"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6EEA52" w14:textId="77777777" w:rsidR="00453C7D" w:rsidRPr="00DF53B4" w:rsidRDefault="00453C7D" w:rsidP="00CF009B">
            <w:pPr>
              <w:pStyle w:val="TAL"/>
              <w:rPr>
                <w:sz w:val="16"/>
                <w:szCs w:val="16"/>
                <w:lang w:eastAsia="en-US"/>
              </w:rPr>
            </w:pPr>
            <w:r w:rsidRPr="00DF53B4">
              <w:rPr>
                <w:sz w:val="16"/>
                <w:szCs w:val="16"/>
                <w:lang w:eastAsia="en-US"/>
              </w:rPr>
              <w:t>Correct service header fields in default MT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202A5A"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57B04"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D046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AE7C84" w14:textId="77777777" w:rsidR="00453C7D" w:rsidRPr="00DF53B4" w:rsidRDefault="00453C7D" w:rsidP="00CF009B">
            <w:pPr>
              <w:pStyle w:val="TAL"/>
              <w:rPr>
                <w:sz w:val="16"/>
                <w:szCs w:val="16"/>
                <w:lang w:eastAsia="en-US"/>
              </w:rPr>
            </w:pPr>
            <w:r w:rsidRPr="00DF53B4">
              <w:rPr>
                <w:sz w:val="16"/>
                <w:szCs w:val="16"/>
                <w:lang w:eastAsia="en-US"/>
              </w:rPr>
              <w:t>R5-110691</w:t>
            </w:r>
          </w:p>
        </w:tc>
      </w:tr>
      <w:tr w:rsidR="00453C7D" w:rsidRPr="00DF53B4" w14:paraId="326109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597E4F"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4F8E72"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18548D" w14:textId="77777777" w:rsidR="00453C7D" w:rsidRPr="00DF53B4" w:rsidRDefault="00453C7D" w:rsidP="00CF009B">
            <w:pPr>
              <w:pStyle w:val="TAL"/>
              <w:rPr>
                <w:sz w:val="16"/>
                <w:szCs w:val="16"/>
                <w:lang w:eastAsia="en-US"/>
              </w:rPr>
            </w:pPr>
            <w:r w:rsidRPr="00DF53B4">
              <w:rPr>
                <w:sz w:val="16"/>
                <w:szCs w:val="16"/>
                <w:lang w:eastAsia="en-US"/>
              </w:rPr>
              <w:t>0299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0745A"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2C4CFA" w14:textId="77777777" w:rsidR="00453C7D" w:rsidRPr="00DF53B4" w:rsidRDefault="00453C7D" w:rsidP="00CF009B">
            <w:pPr>
              <w:pStyle w:val="TAL"/>
              <w:rPr>
                <w:sz w:val="16"/>
                <w:szCs w:val="16"/>
                <w:lang w:eastAsia="en-US"/>
              </w:rPr>
            </w:pPr>
            <w:r w:rsidRPr="00DF53B4">
              <w:rPr>
                <w:sz w:val="16"/>
                <w:szCs w:val="16"/>
                <w:lang w:eastAsia="en-US"/>
              </w:rPr>
              <w:t>Support for multiple IMPU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91FA1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3756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2AF93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A74078" w14:textId="77777777" w:rsidR="00453C7D" w:rsidRPr="00DF53B4" w:rsidRDefault="00453C7D" w:rsidP="00CF009B">
            <w:pPr>
              <w:pStyle w:val="TAL"/>
              <w:rPr>
                <w:sz w:val="16"/>
                <w:szCs w:val="16"/>
                <w:lang w:eastAsia="en-US"/>
              </w:rPr>
            </w:pPr>
            <w:r w:rsidRPr="00DF53B4">
              <w:rPr>
                <w:sz w:val="16"/>
                <w:szCs w:val="16"/>
                <w:lang w:eastAsia="en-US"/>
              </w:rPr>
              <w:t>R5-110693</w:t>
            </w:r>
          </w:p>
        </w:tc>
      </w:tr>
      <w:tr w:rsidR="00453C7D" w:rsidRPr="00DF53B4" w14:paraId="60B785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BFA92C"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C9CD16"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CD7F24" w14:textId="77777777" w:rsidR="00453C7D" w:rsidRPr="00DF53B4" w:rsidRDefault="00453C7D" w:rsidP="00CF009B">
            <w:pPr>
              <w:pStyle w:val="TAL"/>
              <w:rPr>
                <w:sz w:val="16"/>
                <w:szCs w:val="16"/>
                <w:lang w:eastAsia="en-US"/>
              </w:rPr>
            </w:pPr>
            <w:r w:rsidRPr="00DF53B4">
              <w:rPr>
                <w:sz w:val="16"/>
                <w:szCs w:val="16"/>
                <w:lang w:eastAsia="en-US"/>
              </w:rPr>
              <w:t>0300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9339C2"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1B8B5C" w14:textId="77777777" w:rsidR="00453C7D" w:rsidRPr="00DF53B4" w:rsidRDefault="00453C7D" w:rsidP="00CF009B">
            <w:pPr>
              <w:pStyle w:val="TAL"/>
              <w:rPr>
                <w:sz w:val="16"/>
                <w:szCs w:val="16"/>
                <w:lang w:eastAsia="en-US"/>
              </w:rPr>
            </w:pPr>
            <w:r w:rsidRPr="00DF53B4">
              <w:rPr>
                <w:sz w:val="16"/>
                <w:szCs w:val="16"/>
                <w:lang w:eastAsia="en-US"/>
              </w:rPr>
              <w:t>update test case 13.1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BE37FE"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6D095"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CBEA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9A839A" w14:textId="77777777" w:rsidR="00453C7D" w:rsidRPr="00DF53B4" w:rsidRDefault="00453C7D" w:rsidP="00CF009B">
            <w:pPr>
              <w:pStyle w:val="TAL"/>
              <w:rPr>
                <w:sz w:val="16"/>
                <w:szCs w:val="16"/>
                <w:lang w:eastAsia="en-US"/>
              </w:rPr>
            </w:pPr>
            <w:r w:rsidRPr="00DF53B4">
              <w:rPr>
                <w:sz w:val="16"/>
                <w:szCs w:val="16"/>
                <w:lang w:eastAsia="en-US"/>
              </w:rPr>
              <w:t>R5-110704</w:t>
            </w:r>
          </w:p>
        </w:tc>
      </w:tr>
      <w:tr w:rsidR="00453C7D" w:rsidRPr="00DF53B4" w14:paraId="6B951F7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8D8344"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F1C07C"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724DC2" w14:textId="77777777" w:rsidR="00453C7D" w:rsidRPr="00DF53B4" w:rsidRDefault="00453C7D" w:rsidP="00CF009B">
            <w:pPr>
              <w:pStyle w:val="TAL"/>
              <w:rPr>
                <w:sz w:val="16"/>
                <w:szCs w:val="16"/>
                <w:lang w:eastAsia="en-US"/>
              </w:rPr>
            </w:pPr>
            <w:r w:rsidRPr="00DF53B4">
              <w:rPr>
                <w:sz w:val="16"/>
                <w:szCs w:val="16"/>
                <w:lang w:eastAsia="en-US"/>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DD6EF"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CB3EEE" w14:textId="77777777" w:rsidR="00453C7D" w:rsidRPr="00DF53B4" w:rsidRDefault="00453C7D" w:rsidP="00CF009B">
            <w:pPr>
              <w:pStyle w:val="TAL"/>
              <w:rPr>
                <w:sz w:val="16"/>
                <w:szCs w:val="16"/>
                <w:lang w:eastAsia="en-US"/>
              </w:rPr>
            </w:pPr>
            <w:r w:rsidRPr="00DF53B4">
              <w:rPr>
                <w:sz w:val="16"/>
                <w:szCs w:val="16"/>
                <w:lang w:eastAsia="en-US"/>
              </w:rPr>
              <w:t>update test case 13.2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39FB77"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0D740"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FE95FB"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CC8EF5" w14:textId="77777777" w:rsidR="00453C7D" w:rsidRPr="00DF53B4" w:rsidRDefault="00453C7D" w:rsidP="00CF009B">
            <w:pPr>
              <w:pStyle w:val="TAL"/>
              <w:rPr>
                <w:sz w:val="16"/>
                <w:szCs w:val="16"/>
                <w:lang w:eastAsia="en-US"/>
              </w:rPr>
            </w:pPr>
            <w:r w:rsidRPr="00DF53B4">
              <w:rPr>
                <w:sz w:val="16"/>
                <w:szCs w:val="16"/>
                <w:lang w:eastAsia="en-US"/>
              </w:rPr>
              <w:t>R5-110705</w:t>
            </w:r>
          </w:p>
        </w:tc>
      </w:tr>
      <w:tr w:rsidR="00453C7D" w:rsidRPr="00DF53B4" w14:paraId="074A0E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E64AD0"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D0FB2E" w14:textId="77777777" w:rsidR="00453C7D" w:rsidRPr="00DF53B4" w:rsidRDefault="00453C7D" w:rsidP="00CF009B">
            <w:pPr>
              <w:pStyle w:val="TAL"/>
              <w:rPr>
                <w:sz w:val="16"/>
                <w:szCs w:val="16"/>
                <w:lang w:eastAsia="en-US"/>
              </w:rPr>
            </w:pPr>
            <w:r w:rsidRPr="00DF53B4">
              <w:rPr>
                <w:sz w:val="16"/>
                <w:szCs w:val="16"/>
                <w:lang w:eastAsia="en-US"/>
              </w:rPr>
              <w:t>RP-110165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4109F2" w14:textId="77777777" w:rsidR="00453C7D" w:rsidRPr="00DF53B4" w:rsidRDefault="00453C7D" w:rsidP="00CF009B">
            <w:pPr>
              <w:pStyle w:val="TAL"/>
              <w:rPr>
                <w:sz w:val="16"/>
                <w:szCs w:val="16"/>
                <w:lang w:eastAsia="en-US"/>
              </w:rPr>
            </w:pPr>
            <w:r w:rsidRPr="00DF53B4">
              <w:rPr>
                <w:sz w:val="16"/>
                <w:szCs w:val="16"/>
                <w:lang w:eastAsia="en-US"/>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77AE1"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A1EE25" w14:textId="77777777" w:rsidR="00453C7D" w:rsidRPr="00DF53B4" w:rsidRDefault="00453C7D" w:rsidP="00CF009B">
            <w:pPr>
              <w:pStyle w:val="TAL"/>
              <w:rPr>
                <w:sz w:val="16"/>
                <w:szCs w:val="16"/>
                <w:lang w:eastAsia="en-US"/>
              </w:rPr>
            </w:pPr>
            <w:r w:rsidRPr="00DF53B4">
              <w:rPr>
                <w:sz w:val="16"/>
                <w:szCs w:val="16"/>
                <w:lang w:eastAsia="en-US"/>
              </w:rPr>
              <w:t>update test case 13.3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39C435"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28D2A8"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267A15"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645A0" w14:textId="77777777" w:rsidR="00453C7D" w:rsidRPr="00DF53B4" w:rsidRDefault="00453C7D" w:rsidP="00CF009B">
            <w:pPr>
              <w:pStyle w:val="TAL"/>
              <w:rPr>
                <w:sz w:val="16"/>
                <w:szCs w:val="16"/>
                <w:lang w:eastAsia="en-US"/>
              </w:rPr>
            </w:pPr>
            <w:r w:rsidRPr="00DF53B4">
              <w:rPr>
                <w:sz w:val="16"/>
                <w:szCs w:val="16"/>
                <w:lang w:eastAsia="en-US"/>
              </w:rPr>
              <w:t>R5-110706</w:t>
            </w:r>
          </w:p>
        </w:tc>
      </w:tr>
      <w:tr w:rsidR="00453C7D" w:rsidRPr="00DF53B4" w14:paraId="550365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22C15E"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6112E8"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1F2D5E" w14:textId="77777777" w:rsidR="00453C7D" w:rsidRPr="00DF53B4" w:rsidRDefault="00453C7D" w:rsidP="00CF009B">
            <w:pPr>
              <w:pStyle w:val="TAL"/>
              <w:rPr>
                <w:sz w:val="16"/>
                <w:szCs w:val="16"/>
                <w:lang w:eastAsia="en-US"/>
              </w:rPr>
            </w:pPr>
            <w:r w:rsidRPr="00DF53B4">
              <w:rPr>
                <w:sz w:val="16"/>
                <w:szCs w:val="16"/>
                <w:lang w:eastAsia="en-US"/>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1C35E1"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4BE48F" w14:textId="77777777" w:rsidR="00453C7D" w:rsidRPr="00DF53B4" w:rsidRDefault="00453C7D" w:rsidP="00CF009B">
            <w:pPr>
              <w:pStyle w:val="TAL"/>
              <w:rPr>
                <w:sz w:val="16"/>
                <w:szCs w:val="16"/>
                <w:lang w:eastAsia="en-US"/>
              </w:rPr>
            </w:pPr>
            <w:r w:rsidRPr="00DF53B4">
              <w:rPr>
                <w:sz w:val="16"/>
                <w:szCs w:val="16"/>
                <w:lang w:eastAsia="en-US"/>
              </w:rPr>
              <w:t>Introduction of new test case 19.1.3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8C2A7A"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464CB6"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9930C"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8B09CA" w14:textId="77777777" w:rsidR="00453C7D" w:rsidRPr="00DF53B4" w:rsidRDefault="00453C7D" w:rsidP="00CF009B">
            <w:pPr>
              <w:pStyle w:val="TAL"/>
              <w:rPr>
                <w:sz w:val="16"/>
                <w:szCs w:val="16"/>
                <w:lang w:eastAsia="en-US"/>
              </w:rPr>
            </w:pPr>
            <w:r w:rsidRPr="00DF53B4">
              <w:rPr>
                <w:sz w:val="16"/>
                <w:szCs w:val="16"/>
                <w:lang w:eastAsia="en-US"/>
              </w:rPr>
              <w:t>R5-110804</w:t>
            </w:r>
          </w:p>
        </w:tc>
      </w:tr>
      <w:tr w:rsidR="00453C7D" w:rsidRPr="00DF53B4" w14:paraId="66A8CC9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484EF4"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09DF6D"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CD2AF2" w14:textId="77777777" w:rsidR="00453C7D" w:rsidRPr="00DF53B4" w:rsidRDefault="00453C7D" w:rsidP="00CF009B">
            <w:pPr>
              <w:pStyle w:val="TAL"/>
              <w:rPr>
                <w:sz w:val="16"/>
                <w:szCs w:val="16"/>
                <w:lang w:eastAsia="en-US"/>
              </w:rPr>
            </w:pPr>
            <w:r w:rsidRPr="00DF53B4">
              <w:rPr>
                <w:sz w:val="16"/>
                <w:szCs w:val="16"/>
                <w:lang w:eastAsia="en-US"/>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5514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3C79BF" w14:textId="77777777" w:rsidR="00453C7D" w:rsidRPr="00DF53B4" w:rsidRDefault="00453C7D" w:rsidP="00CF009B">
            <w:pPr>
              <w:pStyle w:val="TAL"/>
              <w:rPr>
                <w:sz w:val="16"/>
                <w:szCs w:val="16"/>
                <w:lang w:eastAsia="en-US"/>
              </w:rPr>
            </w:pPr>
            <w:r w:rsidRPr="00DF53B4">
              <w:rPr>
                <w:sz w:val="16"/>
                <w:szCs w:val="16"/>
                <w:lang w:eastAsia="en-US"/>
              </w:rPr>
              <w:t>Introduction of new test case 19.1.5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17638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516B3C"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8BC40E"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ECFCBD" w14:textId="77777777" w:rsidR="00453C7D" w:rsidRPr="00DF53B4" w:rsidRDefault="00453C7D" w:rsidP="00CF009B">
            <w:pPr>
              <w:pStyle w:val="TAL"/>
              <w:rPr>
                <w:sz w:val="16"/>
                <w:szCs w:val="16"/>
                <w:lang w:eastAsia="en-US"/>
              </w:rPr>
            </w:pPr>
            <w:r w:rsidRPr="00DF53B4">
              <w:rPr>
                <w:sz w:val="16"/>
                <w:szCs w:val="16"/>
                <w:lang w:eastAsia="en-US"/>
              </w:rPr>
              <w:t>R5-110805</w:t>
            </w:r>
          </w:p>
        </w:tc>
      </w:tr>
      <w:tr w:rsidR="00453C7D" w:rsidRPr="00DF53B4" w14:paraId="74A85C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BD3582"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BAC413"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00CC85" w14:textId="77777777" w:rsidR="00453C7D" w:rsidRPr="00DF53B4" w:rsidRDefault="00453C7D" w:rsidP="00CF009B">
            <w:pPr>
              <w:pStyle w:val="TAL"/>
              <w:rPr>
                <w:sz w:val="16"/>
                <w:szCs w:val="16"/>
                <w:lang w:eastAsia="en-US"/>
              </w:rPr>
            </w:pPr>
            <w:r w:rsidRPr="00DF53B4">
              <w:rPr>
                <w:sz w:val="16"/>
                <w:szCs w:val="16"/>
                <w:lang w:eastAsia="en-US"/>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C5F6"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613852" w14:textId="77777777" w:rsidR="00453C7D" w:rsidRPr="00DF53B4" w:rsidRDefault="00453C7D" w:rsidP="00CF009B">
            <w:pPr>
              <w:pStyle w:val="TAL"/>
              <w:rPr>
                <w:sz w:val="16"/>
                <w:szCs w:val="16"/>
                <w:lang w:eastAsia="en-US"/>
              </w:rPr>
            </w:pPr>
            <w:r w:rsidRPr="00DF53B4">
              <w:rPr>
                <w:sz w:val="16"/>
                <w:szCs w:val="16"/>
                <w:lang w:eastAsia="en-US"/>
              </w:rPr>
              <w:t>Introduction of new test case 19.4.3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BA8657"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C0AED1"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FF6177"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4AEE65" w14:textId="77777777" w:rsidR="00453C7D" w:rsidRPr="00DF53B4" w:rsidRDefault="00453C7D" w:rsidP="00CF009B">
            <w:pPr>
              <w:pStyle w:val="TAL"/>
              <w:rPr>
                <w:sz w:val="16"/>
                <w:szCs w:val="16"/>
                <w:lang w:eastAsia="en-US"/>
              </w:rPr>
            </w:pPr>
            <w:r w:rsidRPr="00DF53B4">
              <w:rPr>
                <w:sz w:val="16"/>
                <w:szCs w:val="16"/>
                <w:lang w:eastAsia="en-US"/>
              </w:rPr>
              <w:t>R5-110807</w:t>
            </w:r>
          </w:p>
        </w:tc>
      </w:tr>
      <w:tr w:rsidR="00453C7D" w:rsidRPr="00DF53B4" w14:paraId="7C7B6D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E6039D"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259E3E"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345BE9" w14:textId="77777777" w:rsidR="00453C7D" w:rsidRPr="00DF53B4" w:rsidRDefault="00453C7D" w:rsidP="00CF009B">
            <w:pPr>
              <w:pStyle w:val="TAL"/>
              <w:rPr>
                <w:sz w:val="16"/>
                <w:szCs w:val="16"/>
                <w:lang w:eastAsia="en-US"/>
              </w:rPr>
            </w:pPr>
            <w:r w:rsidRPr="00DF53B4">
              <w:rPr>
                <w:sz w:val="16"/>
                <w:szCs w:val="16"/>
                <w:lang w:eastAsia="en-US"/>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6B3A4"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1664AF" w14:textId="77777777" w:rsidR="00453C7D" w:rsidRPr="00DF53B4" w:rsidRDefault="00453C7D" w:rsidP="00CF009B">
            <w:pPr>
              <w:pStyle w:val="TAL"/>
              <w:rPr>
                <w:sz w:val="16"/>
                <w:szCs w:val="16"/>
                <w:lang w:eastAsia="en-US"/>
              </w:rPr>
            </w:pPr>
            <w:r w:rsidRPr="00DF53B4">
              <w:rPr>
                <w:sz w:val="16"/>
                <w:szCs w:val="16"/>
                <w:lang w:eastAsia="en-US"/>
              </w:rPr>
              <w:t>Introduction of new test case 19.4.4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2159B4"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7B16D9"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284F1C"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6FBB90" w14:textId="77777777" w:rsidR="00453C7D" w:rsidRPr="00DF53B4" w:rsidRDefault="00453C7D" w:rsidP="00CF009B">
            <w:pPr>
              <w:pStyle w:val="TAL"/>
              <w:rPr>
                <w:sz w:val="16"/>
                <w:szCs w:val="16"/>
                <w:lang w:eastAsia="en-US"/>
              </w:rPr>
            </w:pPr>
            <w:r w:rsidRPr="00DF53B4">
              <w:rPr>
                <w:sz w:val="16"/>
                <w:szCs w:val="16"/>
                <w:lang w:eastAsia="en-US"/>
              </w:rPr>
              <w:t>R5-110808</w:t>
            </w:r>
          </w:p>
        </w:tc>
      </w:tr>
      <w:tr w:rsidR="00453C7D" w:rsidRPr="00DF53B4" w14:paraId="27CD91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2CB643"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58E569"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65A20C" w14:textId="77777777" w:rsidR="00453C7D" w:rsidRPr="00DF53B4" w:rsidRDefault="00453C7D" w:rsidP="00CF009B">
            <w:pPr>
              <w:pStyle w:val="TAL"/>
              <w:rPr>
                <w:sz w:val="16"/>
                <w:szCs w:val="16"/>
                <w:lang w:eastAsia="en-US"/>
              </w:rPr>
            </w:pPr>
            <w:r w:rsidRPr="00DF53B4">
              <w:rPr>
                <w:sz w:val="16"/>
                <w:szCs w:val="16"/>
                <w:lang w:eastAsia="en-US"/>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62F9"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0FE8A2" w14:textId="77777777" w:rsidR="00453C7D" w:rsidRPr="00DF53B4" w:rsidRDefault="00453C7D" w:rsidP="00CF009B">
            <w:pPr>
              <w:pStyle w:val="TAL"/>
              <w:rPr>
                <w:sz w:val="16"/>
                <w:szCs w:val="16"/>
                <w:lang w:eastAsia="en-US"/>
              </w:rPr>
            </w:pPr>
            <w:r w:rsidRPr="00DF53B4">
              <w:rPr>
                <w:sz w:val="16"/>
                <w:szCs w:val="16"/>
                <w:lang w:eastAsia="en-US"/>
              </w:rPr>
              <w:t>Update IMS emergency registration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5C8A8F"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C6599"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2434B"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AC9498" w14:textId="77777777" w:rsidR="00453C7D" w:rsidRPr="00DF53B4" w:rsidRDefault="00453C7D" w:rsidP="00CF009B">
            <w:pPr>
              <w:pStyle w:val="TAL"/>
              <w:rPr>
                <w:sz w:val="16"/>
                <w:szCs w:val="16"/>
                <w:lang w:eastAsia="en-US"/>
              </w:rPr>
            </w:pPr>
            <w:r w:rsidRPr="00DF53B4">
              <w:rPr>
                <w:sz w:val="16"/>
                <w:szCs w:val="16"/>
                <w:lang w:eastAsia="en-US"/>
              </w:rPr>
              <w:t>R5-110809</w:t>
            </w:r>
          </w:p>
        </w:tc>
      </w:tr>
      <w:tr w:rsidR="00453C7D" w:rsidRPr="00DF53B4" w14:paraId="5CE9E91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4AB5E6" w14:textId="77777777" w:rsidR="00453C7D" w:rsidRPr="00DF53B4" w:rsidRDefault="00453C7D" w:rsidP="00CF009B">
            <w:pPr>
              <w:pStyle w:val="TAL"/>
              <w:rPr>
                <w:sz w:val="16"/>
                <w:szCs w:val="16"/>
                <w:lang w:eastAsia="en-US"/>
              </w:rPr>
            </w:pPr>
            <w:r w:rsidRPr="00DF53B4">
              <w:rPr>
                <w:sz w:val="16"/>
                <w:szCs w:val="16"/>
                <w:lang w:eastAsia="en-US"/>
              </w:rPr>
              <w:t>RP-51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30E404" w14:textId="77777777" w:rsidR="00453C7D" w:rsidRPr="00DF53B4" w:rsidRDefault="00453C7D" w:rsidP="00CF009B">
            <w:pPr>
              <w:pStyle w:val="TAL"/>
              <w:rPr>
                <w:sz w:val="16"/>
                <w:szCs w:val="16"/>
                <w:lang w:eastAsia="en-US"/>
              </w:rPr>
            </w:pPr>
            <w:r w:rsidRPr="00DF53B4">
              <w:rPr>
                <w:sz w:val="16"/>
                <w:szCs w:val="16"/>
                <w:lang w:eastAsia="en-US"/>
              </w:rPr>
              <w:t>RP-110174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A82E6B" w14:textId="77777777" w:rsidR="00453C7D" w:rsidRPr="00DF53B4" w:rsidRDefault="00453C7D" w:rsidP="00CF009B">
            <w:pPr>
              <w:pStyle w:val="TAL"/>
              <w:rPr>
                <w:sz w:val="16"/>
                <w:szCs w:val="16"/>
                <w:lang w:eastAsia="en-US"/>
              </w:rPr>
            </w:pPr>
            <w:r w:rsidRPr="00DF53B4">
              <w:rPr>
                <w:sz w:val="16"/>
                <w:szCs w:val="16"/>
                <w:lang w:eastAsia="en-US"/>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984DB" w14:textId="77777777" w:rsidR="00453C7D" w:rsidRPr="00DF53B4" w:rsidRDefault="00453C7D"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3A920F" w14:textId="77777777" w:rsidR="00453C7D" w:rsidRPr="00DF53B4" w:rsidRDefault="00453C7D" w:rsidP="00CF009B">
            <w:pPr>
              <w:pStyle w:val="TAL"/>
              <w:rPr>
                <w:sz w:val="16"/>
                <w:szCs w:val="16"/>
                <w:lang w:eastAsia="en-US"/>
              </w:rPr>
            </w:pPr>
            <w:r w:rsidRPr="00DF53B4">
              <w:rPr>
                <w:sz w:val="16"/>
                <w:szCs w:val="16"/>
                <w:lang w:eastAsia="en-US"/>
              </w:rPr>
              <w:t>New emergency test case 19.3.2 Non-UE detectable emergency call / IM CN sends 380 Alternative Service / Non-emergency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0234BF" w14:textId="77777777" w:rsidR="00453C7D" w:rsidRPr="00DF53B4" w:rsidRDefault="00453C7D"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E616B" w14:textId="77777777" w:rsidR="00453C7D" w:rsidRPr="00DF53B4" w:rsidRDefault="00453C7D" w:rsidP="00CF009B">
            <w:pPr>
              <w:pStyle w:val="TAL"/>
              <w:rPr>
                <w:sz w:val="16"/>
                <w:szCs w:val="16"/>
                <w:lang w:eastAsia="en-US"/>
              </w:rPr>
            </w:pPr>
            <w:r w:rsidRPr="00DF53B4">
              <w:rPr>
                <w:sz w:val="16"/>
                <w:szCs w:val="16"/>
                <w:lang w:eastAsia="en-US"/>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DC4480" w14:textId="77777777" w:rsidR="00453C7D" w:rsidRPr="00DF53B4" w:rsidRDefault="00453C7D" w:rsidP="00CF009B">
            <w:pPr>
              <w:pStyle w:val="TAL"/>
              <w:rPr>
                <w:sz w:val="16"/>
                <w:szCs w:val="16"/>
                <w:lang w:eastAsia="en-US"/>
              </w:rPr>
            </w:pPr>
            <w:r w:rsidRPr="00DF53B4">
              <w:rPr>
                <w:sz w:val="16"/>
                <w:szCs w:val="16"/>
                <w:lang w:eastAsia="en-US"/>
              </w:rPr>
              <w:t>9.4.0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3CBB4A" w14:textId="77777777" w:rsidR="00453C7D" w:rsidRPr="00DF53B4" w:rsidRDefault="00453C7D" w:rsidP="00CF009B">
            <w:pPr>
              <w:pStyle w:val="TAL"/>
              <w:rPr>
                <w:sz w:val="16"/>
                <w:szCs w:val="16"/>
                <w:lang w:eastAsia="en-US"/>
              </w:rPr>
            </w:pPr>
            <w:r w:rsidRPr="00DF53B4">
              <w:rPr>
                <w:sz w:val="16"/>
                <w:szCs w:val="16"/>
                <w:lang w:eastAsia="en-US"/>
              </w:rPr>
              <w:t>R5-110810</w:t>
            </w:r>
          </w:p>
        </w:tc>
      </w:tr>
      <w:tr w:rsidR="00724C1A" w:rsidRPr="00DF53B4" w14:paraId="3777F5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9FDDB7"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097E7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454B90" w14:textId="77777777" w:rsidR="00724C1A" w:rsidRPr="00DF53B4" w:rsidRDefault="00724C1A" w:rsidP="00CF009B">
            <w:pPr>
              <w:pStyle w:val="TAL"/>
              <w:rPr>
                <w:sz w:val="16"/>
                <w:szCs w:val="16"/>
                <w:lang w:eastAsia="en-US"/>
              </w:rPr>
            </w:pPr>
            <w:r w:rsidRPr="00DF53B4">
              <w:rPr>
                <w:sz w:val="16"/>
                <w:szCs w:val="16"/>
                <w:lang w:eastAsia="en-US"/>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08CDB"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D89A95" w14:textId="77777777" w:rsidR="00724C1A" w:rsidRPr="00DF53B4" w:rsidRDefault="00724C1A" w:rsidP="00CF009B">
            <w:pPr>
              <w:pStyle w:val="TAL"/>
              <w:rPr>
                <w:sz w:val="16"/>
                <w:szCs w:val="16"/>
                <w:lang w:eastAsia="en-US"/>
              </w:rPr>
            </w:pPr>
            <w:r w:rsidRPr="00DF53B4">
              <w:rPr>
                <w:sz w:val="16"/>
                <w:szCs w:val="16"/>
                <w:lang w:eastAsia="en-US"/>
              </w:rPr>
              <w:t>Removing references to MTSI from IMS emergency cal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AF04B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3EDD7"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82E64"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7891A4" w14:textId="77777777" w:rsidR="00724C1A" w:rsidRPr="00DF53B4" w:rsidRDefault="00724C1A" w:rsidP="00CF009B">
            <w:pPr>
              <w:pStyle w:val="TAL"/>
              <w:rPr>
                <w:sz w:val="16"/>
                <w:szCs w:val="16"/>
                <w:lang w:eastAsia="en-US"/>
              </w:rPr>
            </w:pPr>
            <w:r w:rsidRPr="00DF53B4">
              <w:rPr>
                <w:sz w:val="16"/>
                <w:szCs w:val="16"/>
                <w:lang w:eastAsia="en-US"/>
              </w:rPr>
              <w:t>R5-112170</w:t>
            </w:r>
          </w:p>
        </w:tc>
      </w:tr>
      <w:tr w:rsidR="00724C1A" w:rsidRPr="00DF53B4" w14:paraId="10A006B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1F8BA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3D6F3E"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E174BE" w14:textId="77777777" w:rsidR="00724C1A" w:rsidRPr="00DF53B4" w:rsidRDefault="00724C1A" w:rsidP="00CF009B">
            <w:pPr>
              <w:pStyle w:val="TAL"/>
              <w:rPr>
                <w:sz w:val="16"/>
                <w:szCs w:val="16"/>
                <w:lang w:eastAsia="en-US"/>
              </w:rPr>
            </w:pPr>
            <w:r w:rsidRPr="00DF53B4">
              <w:rPr>
                <w:sz w:val="16"/>
                <w:szCs w:val="16"/>
                <w:lang w:eastAsia="en-US"/>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860FC"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BD73B9" w14:textId="77777777" w:rsidR="00724C1A" w:rsidRPr="00DF53B4" w:rsidRDefault="00724C1A" w:rsidP="00CF009B">
            <w:pPr>
              <w:pStyle w:val="TAL"/>
              <w:rPr>
                <w:sz w:val="16"/>
                <w:szCs w:val="16"/>
                <w:lang w:eastAsia="en-US"/>
              </w:rPr>
            </w:pPr>
            <w:r w:rsidRPr="00DF53B4">
              <w:rPr>
                <w:sz w:val="16"/>
                <w:szCs w:val="16"/>
                <w:lang w:eastAsia="en-US"/>
              </w:rPr>
              <w:t>New TC 19.5.7 User-initiated emergency reregistration / The user initiates an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D415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8FBAB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FA9C60"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4DFAEB" w14:textId="77777777" w:rsidR="00724C1A" w:rsidRPr="00DF53B4" w:rsidRDefault="00724C1A" w:rsidP="00CF009B">
            <w:pPr>
              <w:pStyle w:val="TAL"/>
              <w:rPr>
                <w:sz w:val="16"/>
                <w:szCs w:val="16"/>
                <w:lang w:eastAsia="en-US"/>
              </w:rPr>
            </w:pPr>
            <w:r w:rsidRPr="00DF53B4">
              <w:rPr>
                <w:sz w:val="16"/>
                <w:szCs w:val="16"/>
                <w:lang w:eastAsia="en-US"/>
              </w:rPr>
              <w:t>R5-112171</w:t>
            </w:r>
          </w:p>
        </w:tc>
      </w:tr>
      <w:tr w:rsidR="00724C1A" w:rsidRPr="00DF53B4" w14:paraId="1C28C14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2EE310"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C9C052"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E3C5A8" w14:textId="77777777" w:rsidR="00724C1A" w:rsidRPr="00DF53B4" w:rsidRDefault="00724C1A" w:rsidP="00CF009B">
            <w:pPr>
              <w:pStyle w:val="TAL"/>
              <w:rPr>
                <w:sz w:val="16"/>
                <w:szCs w:val="16"/>
                <w:lang w:eastAsia="en-US"/>
              </w:rPr>
            </w:pPr>
            <w:r w:rsidRPr="00DF53B4">
              <w:rPr>
                <w:sz w:val="16"/>
                <w:szCs w:val="16"/>
                <w:lang w:eastAsia="en-US"/>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229CE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E9AF04" w14:textId="77777777" w:rsidR="00724C1A" w:rsidRPr="00DF53B4" w:rsidRDefault="00724C1A" w:rsidP="00CF009B">
            <w:pPr>
              <w:pStyle w:val="TAL"/>
              <w:rPr>
                <w:sz w:val="16"/>
                <w:szCs w:val="16"/>
                <w:lang w:eastAsia="en-US"/>
              </w:rPr>
            </w:pPr>
            <w:r w:rsidRPr="00DF53B4">
              <w:rPr>
                <w:sz w:val="16"/>
                <w:szCs w:val="16"/>
                <w:lang w:eastAsia="en-US"/>
              </w:rPr>
              <w:t>New TC 19.5.8 User-initiated emergency reregistration / Standalone transactions exist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EC24A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6688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5628E"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42B50E" w14:textId="77777777" w:rsidR="00724C1A" w:rsidRPr="00DF53B4" w:rsidRDefault="00724C1A" w:rsidP="00CF009B">
            <w:pPr>
              <w:pStyle w:val="TAL"/>
              <w:rPr>
                <w:sz w:val="16"/>
                <w:szCs w:val="16"/>
                <w:lang w:eastAsia="en-US"/>
              </w:rPr>
            </w:pPr>
            <w:r w:rsidRPr="00DF53B4">
              <w:rPr>
                <w:sz w:val="16"/>
                <w:szCs w:val="16"/>
                <w:lang w:eastAsia="en-US"/>
              </w:rPr>
              <w:t>R5-112172</w:t>
            </w:r>
          </w:p>
        </w:tc>
      </w:tr>
      <w:tr w:rsidR="00724C1A" w:rsidRPr="00DF53B4" w14:paraId="0D8AF1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8B05BF"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686B7F"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F0AB52" w14:textId="77777777" w:rsidR="00724C1A" w:rsidRPr="00DF53B4" w:rsidRDefault="00724C1A" w:rsidP="00CF009B">
            <w:pPr>
              <w:pStyle w:val="TAL"/>
              <w:rPr>
                <w:sz w:val="16"/>
                <w:szCs w:val="16"/>
                <w:lang w:eastAsia="en-US"/>
              </w:rPr>
            </w:pPr>
            <w:r w:rsidRPr="00DF53B4">
              <w:rPr>
                <w:sz w:val="16"/>
                <w:szCs w:val="16"/>
                <w:lang w:eastAsia="en-US"/>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94DD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5D18C3" w14:textId="77777777" w:rsidR="00724C1A" w:rsidRPr="00DF53B4" w:rsidRDefault="00724C1A" w:rsidP="00CF009B">
            <w:pPr>
              <w:pStyle w:val="TAL"/>
              <w:rPr>
                <w:sz w:val="16"/>
                <w:szCs w:val="16"/>
                <w:lang w:eastAsia="en-US"/>
              </w:rPr>
            </w:pPr>
            <w:r w:rsidRPr="00DF53B4">
              <w:rPr>
                <w:sz w:val="16"/>
                <w:szCs w:val="16"/>
                <w:lang w:eastAsia="en-US"/>
              </w:rPr>
              <w:t>New TC 19.5.9 In parallel emergency and non-emergency registrations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8BC5E2"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34F2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70AC7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961405" w14:textId="77777777" w:rsidR="00724C1A" w:rsidRPr="00DF53B4" w:rsidRDefault="00724C1A" w:rsidP="00CF009B">
            <w:pPr>
              <w:pStyle w:val="TAL"/>
              <w:rPr>
                <w:sz w:val="16"/>
                <w:szCs w:val="16"/>
                <w:lang w:eastAsia="en-US"/>
              </w:rPr>
            </w:pPr>
            <w:r w:rsidRPr="00DF53B4">
              <w:rPr>
                <w:sz w:val="16"/>
                <w:szCs w:val="16"/>
                <w:lang w:eastAsia="en-US"/>
              </w:rPr>
              <w:t>R5-112173</w:t>
            </w:r>
          </w:p>
        </w:tc>
      </w:tr>
      <w:tr w:rsidR="00724C1A" w:rsidRPr="00DF53B4" w14:paraId="62C0DE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51A62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60093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4EAE7D" w14:textId="77777777" w:rsidR="00724C1A" w:rsidRPr="00DF53B4" w:rsidRDefault="00724C1A" w:rsidP="00CF009B">
            <w:pPr>
              <w:pStyle w:val="TAL"/>
              <w:rPr>
                <w:sz w:val="16"/>
                <w:szCs w:val="16"/>
                <w:lang w:eastAsia="en-US"/>
              </w:rPr>
            </w:pPr>
            <w:r w:rsidRPr="00DF53B4">
              <w:rPr>
                <w:sz w:val="16"/>
                <w:szCs w:val="16"/>
                <w:lang w:eastAsia="en-US"/>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8E900"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5F5494" w14:textId="77777777" w:rsidR="00724C1A" w:rsidRPr="00DF53B4" w:rsidRDefault="00724C1A" w:rsidP="00CF009B">
            <w:pPr>
              <w:pStyle w:val="TAL"/>
              <w:rPr>
                <w:sz w:val="16"/>
                <w:szCs w:val="16"/>
                <w:lang w:eastAsia="en-US"/>
              </w:rPr>
            </w:pPr>
            <w:r w:rsidRPr="00DF53B4">
              <w:rPr>
                <w:sz w:val="16"/>
                <w:szCs w:val="16"/>
                <w:lang w:eastAsia="en-US"/>
              </w:rPr>
              <w:t>New TC 19.5.10 Deregistration upon emergency registration expiration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3C98B8"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BB945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36FB71"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58E11C" w14:textId="77777777" w:rsidR="00724C1A" w:rsidRPr="00DF53B4" w:rsidRDefault="00724C1A" w:rsidP="00CF009B">
            <w:pPr>
              <w:pStyle w:val="TAL"/>
              <w:rPr>
                <w:sz w:val="16"/>
                <w:szCs w:val="16"/>
                <w:lang w:eastAsia="en-US"/>
              </w:rPr>
            </w:pPr>
            <w:r w:rsidRPr="00DF53B4">
              <w:rPr>
                <w:sz w:val="16"/>
                <w:szCs w:val="16"/>
                <w:lang w:eastAsia="en-US"/>
              </w:rPr>
              <w:t>R5-112174</w:t>
            </w:r>
          </w:p>
        </w:tc>
      </w:tr>
      <w:tr w:rsidR="00724C1A" w:rsidRPr="00DF53B4" w14:paraId="32615BC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30C44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E6B528"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C07F72" w14:textId="77777777" w:rsidR="00724C1A" w:rsidRPr="00DF53B4" w:rsidRDefault="00724C1A" w:rsidP="00CF009B">
            <w:pPr>
              <w:pStyle w:val="TAL"/>
              <w:rPr>
                <w:sz w:val="16"/>
                <w:szCs w:val="16"/>
                <w:lang w:eastAsia="en-US"/>
              </w:rPr>
            </w:pPr>
            <w:r w:rsidRPr="00DF53B4">
              <w:rPr>
                <w:sz w:val="16"/>
                <w:szCs w:val="16"/>
                <w:lang w:eastAsia="en-US"/>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60FE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FDFD4C"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6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EB0C4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3A89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A7485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8E7D14" w14:textId="77777777" w:rsidR="00724C1A" w:rsidRPr="00DF53B4" w:rsidRDefault="00724C1A" w:rsidP="00CF009B">
            <w:pPr>
              <w:pStyle w:val="TAL"/>
              <w:rPr>
                <w:sz w:val="16"/>
                <w:szCs w:val="16"/>
                <w:lang w:eastAsia="en-US"/>
              </w:rPr>
            </w:pPr>
            <w:r w:rsidRPr="00DF53B4">
              <w:rPr>
                <w:sz w:val="16"/>
                <w:szCs w:val="16"/>
                <w:lang w:eastAsia="en-US"/>
              </w:rPr>
              <w:t>R5-112401</w:t>
            </w:r>
          </w:p>
        </w:tc>
      </w:tr>
      <w:tr w:rsidR="00724C1A" w:rsidRPr="00DF53B4" w14:paraId="7BE7CFD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0BCB1F"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7C4392"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3913AC" w14:textId="77777777" w:rsidR="00724C1A" w:rsidRPr="00DF53B4" w:rsidRDefault="00724C1A" w:rsidP="00CF009B">
            <w:pPr>
              <w:pStyle w:val="TAL"/>
              <w:rPr>
                <w:sz w:val="16"/>
                <w:szCs w:val="16"/>
                <w:lang w:eastAsia="en-US"/>
              </w:rPr>
            </w:pPr>
            <w:r w:rsidRPr="00DF53B4">
              <w:rPr>
                <w:sz w:val="16"/>
                <w:szCs w:val="16"/>
                <w:lang w:eastAsia="en-US"/>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4B34F"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4FA110"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7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E2A19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E7307"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FA478"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0549AB" w14:textId="77777777" w:rsidR="00724C1A" w:rsidRPr="00DF53B4" w:rsidRDefault="00724C1A" w:rsidP="00CF009B">
            <w:pPr>
              <w:pStyle w:val="TAL"/>
              <w:rPr>
                <w:sz w:val="16"/>
                <w:szCs w:val="16"/>
                <w:lang w:eastAsia="en-US"/>
              </w:rPr>
            </w:pPr>
            <w:r w:rsidRPr="00DF53B4">
              <w:rPr>
                <w:sz w:val="16"/>
                <w:szCs w:val="16"/>
                <w:lang w:eastAsia="en-US"/>
              </w:rPr>
              <w:t>R5-112402</w:t>
            </w:r>
          </w:p>
        </w:tc>
      </w:tr>
      <w:tr w:rsidR="00724C1A" w:rsidRPr="00DF53B4" w14:paraId="691194A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1CE664"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BF2CDE"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2936BD" w14:textId="77777777" w:rsidR="00724C1A" w:rsidRPr="00DF53B4" w:rsidRDefault="00724C1A" w:rsidP="00CF009B">
            <w:pPr>
              <w:pStyle w:val="TAL"/>
              <w:rPr>
                <w:sz w:val="16"/>
                <w:szCs w:val="16"/>
                <w:lang w:eastAsia="en-US"/>
              </w:rPr>
            </w:pPr>
            <w:r w:rsidRPr="00DF53B4">
              <w:rPr>
                <w:sz w:val="16"/>
                <w:szCs w:val="16"/>
                <w:lang w:eastAsia="en-US"/>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5AE5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D92CC" w14:textId="77777777" w:rsidR="00724C1A" w:rsidRPr="00DF53B4" w:rsidRDefault="00724C1A" w:rsidP="00CF009B">
            <w:pPr>
              <w:pStyle w:val="TAL"/>
              <w:rPr>
                <w:sz w:val="16"/>
                <w:szCs w:val="16"/>
                <w:lang w:eastAsia="en-US"/>
              </w:rPr>
            </w:pPr>
            <w:r w:rsidRPr="00DF53B4">
              <w:rPr>
                <w:sz w:val="16"/>
                <w:szCs w:val="16"/>
                <w:lang w:eastAsia="en-US"/>
              </w:rPr>
              <w:t>Corrections to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15847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863DC"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BCE75"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DC28B0" w14:textId="77777777" w:rsidR="00724C1A" w:rsidRPr="00DF53B4" w:rsidRDefault="00724C1A" w:rsidP="00CF009B">
            <w:pPr>
              <w:pStyle w:val="TAL"/>
              <w:rPr>
                <w:sz w:val="16"/>
                <w:szCs w:val="16"/>
                <w:lang w:eastAsia="en-US"/>
              </w:rPr>
            </w:pPr>
            <w:r w:rsidRPr="00DF53B4">
              <w:rPr>
                <w:sz w:val="16"/>
                <w:szCs w:val="16"/>
                <w:lang w:eastAsia="en-US"/>
              </w:rPr>
              <w:t>R5-112406</w:t>
            </w:r>
          </w:p>
        </w:tc>
      </w:tr>
      <w:tr w:rsidR="00724C1A" w:rsidRPr="00DF53B4" w14:paraId="70445C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814ED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B99AF2"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79E26D" w14:textId="77777777" w:rsidR="00724C1A" w:rsidRPr="00DF53B4" w:rsidRDefault="00724C1A" w:rsidP="00CF009B">
            <w:pPr>
              <w:pStyle w:val="TAL"/>
              <w:rPr>
                <w:sz w:val="16"/>
                <w:szCs w:val="16"/>
                <w:lang w:eastAsia="en-US"/>
              </w:rPr>
            </w:pPr>
            <w:r w:rsidRPr="00DF53B4">
              <w:rPr>
                <w:sz w:val="16"/>
                <w:szCs w:val="16"/>
                <w:lang w:eastAsia="en-US"/>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1F07"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E3288F" w14:textId="77777777" w:rsidR="00724C1A" w:rsidRPr="00DF53B4" w:rsidRDefault="00724C1A" w:rsidP="00CF009B">
            <w:pPr>
              <w:pStyle w:val="TAL"/>
              <w:rPr>
                <w:sz w:val="16"/>
                <w:szCs w:val="16"/>
                <w:lang w:eastAsia="en-US"/>
              </w:rPr>
            </w:pPr>
            <w:r w:rsidRPr="00DF53B4">
              <w:rPr>
                <w:sz w:val="16"/>
                <w:szCs w:val="16"/>
                <w:lang w:eastAsia="en-US"/>
              </w:rPr>
              <w:t>Add editors note to test case 17.18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97C7B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4D80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02849"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C644A6" w14:textId="77777777" w:rsidR="00724C1A" w:rsidRPr="00DF53B4" w:rsidRDefault="00724C1A" w:rsidP="00CF009B">
            <w:pPr>
              <w:pStyle w:val="TAL"/>
              <w:rPr>
                <w:sz w:val="16"/>
                <w:szCs w:val="16"/>
                <w:lang w:eastAsia="en-US"/>
              </w:rPr>
            </w:pPr>
            <w:r w:rsidRPr="00DF53B4">
              <w:rPr>
                <w:sz w:val="16"/>
                <w:szCs w:val="16"/>
                <w:lang w:eastAsia="en-US"/>
              </w:rPr>
              <w:t>R5-112441</w:t>
            </w:r>
          </w:p>
        </w:tc>
      </w:tr>
      <w:tr w:rsidR="00724C1A" w:rsidRPr="00DF53B4" w14:paraId="63D5E8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A7711F"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AB6270"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EC5B07" w14:textId="77777777" w:rsidR="00724C1A" w:rsidRPr="00DF53B4" w:rsidRDefault="00724C1A" w:rsidP="00CF009B">
            <w:pPr>
              <w:pStyle w:val="TAL"/>
              <w:rPr>
                <w:sz w:val="16"/>
                <w:szCs w:val="16"/>
                <w:lang w:eastAsia="en-US"/>
              </w:rPr>
            </w:pPr>
            <w:r w:rsidRPr="00DF53B4">
              <w:rPr>
                <w:sz w:val="16"/>
                <w:szCs w:val="16"/>
                <w:lang w:eastAsia="en-US"/>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CC43A"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B0D71D" w14:textId="77777777" w:rsidR="00724C1A" w:rsidRPr="00DF53B4" w:rsidRDefault="00724C1A" w:rsidP="00CF009B">
            <w:pPr>
              <w:pStyle w:val="TAL"/>
              <w:rPr>
                <w:sz w:val="16"/>
                <w:szCs w:val="16"/>
                <w:lang w:eastAsia="en-US"/>
              </w:rPr>
            </w:pPr>
            <w:r w:rsidRPr="00DF53B4">
              <w:rPr>
                <w:sz w:val="16"/>
                <w:szCs w:val="16"/>
                <w:lang w:eastAsia="en-US"/>
              </w:rPr>
              <w:t>Add generic procedure for E-UTRAN MO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3938B1"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0D13E"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8036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984682" w14:textId="77777777" w:rsidR="00724C1A" w:rsidRPr="00DF53B4" w:rsidRDefault="00724C1A" w:rsidP="00CF009B">
            <w:pPr>
              <w:pStyle w:val="TAL"/>
              <w:rPr>
                <w:sz w:val="16"/>
                <w:szCs w:val="16"/>
                <w:lang w:eastAsia="en-US"/>
              </w:rPr>
            </w:pPr>
            <w:r w:rsidRPr="00DF53B4">
              <w:rPr>
                <w:sz w:val="16"/>
                <w:szCs w:val="16"/>
                <w:lang w:eastAsia="en-US"/>
              </w:rPr>
              <w:t>R5-112488</w:t>
            </w:r>
          </w:p>
        </w:tc>
      </w:tr>
      <w:tr w:rsidR="00724C1A" w:rsidRPr="00DF53B4" w14:paraId="22E24BB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3AF4B4"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CA6BFE"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9DB781" w14:textId="77777777" w:rsidR="00724C1A" w:rsidRPr="00DF53B4" w:rsidRDefault="00724C1A" w:rsidP="00CF009B">
            <w:pPr>
              <w:pStyle w:val="TAL"/>
              <w:rPr>
                <w:sz w:val="16"/>
                <w:szCs w:val="16"/>
                <w:lang w:eastAsia="en-US"/>
              </w:rPr>
            </w:pPr>
            <w:r w:rsidRPr="00DF53B4">
              <w:rPr>
                <w:sz w:val="16"/>
                <w:szCs w:val="16"/>
                <w:lang w:eastAsia="en-US"/>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5AD98"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31A956" w14:textId="77777777" w:rsidR="00724C1A" w:rsidRPr="00DF53B4" w:rsidRDefault="00724C1A" w:rsidP="00CF009B">
            <w:pPr>
              <w:pStyle w:val="TAL"/>
              <w:rPr>
                <w:sz w:val="16"/>
                <w:szCs w:val="16"/>
                <w:lang w:eastAsia="en-US"/>
              </w:rPr>
            </w:pPr>
            <w:r w:rsidRPr="00DF53B4">
              <w:rPr>
                <w:sz w:val="16"/>
                <w:szCs w:val="16"/>
                <w:lang w:eastAsia="en-US"/>
              </w:rPr>
              <w:t>Add generic procedure for E-UTRAN emergency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A31A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90367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86B99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89C1F3" w14:textId="77777777" w:rsidR="00724C1A" w:rsidRPr="00DF53B4" w:rsidRDefault="00724C1A" w:rsidP="00CF009B">
            <w:pPr>
              <w:pStyle w:val="TAL"/>
              <w:rPr>
                <w:sz w:val="16"/>
                <w:szCs w:val="16"/>
                <w:lang w:eastAsia="en-US"/>
              </w:rPr>
            </w:pPr>
            <w:r w:rsidRPr="00DF53B4">
              <w:rPr>
                <w:sz w:val="16"/>
                <w:szCs w:val="16"/>
                <w:lang w:eastAsia="en-US"/>
              </w:rPr>
              <w:t>R5-112492</w:t>
            </w:r>
          </w:p>
        </w:tc>
      </w:tr>
      <w:tr w:rsidR="00724C1A" w:rsidRPr="00DF53B4" w14:paraId="5E1F2A6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7E728E"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FDA6B3"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F0F732" w14:textId="77777777" w:rsidR="00724C1A" w:rsidRPr="00DF53B4" w:rsidRDefault="00724C1A" w:rsidP="00CF009B">
            <w:pPr>
              <w:pStyle w:val="TAL"/>
              <w:rPr>
                <w:sz w:val="16"/>
                <w:szCs w:val="16"/>
                <w:lang w:eastAsia="en-US"/>
              </w:rPr>
            </w:pPr>
            <w:r w:rsidRPr="00DF53B4">
              <w:rPr>
                <w:sz w:val="16"/>
                <w:szCs w:val="16"/>
                <w:lang w:eastAsia="en-US"/>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0EA8"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67268A" w14:textId="77777777" w:rsidR="00724C1A" w:rsidRPr="00DF53B4" w:rsidRDefault="00724C1A" w:rsidP="00CF009B">
            <w:pPr>
              <w:pStyle w:val="TAL"/>
              <w:rPr>
                <w:sz w:val="16"/>
                <w:szCs w:val="16"/>
                <w:lang w:eastAsia="en-US"/>
              </w:rPr>
            </w:pPr>
            <w:r w:rsidRPr="00DF53B4">
              <w:rPr>
                <w:sz w:val="16"/>
                <w:szCs w:val="16"/>
                <w:lang w:eastAsia="en-US"/>
              </w:rPr>
              <w:t>Add new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3E380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F736D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06E1E"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8D205B" w14:textId="77777777" w:rsidR="00724C1A" w:rsidRPr="00DF53B4" w:rsidRDefault="00724C1A" w:rsidP="00CF009B">
            <w:pPr>
              <w:pStyle w:val="TAL"/>
              <w:rPr>
                <w:sz w:val="16"/>
                <w:szCs w:val="16"/>
                <w:lang w:eastAsia="en-US"/>
              </w:rPr>
            </w:pPr>
            <w:r w:rsidRPr="00DF53B4">
              <w:rPr>
                <w:sz w:val="16"/>
                <w:szCs w:val="16"/>
                <w:lang w:eastAsia="en-US"/>
              </w:rPr>
              <w:t>R5-112495</w:t>
            </w:r>
          </w:p>
        </w:tc>
      </w:tr>
      <w:tr w:rsidR="00724C1A" w:rsidRPr="00DF53B4" w14:paraId="5BD5231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A9DDF2"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B47FC7"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96E0AA" w14:textId="77777777" w:rsidR="00724C1A" w:rsidRPr="00DF53B4" w:rsidRDefault="00724C1A" w:rsidP="00CF009B">
            <w:pPr>
              <w:pStyle w:val="TAL"/>
              <w:rPr>
                <w:sz w:val="16"/>
                <w:szCs w:val="16"/>
                <w:lang w:eastAsia="en-US"/>
              </w:rPr>
            </w:pPr>
            <w:r w:rsidRPr="00DF53B4">
              <w:rPr>
                <w:sz w:val="16"/>
                <w:szCs w:val="16"/>
                <w:lang w:eastAsia="en-US"/>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EC3"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E412FC" w14:textId="77777777" w:rsidR="00724C1A" w:rsidRPr="00DF53B4" w:rsidRDefault="00724C1A" w:rsidP="00CF009B">
            <w:pPr>
              <w:pStyle w:val="TAL"/>
              <w:rPr>
                <w:sz w:val="16"/>
                <w:szCs w:val="16"/>
                <w:lang w:eastAsia="en-US"/>
              </w:rPr>
            </w:pPr>
            <w:r w:rsidRPr="00DF53B4">
              <w:rPr>
                <w:sz w:val="16"/>
                <w:szCs w:val="16"/>
                <w:lang w:eastAsia="en-US"/>
              </w:rPr>
              <w:t>Replacing px_PublicUserIdentity with references to IMPUs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B926B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0EF3C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ABD7AA"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7D6694" w14:textId="77777777" w:rsidR="00724C1A" w:rsidRPr="00DF53B4" w:rsidRDefault="00724C1A" w:rsidP="00CF009B">
            <w:pPr>
              <w:pStyle w:val="TAL"/>
              <w:rPr>
                <w:sz w:val="16"/>
                <w:szCs w:val="16"/>
                <w:lang w:eastAsia="en-US"/>
              </w:rPr>
            </w:pPr>
            <w:r w:rsidRPr="00DF53B4">
              <w:rPr>
                <w:sz w:val="16"/>
                <w:szCs w:val="16"/>
                <w:lang w:eastAsia="en-US"/>
              </w:rPr>
              <w:t>R5-112644</w:t>
            </w:r>
          </w:p>
        </w:tc>
      </w:tr>
      <w:tr w:rsidR="00724C1A" w:rsidRPr="00DF53B4" w14:paraId="630A6CC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B015C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4046C3"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E78E04" w14:textId="77777777" w:rsidR="00724C1A" w:rsidRPr="00DF53B4" w:rsidRDefault="00724C1A" w:rsidP="00CF009B">
            <w:pPr>
              <w:pStyle w:val="TAL"/>
              <w:rPr>
                <w:sz w:val="16"/>
                <w:szCs w:val="16"/>
                <w:lang w:eastAsia="en-US"/>
              </w:rPr>
            </w:pPr>
            <w:r w:rsidRPr="00DF53B4">
              <w:rPr>
                <w:sz w:val="16"/>
                <w:szCs w:val="16"/>
                <w:lang w:eastAsia="en-US"/>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00DF1"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638BF9" w14:textId="77777777" w:rsidR="00724C1A" w:rsidRPr="00DF53B4" w:rsidRDefault="00724C1A" w:rsidP="00CF009B">
            <w:pPr>
              <w:pStyle w:val="TAL"/>
              <w:rPr>
                <w:sz w:val="16"/>
                <w:szCs w:val="16"/>
                <w:lang w:eastAsia="en-US"/>
              </w:rPr>
            </w:pPr>
            <w:r w:rsidRPr="00DF53B4">
              <w:rPr>
                <w:sz w:val="16"/>
                <w:szCs w:val="16"/>
                <w:lang w:eastAsia="en-US"/>
              </w:rPr>
              <w:t>New IMS TC 8.x Refresh for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FDBCD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42D88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98B0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D6AF28" w14:textId="77777777" w:rsidR="00724C1A" w:rsidRPr="00DF53B4" w:rsidRDefault="00724C1A" w:rsidP="00CF009B">
            <w:pPr>
              <w:pStyle w:val="TAL"/>
              <w:rPr>
                <w:sz w:val="16"/>
                <w:szCs w:val="16"/>
                <w:lang w:eastAsia="en-US"/>
              </w:rPr>
            </w:pPr>
            <w:r w:rsidRPr="00DF53B4">
              <w:rPr>
                <w:sz w:val="16"/>
                <w:szCs w:val="16"/>
                <w:lang w:eastAsia="en-US"/>
              </w:rPr>
              <w:t>R5-112645</w:t>
            </w:r>
          </w:p>
        </w:tc>
      </w:tr>
      <w:tr w:rsidR="00724C1A" w:rsidRPr="00DF53B4" w14:paraId="6D20DD1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FC8ABB"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62D962"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3A8050" w14:textId="77777777" w:rsidR="00724C1A" w:rsidRPr="00DF53B4" w:rsidRDefault="00724C1A" w:rsidP="00CF009B">
            <w:pPr>
              <w:pStyle w:val="TAL"/>
              <w:rPr>
                <w:sz w:val="16"/>
                <w:szCs w:val="16"/>
                <w:lang w:eastAsia="en-US"/>
              </w:rPr>
            </w:pPr>
            <w:r w:rsidRPr="00DF53B4">
              <w:rPr>
                <w:sz w:val="16"/>
                <w:szCs w:val="16"/>
                <w:lang w:eastAsia="en-US"/>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92C58"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06F70C" w14:textId="77777777" w:rsidR="00724C1A" w:rsidRPr="00DF53B4" w:rsidRDefault="00724C1A" w:rsidP="00CF009B">
            <w:pPr>
              <w:pStyle w:val="TAL"/>
              <w:rPr>
                <w:sz w:val="16"/>
                <w:szCs w:val="16"/>
                <w:lang w:eastAsia="en-US"/>
              </w:rPr>
            </w:pPr>
            <w:r w:rsidRPr="00DF53B4">
              <w:rPr>
                <w:sz w:val="16"/>
                <w:szCs w:val="16"/>
                <w:lang w:eastAsia="en-US"/>
              </w:rPr>
              <w:t>Introduction of new test case 19.5.1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406159"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E372F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BD58B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009A00" w14:textId="77777777" w:rsidR="00724C1A" w:rsidRPr="00DF53B4" w:rsidRDefault="00724C1A" w:rsidP="00CF009B">
            <w:pPr>
              <w:pStyle w:val="TAL"/>
              <w:rPr>
                <w:sz w:val="16"/>
                <w:szCs w:val="16"/>
                <w:lang w:eastAsia="en-US"/>
              </w:rPr>
            </w:pPr>
            <w:r w:rsidRPr="00DF53B4">
              <w:rPr>
                <w:sz w:val="16"/>
                <w:szCs w:val="16"/>
                <w:lang w:eastAsia="en-US"/>
              </w:rPr>
              <w:t>R5-112649</w:t>
            </w:r>
          </w:p>
        </w:tc>
      </w:tr>
      <w:tr w:rsidR="00724C1A" w:rsidRPr="00DF53B4" w14:paraId="6D9984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CDEB1C"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C1567C"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1F8733" w14:textId="77777777" w:rsidR="00724C1A" w:rsidRPr="00DF53B4" w:rsidRDefault="00724C1A" w:rsidP="00CF009B">
            <w:pPr>
              <w:pStyle w:val="TAL"/>
              <w:rPr>
                <w:sz w:val="16"/>
                <w:szCs w:val="16"/>
                <w:lang w:eastAsia="en-US"/>
              </w:rPr>
            </w:pPr>
            <w:r w:rsidRPr="00DF53B4">
              <w:rPr>
                <w:sz w:val="16"/>
                <w:szCs w:val="16"/>
                <w:lang w:eastAsia="en-US"/>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27330"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59D31A" w14:textId="77777777" w:rsidR="00724C1A" w:rsidRPr="00DF53B4" w:rsidRDefault="00724C1A" w:rsidP="00CF009B">
            <w:pPr>
              <w:pStyle w:val="TAL"/>
              <w:rPr>
                <w:sz w:val="16"/>
                <w:szCs w:val="16"/>
                <w:lang w:eastAsia="en-US"/>
              </w:rPr>
            </w:pPr>
            <w:r w:rsidRPr="00DF53B4">
              <w:rPr>
                <w:sz w:val="16"/>
                <w:szCs w:val="16"/>
                <w:lang w:eastAsia="en-US"/>
              </w:rPr>
              <w:t>Introduction of new test case 19.4.2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045E0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89E6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024138"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CCCCD" w14:textId="77777777" w:rsidR="00724C1A" w:rsidRPr="00DF53B4" w:rsidRDefault="00724C1A" w:rsidP="00CF009B">
            <w:pPr>
              <w:pStyle w:val="TAL"/>
              <w:rPr>
                <w:sz w:val="16"/>
                <w:szCs w:val="16"/>
                <w:lang w:eastAsia="en-US"/>
              </w:rPr>
            </w:pPr>
            <w:r w:rsidRPr="00DF53B4">
              <w:rPr>
                <w:sz w:val="16"/>
                <w:szCs w:val="16"/>
                <w:lang w:eastAsia="en-US"/>
              </w:rPr>
              <w:t>R5-112650</w:t>
            </w:r>
          </w:p>
        </w:tc>
      </w:tr>
      <w:tr w:rsidR="00724C1A" w:rsidRPr="00DF53B4" w14:paraId="3192473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7FECC5"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AB14A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448218" w14:textId="77777777" w:rsidR="00724C1A" w:rsidRPr="00DF53B4" w:rsidRDefault="00724C1A" w:rsidP="00CF009B">
            <w:pPr>
              <w:pStyle w:val="TAL"/>
              <w:rPr>
                <w:sz w:val="16"/>
                <w:szCs w:val="16"/>
                <w:lang w:eastAsia="en-US"/>
              </w:rPr>
            </w:pPr>
            <w:r w:rsidRPr="00DF53B4">
              <w:rPr>
                <w:sz w:val="16"/>
                <w:szCs w:val="16"/>
                <w:lang w:eastAsia="en-US"/>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F9F5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D1D261" w14:textId="77777777" w:rsidR="00724C1A" w:rsidRPr="00DF53B4" w:rsidRDefault="00724C1A" w:rsidP="00CF009B">
            <w:pPr>
              <w:pStyle w:val="TAL"/>
              <w:rPr>
                <w:sz w:val="16"/>
                <w:szCs w:val="16"/>
                <w:lang w:eastAsia="en-US"/>
              </w:rPr>
            </w:pPr>
            <w:r w:rsidRPr="00DF53B4">
              <w:rPr>
                <w:sz w:val="16"/>
                <w:szCs w:val="16"/>
                <w:lang w:eastAsia="en-US"/>
              </w:rPr>
              <w:t>Introduction of new test case 19.4.5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80CF6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A12EC8"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C875F"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3223C0" w14:textId="77777777" w:rsidR="00724C1A" w:rsidRPr="00DF53B4" w:rsidRDefault="00724C1A" w:rsidP="00CF009B">
            <w:pPr>
              <w:pStyle w:val="TAL"/>
              <w:rPr>
                <w:sz w:val="16"/>
                <w:szCs w:val="16"/>
                <w:lang w:eastAsia="en-US"/>
              </w:rPr>
            </w:pPr>
            <w:r w:rsidRPr="00DF53B4">
              <w:rPr>
                <w:sz w:val="16"/>
                <w:szCs w:val="16"/>
                <w:lang w:eastAsia="en-US"/>
              </w:rPr>
              <w:t>R5-112651</w:t>
            </w:r>
          </w:p>
        </w:tc>
      </w:tr>
      <w:tr w:rsidR="00724C1A" w:rsidRPr="00DF53B4" w14:paraId="2B1D8AE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C36B0A"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EE38D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07AAFB" w14:textId="77777777" w:rsidR="00724C1A" w:rsidRPr="00DF53B4" w:rsidRDefault="00724C1A" w:rsidP="00CF009B">
            <w:pPr>
              <w:pStyle w:val="TAL"/>
              <w:rPr>
                <w:sz w:val="16"/>
                <w:szCs w:val="16"/>
                <w:lang w:eastAsia="en-US"/>
              </w:rPr>
            </w:pPr>
            <w:r w:rsidRPr="00DF53B4">
              <w:rPr>
                <w:sz w:val="16"/>
                <w:szCs w:val="16"/>
                <w:lang w:eastAsia="en-US"/>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74A5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2B6F20" w14:textId="77777777" w:rsidR="00724C1A" w:rsidRPr="00DF53B4" w:rsidRDefault="00724C1A" w:rsidP="00CF009B">
            <w:pPr>
              <w:pStyle w:val="TAL"/>
              <w:rPr>
                <w:sz w:val="16"/>
                <w:szCs w:val="16"/>
                <w:lang w:eastAsia="en-US"/>
              </w:rPr>
            </w:pPr>
            <w:r w:rsidRPr="00DF53B4">
              <w:rPr>
                <w:sz w:val="16"/>
                <w:szCs w:val="16"/>
                <w:lang w:eastAsia="en-US"/>
              </w:rPr>
              <w:t>Removing references to MTSI from IMS emergency cal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530D2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C1B48"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F8700"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8AEFC7" w14:textId="77777777" w:rsidR="00724C1A" w:rsidRPr="00DF53B4" w:rsidRDefault="00724C1A" w:rsidP="00CF009B">
            <w:pPr>
              <w:pStyle w:val="TAL"/>
              <w:rPr>
                <w:sz w:val="16"/>
                <w:szCs w:val="16"/>
                <w:lang w:eastAsia="en-US"/>
              </w:rPr>
            </w:pPr>
            <w:r w:rsidRPr="00DF53B4">
              <w:rPr>
                <w:sz w:val="16"/>
                <w:szCs w:val="16"/>
                <w:lang w:eastAsia="en-US"/>
              </w:rPr>
              <w:t>R5-112170</w:t>
            </w:r>
          </w:p>
        </w:tc>
      </w:tr>
      <w:tr w:rsidR="00724C1A" w:rsidRPr="00DF53B4" w14:paraId="4E5DB5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6658B9"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666968"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E6771A" w14:textId="77777777" w:rsidR="00724C1A" w:rsidRPr="00DF53B4" w:rsidRDefault="00724C1A" w:rsidP="00CF009B">
            <w:pPr>
              <w:pStyle w:val="TAL"/>
              <w:rPr>
                <w:sz w:val="16"/>
                <w:szCs w:val="16"/>
                <w:lang w:eastAsia="en-US"/>
              </w:rPr>
            </w:pPr>
            <w:r w:rsidRPr="00DF53B4">
              <w:rPr>
                <w:sz w:val="16"/>
                <w:szCs w:val="16"/>
                <w:lang w:eastAsia="en-US"/>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3DC63"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DAA7CA" w14:textId="77777777" w:rsidR="00724C1A" w:rsidRPr="00DF53B4" w:rsidRDefault="00724C1A" w:rsidP="00CF009B">
            <w:pPr>
              <w:pStyle w:val="TAL"/>
              <w:rPr>
                <w:sz w:val="16"/>
                <w:szCs w:val="16"/>
                <w:lang w:eastAsia="en-US"/>
              </w:rPr>
            </w:pPr>
            <w:r w:rsidRPr="00DF53B4">
              <w:rPr>
                <w:sz w:val="16"/>
                <w:szCs w:val="16"/>
                <w:lang w:eastAsia="en-US"/>
              </w:rPr>
              <w:t>New TC 19.5.7 User-initiated emergency reregistration / The user initiates an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63EAD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42620"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A75724"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C6DECA" w14:textId="77777777" w:rsidR="00724C1A" w:rsidRPr="00DF53B4" w:rsidRDefault="00724C1A" w:rsidP="00CF009B">
            <w:pPr>
              <w:pStyle w:val="TAL"/>
              <w:rPr>
                <w:sz w:val="16"/>
                <w:szCs w:val="16"/>
                <w:lang w:eastAsia="en-US"/>
              </w:rPr>
            </w:pPr>
            <w:r w:rsidRPr="00DF53B4">
              <w:rPr>
                <w:sz w:val="16"/>
                <w:szCs w:val="16"/>
                <w:lang w:eastAsia="en-US"/>
              </w:rPr>
              <w:t>R5-112171</w:t>
            </w:r>
          </w:p>
        </w:tc>
      </w:tr>
      <w:tr w:rsidR="00724C1A" w:rsidRPr="00DF53B4" w14:paraId="4D7DA5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0E0846"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60725F"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10739D" w14:textId="77777777" w:rsidR="00724C1A" w:rsidRPr="00DF53B4" w:rsidRDefault="00724C1A" w:rsidP="00CF009B">
            <w:pPr>
              <w:pStyle w:val="TAL"/>
              <w:rPr>
                <w:sz w:val="16"/>
                <w:szCs w:val="16"/>
                <w:lang w:eastAsia="en-US"/>
              </w:rPr>
            </w:pPr>
            <w:r w:rsidRPr="00DF53B4">
              <w:rPr>
                <w:sz w:val="16"/>
                <w:szCs w:val="16"/>
                <w:lang w:eastAsia="en-US"/>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0245B"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EF741F" w14:textId="77777777" w:rsidR="00724C1A" w:rsidRPr="00DF53B4" w:rsidRDefault="00724C1A" w:rsidP="00CF009B">
            <w:pPr>
              <w:pStyle w:val="TAL"/>
              <w:rPr>
                <w:sz w:val="16"/>
                <w:szCs w:val="16"/>
                <w:lang w:eastAsia="en-US"/>
              </w:rPr>
            </w:pPr>
            <w:r w:rsidRPr="00DF53B4">
              <w:rPr>
                <w:sz w:val="16"/>
                <w:szCs w:val="16"/>
                <w:lang w:eastAsia="en-US"/>
              </w:rPr>
              <w:t>New TC 19.5.8 User-initiated emergency reregistration / Standalone transactions exist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46CAE3"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2497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8723B"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B316C8" w14:textId="77777777" w:rsidR="00724C1A" w:rsidRPr="00DF53B4" w:rsidRDefault="00724C1A" w:rsidP="00CF009B">
            <w:pPr>
              <w:pStyle w:val="TAL"/>
              <w:rPr>
                <w:sz w:val="16"/>
                <w:szCs w:val="16"/>
                <w:lang w:eastAsia="en-US"/>
              </w:rPr>
            </w:pPr>
            <w:r w:rsidRPr="00DF53B4">
              <w:rPr>
                <w:sz w:val="16"/>
                <w:szCs w:val="16"/>
                <w:lang w:eastAsia="en-US"/>
              </w:rPr>
              <w:t>R5-112172</w:t>
            </w:r>
          </w:p>
        </w:tc>
      </w:tr>
      <w:tr w:rsidR="00724C1A" w:rsidRPr="00DF53B4" w14:paraId="0DC3F65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50D365"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CAA7CC"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9442B6" w14:textId="77777777" w:rsidR="00724C1A" w:rsidRPr="00DF53B4" w:rsidRDefault="00724C1A" w:rsidP="00CF009B">
            <w:pPr>
              <w:pStyle w:val="TAL"/>
              <w:rPr>
                <w:sz w:val="16"/>
                <w:szCs w:val="16"/>
                <w:lang w:eastAsia="en-US"/>
              </w:rPr>
            </w:pPr>
            <w:r w:rsidRPr="00DF53B4">
              <w:rPr>
                <w:sz w:val="16"/>
                <w:szCs w:val="16"/>
                <w:lang w:eastAsia="en-US"/>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FEE7F"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FD68B0" w14:textId="77777777" w:rsidR="00724C1A" w:rsidRPr="00DF53B4" w:rsidRDefault="00724C1A" w:rsidP="00CF009B">
            <w:pPr>
              <w:pStyle w:val="TAL"/>
              <w:rPr>
                <w:sz w:val="16"/>
                <w:szCs w:val="16"/>
                <w:lang w:eastAsia="en-US"/>
              </w:rPr>
            </w:pPr>
            <w:r w:rsidRPr="00DF53B4">
              <w:rPr>
                <w:sz w:val="16"/>
                <w:szCs w:val="16"/>
                <w:lang w:eastAsia="en-US"/>
              </w:rPr>
              <w:t>New TC 19.5.9 In parallel emergency and non-emergency registrations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A5E6CD"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42F86"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FF47B"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82F37D" w14:textId="77777777" w:rsidR="00724C1A" w:rsidRPr="00DF53B4" w:rsidRDefault="00724C1A" w:rsidP="00CF009B">
            <w:pPr>
              <w:pStyle w:val="TAL"/>
              <w:rPr>
                <w:sz w:val="16"/>
                <w:szCs w:val="16"/>
                <w:lang w:eastAsia="en-US"/>
              </w:rPr>
            </w:pPr>
            <w:r w:rsidRPr="00DF53B4">
              <w:rPr>
                <w:sz w:val="16"/>
                <w:szCs w:val="16"/>
                <w:lang w:eastAsia="en-US"/>
              </w:rPr>
              <w:t>R5-112173</w:t>
            </w:r>
          </w:p>
        </w:tc>
      </w:tr>
      <w:tr w:rsidR="00724C1A" w:rsidRPr="00DF53B4" w14:paraId="5FB22B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CDA7FE"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B28CF2"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D5F94F" w14:textId="77777777" w:rsidR="00724C1A" w:rsidRPr="00DF53B4" w:rsidRDefault="00724C1A" w:rsidP="00CF009B">
            <w:pPr>
              <w:pStyle w:val="TAL"/>
              <w:rPr>
                <w:sz w:val="16"/>
                <w:szCs w:val="16"/>
                <w:lang w:eastAsia="en-US"/>
              </w:rPr>
            </w:pPr>
            <w:r w:rsidRPr="00DF53B4">
              <w:rPr>
                <w:sz w:val="16"/>
                <w:szCs w:val="16"/>
                <w:lang w:eastAsia="en-US"/>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9F38F"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91A710" w14:textId="77777777" w:rsidR="00724C1A" w:rsidRPr="00DF53B4" w:rsidRDefault="00724C1A" w:rsidP="00CF009B">
            <w:pPr>
              <w:pStyle w:val="TAL"/>
              <w:rPr>
                <w:sz w:val="16"/>
                <w:szCs w:val="16"/>
                <w:lang w:eastAsia="en-US"/>
              </w:rPr>
            </w:pPr>
            <w:r w:rsidRPr="00DF53B4">
              <w:rPr>
                <w:sz w:val="16"/>
                <w:szCs w:val="16"/>
                <w:lang w:eastAsia="en-US"/>
              </w:rPr>
              <w:t>New TC 19.5.10 Deregistration upon emergency registration expiration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30328"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5CD00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A6573F"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6DBB2A" w14:textId="77777777" w:rsidR="00724C1A" w:rsidRPr="00DF53B4" w:rsidRDefault="00724C1A" w:rsidP="00CF009B">
            <w:pPr>
              <w:pStyle w:val="TAL"/>
              <w:rPr>
                <w:sz w:val="16"/>
                <w:szCs w:val="16"/>
                <w:lang w:eastAsia="en-US"/>
              </w:rPr>
            </w:pPr>
            <w:r w:rsidRPr="00DF53B4">
              <w:rPr>
                <w:sz w:val="16"/>
                <w:szCs w:val="16"/>
                <w:lang w:eastAsia="en-US"/>
              </w:rPr>
              <w:t>R5-112174</w:t>
            </w:r>
          </w:p>
        </w:tc>
      </w:tr>
      <w:tr w:rsidR="00724C1A" w:rsidRPr="00DF53B4" w14:paraId="7E20395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434C2A"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CDD4CE"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69ABBD" w14:textId="77777777" w:rsidR="00724C1A" w:rsidRPr="00DF53B4" w:rsidRDefault="00724C1A" w:rsidP="00CF009B">
            <w:pPr>
              <w:pStyle w:val="TAL"/>
              <w:rPr>
                <w:sz w:val="16"/>
                <w:szCs w:val="16"/>
                <w:lang w:eastAsia="en-US"/>
              </w:rPr>
            </w:pPr>
            <w:r w:rsidRPr="00DF53B4">
              <w:rPr>
                <w:sz w:val="16"/>
                <w:szCs w:val="16"/>
                <w:lang w:eastAsia="en-US"/>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E67BE"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0EEE6A"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6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DD453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B5B16B"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4063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EB26F" w14:textId="77777777" w:rsidR="00724C1A" w:rsidRPr="00DF53B4" w:rsidRDefault="00724C1A" w:rsidP="00CF009B">
            <w:pPr>
              <w:pStyle w:val="TAL"/>
              <w:rPr>
                <w:sz w:val="16"/>
                <w:szCs w:val="16"/>
                <w:lang w:eastAsia="en-US"/>
              </w:rPr>
            </w:pPr>
            <w:r w:rsidRPr="00DF53B4">
              <w:rPr>
                <w:sz w:val="16"/>
                <w:szCs w:val="16"/>
                <w:lang w:eastAsia="en-US"/>
              </w:rPr>
              <w:t>R5-112401</w:t>
            </w:r>
          </w:p>
        </w:tc>
      </w:tr>
      <w:tr w:rsidR="00724C1A" w:rsidRPr="00DF53B4" w14:paraId="3A8E83E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44C9E6"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0249CF"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D64818" w14:textId="77777777" w:rsidR="00724C1A" w:rsidRPr="00DF53B4" w:rsidRDefault="00724C1A" w:rsidP="00CF009B">
            <w:pPr>
              <w:pStyle w:val="TAL"/>
              <w:rPr>
                <w:sz w:val="16"/>
                <w:szCs w:val="16"/>
                <w:lang w:eastAsia="en-US"/>
              </w:rPr>
            </w:pPr>
            <w:r w:rsidRPr="00DF53B4">
              <w:rPr>
                <w:sz w:val="16"/>
                <w:szCs w:val="16"/>
                <w:lang w:eastAsia="en-US"/>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758B"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E23182" w14:textId="77777777" w:rsidR="00724C1A" w:rsidRPr="00DF53B4" w:rsidRDefault="00724C1A" w:rsidP="00CF009B">
            <w:pPr>
              <w:pStyle w:val="TAL"/>
              <w:rPr>
                <w:sz w:val="16"/>
                <w:szCs w:val="16"/>
                <w:lang w:eastAsia="en-US"/>
              </w:rPr>
            </w:pPr>
            <w:r w:rsidRPr="00DF53B4">
              <w:rPr>
                <w:sz w:val="16"/>
                <w:szCs w:val="16"/>
                <w:lang w:eastAsia="en-US"/>
              </w:rPr>
              <w:t>Removal of early IMS security in clause 7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92242A"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2343A"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1A6E29"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00F39C" w14:textId="77777777" w:rsidR="00724C1A" w:rsidRPr="00DF53B4" w:rsidRDefault="00724C1A" w:rsidP="00CF009B">
            <w:pPr>
              <w:pStyle w:val="TAL"/>
              <w:rPr>
                <w:sz w:val="16"/>
                <w:szCs w:val="16"/>
                <w:lang w:eastAsia="en-US"/>
              </w:rPr>
            </w:pPr>
            <w:r w:rsidRPr="00DF53B4">
              <w:rPr>
                <w:sz w:val="16"/>
                <w:szCs w:val="16"/>
                <w:lang w:eastAsia="en-US"/>
              </w:rPr>
              <w:t>R5-112402</w:t>
            </w:r>
          </w:p>
        </w:tc>
      </w:tr>
      <w:tr w:rsidR="00724C1A" w:rsidRPr="00DF53B4" w14:paraId="1738E2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674C2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E0303A"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A721A6" w14:textId="77777777" w:rsidR="00724C1A" w:rsidRPr="00DF53B4" w:rsidRDefault="00724C1A" w:rsidP="00CF009B">
            <w:pPr>
              <w:pStyle w:val="TAL"/>
              <w:rPr>
                <w:sz w:val="16"/>
                <w:szCs w:val="16"/>
                <w:lang w:eastAsia="en-US"/>
              </w:rPr>
            </w:pPr>
            <w:r w:rsidRPr="00DF53B4">
              <w:rPr>
                <w:sz w:val="16"/>
                <w:szCs w:val="16"/>
                <w:lang w:eastAsia="en-US"/>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2AB7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386C4B" w14:textId="77777777" w:rsidR="00724C1A" w:rsidRPr="00DF53B4" w:rsidRDefault="00724C1A" w:rsidP="00CF009B">
            <w:pPr>
              <w:pStyle w:val="TAL"/>
              <w:rPr>
                <w:sz w:val="16"/>
                <w:szCs w:val="16"/>
                <w:lang w:eastAsia="en-US"/>
              </w:rPr>
            </w:pPr>
            <w:r w:rsidRPr="00DF53B4">
              <w:rPr>
                <w:sz w:val="16"/>
                <w:szCs w:val="16"/>
                <w:lang w:eastAsia="en-US"/>
              </w:rPr>
              <w:t>Corrections to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9F22F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DD7B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187957"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F3E8DB" w14:textId="77777777" w:rsidR="00724C1A" w:rsidRPr="00DF53B4" w:rsidRDefault="00724C1A" w:rsidP="00CF009B">
            <w:pPr>
              <w:pStyle w:val="TAL"/>
              <w:rPr>
                <w:sz w:val="16"/>
                <w:szCs w:val="16"/>
                <w:lang w:eastAsia="en-US"/>
              </w:rPr>
            </w:pPr>
            <w:r w:rsidRPr="00DF53B4">
              <w:rPr>
                <w:sz w:val="16"/>
                <w:szCs w:val="16"/>
                <w:lang w:eastAsia="en-US"/>
              </w:rPr>
              <w:t>R5-112406</w:t>
            </w:r>
          </w:p>
        </w:tc>
      </w:tr>
      <w:tr w:rsidR="00724C1A" w:rsidRPr="00DF53B4" w14:paraId="769CE1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65FE2D"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D4F603"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EEC00F" w14:textId="77777777" w:rsidR="00724C1A" w:rsidRPr="00DF53B4" w:rsidRDefault="00724C1A" w:rsidP="00CF009B">
            <w:pPr>
              <w:pStyle w:val="TAL"/>
              <w:rPr>
                <w:sz w:val="16"/>
                <w:szCs w:val="16"/>
                <w:lang w:eastAsia="en-US"/>
              </w:rPr>
            </w:pPr>
            <w:r w:rsidRPr="00DF53B4">
              <w:rPr>
                <w:sz w:val="16"/>
                <w:szCs w:val="16"/>
                <w:lang w:eastAsia="en-US"/>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AD9BC"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8FFCC7" w14:textId="77777777" w:rsidR="00724C1A" w:rsidRPr="00DF53B4" w:rsidRDefault="00724C1A" w:rsidP="00CF009B">
            <w:pPr>
              <w:pStyle w:val="TAL"/>
              <w:rPr>
                <w:sz w:val="16"/>
                <w:szCs w:val="16"/>
                <w:lang w:eastAsia="en-US"/>
              </w:rPr>
            </w:pPr>
            <w:r w:rsidRPr="00DF53B4">
              <w:rPr>
                <w:sz w:val="16"/>
                <w:szCs w:val="16"/>
                <w:lang w:eastAsia="en-US"/>
              </w:rPr>
              <w:t>Add editors note to test case 17.18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E14552"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D2B43"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18653"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EB07F3" w14:textId="77777777" w:rsidR="00724C1A" w:rsidRPr="00DF53B4" w:rsidRDefault="00724C1A" w:rsidP="00CF009B">
            <w:pPr>
              <w:pStyle w:val="TAL"/>
              <w:rPr>
                <w:sz w:val="16"/>
                <w:szCs w:val="16"/>
                <w:lang w:eastAsia="en-US"/>
              </w:rPr>
            </w:pPr>
            <w:r w:rsidRPr="00DF53B4">
              <w:rPr>
                <w:sz w:val="16"/>
                <w:szCs w:val="16"/>
                <w:lang w:eastAsia="en-US"/>
              </w:rPr>
              <w:t>R5-112441</w:t>
            </w:r>
          </w:p>
        </w:tc>
      </w:tr>
      <w:tr w:rsidR="00724C1A" w:rsidRPr="00DF53B4" w14:paraId="26ABACF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7FE416"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5E1EB1"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CC727F" w14:textId="77777777" w:rsidR="00724C1A" w:rsidRPr="00DF53B4" w:rsidRDefault="00724C1A" w:rsidP="00CF009B">
            <w:pPr>
              <w:pStyle w:val="TAL"/>
              <w:rPr>
                <w:sz w:val="16"/>
                <w:szCs w:val="16"/>
                <w:lang w:eastAsia="en-US"/>
              </w:rPr>
            </w:pPr>
            <w:r w:rsidRPr="00DF53B4">
              <w:rPr>
                <w:sz w:val="16"/>
                <w:szCs w:val="16"/>
                <w:lang w:eastAsia="en-US"/>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5844"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B3F249" w14:textId="77777777" w:rsidR="00724C1A" w:rsidRPr="00DF53B4" w:rsidRDefault="00724C1A" w:rsidP="00CF009B">
            <w:pPr>
              <w:pStyle w:val="TAL"/>
              <w:rPr>
                <w:sz w:val="16"/>
                <w:szCs w:val="16"/>
                <w:lang w:eastAsia="en-US"/>
              </w:rPr>
            </w:pPr>
            <w:r w:rsidRPr="00DF53B4">
              <w:rPr>
                <w:sz w:val="16"/>
                <w:szCs w:val="16"/>
                <w:lang w:eastAsia="en-US"/>
              </w:rPr>
              <w:t>Add generic procedure for E-UTRAN MO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629C3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1068BD"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8EE451"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D9C01A" w14:textId="77777777" w:rsidR="00724C1A" w:rsidRPr="00DF53B4" w:rsidRDefault="00724C1A" w:rsidP="00CF009B">
            <w:pPr>
              <w:pStyle w:val="TAL"/>
              <w:rPr>
                <w:sz w:val="16"/>
                <w:szCs w:val="16"/>
                <w:lang w:eastAsia="en-US"/>
              </w:rPr>
            </w:pPr>
            <w:r w:rsidRPr="00DF53B4">
              <w:rPr>
                <w:sz w:val="16"/>
                <w:szCs w:val="16"/>
                <w:lang w:eastAsia="en-US"/>
              </w:rPr>
              <w:t>R5-112488</w:t>
            </w:r>
          </w:p>
        </w:tc>
      </w:tr>
      <w:tr w:rsidR="00724C1A" w:rsidRPr="00DF53B4" w14:paraId="4C6F6D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18566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B6935D"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40459B" w14:textId="77777777" w:rsidR="00724C1A" w:rsidRPr="00DF53B4" w:rsidRDefault="00724C1A" w:rsidP="00CF009B">
            <w:pPr>
              <w:pStyle w:val="TAL"/>
              <w:rPr>
                <w:sz w:val="16"/>
                <w:szCs w:val="16"/>
                <w:lang w:eastAsia="en-US"/>
              </w:rPr>
            </w:pPr>
            <w:r w:rsidRPr="00DF53B4">
              <w:rPr>
                <w:sz w:val="16"/>
                <w:szCs w:val="16"/>
                <w:lang w:eastAsia="en-US"/>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BB17A9"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878BC2" w14:textId="77777777" w:rsidR="00724C1A" w:rsidRPr="00DF53B4" w:rsidRDefault="00724C1A" w:rsidP="00CF009B">
            <w:pPr>
              <w:pStyle w:val="TAL"/>
              <w:rPr>
                <w:sz w:val="16"/>
                <w:szCs w:val="16"/>
                <w:lang w:eastAsia="en-US"/>
              </w:rPr>
            </w:pPr>
            <w:r w:rsidRPr="00DF53B4">
              <w:rPr>
                <w:sz w:val="16"/>
                <w:szCs w:val="16"/>
                <w:lang w:eastAsia="en-US"/>
              </w:rPr>
              <w:t>Add generic procedure for E-UTRAN emergency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09516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8440D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B87E4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D23606" w14:textId="77777777" w:rsidR="00724C1A" w:rsidRPr="00DF53B4" w:rsidRDefault="00724C1A" w:rsidP="00CF009B">
            <w:pPr>
              <w:pStyle w:val="TAL"/>
              <w:rPr>
                <w:sz w:val="16"/>
                <w:szCs w:val="16"/>
                <w:lang w:eastAsia="en-US"/>
              </w:rPr>
            </w:pPr>
            <w:r w:rsidRPr="00DF53B4">
              <w:rPr>
                <w:sz w:val="16"/>
                <w:szCs w:val="16"/>
                <w:lang w:eastAsia="en-US"/>
              </w:rPr>
              <w:t>R5-112492</w:t>
            </w:r>
          </w:p>
        </w:tc>
      </w:tr>
      <w:tr w:rsidR="00724C1A" w:rsidRPr="00DF53B4" w14:paraId="410BD5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BB5D5D"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F99DB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2442A9" w14:textId="77777777" w:rsidR="00724C1A" w:rsidRPr="00DF53B4" w:rsidRDefault="00724C1A" w:rsidP="00CF009B">
            <w:pPr>
              <w:pStyle w:val="TAL"/>
              <w:rPr>
                <w:sz w:val="16"/>
                <w:szCs w:val="16"/>
                <w:lang w:eastAsia="en-US"/>
              </w:rPr>
            </w:pPr>
            <w:r w:rsidRPr="00DF53B4">
              <w:rPr>
                <w:sz w:val="16"/>
                <w:szCs w:val="16"/>
                <w:lang w:eastAsia="en-US"/>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E0451"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9876BC" w14:textId="77777777" w:rsidR="00724C1A" w:rsidRPr="00DF53B4" w:rsidRDefault="00724C1A" w:rsidP="00CF009B">
            <w:pPr>
              <w:pStyle w:val="TAL"/>
              <w:rPr>
                <w:sz w:val="16"/>
                <w:szCs w:val="16"/>
                <w:lang w:eastAsia="en-US"/>
              </w:rPr>
            </w:pPr>
            <w:r w:rsidRPr="00DF53B4">
              <w:rPr>
                <w:sz w:val="16"/>
                <w:szCs w:val="16"/>
                <w:lang w:eastAsia="en-US"/>
              </w:rPr>
              <w:t>Add new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0FE5F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4E149"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370BA"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B88D27" w14:textId="77777777" w:rsidR="00724C1A" w:rsidRPr="00DF53B4" w:rsidRDefault="00724C1A" w:rsidP="00CF009B">
            <w:pPr>
              <w:pStyle w:val="TAL"/>
              <w:rPr>
                <w:sz w:val="16"/>
                <w:szCs w:val="16"/>
                <w:lang w:eastAsia="en-US"/>
              </w:rPr>
            </w:pPr>
            <w:r w:rsidRPr="00DF53B4">
              <w:rPr>
                <w:sz w:val="16"/>
                <w:szCs w:val="16"/>
                <w:lang w:eastAsia="en-US"/>
              </w:rPr>
              <w:t>R5-112495</w:t>
            </w:r>
          </w:p>
        </w:tc>
      </w:tr>
      <w:tr w:rsidR="00724C1A" w:rsidRPr="00DF53B4" w14:paraId="6CE05C3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FC232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DDC35F"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9CE781" w14:textId="77777777" w:rsidR="00724C1A" w:rsidRPr="00DF53B4" w:rsidRDefault="00724C1A" w:rsidP="00CF009B">
            <w:pPr>
              <w:pStyle w:val="TAL"/>
              <w:rPr>
                <w:sz w:val="16"/>
                <w:szCs w:val="16"/>
                <w:lang w:eastAsia="en-US"/>
              </w:rPr>
            </w:pPr>
            <w:r w:rsidRPr="00DF53B4">
              <w:rPr>
                <w:sz w:val="16"/>
                <w:szCs w:val="16"/>
                <w:lang w:eastAsia="en-US"/>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3175"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F81710" w14:textId="77777777" w:rsidR="00724C1A" w:rsidRPr="00DF53B4" w:rsidRDefault="00724C1A" w:rsidP="00CF009B">
            <w:pPr>
              <w:pStyle w:val="TAL"/>
              <w:rPr>
                <w:sz w:val="16"/>
                <w:szCs w:val="16"/>
                <w:lang w:eastAsia="en-US"/>
              </w:rPr>
            </w:pPr>
            <w:r w:rsidRPr="00DF53B4">
              <w:rPr>
                <w:sz w:val="16"/>
                <w:szCs w:val="16"/>
                <w:lang w:eastAsia="en-US"/>
              </w:rPr>
              <w:t>Replacing px_PublicUserIdentity with references to IMPUs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99BE8C"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2FAC8C"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B265D"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FB9DC5" w14:textId="77777777" w:rsidR="00724C1A" w:rsidRPr="00DF53B4" w:rsidRDefault="00724C1A" w:rsidP="00CF009B">
            <w:pPr>
              <w:pStyle w:val="TAL"/>
              <w:rPr>
                <w:sz w:val="16"/>
                <w:szCs w:val="16"/>
                <w:lang w:eastAsia="en-US"/>
              </w:rPr>
            </w:pPr>
            <w:r w:rsidRPr="00DF53B4">
              <w:rPr>
                <w:sz w:val="16"/>
                <w:szCs w:val="16"/>
                <w:lang w:eastAsia="en-US"/>
              </w:rPr>
              <w:t>R5-112644</w:t>
            </w:r>
          </w:p>
        </w:tc>
      </w:tr>
      <w:tr w:rsidR="00724C1A" w:rsidRPr="00DF53B4" w14:paraId="398A261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3DA488"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DDE26E" w14:textId="77777777" w:rsidR="00724C1A" w:rsidRPr="00DF53B4" w:rsidRDefault="00724C1A" w:rsidP="00CF009B">
            <w:pPr>
              <w:pStyle w:val="TAL"/>
              <w:rPr>
                <w:sz w:val="16"/>
                <w:szCs w:val="16"/>
                <w:lang w:eastAsia="en-US"/>
              </w:rPr>
            </w:pPr>
            <w:r w:rsidRPr="00DF53B4">
              <w:rPr>
                <w:sz w:val="16"/>
                <w:szCs w:val="16"/>
                <w:lang w:eastAsia="en-US"/>
              </w:rPr>
              <w:t>RP-110651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445487" w14:textId="77777777" w:rsidR="00724C1A" w:rsidRPr="00DF53B4" w:rsidRDefault="00724C1A" w:rsidP="00CF009B">
            <w:pPr>
              <w:pStyle w:val="TAL"/>
              <w:rPr>
                <w:sz w:val="16"/>
                <w:szCs w:val="16"/>
                <w:lang w:eastAsia="en-US"/>
              </w:rPr>
            </w:pPr>
            <w:r w:rsidRPr="00DF53B4">
              <w:rPr>
                <w:sz w:val="16"/>
                <w:szCs w:val="16"/>
                <w:lang w:eastAsia="en-US"/>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B8C39"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EF1DA2" w14:textId="77777777" w:rsidR="00724C1A" w:rsidRPr="00DF53B4" w:rsidRDefault="00724C1A" w:rsidP="00CF009B">
            <w:pPr>
              <w:pStyle w:val="TAL"/>
              <w:rPr>
                <w:sz w:val="16"/>
                <w:szCs w:val="16"/>
                <w:lang w:eastAsia="en-US"/>
              </w:rPr>
            </w:pPr>
            <w:r w:rsidRPr="00DF53B4">
              <w:rPr>
                <w:sz w:val="16"/>
                <w:szCs w:val="16"/>
                <w:lang w:eastAsia="en-US"/>
              </w:rPr>
              <w:t>New IMS TC 8.x Refresh for ISIM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5088CB"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CD5BF"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C0DFEB"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5B2AE9" w14:textId="77777777" w:rsidR="00724C1A" w:rsidRPr="00DF53B4" w:rsidRDefault="00724C1A" w:rsidP="00CF009B">
            <w:pPr>
              <w:pStyle w:val="TAL"/>
              <w:rPr>
                <w:sz w:val="16"/>
                <w:szCs w:val="16"/>
                <w:lang w:eastAsia="en-US"/>
              </w:rPr>
            </w:pPr>
            <w:r w:rsidRPr="00DF53B4">
              <w:rPr>
                <w:sz w:val="16"/>
                <w:szCs w:val="16"/>
                <w:lang w:eastAsia="en-US"/>
              </w:rPr>
              <w:t>R5-112645</w:t>
            </w:r>
          </w:p>
        </w:tc>
      </w:tr>
      <w:tr w:rsidR="00724C1A" w:rsidRPr="00DF53B4" w14:paraId="359FCC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E49E39"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969DF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36DB7B" w14:textId="77777777" w:rsidR="00724C1A" w:rsidRPr="00DF53B4" w:rsidRDefault="00724C1A" w:rsidP="00CF009B">
            <w:pPr>
              <w:pStyle w:val="TAL"/>
              <w:rPr>
                <w:sz w:val="16"/>
                <w:szCs w:val="16"/>
                <w:lang w:eastAsia="en-US"/>
              </w:rPr>
            </w:pPr>
            <w:r w:rsidRPr="00DF53B4">
              <w:rPr>
                <w:sz w:val="16"/>
                <w:szCs w:val="16"/>
                <w:lang w:eastAsia="en-US"/>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ED3ED"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65078F" w14:textId="77777777" w:rsidR="00724C1A" w:rsidRPr="00DF53B4" w:rsidRDefault="00724C1A" w:rsidP="00CF009B">
            <w:pPr>
              <w:pStyle w:val="TAL"/>
              <w:rPr>
                <w:sz w:val="16"/>
                <w:szCs w:val="16"/>
                <w:lang w:eastAsia="en-US"/>
              </w:rPr>
            </w:pPr>
            <w:r w:rsidRPr="00DF53B4">
              <w:rPr>
                <w:sz w:val="16"/>
                <w:szCs w:val="16"/>
                <w:lang w:eastAsia="en-US"/>
              </w:rPr>
              <w:t>Introduction of new test case 19.5.1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DFD855"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B177B"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40CB6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C7589F" w14:textId="77777777" w:rsidR="00724C1A" w:rsidRPr="00DF53B4" w:rsidRDefault="00724C1A" w:rsidP="00CF009B">
            <w:pPr>
              <w:pStyle w:val="TAL"/>
              <w:rPr>
                <w:sz w:val="16"/>
                <w:szCs w:val="16"/>
                <w:lang w:eastAsia="en-US"/>
              </w:rPr>
            </w:pPr>
            <w:r w:rsidRPr="00DF53B4">
              <w:rPr>
                <w:sz w:val="16"/>
                <w:szCs w:val="16"/>
                <w:lang w:eastAsia="en-US"/>
              </w:rPr>
              <w:t>R5-112649</w:t>
            </w:r>
          </w:p>
        </w:tc>
      </w:tr>
      <w:tr w:rsidR="00724C1A" w:rsidRPr="00DF53B4" w14:paraId="2C5DD43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803321"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365959"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0E756F" w14:textId="77777777" w:rsidR="00724C1A" w:rsidRPr="00DF53B4" w:rsidRDefault="00724C1A" w:rsidP="00CF009B">
            <w:pPr>
              <w:pStyle w:val="TAL"/>
              <w:rPr>
                <w:sz w:val="16"/>
                <w:szCs w:val="16"/>
                <w:lang w:eastAsia="en-US"/>
              </w:rPr>
            </w:pPr>
            <w:r w:rsidRPr="00DF53B4">
              <w:rPr>
                <w:sz w:val="16"/>
                <w:szCs w:val="16"/>
                <w:lang w:eastAsia="en-US"/>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15D1"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9DBB61" w14:textId="77777777" w:rsidR="00724C1A" w:rsidRPr="00DF53B4" w:rsidRDefault="00724C1A" w:rsidP="00CF009B">
            <w:pPr>
              <w:pStyle w:val="TAL"/>
              <w:rPr>
                <w:sz w:val="16"/>
                <w:szCs w:val="16"/>
                <w:lang w:eastAsia="en-US"/>
              </w:rPr>
            </w:pPr>
            <w:r w:rsidRPr="00DF53B4">
              <w:rPr>
                <w:sz w:val="16"/>
                <w:szCs w:val="16"/>
                <w:lang w:eastAsia="en-US"/>
              </w:rPr>
              <w:t>Introduction of new test case 19.4.2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2A6AE0"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531021"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EAC62"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48291C" w14:textId="77777777" w:rsidR="00724C1A" w:rsidRPr="00DF53B4" w:rsidRDefault="00724C1A" w:rsidP="00CF009B">
            <w:pPr>
              <w:pStyle w:val="TAL"/>
              <w:rPr>
                <w:sz w:val="16"/>
                <w:szCs w:val="16"/>
                <w:lang w:eastAsia="en-US"/>
              </w:rPr>
            </w:pPr>
            <w:r w:rsidRPr="00DF53B4">
              <w:rPr>
                <w:sz w:val="16"/>
                <w:szCs w:val="16"/>
                <w:lang w:eastAsia="en-US"/>
              </w:rPr>
              <w:t>R5-112650</w:t>
            </w:r>
          </w:p>
        </w:tc>
      </w:tr>
      <w:tr w:rsidR="00724C1A" w:rsidRPr="00DF53B4" w14:paraId="7519BE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A4036D" w14:textId="77777777" w:rsidR="00724C1A" w:rsidRPr="00DF53B4" w:rsidRDefault="00724C1A" w:rsidP="00CF009B">
            <w:pPr>
              <w:pStyle w:val="TAL"/>
              <w:rPr>
                <w:sz w:val="16"/>
                <w:szCs w:val="16"/>
                <w:lang w:eastAsia="en-US"/>
              </w:rPr>
            </w:pPr>
            <w:r w:rsidRPr="00DF53B4">
              <w:rPr>
                <w:sz w:val="16"/>
                <w:szCs w:val="16"/>
                <w:lang w:eastAsia="en-US"/>
              </w:rPr>
              <w:t>RP-52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242936" w14:textId="77777777" w:rsidR="00724C1A" w:rsidRPr="00DF53B4" w:rsidRDefault="00724C1A" w:rsidP="00CF009B">
            <w:pPr>
              <w:pStyle w:val="TAL"/>
              <w:rPr>
                <w:sz w:val="16"/>
                <w:szCs w:val="16"/>
                <w:lang w:eastAsia="en-US"/>
              </w:rPr>
            </w:pPr>
            <w:r w:rsidRPr="00DF53B4">
              <w:rPr>
                <w:sz w:val="16"/>
                <w:szCs w:val="16"/>
                <w:lang w:eastAsia="en-US"/>
              </w:rPr>
              <w:t>RP-110660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4DFACB" w14:textId="77777777" w:rsidR="00724C1A" w:rsidRPr="00DF53B4" w:rsidRDefault="00724C1A" w:rsidP="00CF009B">
            <w:pPr>
              <w:pStyle w:val="TAL"/>
              <w:rPr>
                <w:sz w:val="16"/>
                <w:szCs w:val="16"/>
                <w:lang w:eastAsia="en-US"/>
              </w:rPr>
            </w:pPr>
            <w:r w:rsidRPr="00DF53B4">
              <w:rPr>
                <w:sz w:val="16"/>
                <w:szCs w:val="16"/>
                <w:lang w:eastAsia="en-US"/>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B3975" w14:textId="77777777" w:rsidR="00724C1A" w:rsidRPr="00DF53B4" w:rsidRDefault="00724C1A"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F7ECC8" w14:textId="77777777" w:rsidR="00724C1A" w:rsidRPr="00DF53B4" w:rsidRDefault="00724C1A" w:rsidP="00CF009B">
            <w:pPr>
              <w:pStyle w:val="TAL"/>
              <w:rPr>
                <w:sz w:val="16"/>
                <w:szCs w:val="16"/>
                <w:lang w:eastAsia="en-US"/>
              </w:rPr>
            </w:pPr>
            <w:r w:rsidRPr="00DF53B4">
              <w:rPr>
                <w:sz w:val="16"/>
                <w:szCs w:val="16"/>
                <w:lang w:eastAsia="en-US"/>
              </w:rPr>
              <w:t>Introduction of new test case 19.4.5 for CT1 aspects of IMS emergency call over GPRS and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43A619" w14:textId="77777777" w:rsidR="00724C1A" w:rsidRPr="00DF53B4" w:rsidRDefault="00724C1A"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7E712" w14:textId="77777777" w:rsidR="00724C1A" w:rsidRPr="00DF53B4" w:rsidRDefault="00724C1A" w:rsidP="00CF009B">
            <w:pPr>
              <w:pStyle w:val="TAL"/>
              <w:rPr>
                <w:sz w:val="16"/>
                <w:szCs w:val="16"/>
                <w:lang w:eastAsia="en-US"/>
              </w:rPr>
            </w:pPr>
            <w:r w:rsidRPr="00DF53B4">
              <w:rPr>
                <w:sz w:val="16"/>
                <w:szCs w:val="16"/>
                <w:lang w:eastAsia="en-US"/>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87D26" w14:textId="77777777" w:rsidR="00724C1A" w:rsidRPr="00DF53B4" w:rsidRDefault="00724C1A" w:rsidP="00CF009B">
            <w:pPr>
              <w:pStyle w:val="TAL"/>
              <w:rPr>
                <w:sz w:val="16"/>
                <w:szCs w:val="16"/>
                <w:lang w:eastAsia="en-US"/>
              </w:rPr>
            </w:pPr>
            <w:r w:rsidRPr="00DF53B4">
              <w:rPr>
                <w:sz w:val="16"/>
                <w:szCs w:val="16"/>
                <w:lang w:eastAsia="en-US"/>
              </w:rPr>
              <w:t>9.5.0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65EBF4" w14:textId="77777777" w:rsidR="00724C1A" w:rsidRPr="00DF53B4" w:rsidRDefault="00724C1A" w:rsidP="00CF009B">
            <w:pPr>
              <w:pStyle w:val="TAL"/>
              <w:rPr>
                <w:sz w:val="16"/>
                <w:szCs w:val="16"/>
                <w:lang w:eastAsia="en-US"/>
              </w:rPr>
            </w:pPr>
            <w:r w:rsidRPr="00DF53B4">
              <w:rPr>
                <w:sz w:val="16"/>
                <w:szCs w:val="16"/>
                <w:lang w:eastAsia="en-US"/>
              </w:rPr>
              <w:t>R5-112651</w:t>
            </w:r>
          </w:p>
        </w:tc>
      </w:tr>
      <w:tr w:rsidR="007814E8" w:rsidRPr="00DF53B4" w14:paraId="1BD5D81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B2781B"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B69361" w14:textId="77777777" w:rsidR="007814E8" w:rsidRPr="00DF53B4" w:rsidRDefault="007814E8" w:rsidP="00CF009B">
            <w:pPr>
              <w:pStyle w:val="TAL"/>
              <w:rPr>
                <w:sz w:val="16"/>
                <w:szCs w:val="16"/>
                <w:lang w:eastAsia="en-US"/>
              </w:rPr>
            </w:pPr>
            <w:r w:rsidRPr="00DF53B4">
              <w:rPr>
                <w:sz w:val="16"/>
                <w:szCs w:val="16"/>
                <w:lang w:eastAsia="en-US"/>
              </w:rPr>
              <w:t>RP-111142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40B58C" w14:textId="77777777" w:rsidR="007814E8" w:rsidRPr="00DF53B4" w:rsidRDefault="007814E8" w:rsidP="00CF009B">
            <w:pPr>
              <w:pStyle w:val="TAL"/>
              <w:rPr>
                <w:sz w:val="16"/>
                <w:szCs w:val="16"/>
                <w:lang w:eastAsia="en-US"/>
              </w:rPr>
            </w:pPr>
            <w:r w:rsidRPr="00DF53B4">
              <w:rPr>
                <w:sz w:val="16"/>
                <w:szCs w:val="16"/>
                <w:lang w:eastAsia="en-US"/>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19660"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72A489" w14:textId="77777777" w:rsidR="007814E8" w:rsidRPr="00DF53B4" w:rsidRDefault="007814E8" w:rsidP="00CF009B">
            <w:pPr>
              <w:pStyle w:val="TAL"/>
              <w:rPr>
                <w:sz w:val="16"/>
                <w:szCs w:val="16"/>
                <w:lang w:eastAsia="en-US"/>
              </w:rPr>
            </w:pPr>
            <w:r w:rsidRPr="00DF53B4">
              <w:rPr>
                <w:sz w:val="16"/>
                <w:szCs w:val="16"/>
                <w:lang w:eastAsia="en-US"/>
              </w:rPr>
              <w:t>Update generic procedure for MTSI MO speech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1EF670"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E0D1EC"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E21D28"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8559E1" w14:textId="77777777" w:rsidR="007814E8" w:rsidRPr="00DF53B4" w:rsidRDefault="007814E8" w:rsidP="00CF009B">
            <w:pPr>
              <w:pStyle w:val="TAL"/>
              <w:rPr>
                <w:sz w:val="16"/>
                <w:szCs w:val="16"/>
                <w:lang w:eastAsia="en-US"/>
              </w:rPr>
            </w:pPr>
            <w:r w:rsidRPr="00DF53B4">
              <w:rPr>
                <w:sz w:val="16"/>
                <w:szCs w:val="16"/>
                <w:lang w:eastAsia="en-US"/>
              </w:rPr>
              <w:t>R5-113735</w:t>
            </w:r>
          </w:p>
        </w:tc>
      </w:tr>
      <w:tr w:rsidR="007814E8" w:rsidRPr="00DF53B4" w14:paraId="0ECC65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D0C665"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58062D" w14:textId="77777777" w:rsidR="007814E8" w:rsidRPr="00DF53B4" w:rsidRDefault="007814E8" w:rsidP="00CF009B">
            <w:pPr>
              <w:pStyle w:val="TAL"/>
              <w:rPr>
                <w:sz w:val="16"/>
                <w:szCs w:val="16"/>
                <w:lang w:eastAsia="en-US"/>
              </w:rPr>
            </w:pPr>
            <w:r w:rsidRPr="00DF53B4">
              <w:rPr>
                <w:sz w:val="16"/>
                <w:szCs w:val="16"/>
                <w:lang w:eastAsia="en-US"/>
              </w:rPr>
              <w:t>RP-111145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F1E55A" w14:textId="77777777" w:rsidR="007814E8" w:rsidRPr="00DF53B4" w:rsidRDefault="007814E8" w:rsidP="00CF009B">
            <w:pPr>
              <w:pStyle w:val="TAL"/>
              <w:rPr>
                <w:sz w:val="16"/>
                <w:szCs w:val="16"/>
                <w:lang w:eastAsia="en-US"/>
              </w:rPr>
            </w:pPr>
            <w:r w:rsidRPr="00DF53B4">
              <w:rPr>
                <w:sz w:val="16"/>
                <w:szCs w:val="16"/>
                <w:lang w:eastAsia="en-US"/>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8BB4F"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36AB39" w14:textId="77777777" w:rsidR="007814E8" w:rsidRPr="00DF53B4" w:rsidRDefault="007814E8" w:rsidP="00CF009B">
            <w:pPr>
              <w:pStyle w:val="TAL"/>
              <w:rPr>
                <w:sz w:val="16"/>
                <w:szCs w:val="16"/>
                <w:lang w:eastAsia="en-US"/>
              </w:rPr>
            </w:pPr>
            <w:r w:rsidRPr="00DF53B4">
              <w:rPr>
                <w:sz w:val="16"/>
                <w:szCs w:val="16"/>
                <w:lang w:eastAsia="en-US"/>
              </w:rPr>
              <w:t>Update generic procedures for IMS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3AEA2"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F3951"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6C8AC"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ED25B4" w14:textId="77777777" w:rsidR="007814E8" w:rsidRPr="00DF53B4" w:rsidRDefault="007814E8" w:rsidP="00CF009B">
            <w:pPr>
              <w:pStyle w:val="TAL"/>
              <w:rPr>
                <w:sz w:val="16"/>
                <w:szCs w:val="16"/>
                <w:lang w:eastAsia="en-US"/>
              </w:rPr>
            </w:pPr>
            <w:r w:rsidRPr="00DF53B4">
              <w:rPr>
                <w:sz w:val="16"/>
                <w:szCs w:val="16"/>
                <w:lang w:eastAsia="en-US"/>
              </w:rPr>
              <w:t>R5-113740</w:t>
            </w:r>
          </w:p>
        </w:tc>
      </w:tr>
      <w:tr w:rsidR="007814E8" w:rsidRPr="00DF53B4" w14:paraId="45F3F74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61838E"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00BF8C" w14:textId="77777777" w:rsidR="007814E8" w:rsidRPr="00DF53B4" w:rsidRDefault="007814E8" w:rsidP="00CF009B">
            <w:pPr>
              <w:pStyle w:val="TAL"/>
              <w:rPr>
                <w:sz w:val="16"/>
                <w:szCs w:val="16"/>
                <w:lang w:eastAsia="en-US"/>
              </w:rPr>
            </w:pPr>
            <w:r w:rsidRPr="00DF53B4">
              <w:rPr>
                <w:sz w:val="16"/>
                <w:szCs w:val="16"/>
                <w:lang w:eastAsia="en-US"/>
              </w:rPr>
              <w:t>RP-111145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C112FB" w14:textId="77777777" w:rsidR="007814E8" w:rsidRPr="00DF53B4" w:rsidRDefault="007814E8" w:rsidP="00CF009B">
            <w:pPr>
              <w:pStyle w:val="TAL"/>
              <w:rPr>
                <w:sz w:val="16"/>
                <w:szCs w:val="16"/>
                <w:lang w:eastAsia="en-US"/>
              </w:rPr>
            </w:pPr>
            <w:r w:rsidRPr="00DF53B4">
              <w:rPr>
                <w:sz w:val="16"/>
                <w:szCs w:val="16"/>
                <w:lang w:eastAsia="en-US"/>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21F13"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6ED812" w14:textId="77777777" w:rsidR="007814E8" w:rsidRPr="00DF53B4" w:rsidRDefault="007814E8" w:rsidP="00CF009B">
            <w:pPr>
              <w:pStyle w:val="TAL"/>
              <w:rPr>
                <w:sz w:val="16"/>
                <w:szCs w:val="16"/>
                <w:lang w:eastAsia="en-US"/>
              </w:rPr>
            </w:pPr>
            <w:r w:rsidRPr="00DF53B4">
              <w:rPr>
                <w:sz w:val="16"/>
                <w:szCs w:val="16"/>
                <w:lang w:eastAsia="en-US"/>
              </w:rPr>
              <w:t>Update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63FEEA"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6F85A"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26805"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BD51B2" w14:textId="77777777" w:rsidR="007814E8" w:rsidRPr="00DF53B4" w:rsidRDefault="007814E8" w:rsidP="00CF009B">
            <w:pPr>
              <w:pStyle w:val="TAL"/>
              <w:rPr>
                <w:sz w:val="16"/>
                <w:szCs w:val="16"/>
                <w:lang w:eastAsia="en-US"/>
              </w:rPr>
            </w:pPr>
            <w:r w:rsidRPr="00DF53B4">
              <w:rPr>
                <w:sz w:val="16"/>
                <w:szCs w:val="16"/>
                <w:lang w:eastAsia="en-US"/>
              </w:rPr>
              <w:t>R5-113741</w:t>
            </w:r>
          </w:p>
        </w:tc>
      </w:tr>
      <w:tr w:rsidR="007814E8" w:rsidRPr="00DF53B4" w14:paraId="1177DF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612712"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24A8B2" w14:textId="77777777" w:rsidR="007814E8" w:rsidRPr="00DF53B4" w:rsidRDefault="007814E8" w:rsidP="00CF009B">
            <w:pPr>
              <w:pStyle w:val="TAL"/>
              <w:rPr>
                <w:sz w:val="16"/>
                <w:szCs w:val="16"/>
                <w:lang w:eastAsia="en-US"/>
              </w:rPr>
            </w:pPr>
            <w:r w:rsidRPr="00DF53B4">
              <w:rPr>
                <w:sz w:val="16"/>
                <w:szCs w:val="16"/>
                <w:lang w:eastAsia="en-US"/>
              </w:rPr>
              <w:t>RP-111151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686F42" w14:textId="77777777" w:rsidR="007814E8" w:rsidRPr="00DF53B4" w:rsidRDefault="007814E8" w:rsidP="00CF009B">
            <w:pPr>
              <w:pStyle w:val="TAL"/>
              <w:rPr>
                <w:sz w:val="16"/>
                <w:szCs w:val="16"/>
                <w:lang w:eastAsia="en-US"/>
              </w:rPr>
            </w:pPr>
            <w:r w:rsidRPr="00DF53B4">
              <w:rPr>
                <w:sz w:val="16"/>
                <w:szCs w:val="16"/>
                <w:lang w:eastAsia="en-US"/>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11276"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AE30C1" w14:textId="77777777" w:rsidR="007814E8" w:rsidRPr="00DF53B4" w:rsidRDefault="007814E8" w:rsidP="00CF009B">
            <w:pPr>
              <w:pStyle w:val="TAL"/>
              <w:rPr>
                <w:sz w:val="16"/>
                <w:szCs w:val="16"/>
                <w:lang w:eastAsia="en-US"/>
              </w:rPr>
            </w:pPr>
            <w:r w:rsidRPr="00DF53B4">
              <w:rPr>
                <w:sz w:val="16"/>
                <w:szCs w:val="16"/>
                <w:lang w:eastAsia="en-US"/>
              </w:rPr>
              <w:t>Addition of new test case 12.18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912792"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7BC24"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9A272"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09C284" w14:textId="77777777" w:rsidR="007814E8" w:rsidRPr="00DF53B4" w:rsidRDefault="007814E8" w:rsidP="00CF009B">
            <w:pPr>
              <w:pStyle w:val="TAL"/>
              <w:rPr>
                <w:sz w:val="16"/>
                <w:szCs w:val="16"/>
                <w:lang w:eastAsia="en-US"/>
              </w:rPr>
            </w:pPr>
            <w:r w:rsidRPr="00DF53B4">
              <w:rPr>
                <w:sz w:val="16"/>
                <w:szCs w:val="16"/>
                <w:lang w:eastAsia="en-US"/>
              </w:rPr>
              <w:t>R5-113742</w:t>
            </w:r>
          </w:p>
        </w:tc>
      </w:tr>
      <w:tr w:rsidR="007814E8" w:rsidRPr="00DF53B4" w14:paraId="72EC439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D653C0" w14:textId="77777777" w:rsidR="007814E8" w:rsidRPr="00DF53B4" w:rsidRDefault="007814E8" w:rsidP="00CF009B">
            <w:pPr>
              <w:pStyle w:val="TAL"/>
              <w:rPr>
                <w:sz w:val="16"/>
                <w:szCs w:val="16"/>
                <w:lang w:eastAsia="en-US"/>
              </w:rPr>
            </w:pPr>
            <w:r w:rsidRPr="00DF53B4">
              <w:rPr>
                <w:sz w:val="16"/>
                <w:szCs w:val="16"/>
                <w:lang w:eastAsia="en-US"/>
              </w:rPr>
              <w:t>RP-53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57CD47" w14:textId="77777777" w:rsidR="007814E8" w:rsidRPr="00DF53B4" w:rsidRDefault="007814E8" w:rsidP="00CF009B">
            <w:pPr>
              <w:pStyle w:val="TAL"/>
              <w:rPr>
                <w:sz w:val="16"/>
                <w:szCs w:val="16"/>
                <w:lang w:eastAsia="en-US"/>
              </w:rPr>
            </w:pPr>
            <w:r w:rsidRPr="00DF53B4">
              <w:rPr>
                <w:sz w:val="16"/>
                <w:szCs w:val="16"/>
                <w:lang w:eastAsia="en-US"/>
              </w:rPr>
              <w:t>RP-111151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6AECF8" w14:textId="77777777" w:rsidR="007814E8" w:rsidRPr="00DF53B4" w:rsidRDefault="007814E8" w:rsidP="00CF009B">
            <w:pPr>
              <w:pStyle w:val="TAL"/>
              <w:rPr>
                <w:sz w:val="16"/>
                <w:szCs w:val="16"/>
                <w:lang w:eastAsia="en-US"/>
              </w:rPr>
            </w:pPr>
            <w:r w:rsidRPr="00DF53B4">
              <w:rPr>
                <w:sz w:val="16"/>
                <w:szCs w:val="16"/>
                <w:lang w:eastAsia="en-US"/>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1A734" w14:textId="77777777" w:rsidR="007814E8" w:rsidRPr="00DF53B4" w:rsidRDefault="007814E8"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48702D" w14:textId="77777777" w:rsidR="007814E8" w:rsidRPr="00DF53B4" w:rsidRDefault="007814E8" w:rsidP="00CF009B">
            <w:pPr>
              <w:pStyle w:val="TAL"/>
              <w:rPr>
                <w:sz w:val="16"/>
                <w:szCs w:val="16"/>
                <w:lang w:eastAsia="en-US"/>
              </w:rPr>
            </w:pPr>
            <w:r w:rsidRPr="00DF53B4">
              <w:rPr>
                <w:sz w:val="16"/>
                <w:szCs w:val="16"/>
                <w:lang w:eastAsia="en-US"/>
              </w:rPr>
              <w:t>Addition of new test case 12.20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04329B" w14:textId="77777777" w:rsidR="007814E8" w:rsidRPr="00DF53B4" w:rsidRDefault="007814E8"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16505C" w14:textId="77777777" w:rsidR="007814E8" w:rsidRPr="00DF53B4" w:rsidRDefault="007814E8" w:rsidP="00CF009B">
            <w:pPr>
              <w:pStyle w:val="TAL"/>
              <w:rPr>
                <w:sz w:val="16"/>
                <w:szCs w:val="16"/>
                <w:lang w:eastAsia="en-US"/>
              </w:rPr>
            </w:pPr>
            <w:r w:rsidRPr="00DF53B4">
              <w:rPr>
                <w:sz w:val="16"/>
                <w:szCs w:val="16"/>
                <w:lang w:eastAsia="en-US"/>
              </w:rPr>
              <w:t>9.5.0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58A0D" w14:textId="77777777" w:rsidR="007814E8" w:rsidRPr="00DF53B4" w:rsidRDefault="007814E8" w:rsidP="00CF009B">
            <w:pPr>
              <w:pStyle w:val="TAL"/>
              <w:rPr>
                <w:sz w:val="16"/>
                <w:szCs w:val="16"/>
                <w:lang w:eastAsia="en-US"/>
              </w:rPr>
            </w:pPr>
            <w:r w:rsidRPr="00DF53B4">
              <w:rPr>
                <w:sz w:val="16"/>
                <w:szCs w:val="16"/>
                <w:lang w:eastAsia="en-US"/>
              </w:rPr>
              <w:t>9.6.0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5DEA25" w14:textId="77777777" w:rsidR="007814E8" w:rsidRPr="00DF53B4" w:rsidRDefault="007814E8" w:rsidP="00CF009B">
            <w:pPr>
              <w:pStyle w:val="TAL"/>
              <w:rPr>
                <w:sz w:val="16"/>
                <w:szCs w:val="16"/>
                <w:lang w:eastAsia="en-US"/>
              </w:rPr>
            </w:pPr>
            <w:r w:rsidRPr="00DF53B4">
              <w:rPr>
                <w:sz w:val="16"/>
                <w:szCs w:val="16"/>
                <w:lang w:eastAsia="en-US"/>
              </w:rPr>
              <w:t>R5-113745</w:t>
            </w:r>
          </w:p>
        </w:tc>
      </w:tr>
      <w:tr w:rsidR="00CF009B" w:rsidRPr="00DF53B4" w14:paraId="48B8B8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EAC463"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7CE89A"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F41F4F" w14:textId="77777777" w:rsidR="00CF009B" w:rsidRPr="00DF53B4" w:rsidRDefault="00CF009B" w:rsidP="00CF009B">
            <w:pPr>
              <w:pStyle w:val="TAL"/>
              <w:rPr>
                <w:sz w:val="16"/>
                <w:szCs w:val="16"/>
                <w:lang w:eastAsia="en-US"/>
              </w:rPr>
            </w:pPr>
            <w:r w:rsidRPr="00DF53B4">
              <w:rPr>
                <w:sz w:val="16"/>
                <w:szCs w:val="16"/>
                <w:lang w:eastAsia="en-US"/>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1D87D"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BB157E" w14:textId="77777777" w:rsidR="00CF009B" w:rsidRPr="00DF53B4" w:rsidRDefault="00CF009B" w:rsidP="00CF009B">
            <w:pPr>
              <w:pStyle w:val="TAL"/>
              <w:rPr>
                <w:sz w:val="16"/>
                <w:szCs w:val="16"/>
                <w:lang w:eastAsia="en-US"/>
              </w:rPr>
            </w:pPr>
            <w:r w:rsidRPr="00DF53B4">
              <w:rPr>
                <w:sz w:val="16"/>
                <w:szCs w:val="16"/>
                <w:lang w:eastAsia="en-US"/>
              </w:rPr>
              <w:t>IMS Route header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3453B2"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BB418"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B8F428"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7B6AAF" w14:textId="77777777" w:rsidR="00CF009B" w:rsidRPr="00DF53B4" w:rsidRDefault="00CF009B" w:rsidP="00CF009B">
            <w:pPr>
              <w:pStyle w:val="TAL"/>
              <w:rPr>
                <w:sz w:val="16"/>
                <w:szCs w:val="16"/>
                <w:lang w:eastAsia="en-US"/>
              </w:rPr>
            </w:pPr>
            <w:r w:rsidRPr="00DF53B4">
              <w:rPr>
                <w:sz w:val="16"/>
                <w:szCs w:val="16"/>
                <w:lang w:eastAsia="en-US"/>
              </w:rPr>
              <w:t>R5-115326</w:t>
            </w:r>
          </w:p>
        </w:tc>
      </w:tr>
      <w:tr w:rsidR="00CF009B" w:rsidRPr="00DF53B4" w14:paraId="534E2C4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92B86A"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B9B159"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D55A1C" w14:textId="77777777" w:rsidR="00CF009B" w:rsidRPr="00DF53B4" w:rsidRDefault="00CF009B" w:rsidP="00CF009B">
            <w:pPr>
              <w:pStyle w:val="TAL"/>
              <w:rPr>
                <w:sz w:val="16"/>
                <w:szCs w:val="16"/>
                <w:lang w:eastAsia="en-US"/>
              </w:rPr>
            </w:pPr>
            <w:r w:rsidRPr="00DF53B4">
              <w:rPr>
                <w:sz w:val="16"/>
                <w:szCs w:val="16"/>
                <w:lang w:eastAsia="en-US"/>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E8F2E"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F7BB98" w14:textId="77777777" w:rsidR="00CF009B" w:rsidRPr="00DF53B4" w:rsidRDefault="00CF009B" w:rsidP="00CF009B">
            <w:pPr>
              <w:pStyle w:val="TAL"/>
              <w:rPr>
                <w:sz w:val="16"/>
                <w:szCs w:val="16"/>
                <w:lang w:eastAsia="en-US"/>
              </w:rPr>
            </w:pPr>
            <w:r w:rsidRPr="00DF53B4">
              <w:rPr>
                <w:sz w:val="16"/>
                <w:szCs w:val="16"/>
                <w:lang w:eastAsia="en-US"/>
              </w:rPr>
              <w:t>Update annex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E48591"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E4F33B"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3D2F5"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D0E781" w14:textId="77777777" w:rsidR="00CF009B" w:rsidRPr="00DF53B4" w:rsidRDefault="00CF009B" w:rsidP="00CF009B">
            <w:pPr>
              <w:pStyle w:val="TAL"/>
              <w:rPr>
                <w:sz w:val="16"/>
                <w:szCs w:val="16"/>
                <w:lang w:eastAsia="en-US"/>
              </w:rPr>
            </w:pPr>
            <w:r w:rsidRPr="00DF53B4">
              <w:rPr>
                <w:sz w:val="16"/>
                <w:szCs w:val="16"/>
                <w:lang w:eastAsia="en-US"/>
              </w:rPr>
              <w:t>R5-115341</w:t>
            </w:r>
          </w:p>
        </w:tc>
      </w:tr>
      <w:tr w:rsidR="00CF009B" w:rsidRPr="00DF53B4" w14:paraId="5501806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05C010"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A613F4"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587871" w14:textId="77777777" w:rsidR="00CF009B" w:rsidRPr="00DF53B4" w:rsidRDefault="00CF009B" w:rsidP="00CF009B">
            <w:pPr>
              <w:pStyle w:val="TAL"/>
              <w:rPr>
                <w:sz w:val="16"/>
                <w:szCs w:val="16"/>
                <w:lang w:eastAsia="en-US"/>
              </w:rPr>
            </w:pPr>
            <w:r w:rsidRPr="00DF53B4">
              <w:rPr>
                <w:sz w:val="16"/>
                <w:szCs w:val="16"/>
                <w:lang w:eastAsia="en-US"/>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16A2E"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234C78" w14:textId="77777777" w:rsidR="00CF009B" w:rsidRPr="00DF53B4" w:rsidRDefault="00CF009B" w:rsidP="00CF009B">
            <w:pPr>
              <w:pStyle w:val="TAL"/>
              <w:rPr>
                <w:sz w:val="16"/>
                <w:szCs w:val="16"/>
                <w:lang w:eastAsia="en-US"/>
              </w:rPr>
            </w:pPr>
            <w:r w:rsidRPr="00DF53B4">
              <w:rPr>
                <w:sz w:val="16"/>
                <w:szCs w:val="16"/>
                <w:lang w:eastAsia="en-US"/>
              </w:rPr>
              <w:t>Update test case 8.14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393E7C"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1ED8F0"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54A6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B320E3" w14:textId="77777777" w:rsidR="00CF009B" w:rsidRPr="00DF53B4" w:rsidRDefault="00CF009B" w:rsidP="00CF009B">
            <w:pPr>
              <w:pStyle w:val="TAL"/>
              <w:rPr>
                <w:sz w:val="16"/>
                <w:szCs w:val="16"/>
                <w:lang w:eastAsia="en-US"/>
              </w:rPr>
            </w:pPr>
            <w:r w:rsidRPr="00DF53B4">
              <w:rPr>
                <w:sz w:val="16"/>
                <w:szCs w:val="16"/>
                <w:lang w:eastAsia="en-US"/>
              </w:rPr>
              <w:t>R5-115342</w:t>
            </w:r>
          </w:p>
        </w:tc>
      </w:tr>
      <w:tr w:rsidR="00CF009B" w:rsidRPr="00DF53B4" w14:paraId="7BC40D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A7C463"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25E30F"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8468CD" w14:textId="77777777" w:rsidR="00CF009B" w:rsidRPr="00DF53B4" w:rsidRDefault="00CF009B" w:rsidP="00CF009B">
            <w:pPr>
              <w:pStyle w:val="TAL"/>
              <w:rPr>
                <w:sz w:val="16"/>
                <w:szCs w:val="16"/>
                <w:lang w:eastAsia="en-US"/>
              </w:rPr>
            </w:pPr>
            <w:r w:rsidRPr="00DF53B4">
              <w:rPr>
                <w:sz w:val="16"/>
                <w:szCs w:val="16"/>
                <w:lang w:eastAsia="en-US"/>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55CB7"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B28AFC" w14:textId="77777777" w:rsidR="00CF009B" w:rsidRPr="00DF53B4" w:rsidRDefault="00CF009B" w:rsidP="00CF009B">
            <w:pPr>
              <w:pStyle w:val="TAL"/>
              <w:rPr>
                <w:sz w:val="16"/>
                <w:szCs w:val="16"/>
                <w:lang w:eastAsia="en-US"/>
              </w:rPr>
            </w:pPr>
            <w:r w:rsidRPr="00DF53B4">
              <w:rPr>
                <w:sz w:val="16"/>
                <w:szCs w:val="16"/>
                <w:lang w:eastAsia="en-US"/>
              </w:rPr>
              <w:t>Update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8AA95B"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FF0A8"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04CC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5D34EB" w14:textId="77777777" w:rsidR="00CF009B" w:rsidRPr="00DF53B4" w:rsidRDefault="00CF009B" w:rsidP="00CF009B">
            <w:pPr>
              <w:pStyle w:val="TAL"/>
              <w:rPr>
                <w:sz w:val="16"/>
                <w:szCs w:val="16"/>
                <w:lang w:eastAsia="en-US"/>
              </w:rPr>
            </w:pPr>
            <w:r w:rsidRPr="00DF53B4">
              <w:rPr>
                <w:sz w:val="16"/>
                <w:szCs w:val="16"/>
                <w:lang w:eastAsia="en-US"/>
              </w:rPr>
              <w:t>R5-115343</w:t>
            </w:r>
          </w:p>
        </w:tc>
      </w:tr>
      <w:tr w:rsidR="00CF009B" w:rsidRPr="00DF53B4" w14:paraId="4BB04BF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35013D"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7D5B73"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2A1FE6" w14:textId="77777777" w:rsidR="00CF009B" w:rsidRPr="00DF53B4" w:rsidRDefault="00CF009B" w:rsidP="00CF009B">
            <w:pPr>
              <w:pStyle w:val="TAL"/>
              <w:rPr>
                <w:sz w:val="16"/>
                <w:szCs w:val="16"/>
                <w:lang w:eastAsia="en-US"/>
              </w:rPr>
            </w:pPr>
            <w:r w:rsidRPr="00DF53B4">
              <w:rPr>
                <w:sz w:val="16"/>
                <w:szCs w:val="16"/>
                <w:lang w:eastAsia="en-US"/>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67B39"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81E3D2" w14:textId="77777777" w:rsidR="00CF009B" w:rsidRPr="00DF53B4" w:rsidRDefault="00CF009B" w:rsidP="00CF009B">
            <w:pPr>
              <w:pStyle w:val="TAL"/>
              <w:rPr>
                <w:sz w:val="16"/>
                <w:szCs w:val="16"/>
                <w:lang w:eastAsia="en-US"/>
              </w:rPr>
            </w:pPr>
            <w:r w:rsidRPr="00DF53B4">
              <w:rPr>
                <w:sz w:val="16"/>
                <w:szCs w:val="16"/>
                <w:lang w:eastAsia="en-US"/>
              </w:rPr>
              <w:t>Update test case and numbering to 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0DBCEA"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150FBC"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97804"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4DE753" w14:textId="77777777" w:rsidR="00CF009B" w:rsidRPr="00DF53B4" w:rsidRDefault="00CF009B" w:rsidP="00CF009B">
            <w:pPr>
              <w:pStyle w:val="TAL"/>
              <w:rPr>
                <w:sz w:val="16"/>
                <w:szCs w:val="16"/>
                <w:lang w:eastAsia="en-US"/>
              </w:rPr>
            </w:pPr>
            <w:r w:rsidRPr="00DF53B4">
              <w:rPr>
                <w:sz w:val="16"/>
                <w:szCs w:val="16"/>
                <w:lang w:eastAsia="en-US"/>
              </w:rPr>
              <w:t>R5-115344</w:t>
            </w:r>
          </w:p>
        </w:tc>
      </w:tr>
      <w:tr w:rsidR="00CF009B" w:rsidRPr="00DF53B4" w14:paraId="3599DD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603E3E"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40AABD"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E2E2D0" w14:textId="77777777" w:rsidR="00CF009B" w:rsidRPr="00DF53B4" w:rsidRDefault="00CF009B" w:rsidP="00CF009B">
            <w:pPr>
              <w:pStyle w:val="TAL"/>
              <w:rPr>
                <w:sz w:val="16"/>
                <w:szCs w:val="16"/>
                <w:lang w:eastAsia="en-US"/>
              </w:rPr>
            </w:pPr>
            <w:r w:rsidRPr="00DF53B4">
              <w:rPr>
                <w:sz w:val="16"/>
                <w:szCs w:val="16"/>
                <w:lang w:eastAsia="en-US"/>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40A59"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ADC86F" w14:textId="77777777" w:rsidR="00CF009B" w:rsidRPr="00DF53B4" w:rsidRDefault="00CF009B" w:rsidP="00CF009B">
            <w:pPr>
              <w:pStyle w:val="TAL"/>
              <w:rPr>
                <w:sz w:val="16"/>
                <w:szCs w:val="16"/>
                <w:lang w:eastAsia="en-US"/>
              </w:rPr>
            </w:pPr>
            <w:r w:rsidRPr="00DF53B4">
              <w:rPr>
                <w:sz w:val="16"/>
                <w:szCs w:val="16"/>
                <w:lang w:eastAsia="en-US"/>
              </w:rPr>
              <w:t>Update test case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EF0478"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B47A3"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7FC1A"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9F3AA6" w14:textId="77777777" w:rsidR="00CF009B" w:rsidRPr="00DF53B4" w:rsidRDefault="00CF009B" w:rsidP="00CF009B">
            <w:pPr>
              <w:pStyle w:val="TAL"/>
              <w:rPr>
                <w:sz w:val="16"/>
                <w:szCs w:val="16"/>
                <w:lang w:eastAsia="en-US"/>
              </w:rPr>
            </w:pPr>
            <w:r w:rsidRPr="00DF53B4">
              <w:rPr>
                <w:sz w:val="16"/>
                <w:szCs w:val="16"/>
                <w:lang w:eastAsia="en-US"/>
              </w:rPr>
              <w:t>R5-115346</w:t>
            </w:r>
          </w:p>
        </w:tc>
      </w:tr>
      <w:tr w:rsidR="00CF009B" w:rsidRPr="00DF53B4" w14:paraId="690D0CE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E2BA76"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182F04"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D06088" w14:textId="77777777" w:rsidR="00CF009B" w:rsidRPr="00DF53B4" w:rsidRDefault="00CF009B" w:rsidP="00CF009B">
            <w:pPr>
              <w:pStyle w:val="TAL"/>
              <w:rPr>
                <w:sz w:val="16"/>
                <w:szCs w:val="16"/>
                <w:lang w:eastAsia="en-US"/>
              </w:rPr>
            </w:pPr>
            <w:r w:rsidRPr="00DF53B4">
              <w:rPr>
                <w:sz w:val="16"/>
                <w:szCs w:val="16"/>
                <w:lang w:eastAsia="en-US"/>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13FE18"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07E3DD" w14:textId="77777777" w:rsidR="00CF009B" w:rsidRPr="00DF53B4" w:rsidRDefault="00CF009B" w:rsidP="00CF009B">
            <w:pPr>
              <w:pStyle w:val="TAL"/>
              <w:rPr>
                <w:sz w:val="16"/>
                <w:szCs w:val="16"/>
                <w:lang w:eastAsia="en-US"/>
              </w:rPr>
            </w:pPr>
            <w:r w:rsidRPr="00DF53B4">
              <w:rPr>
                <w:sz w:val="16"/>
                <w:szCs w:val="16"/>
                <w:lang w:eastAsia="en-US"/>
              </w:rPr>
              <w:t>Update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BD8CF2"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4FCE7"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6ED5A"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FC81D1" w14:textId="77777777" w:rsidR="00CF009B" w:rsidRPr="00DF53B4" w:rsidRDefault="00CF009B" w:rsidP="00CF009B">
            <w:pPr>
              <w:pStyle w:val="TAL"/>
              <w:rPr>
                <w:sz w:val="16"/>
                <w:szCs w:val="16"/>
                <w:lang w:eastAsia="en-US"/>
              </w:rPr>
            </w:pPr>
            <w:r w:rsidRPr="00DF53B4">
              <w:rPr>
                <w:sz w:val="16"/>
                <w:szCs w:val="16"/>
                <w:lang w:eastAsia="en-US"/>
              </w:rPr>
              <w:t>R5-115349</w:t>
            </w:r>
          </w:p>
        </w:tc>
      </w:tr>
      <w:tr w:rsidR="00CF009B" w:rsidRPr="00DF53B4" w14:paraId="0D171E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B431C3"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E5E2BF"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8C295" w14:textId="77777777" w:rsidR="00CF009B" w:rsidRPr="00DF53B4" w:rsidRDefault="00CF009B" w:rsidP="00CF009B">
            <w:pPr>
              <w:pStyle w:val="TAL"/>
              <w:rPr>
                <w:sz w:val="16"/>
                <w:szCs w:val="16"/>
                <w:lang w:eastAsia="en-US"/>
              </w:rPr>
            </w:pPr>
            <w:r w:rsidRPr="00DF53B4">
              <w:rPr>
                <w:sz w:val="16"/>
                <w:szCs w:val="16"/>
                <w:lang w:eastAsia="en-US"/>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D9815"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10422E" w14:textId="77777777" w:rsidR="00CF009B" w:rsidRPr="00DF53B4" w:rsidRDefault="00CF009B" w:rsidP="00CF009B">
            <w:pPr>
              <w:pStyle w:val="TAL"/>
              <w:rPr>
                <w:sz w:val="16"/>
                <w:szCs w:val="16"/>
                <w:lang w:eastAsia="en-US"/>
              </w:rPr>
            </w:pPr>
            <w:r w:rsidRPr="00DF53B4">
              <w:rPr>
                <w:sz w:val="16"/>
                <w:szCs w:val="16"/>
                <w:lang w:eastAsia="en-US"/>
              </w:rPr>
              <w:t>Update test case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C7D5C6"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0D888"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5FBDD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19753" w14:textId="77777777" w:rsidR="00CF009B" w:rsidRPr="00DF53B4" w:rsidRDefault="00CF009B" w:rsidP="00CF009B">
            <w:pPr>
              <w:pStyle w:val="TAL"/>
              <w:rPr>
                <w:sz w:val="16"/>
                <w:szCs w:val="16"/>
                <w:lang w:eastAsia="en-US"/>
              </w:rPr>
            </w:pPr>
            <w:r w:rsidRPr="00DF53B4">
              <w:rPr>
                <w:sz w:val="16"/>
                <w:szCs w:val="16"/>
                <w:lang w:eastAsia="en-US"/>
              </w:rPr>
              <w:t>R5-115493</w:t>
            </w:r>
          </w:p>
        </w:tc>
      </w:tr>
      <w:tr w:rsidR="00CF009B" w:rsidRPr="00DF53B4" w14:paraId="5B731E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0A206C"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8A9D29"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BC0424" w14:textId="77777777" w:rsidR="00CF009B" w:rsidRPr="00DF53B4" w:rsidRDefault="00CF009B" w:rsidP="00CF009B">
            <w:pPr>
              <w:pStyle w:val="TAL"/>
              <w:rPr>
                <w:sz w:val="16"/>
                <w:szCs w:val="16"/>
                <w:lang w:eastAsia="en-US"/>
              </w:rPr>
            </w:pPr>
            <w:r w:rsidRPr="00DF53B4">
              <w:rPr>
                <w:sz w:val="16"/>
                <w:szCs w:val="16"/>
                <w:lang w:eastAsia="en-US"/>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78F2C"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3C90BB" w14:textId="77777777" w:rsidR="00CF009B" w:rsidRPr="00DF53B4" w:rsidRDefault="00CF009B" w:rsidP="00CF009B">
            <w:pPr>
              <w:pStyle w:val="TAL"/>
              <w:rPr>
                <w:sz w:val="16"/>
                <w:szCs w:val="16"/>
                <w:lang w:eastAsia="en-US"/>
              </w:rPr>
            </w:pPr>
            <w:r w:rsidRPr="00DF53B4">
              <w:rPr>
                <w:sz w:val="16"/>
                <w:szCs w:val="16"/>
                <w:lang w:eastAsia="en-US"/>
              </w:rPr>
              <w:t>Update test case 15.12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89389D"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DC156"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FF0C70"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8CD278" w14:textId="77777777" w:rsidR="00CF009B" w:rsidRPr="00DF53B4" w:rsidRDefault="00CF009B" w:rsidP="00CF009B">
            <w:pPr>
              <w:pStyle w:val="TAL"/>
              <w:rPr>
                <w:sz w:val="16"/>
                <w:szCs w:val="16"/>
                <w:lang w:eastAsia="en-US"/>
              </w:rPr>
            </w:pPr>
            <w:r w:rsidRPr="00DF53B4">
              <w:rPr>
                <w:sz w:val="16"/>
                <w:szCs w:val="16"/>
                <w:lang w:eastAsia="en-US"/>
              </w:rPr>
              <w:t>R5-115500</w:t>
            </w:r>
          </w:p>
        </w:tc>
      </w:tr>
      <w:tr w:rsidR="00CF009B" w:rsidRPr="00DF53B4" w14:paraId="4E6C42A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6FD828"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C47502"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C9BEF2" w14:textId="77777777" w:rsidR="00CF009B" w:rsidRPr="00DF53B4" w:rsidRDefault="00CF009B" w:rsidP="00CF009B">
            <w:pPr>
              <w:pStyle w:val="TAL"/>
              <w:rPr>
                <w:sz w:val="16"/>
                <w:szCs w:val="16"/>
                <w:lang w:eastAsia="en-US"/>
              </w:rPr>
            </w:pPr>
            <w:r w:rsidRPr="00DF53B4">
              <w:rPr>
                <w:sz w:val="16"/>
                <w:szCs w:val="16"/>
                <w:lang w:eastAsia="en-US"/>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F0EFF"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DF389D" w14:textId="77777777" w:rsidR="00CF009B" w:rsidRPr="00DF53B4" w:rsidRDefault="00CF009B" w:rsidP="00CF009B">
            <w:pPr>
              <w:pStyle w:val="TAL"/>
              <w:rPr>
                <w:sz w:val="16"/>
                <w:szCs w:val="16"/>
                <w:lang w:eastAsia="en-US"/>
              </w:rPr>
            </w:pPr>
            <w:r w:rsidRPr="00DF53B4">
              <w:rPr>
                <w:sz w:val="16"/>
                <w:szCs w:val="16"/>
                <w:lang w:eastAsia="en-US"/>
              </w:rPr>
              <w:t>Add editor's note to annex C.7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8B88C6"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ACE13"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9086F2"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95B5CD" w14:textId="77777777" w:rsidR="00CF009B" w:rsidRPr="00DF53B4" w:rsidRDefault="00CF009B" w:rsidP="00CF009B">
            <w:pPr>
              <w:pStyle w:val="TAL"/>
              <w:rPr>
                <w:sz w:val="16"/>
                <w:szCs w:val="16"/>
                <w:lang w:eastAsia="en-US"/>
              </w:rPr>
            </w:pPr>
            <w:r w:rsidRPr="00DF53B4">
              <w:rPr>
                <w:sz w:val="16"/>
                <w:szCs w:val="16"/>
                <w:lang w:eastAsia="en-US"/>
              </w:rPr>
              <w:t>R5-115513</w:t>
            </w:r>
          </w:p>
        </w:tc>
      </w:tr>
      <w:tr w:rsidR="00CF009B" w:rsidRPr="00DF53B4" w14:paraId="7B01F3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46D272"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0432F5"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23CF27" w14:textId="77777777" w:rsidR="00CF009B" w:rsidRPr="00DF53B4" w:rsidRDefault="00CF009B" w:rsidP="00CF009B">
            <w:pPr>
              <w:pStyle w:val="TAL"/>
              <w:rPr>
                <w:sz w:val="16"/>
                <w:szCs w:val="16"/>
                <w:lang w:eastAsia="en-US"/>
              </w:rPr>
            </w:pPr>
            <w:r w:rsidRPr="00DF53B4">
              <w:rPr>
                <w:sz w:val="16"/>
                <w:szCs w:val="16"/>
                <w:lang w:eastAsia="en-US"/>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EBF3F"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8B9095" w14:textId="77777777" w:rsidR="00CF009B" w:rsidRPr="00DF53B4" w:rsidRDefault="00CF009B" w:rsidP="00CF009B">
            <w:pPr>
              <w:pStyle w:val="TAL"/>
              <w:rPr>
                <w:sz w:val="16"/>
                <w:szCs w:val="16"/>
                <w:lang w:eastAsia="en-US"/>
              </w:rPr>
            </w:pPr>
            <w:r w:rsidRPr="00DF53B4">
              <w:rPr>
                <w:sz w:val="16"/>
                <w:szCs w:val="16"/>
                <w:lang w:eastAsia="en-US"/>
              </w:rPr>
              <w:t>Update test case 15.23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365C8E"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895E73"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9115C"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BC283" w14:textId="77777777" w:rsidR="00CF009B" w:rsidRPr="00DF53B4" w:rsidRDefault="00CF009B" w:rsidP="00CF009B">
            <w:pPr>
              <w:pStyle w:val="TAL"/>
              <w:rPr>
                <w:sz w:val="16"/>
                <w:szCs w:val="16"/>
                <w:lang w:eastAsia="en-US"/>
              </w:rPr>
            </w:pPr>
            <w:r w:rsidRPr="00DF53B4">
              <w:rPr>
                <w:sz w:val="16"/>
                <w:szCs w:val="16"/>
                <w:lang w:eastAsia="en-US"/>
              </w:rPr>
              <w:t>R5-115524</w:t>
            </w:r>
          </w:p>
        </w:tc>
      </w:tr>
      <w:tr w:rsidR="00CF009B" w:rsidRPr="00DF53B4" w14:paraId="62DE888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EF319C"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4EF2D5"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6A1F4" w14:textId="77777777" w:rsidR="00CF009B" w:rsidRPr="00DF53B4" w:rsidRDefault="00CF009B" w:rsidP="00CF009B">
            <w:pPr>
              <w:pStyle w:val="TAL"/>
              <w:rPr>
                <w:sz w:val="16"/>
                <w:szCs w:val="16"/>
                <w:lang w:eastAsia="en-US"/>
              </w:rPr>
            </w:pPr>
            <w:r w:rsidRPr="00DF53B4">
              <w:rPr>
                <w:sz w:val="16"/>
                <w:szCs w:val="16"/>
                <w:lang w:eastAsia="en-US"/>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FFFE8"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494144" w14:textId="77777777" w:rsidR="00CF009B" w:rsidRPr="00DF53B4" w:rsidRDefault="00CF009B" w:rsidP="00CF009B">
            <w:pPr>
              <w:pStyle w:val="TAL"/>
              <w:rPr>
                <w:sz w:val="16"/>
                <w:szCs w:val="16"/>
                <w:lang w:eastAsia="en-US"/>
              </w:rPr>
            </w:pPr>
            <w:r w:rsidRPr="00DF53B4">
              <w:rPr>
                <w:sz w:val="16"/>
                <w:szCs w:val="16"/>
                <w:lang w:eastAsia="en-US"/>
              </w:rPr>
              <w:t>Removal of an editor's note for ISIM REFRESH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59D3AC"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A64FE"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1599C"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F7A0BF" w14:textId="77777777" w:rsidR="00CF009B" w:rsidRPr="00DF53B4" w:rsidRDefault="00CF009B" w:rsidP="00CF009B">
            <w:pPr>
              <w:pStyle w:val="TAL"/>
              <w:rPr>
                <w:sz w:val="16"/>
                <w:szCs w:val="16"/>
                <w:lang w:eastAsia="en-US"/>
              </w:rPr>
            </w:pPr>
            <w:r w:rsidRPr="00DF53B4">
              <w:rPr>
                <w:sz w:val="16"/>
                <w:szCs w:val="16"/>
                <w:lang w:eastAsia="en-US"/>
              </w:rPr>
              <w:t>R5-115665</w:t>
            </w:r>
          </w:p>
        </w:tc>
      </w:tr>
      <w:tr w:rsidR="00CF009B" w:rsidRPr="00DF53B4" w14:paraId="0017A9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281496"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AA6FCC"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8FAC84" w14:textId="77777777" w:rsidR="00CF009B" w:rsidRPr="00DF53B4" w:rsidRDefault="00CF009B" w:rsidP="00CF009B">
            <w:pPr>
              <w:pStyle w:val="TAL"/>
              <w:rPr>
                <w:sz w:val="16"/>
                <w:szCs w:val="16"/>
                <w:lang w:eastAsia="en-US"/>
              </w:rPr>
            </w:pPr>
            <w:r w:rsidRPr="00DF53B4">
              <w:rPr>
                <w:sz w:val="16"/>
                <w:szCs w:val="16"/>
                <w:lang w:eastAsia="en-US"/>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DA21C3"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4E1F91" w14:textId="77777777" w:rsidR="00CF009B" w:rsidRPr="00DF53B4" w:rsidRDefault="00CF009B" w:rsidP="00CF009B">
            <w:pPr>
              <w:pStyle w:val="TAL"/>
              <w:rPr>
                <w:sz w:val="16"/>
                <w:szCs w:val="16"/>
                <w:lang w:eastAsia="en-US"/>
              </w:rPr>
            </w:pPr>
            <w:r w:rsidRPr="00DF53B4">
              <w:rPr>
                <w:sz w:val="16"/>
                <w:szCs w:val="16"/>
                <w:lang w:eastAsia="en-US"/>
              </w:rPr>
              <w:t>Update test case 15.11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1DBC77"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40350"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FE4FB"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5077FB" w14:textId="77777777" w:rsidR="00CF009B" w:rsidRPr="00DF53B4" w:rsidRDefault="00CF009B" w:rsidP="00CF009B">
            <w:pPr>
              <w:pStyle w:val="TAL"/>
              <w:rPr>
                <w:sz w:val="16"/>
                <w:szCs w:val="16"/>
                <w:lang w:eastAsia="en-US"/>
              </w:rPr>
            </w:pPr>
            <w:r w:rsidRPr="00DF53B4">
              <w:rPr>
                <w:sz w:val="16"/>
                <w:szCs w:val="16"/>
                <w:lang w:eastAsia="en-US"/>
              </w:rPr>
              <w:t>R5-115666</w:t>
            </w:r>
          </w:p>
        </w:tc>
      </w:tr>
      <w:tr w:rsidR="00CF009B" w:rsidRPr="00DF53B4" w14:paraId="7F13EC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C7F0DB"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6FC645"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161BD5" w14:textId="77777777" w:rsidR="00CF009B" w:rsidRPr="00DF53B4" w:rsidRDefault="00CF009B" w:rsidP="00CF009B">
            <w:pPr>
              <w:pStyle w:val="TAL"/>
              <w:rPr>
                <w:sz w:val="16"/>
                <w:szCs w:val="16"/>
                <w:lang w:eastAsia="en-US"/>
              </w:rPr>
            </w:pPr>
            <w:r w:rsidRPr="00DF53B4">
              <w:rPr>
                <w:sz w:val="16"/>
                <w:szCs w:val="16"/>
                <w:lang w:eastAsia="en-US"/>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6A142"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D52383" w14:textId="77777777" w:rsidR="00CF009B" w:rsidRPr="00DF53B4" w:rsidRDefault="00CF009B" w:rsidP="00CF009B">
            <w:pPr>
              <w:pStyle w:val="TAL"/>
              <w:rPr>
                <w:sz w:val="16"/>
                <w:szCs w:val="16"/>
                <w:lang w:eastAsia="en-US"/>
              </w:rPr>
            </w:pPr>
            <w:r w:rsidRPr="00DF53B4">
              <w:rPr>
                <w:sz w:val="16"/>
                <w:szCs w:val="16"/>
                <w:lang w:eastAsia="en-US"/>
              </w:rPr>
              <w:t>Update test case 15.21a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C03DD1"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10640D"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DB1A7F"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943075" w14:textId="77777777" w:rsidR="00CF009B" w:rsidRPr="00DF53B4" w:rsidRDefault="00CF009B" w:rsidP="00CF009B">
            <w:pPr>
              <w:pStyle w:val="TAL"/>
              <w:rPr>
                <w:sz w:val="16"/>
                <w:szCs w:val="16"/>
                <w:lang w:eastAsia="en-US"/>
              </w:rPr>
            </w:pPr>
            <w:r w:rsidRPr="00DF53B4">
              <w:rPr>
                <w:sz w:val="16"/>
                <w:szCs w:val="16"/>
                <w:lang w:eastAsia="en-US"/>
              </w:rPr>
              <w:t>R5-115667</w:t>
            </w:r>
          </w:p>
        </w:tc>
      </w:tr>
      <w:tr w:rsidR="00CF009B" w:rsidRPr="00DF53B4" w14:paraId="35051A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6FFDFD"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6FAF72"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AA8EC4" w14:textId="77777777" w:rsidR="00CF009B" w:rsidRPr="00DF53B4" w:rsidRDefault="00CF009B" w:rsidP="00CF009B">
            <w:pPr>
              <w:pStyle w:val="TAL"/>
              <w:rPr>
                <w:sz w:val="16"/>
                <w:szCs w:val="16"/>
                <w:lang w:eastAsia="en-US"/>
              </w:rPr>
            </w:pPr>
            <w:r w:rsidRPr="00DF53B4">
              <w:rPr>
                <w:sz w:val="16"/>
                <w:szCs w:val="16"/>
                <w:lang w:eastAsia="en-US"/>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D3D7"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52A264" w14:textId="77777777" w:rsidR="00CF009B" w:rsidRPr="00DF53B4" w:rsidRDefault="00CF009B" w:rsidP="00CF009B">
            <w:pPr>
              <w:pStyle w:val="TAL"/>
              <w:rPr>
                <w:sz w:val="16"/>
                <w:szCs w:val="16"/>
                <w:lang w:eastAsia="en-US"/>
              </w:rPr>
            </w:pPr>
            <w:r w:rsidRPr="00DF53B4">
              <w:rPr>
                <w:sz w:val="16"/>
                <w:szCs w:val="16"/>
                <w:lang w:eastAsia="en-US"/>
              </w:rPr>
              <w:t>Update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2CB484"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5EBCA"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039B4A"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697047" w14:textId="77777777" w:rsidR="00CF009B" w:rsidRPr="00DF53B4" w:rsidRDefault="00CF009B" w:rsidP="00CF009B">
            <w:pPr>
              <w:pStyle w:val="TAL"/>
              <w:rPr>
                <w:sz w:val="16"/>
                <w:szCs w:val="16"/>
                <w:lang w:eastAsia="en-US"/>
              </w:rPr>
            </w:pPr>
            <w:r w:rsidRPr="00DF53B4">
              <w:rPr>
                <w:sz w:val="16"/>
                <w:szCs w:val="16"/>
                <w:lang w:eastAsia="en-US"/>
              </w:rPr>
              <w:t>R5-115668</w:t>
            </w:r>
          </w:p>
        </w:tc>
      </w:tr>
      <w:tr w:rsidR="00CF009B" w:rsidRPr="00DF53B4" w14:paraId="295F116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C91327"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F06F7E" w14:textId="77777777" w:rsidR="00CF009B" w:rsidRPr="00DF53B4" w:rsidRDefault="00CF009B" w:rsidP="00CF009B">
            <w:pPr>
              <w:pStyle w:val="TAL"/>
              <w:rPr>
                <w:sz w:val="16"/>
                <w:szCs w:val="16"/>
                <w:lang w:eastAsia="en-US"/>
              </w:rPr>
            </w:pPr>
            <w:r w:rsidRPr="00DF53B4">
              <w:rPr>
                <w:sz w:val="16"/>
                <w:szCs w:val="16"/>
                <w:lang w:eastAsia="en-US"/>
              </w:rPr>
              <w:t>RP-111583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F23B0B" w14:textId="77777777" w:rsidR="00CF009B" w:rsidRPr="00DF53B4" w:rsidRDefault="00CF009B" w:rsidP="00CF009B">
            <w:pPr>
              <w:pStyle w:val="TAL"/>
              <w:rPr>
                <w:sz w:val="16"/>
                <w:szCs w:val="16"/>
                <w:lang w:eastAsia="en-US"/>
              </w:rPr>
            </w:pPr>
            <w:r w:rsidRPr="00DF53B4">
              <w:rPr>
                <w:sz w:val="16"/>
                <w:szCs w:val="16"/>
                <w:lang w:eastAsia="en-US"/>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00203"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EA384E" w14:textId="77777777" w:rsidR="00CF009B" w:rsidRPr="00DF53B4" w:rsidRDefault="00CF009B" w:rsidP="00CF009B">
            <w:pPr>
              <w:pStyle w:val="TAL"/>
              <w:rPr>
                <w:sz w:val="16"/>
                <w:szCs w:val="16"/>
                <w:lang w:eastAsia="en-US"/>
              </w:rPr>
            </w:pPr>
            <w:r w:rsidRPr="00DF53B4">
              <w:rPr>
                <w:sz w:val="16"/>
                <w:szCs w:val="16"/>
                <w:lang w:eastAsia="en-US"/>
              </w:rPr>
              <w:t>Update test case 15.26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7EF50E"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C096E"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5297A7"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0C195" w14:textId="77777777" w:rsidR="00CF009B" w:rsidRPr="00DF53B4" w:rsidRDefault="00CF009B" w:rsidP="00CF009B">
            <w:pPr>
              <w:pStyle w:val="TAL"/>
              <w:rPr>
                <w:sz w:val="16"/>
                <w:szCs w:val="16"/>
                <w:lang w:eastAsia="en-US"/>
              </w:rPr>
            </w:pPr>
            <w:r w:rsidRPr="00DF53B4">
              <w:rPr>
                <w:sz w:val="16"/>
                <w:szCs w:val="16"/>
                <w:lang w:eastAsia="en-US"/>
              </w:rPr>
              <w:t>R5-115669</w:t>
            </w:r>
          </w:p>
        </w:tc>
      </w:tr>
      <w:tr w:rsidR="00CF009B" w:rsidRPr="00DF53B4" w14:paraId="7B530E4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2C4117" w14:textId="77777777" w:rsidR="00CF009B" w:rsidRPr="00DF53B4" w:rsidRDefault="00CF009B" w:rsidP="00CF009B">
            <w:pPr>
              <w:pStyle w:val="TAL"/>
              <w:rPr>
                <w:sz w:val="16"/>
                <w:szCs w:val="16"/>
                <w:lang w:eastAsia="en-US"/>
              </w:rPr>
            </w:pPr>
            <w:r w:rsidRPr="00DF53B4">
              <w:rPr>
                <w:sz w:val="16"/>
                <w:szCs w:val="16"/>
                <w:lang w:eastAsia="en-US"/>
              </w:rPr>
              <w:t>RP-54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C9E111" w14:textId="77777777" w:rsidR="00CF009B" w:rsidRPr="00DF53B4" w:rsidRDefault="00CF009B" w:rsidP="00CF009B">
            <w:pPr>
              <w:pStyle w:val="TAL"/>
              <w:rPr>
                <w:sz w:val="16"/>
                <w:szCs w:val="16"/>
                <w:lang w:eastAsia="en-US"/>
              </w:rPr>
            </w:pPr>
            <w:r w:rsidRPr="00DF53B4">
              <w:rPr>
                <w:sz w:val="16"/>
                <w:szCs w:val="16"/>
                <w:lang w:eastAsia="en-US"/>
              </w:rPr>
              <w:t>RP-111591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CC12E8" w14:textId="77777777" w:rsidR="00CF009B" w:rsidRPr="00DF53B4" w:rsidRDefault="00CF009B" w:rsidP="00CF009B">
            <w:pPr>
              <w:pStyle w:val="TAL"/>
              <w:rPr>
                <w:sz w:val="16"/>
                <w:szCs w:val="16"/>
                <w:lang w:eastAsia="en-US"/>
              </w:rPr>
            </w:pPr>
            <w:r w:rsidRPr="00DF53B4">
              <w:rPr>
                <w:sz w:val="16"/>
                <w:szCs w:val="16"/>
                <w:lang w:eastAsia="en-US"/>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E1DEF" w14:textId="77777777" w:rsidR="00CF009B" w:rsidRPr="00DF53B4" w:rsidRDefault="00CF009B" w:rsidP="00CF009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CF1085" w14:textId="77777777" w:rsidR="00CF009B" w:rsidRPr="00DF53B4" w:rsidRDefault="00CF009B" w:rsidP="00CF009B">
            <w:pPr>
              <w:pStyle w:val="TAL"/>
              <w:rPr>
                <w:sz w:val="16"/>
                <w:szCs w:val="16"/>
                <w:lang w:eastAsia="en-US"/>
              </w:rPr>
            </w:pPr>
            <w:r w:rsidRPr="00DF53B4">
              <w:rPr>
                <w:sz w:val="16"/>
                <w:szCs w:val="16"/>
                <w:lang w:eastAsia="en-US"/>
              </w:rPr>
              <w:t>Updating E-UTRA procedures for IMS emergency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B9AF16" w14:textId="77777777" w:rsidR="00CF009B" w:rsidRPr="00DF53B4" w:rsidRDefault="00CF009B" w:rsidP="00CF009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EA0A2" w14:textId="77777777" w:rsidR="00CF009B" w:rsidRPr="00DF53B4" w:rsidRDefault="00CF009B" w:rsidP="00CF009B">
            <w:pPr>
              <w:pStyle w:val="TAL"/>
              <w:rPr>
                <w:sz w:val="16"/>
                <w:szCs w:val="16"/>
                <w:lang w:eastAsia="en-US"/>
              </w:rPr>
            </w:pPr>
            <w:r w:rsidRPr="00DF53B4">
              <w:rPr>
                <w:sz w:val="16"/>
                <w:szCs w:val="16"/>
                <w:lang w:eastAsia="en-US"/>
              </w:rPr>
              <w:t>9.6.0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51ED3" w14:textId="77777777" w:rsidR="00CF009B" w:rsidRPr="00DF53B4" w:rsidRDefault="00CF009B" w:rsidP="00CF009B">
            <w:pPr>
              <w:pStyle w:val="TAL"/>
              <w:rPr>
                <w:sz w:val="16"/>
                <w:szCs w:val="16"/>
                <w:lang w:eastAsia="en-US"/>
              </w:rPr>
            </w:pPr>
            <w:r w:rsidRPr="00DF53B4">
              <w:rPr>
                <w:sz w:val="16"/>
                <w:szCs w:val="16"/>
                <w:lang w:eastAsia="en-US"/>
              </w:rPr>
              <w:t>9.7.0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DC526E" w14:textId="77777777" w:rsidR="00CF009B" w:rsidRPr="00DF53B4" w:rsidRDefault="00CF009B" w:rsidP="00CF009B">
            <w:pPr>
              <w:pStyle w:val="TAL"/>
              <w:rPr>
                <w:sz w:val="16"/>
                <w:szCs w:val="16"/>
                <w:lang w:eastAsia="en-US"/>
              </w:rPr>
            </w:pPr>
            <w:r w:rsidRPr="00DF53B4">
              <w:rPr>
                <w:sz w:val="16"/>
                <w:szCs w:val="16"/>
                <w:lang w:eastAsia="en-US"/>
              </w:rPr>
              <w:t>R5-115671</w:t>
            </w:r>
          </w:p>
        </w:tc>
      </w:tr>
      <w:tr w:rsidR="004D0260" w:rsidRPr="00DF53B4" w14:paraId="1D89BE9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572B68"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729136A"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DAB327" w14:textId="77777777" w:rsidR="004D0260" w:rsidRPr="00DF53B4" w:rsidRDefault="004D0260" w:rsidP="00A32DEF">
            <w:pPr>
              <w:pStyle w:val="TAL"/>
              <w:rPr>
                <w:sz w:val="16"/>
                <w:szCs w:val="16"/>
                <w:lang w:eastAsia="en-US"/>
              </w:rPr>
            </w:pPr>
            <w:r w:rsidRPr="00DF53B4">
              <w:rPr>
                <w:sz w:val="16"/>
                <w:szCs w:val="16"/>
                <w:lang w:eastAsia="en-US"/>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7E3DE"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8D8981" w14:textId="77777777" w:rsidR="004D0260" w:rsidRPr="00DF53B4" w:rsidRDefault="004D0260" w:rsidP="00A32DEF">
            <w:pPr>
              <w:pStyle w:val="TAL"/>
              <w:rPr>
                <w:sz w:val="16"/>
                <w:szCs w:val="16"/>
                <w:lang w:eastAsia="en-US"/>
              </w:rPr>
            </w:pPr>
            <w:r w:rsidRPr="00DF53B4">
              <w:rPr>
                <w:sz w:val="16"/>
                <w:szCs w:val="16"/>
                <w:lang w:eastAsia="en-US"/>
              </w:rPr>
              <w:t>Update default message INVITE for MO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E0C2C5"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D0683"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FAEAC"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ACE994" w14:textId="77777777" w:rsidR="004D0260" w:rsidRPr="00DF53B4" w:rsidRDefault="004D0260" w:rsidP="00A32DEF">
            <w:pPr>
              <w:pStyle w:val="TAL"/>
              <w:rPr>
                <w:sz w:val="16"/>
                <w:szCs w:val="16"/>
                <w:lang w:eastAsia="en-US"/>
              </w:rPr>
            </w:pPr>
            <w:r w:rsidRPr="00DF53B4">
              <w:rPr>
                <w:sz w:val="16"/>
                <w:szCs w:val="16"/>
                <w:lang w:eastAsia="en-US"/>
              </w:rPr>
              <w:t>R5-120387</w:t>
            </w:r>
          </w:p>
        </w:tc>
      </w:tr>
      <w:tr w:rsidR="004D0260" w:rsidRPr="00DF53B4" w14:paraId="55F975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616904"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C06A734"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494D30" w14:textId="77777777" w:rsidR="004D0260" w:rsidRPr="00DF53B4" w:rsidRDefault="004D0260" w:rsidP="00A32DEF">
            <w:pPr>
              <w:pStyle w:val="TAL"/>
              <w:rPr>
                <w:sz w:val="16"/>
                <w:szCs w:val="16"/>
                <w:lang w:eastAsia="en-US"/>
              </w:rPr>
            </w:pPr>
            <w:r w:rsidRPr="00DF53B4">
              <w:rPr>
                <w:sz w:val="16"/>
                <w:szCs w:val="16"/>
                <w:lang w:eastAsia="en-US"/>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2CF01"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6C256A" w14:textId="77777777" w:rsidR="004D0260" w:rsidRPr="00DF53B4" w:rsidRDefault="004D0260" w:rsidP="00A32DEF">
            <w:pPr>
              <w:pStyle w:val="TAL"/>
              <w:rPr>
                <w:sz w:val="16"/>
                <w:szCs w:val="16"/>
                <w:lang w:eastAsia="en-US"/>
              </w:rPr>
            </w:pPr>
            <w:r w:rsidRPr="00DF53B4">
              <w:rPr>
                <w:sz w:val="16"/>
                <w:szCs w:val="16"/>
                <w:lang w:eastAsia="en-US"/>
              </w:rPr>
              <w:t>Add generic procedure for SRVCC media removal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E43B5C"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608D2"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4D364F"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293C41" w14:textId="77777777" w:rsidR="004D0260" w:rsidRPr="00DF53B4" w:rsidRDefault="004D0260" w:rsidP="00A32DEF">
            <w:pPr>
              <w:pStyle w:val="TAL"/>
              <w:rPr>
                <w:sz w:val="16"/>
                <w:szCs w:val="16"/>
                <w:lang w:eastAsia="en-US"/>
              </w:rPr>
            </w:pPr>
            <w:r w:rsidRPr="00DF53B4">
              <w:rPr>
                <w:sz w:val="16"/>
                <w:szCs w:val="16"/>
                <w:lang w:eastAsia="en-US"/>
              </w:rPr>
              <w:t>R5-120392</w:t>
            </w:r>
          </w:p>
        </w:tc>
      </w:tr>
      <w:tr w:rsidR="004D0260" w:rsidRPr="00DF53B4" w14:paraId="32DBE2D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182C0D"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05EE28F"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26811C" w14:textId="77777777" w:rsidR="004D0260" w:rsidRPr="00DF53B4" w:rsidRDefault="004D0260" w:rsidP="00A32DEF">
            <w:pPr>
              <w:pStyle w:val="TAL"/>
              <w:rPr>
                <w:sz w:val="16"/>
                <w:szCs w:val="16"/>
                <w:lang w:eastAsia="en-US"/>
              </w:rPr>
            </w:pPr>
            <w:r w:rsidRPr="00DF53B4">
              <w:rPr>
                <w:sz w:val="16"/>
                <w:szCs w:val="16"/>
                <w:lang w:eastAsia="en-US"/>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3DDFF"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D85CC6" w14:textId="77777777" w:rsidR="004D0260" w:rsidRPr="00DF53B4" w:rsidRDefault="004D0260" w:rsidP="00A32DEF">
            <w:pPr>
              <w:pStyle w:val="TAL"/>
              <w:rPr>
                <w:sz w:val="16"/>
                <w:szCs w:val="16"/>
                <w:lang w:eastAsia="en-US"/>
              </w:rPr>
            </w:pPr>
            <w:r w:rsidRPr="00DF53B4">
              <w:rPr>
                <w:sz w:val="16"/>
                <w:szCs w:val="16"/>
                <w:lang w:eastAsia="en-US"/>
              </w:rPr>
              <w:t>Update annex C.22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6BE94D"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212DA"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A13E7"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DA758A" w14:textId="77777777" w:rsidR="004D0260" w:rsidRPr="00DF53B4" w:rsidRDefault="004D0260" w:rsidP="00A32DEF">
            <w:pPr>
              <w:pStyle w:val="TAL"/>
              <w:rPr>
                <w:sz w:val="16"/>
                <w:szCs w:val="16"/>
                <w:lang w:eastAsia="en-US"/>
              </w:rPr>
            </w:pPr>
            <w:r w:rsidRPr="00DF53B4">
              <w:rPr>
                <w:sz w:val="16"/>
                <w:szCs w:val="16"/>
                <w:lang w:eastAsia="en-US"/>
              </w:rPr>
              <w:t>R5-120399</w:t>
            </w:r>
          </w:p>
        </w:tc>
      </w:tr>
      <w:tr w:rsidR="004D0260" w:rsidRPr="00DF53B4" w14:paraId="7DC8333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99EBF5"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3FDE309" w14:textId="77777777" w:rsidR="004D0260" w:rsidRPr="00DF53B4" w:rsidRDefault="004D0260">
            <w:pPr>
              <w:rPr>
                <w:rFonts w:ascii="Arial" w:hAnsi="Arial"/>
                <w:sz w:val="16"/>
                <w:szCs w:val="16"/>
              </w:rPr>
            </w:pPr>
            <w:r w:rsidRPr="00DF53B4">
              <w:rPr>
                <w:rFonts w:ascii="Arial" w:hAnsi="Arial"/>
                <w:sz w:val="16"/>
                <w:szCs w:val="16"/>
              </w:rPr>
              <w:t>RP-120192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FB7941" w14:textId="77777777" w:rsidR="004D0260" w:rsidRPr="00DF53B4" w:rsidRDefault="004D0260" w:rsidP="00A32DEF">
            <w:pPr>
              <w:pStyle w:val="TAL"/>
              <w:rPr>
                <w:sz w:val="16"/>
                <w:szCs w:val="16"/>
                <w:lang w:eastAsia="en-US"/>
              </w:rPr>
            </w:pPr>
            <w:r w:rsidRPr="00DF53B4">
              <w:rPr>
                <w:sz w:val="16"/>
                <w:szCs w:val="16"/>
                <w:lang w:eastAsia="en-US"/>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79A29"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921825" w14:textId="77777777" w:rsidR="004D0260" w:rsidRPr="00DF53B4" w:rsidRDefault="004D0260" w:rsidP="00A32DEF">
            <w:pPr>
              <w:pStyle w:val="TAL"/>
              <w:rPr>
                <w:sz w:val="16"/>
                <w:szCs w:val="16"/>
                <w:lang w:eastAsia="en-US"/>
              </w:rPr>
            </w:pPr>
            <w:r w:rsidRPr="00DF53B4">
              <w:rPr>
                <w:sz w:val="16"/>
                <w:szCs w:val="16"/>
                <w:lang w:eastAsia="en-US"/>
              </w:rPr>
              <w:t>Update of IMS emergency call test cases 19.1.3 and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B52A05"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9CED9"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103D1"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9C5079" w14:textId="77777777" w:rsidR="004D0260" w:rsidRPr="00DF53B4" w:rsidRDefault="004D0260" w:rsidP="00A32DEF">
            <w:pPr>
              <w:pStyle w:val="TAL"/>
              <w:rPr>
                <w:sz w:val="16"/>
                <w:szCs w:val="16"/>
                <w:lang w:eastAsia="en-US"/>
              </w:rPr>
            </w:pPr>
            <w:r w:rsidRPr="00DF53B4">
              <w:rPr>
                <w:sz w:val="16"/>
                <w:szCs w:val="16"/>
                <w:lang w:eastAsia="en-US"/>
              </w:rPr>
              <w:t>R5-120405</w:t>
            </w:r>
          </w:p>
        </w:tc>
      </w:tr>
      <w:tr w:rsidR="004D0260" w:rsidRPr="00DF53B4" w14:paraId="73BF38F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615ED6"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67FDE7B" w14:textId="77777777" w:rsidR="004D0260" w:rsidRPr="00DF53B4" w:rsidRDefault="004D0260">
            <w:pPr>
              <w:rPr>
                <w:rFonts w:ascii="Arial" w:hAnsi="Arial"/>
                <w:sz w:val="16"/>
                <w:szCs w:val="16"/>
              </w:rPr>
            </w:pPr>
            <w:r w:rsidRPr="00DF53B4">
              <w:rPr>
                <w:rFonts w:ascii="Arial" w:hAnsi="Arial"/>
                <w:sz w:val="16"/>
                <w:szCs w:val="16"/>
              </w:rPr>
              <w:t>RP-120192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86EB01" w14:textId="77777777" w:rsidR="004D0260" w:rsidRPr="00DF53B4" w:rsidRDefault="004D0260" w:rsidP="00A32DEF">
            <w:pPr>
              <w:pStyle w:val="TAL"/>
              <w:rPr>
                <w:sz w:val="16"/>
                <w:szCs w:val="16"/>
                <w:lang w:eastAsia="en-US"/>
              </w:rPr>
            </w:pPr>
            <w:r w:rsidRPr="00DF53B4">
              <w:rPr>
                <w:sz w:val="16"/>
                <w:szCs w:val="16"/>
                <w:lang w:eastAsia="en-US"/>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2426E"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EB5139" w14:textId="77777777" w:rsidR="004D0260" w:rsidRPr="00DF53B4" w:rsidRDefault="004D0260" w:rsidP="00A32DEF">
            <w:pPr>
              <w:pStyle w:val="TAL"/>
              <w:rPr>
                <w:sz w:val="16"/>
                <w:szCs w:val="16"/>
                <w:lang w:eastAsia="en-US"/>
              </w:rPr>
            </w:pPr>
            <w:r w:rsidRPr="00DF53B4">
              <w:rPr>
                <w:sz w:val="16"/>
                <w:szCs w:val="16"/>
                <w:lang w:eastAsia="en-US"/>
              </w:rPr>
              <w:t>Update of IMS emergency call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97DAAF"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D69C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EE674"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9BEC26" w14:textId="77777777" w:rsidR="004D0260" w:rsidRPr="00DF53B4" w:rsidRDefault="004D0260" w:rsidP="00A32DEF">
            <w:pPr>
              <w:pStyle w:val="TAL"/>
              <w:rPr>
                <w:sz w:val="16"/>
                <w:szCs w:val="16"/>
                <w:lang w:eastAsia="en-US"/>
              </w:rPr>
            </w:pPr>
            <w:r w:rsidRPr="00DF53B4">
              <w:rPr>
                <w:sz w:val="16"/>
                <w:szCs w:val="16"/>
                <w:lang w:eastAsia="en-US"/>
              </w:rPr>
              <w:t>R5-120407</w:t>
            </w:r>
          </w:p>
        </w:tc>
      </w:tr>
      <w:tr w:rsidR="004D0260" w:rsidRPr="00DF53B4" w14:paraId="117AF2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F8EFF7"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E1A8C02"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79E1D2" w14:textId="77777777" w:rsidR="004D0260" w:rsidRPr="00DF53B4" w:rsidRDefault="004D0260" w:rsidP="00A32DEF">
            <w:pPr>
              <w:pStyle w:val="TAL"/>
              <w:rPr>
                <w:sz w:val="16"/>
                <w:szCs w:val="16"/>
                <w:lang w:eastAsia="en-US"/>
              </w:rPr>
            </w:pPr>
            <w:r w:rsidRPr="00DF53B4">
              <w:rPr>
                <w:sz w:val="16"/>
                <w:szCs w:val="16"/>
                <w:lang w:eastAsia="en-US"/>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91EDE"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81DB81"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 procedure in the section of 7.3.4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CEA7D2"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919D4"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09B21"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BC14E8" w14:textId="77777777" w:rsidR="004D0260" w:rsidRPr="00DF53B4" w:rsidRDefault="004D0260" w:rsidP="00A32DEF">
            <w:pPr>
              <w:pStyle w:val="TAL"/>
              <w:rPr>
                <w:sz w:val="16"/>
                <w:szCs w:val="16"/>
                <w:lang w:eastAsia="en-US"/>
              </w:rPr>
            </w:pPr>
            <w:r w:rsidRPr="00DF53B4">
              <w:rPr>
                <w:sz w:val="16"/>
                <w:szCs w:val="16"/>
                <w:lang w:eastAsia="en-US"/>
              </w:rPr>
              <w:t>R5-120678</w:t>
            </w:r>
          </w:p>
        </w:tc>
      </w:tr>
      <w:tr w:rsidR="004D0260" w:rsidRPr="00DF53B4" w14:paraId="08DF246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C5740A"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6018199"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D57584" w14:textId="77777777" w:rsidR="004D0260" w:rsidRPr="00DF53B4" w:rsidRDefault="004D0260" w:rsidP="00A32DEF">
            <w:pPr>
              <w:pStyle w:val="TAL"/>
              <w:rPr>
                <w:sz w:val="16"/>
                <w:szCs w:val="16"/>
                <w:lang w:eastAsia="en-US"/>
              </w:rPr>
            </w:pPr>
            <w:r w:rsidRPr="00DF53B4">
              <w:rPr>
                <w:sz w:val="16"/>
                <w:szCs w:val="16"/>
                <w:lang w:eastAsia="en-US"/>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25DD"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5B721E"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 procedure in the section of 7.4.4, 7.5.4 and 7.6.4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35B2C7"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859E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3CE18F"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A5F61A" w14:textId="77777777" w:rsidR="004D0260" w:rsidRPr="00DF53B4" w:rsidRDefault="004D0260" w:rsidP="00A32DEF">
            <w:pPr>
              <w:pStyle w:val="TAL"/>
              <w:rPr>
                <w:sz w:val="16"/>
                <w:szCs w:val="16"/>
                <w:lang w:eastAsia="en-US"/>
              </w:rPr>
            </w:pPr>
            <w:r w:rsidRPr="00DF53B4">
              <w:rPr>
                <w:sz w:val="16"/>
                <w:szCs w:val="16"/>
                <w:lang w:eastAsia="en-US"/>
              </w:rPr>
              <w:t>R5-120679</w:t>
            </w:r>
          </w:p>
        </w:tc>
      </w:tr>
      <w:tr w:rsidR="004D0260" w:rsidRPr="00DF53B4" w14:paraId="6758A0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845EE7"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839BBCE"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E6994B" w14:textId="77777777" w:rsidR="004D0260" w:rsidRPr="00DF53B4" w:rsidRDefault="004D0260" w:rsidP="00A32DEF">
            <w:pPr>
              <w:pStyle w:val="TAL"/>
              <w:rPr>
                <w:sz w:val="16"/>
                <w:szCs w:val="16"/>
                <w:lang w:eastAsia="en-US"/>
              </w:rPr>
            </w:pPr>
            <w:r w:rsidRPr="00DF53B4">
              <w:rPr>
                <w:sz w:val="16"/>
                <w:szCs w:val="16"/>
                <w:lang w:eastAsia="en-US"/>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3825A"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FC81B3"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 procedures of the section of 12.2 and 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08830C"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84717"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C0E21"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E6DA7C" w14:textId="77777777" w:rsidR="004D0260" w:rsidRPr="00DF53B4" w:rsidRDefault="004D0260" w:rsidP="00A32DEF">
            <w:pPr>
              <w:pStyle w:val="TAL"/>
              <w:rPr>
                <w:sz w:val="16"/>
                <w:szCs w:val="16"/>
                <w:lang w:eastAsia="en-US"/>
              </w:rPr>
            </w:pPr>
            <w:r w:rsidRPr="00DF53B4">
              <w:rPr>
                <w:sz w:val="16"/>
                <w:szCs w:val="16"/>
                <w:lang w:eastAsia="en-US"/>
              </w:rPr>
              <w:t>R5-120680</w:t>
            </w:r>
          </w:p>
        </w:tc>
      </w:tr>
      <w:tr w:rsidR="004D0260" w:rsidRPr="00DF53B4" w14:paraId="1A1551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0CD70B"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DA290DE"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9C869D" w14:textId="77777777" w:rsidR="004D0260" w:rsidRPr="00DF53B4" w:rsidRDefault="004D0260" w:rsidP="00A32DEF">
            <w:pPr>
              <w:pStyle w:val="TAL"/>
              <w:rPr>
                <w:sz w:val="16"/>
                <w:szCs w:val="16"/>
                <w:lang w:eastAsia="en-US"/>
              </w:rPr>
            </w:pPr>
            <w:r w:rsidRPr="00DF53B4">
              <w:rPr>
                <w:sz w:val="16"/>
                <w:szCs w:val="16"/>
                <w:lang w:eastAsia="en-US"/>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1970"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0DC6D0" w14:textId="77777777" w:rsidR="004D0260" w:rsidRPr="00DF53B4" w:rsidRDefault="004D0260" w:rsidP="00A32DEF">
            <w:pPr>
              <w:pStyle w:val="TAL"/>
              <w:rPr>
                <w:sz w:val="16"/>
                <w:szCs w:val="16"/>
                <w:lang w:eastAsia="en-US"/>
              </w:rPr>
            </w:pPr>
            <w:r w:rsidRPr="00DF53B4">
              <w:rPr>
                <w:sz w:val="16"/>
                <w:szCs w:val="16"/>
                <w:lang w:eastAsia="en-US"/>
              </w:rPr>
              <w:t>GCF Priority X - Correction to the message content in the section of 13.2.4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90ED55"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DB29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83299"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EA1430" w14:textId="77777777" w:rsidR="004D0260" w:rsidRPr="00DF53B4" w:rsidRDefault="004D0260" w:rsidP="00A32DEF">
            <w:pPr>
              <w:pStyle w:val="TAL"/>
              <w:rPr>
                <w:sz w:val="16"/>
                <w:szCs w:val="16"/>
                <w:lang w:eastAsia="en-US"/>
              </w:rPr>
            </w:pPr>
            <w:r w:rsidRPr="00DF53B4">
              <w:rPr>
                <w:sz w:val="16"/>
                <w:szCs w:val="16"/>
                <w:lang w:eastAsia="en-US"/>
              </w:rPr>
              <w:t>R5-120681</w:t>
            </w:r>
          </w:p>
        </w:tc>
      </w:tr>
      <w:tr w:rsidR="004D0260" w:rsidRPr="00DF53B4" w14:paraId="2001B8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6A3CF"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6F71AB0"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C7874A" w14:textId="77777777" w:rsidR="004D0260" w:rsidRPr="00DF53B4" w:rsidRDefault="004D0260" w:rsidP="00A32DEF">
            <w:pPr>
              <w:pStyle w:val="TAL"/>
              <w:rPr>
                <w:sz w:val="16"/>
                <w:szCs w:val="16"/>
                <w:lang w:eastAsia="en-US"/>
              </w:rPr>
            </w:pPr>
            <w:r w:rsidRPr="00DF53B4">
              <w:rPr>
                <w:sz w:val="16"/>
                <w:szCs w:val="16"/>
                <w:lang w:eastAsia="en-US"/>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DE1F3"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F1E65E"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testing sequence numberings in the sections of 15.21a and 15.23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1F7BBE"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AE877"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14D8CC"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CDF375" w14:textId="77777777" w:rsidR="004D0260" w:rsidRPr="00DF53B4" w:rsidRDefault="004D0260" w:rsidP="00A32DEF">
            <w:pPr>
              <w:pStyle w:val="TAL"/>
              <w:rPr>
                <w:sz w:val="16"/>
                <w:szCs w:val="16"/>
                <w:lang w:eastAsia="en-US"/>
              </w:rPr>
            </w:pPr>
            <w:r w:rsidRPr="00DF53B4">
              <w:rPr>
                <w:sz w:val="16"/>
                <w:szCs w:val="16"/>
                <w:lang w:eastAsia="en-US"/>
              </w:rPr>
              <w:t>R5-120682</w:t>
            </w:r>
          </w:p>
        </w:tc>
      </w:tr>
      <w:tr w:rsidR="004D0260" w:rsidRPr="00DF53B4" w14:paraId="7185E6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038D08"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C466153"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10528C" w14:textId="77777777" w:rsidR="004D0260" w:rsidRPr="00DF53B4" w:rsidRDefault="004D0260" w:rsidP="00A32DEF">
            <w:pPr>
              <w:pStyle w:val="TAL"/>
              <w:rPr>
                <w:sz w:val="16"/>
                <w:szCs w:val="16"/>
                <w:lang w:eastAsia="en-US"/>
              </w:rPr>
            </w:pPr>
            <w:r w:rsidRPr="00DF53B4">
              <w:rPr>
                <w:sz w:val="16"/>
                <w:szCs w:val="16"/>
                <w:lang w:eastAsia="en-US"/>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B6A7A"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7084D8"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testing sequence numberings in the sections of 15.27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A517A0"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884810"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1803A"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E118EB" w14:textId="77777777" w:rsidR="004D0260" w:rsidRPr="00DF53B4" w:rsidRDefault="004D0260" w:rsidP="00A32DEF">
            <w:pPr>
              <w:pStyle w:val="TAL"/>
              <w:rPr>
                <w:sz w:val="16"/>
                <w:szCs w:val="16"/>
                <w:lang w:eastAsia="en-US"/>
              </w:rPr>
            </w:pPr>
            <w:r w:rsidRPr="00DF53B4">
              <w:rPr>
                <w:sz w:val="16"/>
                <w:szCs w:val="16"/>
                <w:lang w:eastAsia="en-US"/>
              </w:rPr>
              <w:t>R5-120683</w:t>
            </w:r>
          </w:p>
        </w:tc>
      </w:tr>
      <w:tr w:rsidR="004D0260" w:rsidRPr="00DF53B4" w14:paraId="670462A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DA7C5F"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0E21012" w14:textId="77777777" w:rsidR="004D0260" w:rsidRPr="00DF53B4" w:rsidRDefault="004D0260">
            <w:pPr>
              <w:rPr>
                <w:rFonts w:ascii="Arial" w:hAnsi="Arial"/>
                <w:sz w:val="16"/>
                <w:szCs w:val="16"/>
              </w:rPr>
            </w:pPr>
            <w:r w:rsidRPr="00DF53B4">
              <w:rPr>
                <w:rFonts w:ascii="Arial" w:hAnsi="Arial"/>
                <w:sz w:val="16"/>
                <w:szCs w:val="16"/>
              </w:rPr>
              <w:t>RP-120183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8F47EC" w14:textId="77777777" w:rsidR="004D0260" w:rsidRPr="00DF53B4" w:rsidRDefault="004D0260" w:rsidP="00A32DEF">
            <w:pPr>
              <w:pStyle w:val="TAL"/>
              <w:rPr>
                <w:sz w:val="16"/>
                <w:szCs w:val="16"/>
                <w:lang w:eastAsia="en-US"/>
              </w:rPr>
            </w:pPr>
            <w:r w:rsidRPr="00DF53B4">
              <w:rPr>
                <w:sz w:val="16"/>
                <w:szCs w:val="16"/>
                <w:lang w:eastAsia="en-US"/>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70A37"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DFC5F5" w14:textId="77777777" w:rsidR="004D0260" w:rsidRPr="00DF53B4" w:rsidRDefault="004D0260" w:rsidP="00A32DEF">
            <w:pPr>
              <w:pStyle w:val="TAL"/>
              <w:rPr>
                <w:sz w:val="16"/>
                <w:szCs w:val="16"/>
                <w:lang w:eastAsia="en-US"/>
              </w:rPr>
            </w:pPr>
            <w:r w:rsidRPr="00DF53B4">
              <w:rPr>
                <w:sz w:val="16"/>
                <w:szCs w:val="16"/>
                <w:lang w:eastAsia="en-US"/>
              </w:rPr>
              <w:t>GCF Priority X - Correction to the testing content of 17.17.4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BA2A16"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D5EEA"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F1770"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131B20" w14:textId="77777777" w:rsidR="004D0260" w:rsidRPr="00DF53B4" w:rsidRDefault="004D0260" w:rsidP="00A32DEF">
            <w:pPr>
              <w:pStyle w:val="TAL"/>
              <w:rPr>
                <w:sz w:val="16"/>
                <w:szCs w:val="16"/>
                <w:lang w:eastAsia="en-US"/>
              </w:rPr>
            </w:pPr>
            <w:r w:rsidRPr="00DF53B4">
              <w:rPr>
                <w:sz w:val="16"/>
                <w:szCs w:val="16"/>
                <w:lang w:eastAsia="en-US"/>
              </w:rPr>
              <w:t>R5-120684</w:t>
            </w:r>
          </w:p>
        </w:tc>
      </w:tr>
      <w:tr w:rsidR="004D0260" w:rsidRPr="00DF53B4" w14:paraId="1DEF453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48A9AF"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4A26755" w14:textId="77777777" w:rsidR="004D0260" w:rsidRPr="00DF53B4" w:rsidRDefault="004D0260">
            <w:pPr>
              <w:rPr>
                <w:rFonts w:ascii="Arial" w:hAnsi="Arial"/>
                <w:sz w:val="16"/>
                <w:szCs w:val="16"/>
              </w:rPr>
            </w:pPr>
            <w:r w:rsidRPr="00DF53B4">
              <w:rPr>
                <w:rFonts w:ascii="Arial" w:hAnsi="Arial"/>
                <w:sz w:val="16"/>
                <w:szCs w:val="16"/>
              </w:rPr>
              <w:t>RP-120171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62E9AA" w14:textId="77777777" w:rsidR="004D0260" w:rsidRPr="00DF53B4" w:rsidRDefault="004D0260" w:rsidP="00A32DEF">
            <w:pPr>
              <w:pStyle w:val="TAL"/>
              <w:rPr>
                <w:sz w:val="16"/>
                <w:szCs w:val="16"/>
                <w:lang w:eastAsia="en-US"/>
              </w:rPr>
            </w:pPr>
            <w:r w:rsidRPr="00DF53B4">
              <w:rPr>
                <w:sz w:val="16"/>
                <w:szCs w:val="16"/>
                <w:lang w:eastAsia="en-US"/>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B0B07"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D2F771" w14:textId="77777777" w:rsidR="004D0260" w:rsidRPr="00DF53B4" w:rsidRDefault="004D0260" w:rsidP="00A32DEF">
            <w:pPr>
              <w:pStyle w:val="TAL"/>
              <w:rPr>
                <w:sz w:val="16"/>
                <w:szCs w:val="16"/>
                <w:lang w:eastAsia="en-US"/>
              </w:rPr>
            </w:pPr>
            <w:r w:rsidRPr="00DF53B4">
              <w:rPr>
                <w:sz w:val="16"/>
                <w:szCs w:val="16"/>
                <w:lang w:eastAsia="en-US"/>
              </w:rPr>
              <w:t>GCF Priority X - Correction to the reference index</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6B731B"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BB078"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1DC762"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76C1A3" w14:textId="77777777" w:rsidR="004D0260" w:rsidRPr="00DF53B4" w:rsidRDefault="004D0260" w:rsidP="00A32DEF">
            <w:pPr>
              <w:pStyle w:val="TAL"/>
              <w:rPr>
                <w:sz w:val="16"/>
                <w:szCs w:val="16"/>
                <w:lang w:eastAsia="en-US"/>
              </w:rPr>
            </w:pPr>
            <w:r w:rsidRPr="00DF53B4">
              <w:rPr>
                <w:sz w:val="16"/>
                <w:szCs w:val="16"/>
                <w:lang w:eastAsia="en-US"/>
              </w:rPr>
              <w:t>R5-120685</w:t>
            </w:r>
          </w:p>
        </w:tc>
      </w:tr>
      <w:tr w:rsidR="004D0260" w:rsidRPr="00DF53B4" w14:paraId="7E890CF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3DF409"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6C806EB" w14:textId="77777777" w:rsidR="004D0260" w:rsidRPr="00DF53B4" w:rsidRDefault="004D0260">
            <w:pPr>
              <w:rPr>
                <w:rFonts w:ascii="Arial" w:hAnsi="Arial"/>
                <w:sz w:val="16"/>
                <w:szCs w:val="16"/>
              </w:rPr>
            </w:pPr>
            <w:r w:rsidRPr="00DF53B4">
              <w:rPr>
                <w:rFonts w:ascii="Arial" w:hAnsi="Arial"/>
                <w:sz w:val="16"/>
                <w:szCs w:val="16"/>
              </w:rPr>
              <w:t>RP-120184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BE0C69" w14:textId="77777777" w:rsidR="004D0260" w:rsidRPr="00DF53B4" w:rsidRDefault="004D0260" w:rsidP="00A32DEF">
            <w:pPr>
              <w:pStyle w:val="TAL"/>
              <w:rPr>
                <w:sz w:val="16"/>
                <w:szCs w:val="16"/>
                <w:lang w:eastAsia="en-US"/>
              </w:rPr>
            </w:pPr>
            <w:r w:rsidRPr="00DF53B4">
              <w:rPr>
                <w:sz w:val="16"/>
                <w:szCs w:val="16"/>
                <w:lang w:eastAsia="en-US"/>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EEE3FA"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AC9A67" w14:textId="77777777" w:rsidR="004D0260" w:rsidRPr="00DF53B4" w:rsidRDefault="004D0260" w:rsidP="00A32DEF">
            <w:pPr>
              <w:pStyle w:val="TAL"/>
              <w:rPr>
                <w:sz w:val="16"/>
                <w:szCs w:val="16"/>
                <w:lang w:eastAsia="en-US"/>
              </w:rPr>
            </w:pPr>
            <w:r w:rsidRPr="00DF53B4">
              <w:rPr>
                <w:sz w:val="16"/>
                <w:szCs w:val="16"/>
                <w:lang w:eastAsia="en-US"/>
              </w:rPr>
              <w:t>Update default message 183 Session Progress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AC3E2E"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A3F9B"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6EF6E"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DC2BCC" w14:textId="77777777" w:rsidR="004D0260" w:rsidRPr="00DF53B4" w:rsidRDefault="004D0260" w:rsidP="00A32DEF">
            <w:pPr>
              <w:pStyle w:val="TAL"/>
              <w:rPr>
                <w:sz w:val="16"/>
                <w:szCs w:val="16"/>
                <w:lang w:eastAsia="en-US"/>
              </w:rPr>
            </w:pPr>
            <w:r w:rsidRPr="00DF53B4">
              <w:rPr>
                <w:sz w:val="16"/>
                <w:szCs w:val="16"/>
                <w:lang w:eastAsia="en-US"/>
              </w:rPr>
              <w:t>R5-120686</w:t>
            </w:r>
          </w:p>
        </w:tc>
      </w:tr>
      <w:tr w:rsidR="004D0260" w:rsidRPr="00DF53B4" w14:paraId="4B990A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C37A75"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83DB7CA" w14:textId="77777777" w:rsidR="004D0260" w:rsidRPr="00DF53B4" w:rsidRDefault="004D0260">
            <w:pPr>
              <w:rPr>
                <w:rFonts w:ascii="Arial" w:hAnsi="Arial"/>
                <w:sz w:val="16"/>
                <w:szCs w:val="16"/>
              </w:rPr>
            </w:pPr>
            <w:r w:rsidRPr="00DF53B4">
              <w:rPr>
                <w:rFonts w:ascii="Arial" w:hAnsi="Arial"/>
                <w:sz w:val="16"/>
                <w:szCs w:val="16"/>
              </w:rPr>
              <w:t>RP-120192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C09FB2" w14:textId="77777777" w:rsidR="004D0260" w:rsidRPr="00DF53B4" w:rsidRDefault="004D0260" w:rsidP="00A32DEF">
            <w:pPr>
              <w:pStyle w:val="TAL"/>
              <w:rPr>
                <w:sz w:val="16"/>
                <w:szCs w:val="16"/>
                <w:lang w:eastAsia="en-US"/>
              </w:rPr>
            </w:pPr>
            <w:r w:rsidRPr="00DF53B4">
              <w:rPr>
                <w:sz w:val="16"/>
                <w:szCs w:val="16"/>
                <w:lang w:eastAsia="en-US"/>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B24F0"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84EAA5" w14:textId="77777777" w:rsidR="004D0260" w:rsidRPr="00DF53B4" w:rsidRDefault="004D0260" w:rsidP="00A32DEF">
            <w:pPr>
              <w:pStyle w:val="TAL"/>
              <w:rPr>
                <w:sz w:val="16"/>
                <w:szCs w:val="16"/>
                <w:lang w:eastAsia="en-US"/>
              </w:rPr>
            </w:pPr>
            <w:r w:rsidRPr="00DF53B4">
              <w:rPr>
                <w:sz w:val="16"/>
                <w:szCs w:val="16"/>
                <w:lang w:eastAsia="en-US"/>
              </w:rPr>
              <w:t>Update of IMS emergency call test cases 19.4.x</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2AA584"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C903F"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68BD0"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BE9CFB" w14:textId="77777777" w:rsidR="004D0260" w:rsidRPr="00DF53B4" w:rsidRDefault="004D0260" w:rsidP="00A32DEF">
            <w:pPr>
              <w:pStyle w:val="TAL"/>
              <w:rPr>
                <w:sz w:val="16"/>
                <w:szCs w:val="16"/>
                <w:lang w:eastAsia="en-US"/>
              </w:rPr>
            </w:pPr>
            <w:r w:rsidRPr="00DF53B4">
              <w:rPr>
                <w:sz w:val="16"/>
                <w:szCs w:val="16"/>
                <w:lang w:eastAsia="en-US"/>
              </w:rPr>
              <w:t>R5-120691</w:t>
            </w:r>
          </w:p>
        </w:tc>
      </w:tr>
      <w:tr w:rsidR="004D0260" w:rsidRPr="00DF53B4" w14:paraId="3A1BF3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3E18C1" w14:textId="77777777" w:rsidR="004D0260" w:rsidRPr="00DF53B4" w:rsidRDefault="004D0260" w:rsidP="00A32DEF">
            <w:pPr>
              <w:pStyle w:val="TAL"/>
              <w:rPr>
                <w:sz w:val="16"/>
                <w:szCs w:val="16"/>
                <w:lang w:eastAsia="en-US"/>
              </w:rPr>
            </w:pPr>
            <w:r w:rsidRPr="00DF53B4">
              <w:rPr>
                <w:sz w:val="16"/>
                <w:szCs w:val="16"/>
                <w:lang w:eastAsia="en-US"/>
              </w:rPr>
              <w:t>RP-55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E487602" w14:textId="77777777" w:rsidR="004D0260" w:rsidRPr="00DF53B4" w:rsidRDefault="004D0260">
            <w:pPr>
              <w:rPr>
                <w:rFonts w:ascii="Arial" w:hAnsi="Arial"/>
                <w:sz w:val="16"/>
                <w:szCs w:val="16"/>
              </w:rPr>
            </w:pPr>
            <w:r w:rsidRPr="00DF53B4">
              <w:rPr>
                <w:rFonts w:ascii="Arial" w:hAnsi="Arial"/>
                <w:sz w:val="16"/>
                <w:szCs w:val="16"/>
              </w:rPr>
              <w:t>RP-120195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E41905" w14:textId="77777777" w:rsidR="004D0260" w:rsidRPr="00DF53B4" w:rsidRDefault="004D0260" w:rsidP="00A32DEF">
            <w:pPr>
              <w:pStyle w:val="TAL"/>
              <w:rPr>
                <w:sz w:val="16"/>
                <w:szCs w:val="16"/>
                <w:lang w:eastAsia="en-US"/>
              </w:rPr>
            </w:pPr>
            <w:r w:rsidRPr="00DF53B4">
              <w:rPr>
                <w:sz w:val="16"/>
                <w:szCs w:val="16"/>
                <w:lang w:eastAsia="en-US"/>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0BD0C" w14:textId="77777777" w:rsidR="004D0260" w:rsidRPr="00DF53B4" w:rsidRDefault="004D0260" w:rsidP="00A32DE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811BF4" w14:textId="77777777" w:rsidR="004D0260" w:rsidRPr="00DF53B4" w:rsidRDefault="004D0260" w:rsidP="00A32DEF">
            <w:pPr>
              <w:pStyle w:val="TAL"/>
              <w:rPr>
                <w:sz w:val="16"/>
                <w:szCs w:val="16"/>
                <w:lang w:eastAsia="en-US"/>
              </w:rPr>
            </w:pPr>
            <w:r w:rsidRPr="00DF53B4">
              <w:rPr>
                <w:sz w:val="16"/>
                <w:szCs w:val="16"/>
                <w:lang w:eastAsia="en-US"/>
              </w:rPr>
              <w:t>Addition of new test case 12.19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1A01A9" w14:textId="77777777" w:rsidR="004D0260" w:rsidRPr="00DF53B4" w:rsidRDefault="004D0260" w:rsidP="00A32DE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E75B5" w14:textId="77777777" w:rsidR="004D0260" w:rsidRPr="00DF53B4" w:rsidRDefault="004D0260" w:rsidP="00A32DEF">
            <w:pPr>
              <w:pStyle w:val="TAL"/>
              <w:rPr>
                <w:sz w:val="16"/>
                <w:szCs w:val="16"/>
                <w:lang w:eastAsia="en-US"/>
              </w:rPr>
            </w:pPr>
            <w:r w:rsidRPr="00DF53B4">
              <w:rPr>
                <w:sz w:val="16"/>
                <w:szCs w:val="16"/>
                <w:lang w:eastAsia="en-US"/>
              </w:rPr>
              <w:t>9.7.0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B66BE8" w14:textId="77777777" w:rsidR="004D0260" w:rsidRPr="00DF53B4" w:rsidRDefault="004D0260" w:rsidP="00A32DEF">
            <w:pPr>
              <w:pStyle w:val="TAL"/>
              <w:rPr>
                <w:sz w:val="16"/>
                <w:szCs w:val="16"/>
                <w:lang w:eastAsia="en-US"/>
              </w:rPr>
            </w:pPr>
            <w:r w:rsidRPr="00DF53B4">
              <w:rPr>
                <w:sz w:val="16"/>
                <w:szCs w:val="16"/>
                <w:lang w:eastAsia="en-US"/>
              </w:rPr>
              <w:t>9.8.0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56843D" w14:textId="77777777" w:rsidR="004D0260" w:rsidRPr="00DF53B4" w:rsidRDefault="004D0260" w:rsidP="00A32DEF">
            <w:pPr>
              <w:pStyle w:val="TAL"/>
              <w:rPr>
                <w:sz w:val="16"/>
                <w:szCs w:val="16"/>
                <w:lang w:eastAsia="en-US"/>
              </w:rPr>
            </w:pPr>
            <w:r w:rsidRPr="00DF53B4">
              <w:rPr>
                <w:sz w:val="16"/>
                <w:szCs w:val="16"/>
                <w:lang w:eastAsia="en-US"/>
              </w:rPr>
              <w:t>R5-120722</w:t>
            </w:r>
          </w:p>
        </w:tc>
      </w:tr>
      <w:tr w:rsidR="00FF4FAF" w:rsidRPr="00DF53B4" w14:paraId="473932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5EF8D3"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7CA879"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57DA11" w14:textId="77777777" w:rsidR="00FF4FAF" w:rsidRPr="00DF53B4" w:rsidRDefault="00FF4FAF" w:rsidP="00FF4FAF">
            <w:pPr>
              <w:pStyle w:val="TAL"/>
              <w:rPr>
                <w:sz w:val="16"/>
                <w:szCs w:val="16"/>
                <w:lang w:eastAsia="en-US"/>
              </w:rPr>
            </w:pPr>
            <w:r w:rsidRPr="00DF53B4">
              <w:rPr>
                <w:sz w:val="16"/>
                <w:szCs w:val="16"/>
                <w:lang w:eastAsia="en-US"/>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562D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BCBEF2" w14:textId="77777777" w:rsidR="00FF4FAF" w:rsidRPr="00DF53B4" w:rsidRDefault="00FF4FAF" w:rsidP="00FF4FAF">
            <w:pPr>
              <w:pStyle w:val="TAL"/>
              <w:rPr>
                <w:sz w:val="16"/>
                <w:szCs w:val="16"/>
                <w:lang w:eastAsia="en-US"/>
              </w:rPr>
            </w:pPr>
            <w:r w:rsidRPr="00DF53B4">
              <w:rPr>
                <w:sz w:val="16"/>
                <w:szCs w:val="16"/>
                <w:lang w:eastAsia="en-US"/>
              </w:rPr>
              <w:t>Update test case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F62DA4"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1E3B7"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9B5FA"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571123" w14:textId="77777777" w:rsidR="00FF4FAF" w:rsidRPr="00DF53B4" w:rsidRDefault="00FF4FAF" w:rsidP="00FF4FAF">
            <w:pPr>
              <w:pStyle w:val="TAL"/>
              <w:rPr>
                <w:sz w:val="16"/>
                <w:szCs w:val="16"/>
                <w:lang w:eastAsia="en-US"/>
              </w:rPr>
            </w:pPr>
            <w:r w:rsidRPr="00DF53B4">
              <w:rPr>
                <w:sz w:val="16"/>
                <w:szCs w:val="16"/>
                <w:lang w:eastAsia="en-US"/>
              </w:rPr>
              <w:t>R5-121423</w:t>
            </w:r>
          </w:p>
        </w:tc>
      </w:tr>
      <w:tr w:rsidR="00FF4FAF" w:rsidRPr="00DF53B4" w14:paraId="1660AFE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654A54"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E16A7B"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BED52A" w14:textId="77777777" w:rsidR="00FF4FAF" w:rsidRPr="00DF53B4" w:rsidRDefault="00FF4FAF" w:rsidP="00FF4FAF">
            <w:pPr>
              <w:pStyle w:val="TAL"/>
              <w:rPr>
                <w:sz w:val="16"/>
                <w:szCs w:val="16"/>
                <w:lang w:eastAsia="en-US"/>
              </w:rPr>
            </w:pPr>
            <w:r w:rsidRPr="00DF53B4">
              <w:rPr>
                <w:sz w:val="16"/>
                <w:szCs w:val="16"/>
                <w:lang w:eastAsia="en-US"/>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475FD"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2F3A8E" w14:textId="77777777" w:rsidR="00FF4FAF" w:rsidRPr="00DF53B4" w:rsidRDefault="00FF4FAF" w:rsidP="00FF4FAF">
            <w:pPr>
              <w:pStyle w:val="TAL"/>
              <w:rPr>
                <w:sz w:val="16"/>
                <w:szCs w:val="16"/>
                <w:lang w:eastAsia="en-US"/>
              </w:rPr>
            </w:pPr>
            <w:r w:rsidRPr="00DF53B4">
              <w:rPr>
                <w:sz w:val="16"/>
                <w:szCs w:val="16"/>
                <w:lang w:eastAsia="en-US"/>
              </w:rPr>
              <w:t>Update test case 12.13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E65D03"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8B06A5"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AB785"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AF190B" w14:textId="77777777" w:rsidR="00FF4FAF" w:rsidRPr="00DF53B4" w:rsidRDefault="00FF4FAF" w:rsidP="00FF4FAF">
            <w:pPr>
              <w:pStyle w:val="TAL"/>
              <w:rPr>
                <w:sz w:val="16"/>
                <w:szCs w:val="16"/>
                <w:lang w:eastAsia="en-US"/>
              </w:rPr>
            </w:pPr>
            <w:r w:rsidRPr="00DF53B4">
              <w:rPr>
                <w:sz w:val="16"/>
                <w:szCs w:val="16"/>
                <w:lang w:eastAsia="en-US"/>
              </w:rPr>
              <w:t>R5-121424</w:t>
            </w:r>
          </w:p>
        </w:tc>
      </w:tr>
      <w:tr w:rsidR="00FF4FAF" w:rsidRPr="00DF53B4" w14:paraId="5314BBF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4858BB"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80B96D"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566CFB" w14:textId="77777777" w:rsidR="00FF4FAF" w:rsidRPr="00DF53B4" w:rsidRDefault="00FF4FAF" w:rsidP="00FF4FAF">
            <w:pPr>
              <w:pStyle w:val="TAL"/>
              <w:rPr>
                <w:sz w:val="16"/>
                <w:szCs w:val="16"/>
                <w:lang w:eastAsia="en-US"/>
              </w:rPr>
            </w:pPr>
            <w:r w:rsidRPr="00DF53B4">
              <w:rPr>
                <w:sz w:val="16"/>
                <w:szCs w:val="16"/>
                <w:lang w:eastAsia="en-US"/>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9F9FB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BE2038" w14:textId="77777777" w:rsidR="00FF4FAF" w:rsidRPr="00DF53B4" w:rsidRDefault="00FF4FAF" w:rsidP="00FF4FAF">
            <w:pPr>
              <w:pStyle w:val="TAL"/>
              <w:rPr>
                <w:sz w:val="16"/>
                <w:szCs w:val="16"/>
                <w:lang w:eastAsia="en-US"/>
              </w:rPr>
            </w:pPr>
            <w:r w:rsidRPr="00DF53B4">
              <w:rPr>
                <w:sz w:val="16"/>
                <w:szCs w:val="16"/>
                <w:lang w:eastAsia="en-US"/>
              </w:rPr>
              <w:t>Removing TC 19.1.4 from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E6D2CC"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19668"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3D366"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B1ABB2" w14:textId="77777777" w:rsidR="00FF4FAF" w:rsidRPr="00DF53B4" w:rsidRDefault="00FF4FAF" w:rsidP="00FF4FAF">
            <w:pPr>
              <w:pStyle w:val="TAL"/>
              <w:rPr>
                <w:sz w:val="16"/>
                <w:szCs w:val="16"/>
                <w:lang w:eastAsia="en-US"/>
              </w:rPr>
            </w:pPr>
            <w:r w:rsidRPr="00DF53B4">
              <w:rPr>
                <w:sz w:val="16"/>
                <w:szCs w:val="16"/>
                <w:lang w:eastAsia="en-US"/>
              </w:rPr>
              <w:t>R5-121430</w:t>
            </w:r>
          </w:p>
        </w:tc>
      </w:tr>
      <w:tr w:rsidR="00FF4FAF" w:rsidRPr="00DF53B4" w14:paraId="18D4BA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7C70D0"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00B33B"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E8A5D7" w14:textId="77777777" w:rsidR="00FF4FAF" w:rsidRPr="00DF53B4" w:rsidRDefault="00FF4FAF" w:rsidP="00FF4FAF">
            <w:pPr>
              <w:pStyle w:val="TAL"/>
              <w:rPr>
                <w:sz w:val="16"/>
                <w:szCs w:val="16"/>
                <w:lang w:eastAsia="en-US"/>
              </w:rPr>
            </w:pPr>
            <w:r w:rsidRPr="00DF53B4">
              <w:rPr>
                <w:sz w:val="16"/>
                <w:szCs w:val="16"/>
                <w:lang w:eastAsia="en-US"/>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2F06EB"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2928BC" w14:textId="77777777" w:rsidR="00FF4FAF" w:rsidRPr="00DF53B4" w:rsidRDefault="00FF4FAF" w:rsidP="00FF4FAF">
            <w:pPr>
              <w:pStyle w:val="TAL"/>
              <w:rPr>
                <w:sz w:val="16"/>
                <w:szCs w:val="16"/>
                <w:lang w:eastAsia="en-US"/>
              </w:rPr>
            </w:pPr>
            <w:r w:rsidRPr="00DF53B4">
              <w:rPr>
                <w:sz w:val="16"/>
                <w:szCs w:val="16"/>
                <w:lang w:eastAsia="en-US"/>
              </w:rPr>
              <w:t>Correction of XCAP MIME definition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0C7316"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7F512"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1AAD4"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B34117" w14:textId="77777777" w:rsidR="00FF4FAF" w:rsidRPr="00DF53B4" w:rsidRDefault="00FF4FAF" w:rsidP="00FF4FAF">
            <w:pPr>
              <w:pStyle w:val="TAL"/>
              <w:rPr>
                <w:sz w:val="16"/>
                <w:szCs w:val="16"/>
                <w:lang w:eastAsia="en-US"/>
              </w:rPr>
            </w:pPr>
            <w:r w:rsidRPr="00DF53B4">
              <w:rPr>
                <w:sz w:val="16"/>
                <w:szCs w:val="16"/>
                <w:lang w:eastAsia="en-US"/>
              </w:rPr>
              <w:t>R5-121629</w:t>
            </w:r>
          </w:p>
        </w:tc>
      </w:tr>
      <w:tr w:rsidR="00FF4FAF" w:rsidRPr="00DF53B4" w14:paraId="07D7B5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2E62F"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7561E9"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39CA0A" w14:textId="77777777" w:rsidR="00FF4FAF" w:rsidRPr="00DF53B4" w:rsidRDefault="00FF4FAF" w:rsidP="00FF4FAF">
            <w:pPr>
              <w:pStyle w:val="TAL"/>
              <w:rPr>
                <w:sz w:val="16"/>
                <w:szCs w:val="16"/>
                <w:lang w:eastAsia="en-US"/>
              </w:rPr>
            </w:pPr>
            <w:r w:rsidRPr="00DF53B4">
              <w:rPr>
                <w:sz w:val="16"/>
                <w:szCs w:val="16"/>
                <w:lang w:eastAsia="en-US"/>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8A36C"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722C25" w14:textId="77777777" w:rsidR="00FF4FAF" w:rsidRPr="00DF53B4" w:rsidRDefault="00FF4FAF" w:rsidP="00FF4FAF">
            <w:pPr>
              <w:pStyle w:val="TAL"/>
              <w:rPr>
                <w:sz w:val="16"/>
                <w:szCs w:val="16"/>
                <w:lang w:eastAsia="en-US"/>
              </w:rPr>
            </w:pPr>
            <w:r w:rsidRPr="00DF53B4">
              <w:rPr>
                <w:sz w:val="16"/>
                <w:szCs w:val="16"/>
                <w:lang w:eastAsia="en-US"/>
              </w:rPr>
              <w:t>Addition of new test case - MO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144CF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D9DBE0"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4FE08"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227B0F" w14:textId="77777777" w:rsidR="00FF4FAF" w:rsidRPr="00DF53B4" w:rsidRDefault="00FF4FAF" w:rsidP="00FF4FAF">
            <w:pPr>
              <w:pStyle w:val="TAL"/>
              <w:rPr>
                <w:sz w:val="16"/>
                <w:szCs w:val="16"/>
                <w:lang w:eastAsia="en-US"/>
              </w:rPr>
            </w:pPr>
            <w:r w:rsidRPr="00DF53B4">
              <w:rPr>
                <w:sz w:val="16"/>
                <w:szCs w:val="16"/>
                <w:lang w:eastAsia="en-US"/>
              </w:rPr>
              <w:t>R5-121631</w:t>
            </w:r>
          </w:p>
        </w:tc>
      </w:tr>
      <w:tr w:rsidR="00FF4FAF" w:rsidRPr="00DF53B4" w14:paraId="4473DF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5CF0E2"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92084E"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55A26D" w14:textId="77777777" w:rsidR="00FF4FAF" w:rsidRPr="00DF53B4" w:rsidRDefault="00FF4FAF" w:rsidP="00FF4FAF">
            <w:pPr>
              <w:pStyle w:val="TAL"/>
              <w:rPr>
                <w:sz w:val="16"/>
                <w:szCs w:val="16"/>
                <w:lang w:eastAsia="en-US"/>
              </w:rPr>
            </w:pPr>
            <w:r w:rsidRPr="00DF53B4">
              <w:rPr>
                <w:sz w:val="16"/>
                <w:szCs w:val="16"/>
                <w:lang w:eastAsia="en-US"/>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26CE"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EEACAA" w14:textId="77777777" w:rsidR="00FF4FAF" w:rsidRPr="00DF53B4" w:rsidRDefault="00FF4FAF" w:rsidP="00FF4FAF">
            <w:pPr>
              <w:pStyle w:val="TAL"/>
              <w:rPr>
                <w:sz w:val="16"/>
                <w:szCs w:val="16"/>
                <w:lang w:eastAsia="en-US"/>
              </w:rPr>
            </w:pPr>
            <w:r w:rsidRPr="00DF53B4">
              <w:rPr>
                <w:sz w:val="16"/>
                <w:szCs w:val="16"/>
                <w:lang w:eastAsia="en-US"/>
              </w:rPr>
              <w:t>Addition of new test case - MT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62CB1B"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167A03"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53AF90"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83056C" w14:textId="77777777" w:rsidR="00FF4FAF" w:rsidRPr="00DF53B4" w:rsidRDefault="00FF4FAF" w:rsidP="00FF4FAF">
            <w:pPr>
              <w:pStyle w:val="TAL"/>
              <w:rPr>
                <w:sz w:val="16"/>
                <w:szCs w:val="16"/>
                <w:lang w:eastAsia="en-US"/>
              </w:rPr>
            </w:pPr>
            <w:r w:rsidRPr="00DF53B4">
              <w:rPr>
                <w:sz w:val="16"/>
                <w:szCs w:val="16"/>
                <w:lang w:eastAsia="en-US"/>
              </w:rPr>
              <w:t>R5-121633</w:t>
            </w:r>
          </w:p>
        </w:tc>
      </w:tr>
      <w:tr w:rsidR="00FF4FAF" w:rsidRPr="00DF53B4" w14:paraId="7EE0CE1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50D344"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C594EC"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EEE492" w14:textId="77777777" w:rsidR="00FF4FAF" w:rsidRPr="00DF53B4" w:rsidRDefault="00FF4FAF" w:rsidP="00FF4FAF">
            <w:pPr>
              <w:pStyle w:val="TAL"/>
              <w:rPr>
                <w:sz w:val="16"/>
                <w:szCs w:val="16"/>
                <w:lang w:eastAsia="en-US"/>
              </w:rPr>
            </w:pPr>
            <w:r w:rsidRPr="00DF53B4">
              <w:rPr>
                <w:sz w:val="16"/>
                <w:szCs w:val="16"/>
                <w:lang w:eastAsia="en-US"/>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38FC8"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6F9DDC" w14:textId="77777777" w:rsidR="00FF4FAF" w:rsidRPr="00DF53B4" w:rsidRDefault="00FF4FAF" w:rsidP="00FF4FAF">
            <w:pPr>
              <w:pStyle w:val="TAL"/>
              <w:rPr>
                <w:sz w:val="16"/>
                <w:szCs w:val="16"/>
                <w:lang w:eastAsia="en-US"/>
              </w:rPr>
            </w:pPr>
            <w:r w:rsidRPr="00DF53B4">
              <w:rPr>
                <w:sz w:val="16"/>
                <w:szCs w:val="16"/>
                <w:lang w:eastAsia="en-US"/>
              </w:rPr>
              <w:t>Updates to 17.1 -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7CF3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A5906D"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293D1"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0D9A2F" w14:textId="77777777" w:rsidR="00FF4FAF" w:rsidRPr="00DF53B4" w:rsidRDefault="00FF4FAF" w:rsidP="00FF4FAF">
            <w:pPr>
              <w:pStyle w:val="TAL"/>
              <w:rPr>
                <w:sz w:val="16"/>
                <w:szCs w:val="16"/>
                <w:lang w:eastAsia="en-US"/>
              </w:rPr>
            </w:pPr>
            <w:r w:rsidRPr="00DF53B4">
              <w:rPr>
                <w:sz w:val="16"/>
                <w:szCs w:val="16"/>
                <w:lang w:eastAsia="en-US"/>
              </w:rPr>
              <w:t>R5-121635</w:t>
            </w:r>
          </w:p>
        </w:tc>
      </w:tr>
      <w:tr w:rsidR="00FF4FAF" w:rsidRPr="00DF53B4" w14:paraId="222367F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4E6FF1"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293D81"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29463F" w14:textId="77777777" w:rsidR="00FF4FAF" w:rsidRPr="00DF53B4" w:rsidRDefault="00FF4FAF" w:rsidP="00FF4FAF">
            <w:pPr>
              <w:pStyle w:val="TAL"/>
              <w:rPr>
                <w:sz w:val="16"/>
                <w:szCs w:val="16"/>
                <w:lang w:eastAsia="en-US"/>
              </w:rPr>
            </w:pPr>
            <w:r w:rsidRPr="00DF53B4">
              <w:rPr>
                <w:sz w:val="16"/>
                <w:szCs w:val="16"/>
                <w:lang w:eastAsia="en-US"/>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8A432"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3FECAE" w14:textId="77777777" w:rsidR="00FF4FAF" w:rsidRPr="00DF53B4" w:rsidRDefault="00FF4FAF" w:rsidP="00FF4FAF">
            <w:pPr>
              <w:pStyle w:val="TAL"/>
              <w:rPr>
                <w:sz w:val="16"/>
                <w:szCs w:val="16"/>
                <w:lang w:eastAsia="en-US"/>
              </w:rPr>
            </w:pPr>
            <w:r w:rsidRPr="00DF53B4">
              <w:rPr>
                <w:sz w:val="16"/>
                <w:szCs w:val="16"/>
                <w:lang w:eastAsia="en-US"/>
              </w:rPr>
              <w:t>Updates to 17.2 -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6792E0"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A4FAC"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4F7172"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BFF4EA" w14:textId="77777777" w:rsidR="00FF4FAF" w:rsidRPr="00DF53B4" w:rsidRDefault="00FF4FAF" w:rsidP="00FF4FAF">
            <w:pPr>
              <w:pStyle w:val="TAL"/>
              <w:rPr>
                <w:sz w:val="16"/>
                <w:szCs w:val="16"/>
                <w:lang w:eastAsia="en-US"/>
              </w:rPr>
            </w:pPr>
            <w:r w:rsidRPr="00DF53B4">
              <w:rPr>
                <w:sz w:val="16"/>
                <w:szCs w:val="16"/>
                <w:lang w:eastAsia="en-US"/>
              </w:rPr>
              <w:t>R5-121636</w:t>
            </w:r>
          </w:p>
        </w:tc>
      </w:tr>
      <w:tr w:rsidR="00FF4FAF" w:rsidRPr="00DF53B4" w14:paraId="1CF75D3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580FA0"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5C3D00"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9CF49B" w14:textId="77777777" w:rsidR="00FF4FAF" w:rsidRPr="00DF53B4" w:rsidRDefault="00FF4FAF" w:rsidP="00FF4FAF">
            <w:pPr>
              <w:pStyle w:val="TAL"/>
              <w:rPr>
                <w:sz w:val="16"/>
                <w:szCs w:val="16"/>
                <w:lang w:eastAsia="en-US"/>
              </w:rPr>
            </w:pPr>
            <w:r w:rsidRPr="00DF53B4">
              <w:rPr>
                <w:sz w:val="16"/>
                <w:szCs w:val="16"/>
                <w:lang w:eastAsia="en-US"/>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09C59"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5AEB74" w14:textId="77777777" w:rsidR="00FF4FAF" w:rsidRPr="00DF53B4" w:rsidRDefault="00FF4FAF" w:rsidP="00FF4FAF">
            <w:pPr>
              <w:pStyle w:val="TAL"/>
              <w:rPr>
                <w:sz w:val="16"/>
                <w:szCs w:val="16"/>
                <w:lang w:eastAsia="en-US"/>
              </w:rPr>
            </w:pPr>
            <w:r w:rsidRPr="00DF53B4">
              <w:rPr>
                <w:sz w:val="16"/>
                <w:szCs w:val="16"/>
                <w:lang w:eastAsia="en-US"/>
              </w:rPr>
              <w:t>Add generic procedure MT Video call for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07C6E4"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5D526"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AECEC0"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3E66B7" w14:textId="77777777" w:rsidR="00FF4FAF" w:rsidRPr="00DF53B4" w:rsidRDefault="00FF4FAF" w:rsidP="00FF4FAF">
            <w:pPr>
              <w:pStyle w:val="TAL"/>
              <w:rPr>
                <w:sz w:val="16"/>
                <w:szCs w:val="16"/>
                <w:lang w:eastAsia="en-US"/>
              </w:rPr>
            </w:pPr>
            <w:r w:rsidRPr="00DF53B4">
              <w:rPr>
                <w:sz w:val="16"/>
                <w:szCs w:val="16"/>
                <w:lang w:eastAsia="en-US"/>
              </w:rPr>
              <w:t>R5-121657</w:t>
            </w:r>
          </w:p>
        </w:tc>
      </w:tr>
      <w:tr w:rsidR="00FF4FAF" w:rsidRPr="00DF53B4" w14:paraId="5BE28D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C0B012"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2F843E" w14:textId="77777777" w:rsidR="00FF4FAF" w:rsidRPr="00DF53B4" w:rsidRDefault="00FF4FAF" w:rsidP="00FF4FAF">
            <w:pPr>
              <w:rPr>
                <w:rFonts w:ascii="Arial" w:hAnsi="Arial"/>
                <w:sz w:val="16"/>
                <w:szCs w:val="16"/>
              </w:rPr>
            </w:pPr>
            <w:r w:rsidRPr="00DF53B4">
              <w:rPr>
                <w:rFonts w:ascii="Arial" w:hAnsi="Arial"/>
                <w:sz w:val="16"/>
                <w:szCs w:val="16"/>
              </w:rPr>
              <w:t>RP-120648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F13956" w14:textId="77777777" w:rsidR="00FF4FAF" w:rsidRPr="00DF53B4" w:rsidRDefault="00FF4FAF" w:rsidP="00FF4FAF">
            <w:pPr>
              <w:pStyle w:val="TAL"/>
              <w:rPr>
                <w:sz w:val="16"/>
                <w:szCs w:val="16"/>
                <w:lang w:eastAsia="en-US"/>
              </w:rPr>
            </w:pPr>
            <w:r w:rsidRPr="00DF53B4">
              <w:rPr>
                <w:sz w:val="16"/>
                <w:szCs w:val="16"/>
                <w:lang w:eastAsia="en-US"/>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140A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936A9" w14:textId="77777777" w:rsidR="00FF4FAF" w:rsidRPr="00DF53B4" w:rsidRDefault="00FF4FAF" w:rsidP="00FF4FAF">
            <w:pPr>
              <w:pStyle w:val="TAL"/>
              <w:rPr>
                <w:sz w:val="16"/>
                <w:szCs w:val="16"/>
                <w:lang w:eastAsia="en-US"/>
              </w:rPr>
            </w:pPr>
            <w:r w:rsidRPr="00DF53B4">
              <w:rPr>
                <w:sz w:val="16"/>
                <w:szCs w:val="16"/>
                <w:lang w:eastAsia="en-US"/>
              </w:rPr>
              <w:t>MO Message content correction for SMS-over-IMS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02ABFD"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CE466"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2EE93"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276F38" w14:textId="77777777" w:rsidR="00FF4FAF" w:rsidRPr="00DF53B4" w:rsidRDefault="00FF4FAF" w:rsidP="00FF4FAF">
            <w:pPr>
              <w:pStyle w:val="TAL"/>
              <w:rPr>
                <w:sz w:val="16"/>
                <w:szCs w:val="16"/>
                <w:lang w:eastAsia="en-US"/>
              </w:rPr>
            </w:pPr>
            <w:r w:rsidRPr="00DF53B4">
              <w:rPr>
                <w:sz w:val="16"/>
                <w:szCs w:val="16"/>
                <w:lang w:eastAsia="en-US"/>
              </w:rPr>
              <w:t>R5-121675</w:t>
            </w:r>
          </w:p>
        </w:tc>
      </w:tr>
      <w:tr w:rsidR="00FF4FAF" w:rsidRPr="00DF53B4" w14:paraId="0454BE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672F91"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98A0B3" w14:textId="77777777" w:rsidR="00FF4FAF" w:rsidRPr="00DF53B4" w:rsidRDefault="00FF4FAF" w:rsidP="00FF4FAF">
            <w:pPr>
              <w:rPr>
                <w:rFonts w:ascii="Arial" w:hAnsi="Arial"/>
                <w:sz w:val="16"/>
                <w:szCs w:val="16"/>
              </w:rPr>
            </w:pPr>
            <w:r w:rsidRPr="00DF53B4">
              <w:rPr>
                <w:rFonts w:ascii="Arial" w:hAnsi="Arial"/>
                <w:sz w:val="16"/>
                <w:szCs w:val="16"/>
              </w:rPr>
              <w:t>RP-120649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59B064" w14:textId="77777777" w:rsidR="00FF4FAF" w:rsidRPr="00DF53B4" w:rsidRDefault="00FF4FAF" w:rsidP="00FF4FAF">
            <w:pPr>
              <w:pStyle w:val="TAL"/>
              <w:rPr>
                <w:sz w:val="16"/>
                <w:szCs w:val="16"/>
                <w:lang w:eastAsia="en-US"/>
              </w:rPr>
            </w:pPr>
            <w:r w:rsidRPr="00DF53B4">
              <w:rPr>
                <w:sz w:val="16"/>
                <w:szCs w:val="16"/>
                <w:lang w:eastAsia="en-US"/>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E377"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B31EE1" w14:textId="77777777" w:rsidR="00FF4FAF" w:rsidRPr="00DF53B4" w:rsidRDefault="00FF4FAF" w:rsidP="00FF4FAF">
            <w:pPr>
              <w:pStyle w:val="TAL"/>
              <w:rPr>
                <w:sz w:val="16"/>
                <w:szCs w:val="16"/>
                <w:lang w:eastAsia="en-US"/>
              </w:rPr>
            </w:pPr>
            <w:r w:rsidRPr="00DF53B4">
              <w:rPr>
                <w:sz w:val="16"/>
                <w:szCs w:val="16"/>
                <w:lang w:eastAsia="en-US"/>
              </w:rPr>
              <w:t>Add generic procedure MO video call for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B45E9F"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9F0581"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2F690"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D9BDD7" w14:textId="77777777" w:rsidR="00FF4FAF" w:rsidRPr="00DF53B4" w:rsidRDefault="00FF4FAF" w:rsidP="00FF4FAF">
            <w:pPr>
              <w:pStyle w:val="TAL"/>
              <w:rPr>
                <w:sz w:val="16"/>
                <w:szCs w:val="16"/>
                <w:lang w:eastAsia="en-US"/>
              </w:rPr>
            </w:pPr>
            <w:r w:rsidRPr="00DF53B4">
              <w:rPr>
                <w:sz w:val="16"/>
                <w:szCs w:val="16"/>
                <w:lang w:eastAsia="en-US"/>
              </w:rPr>
              <w:t>R5-121803</w:t>
            </w:r>
          </w:p>
        </w:tc>
      </w:tr>
      <w:tr w:rsidR="00FF4FAF" w:rsidRPr="00DF53B4" w14:paraId="68285E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1EA161"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21D9A3"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A6FC10" w14:textId="77777777" w:rsidR="00FF4FAF" w:rsidRPr="00DF53B4" w:rsidRDefault="00FF4FAF" w:rsidP="00FF4FAF">
            <w:pPr>
              <w:pStyle w:val="TAL"/>
              <w:rPr>
                <w:sz w:val="16"/>
                <w:szCs w:val="16"/>
                <w:lang w:eastAsia="en-US"/>
              </w:rPr>
            </w:pPr>
            <w:r w:rsidRPr="00DF53B4">
              <w:rPr>
                <w:sz w:val="16"/>
                <w:szCs w:val="16"/>
                <w:lang w:eastAsia="en-US"/>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0ADFC"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BF4A8E" w14:textId="77777777" w:rsidR="00FF4FAF" w:rsidRPr="00DF53B4" w:rsidRDefault="00822F5B" w:rsidP="00FF4FAF">
            <w:pPr>
              <w:pStyle w:val="TAL"/>
              <w:rPr>
                <w:sz w:val="16"/>
                <w:szCs w:val="16"/>
                <w:lang w:eastAsia="en-US"/>
              </w:rPr>
            </w:pPr>
            <w:r w:rsidRPr="00DF53B4">
              <w:rPr>
                <w:sz w:val="16"/>
                <w:szCs w:val="16"/>
                <w:lang w:eastAsia="en-US"/>
              </w:rPr>
              <w:t>Correction</w:t>
            </w:r>
            <w:r w:rsidR="00FF4FAF" w:rsidRPr="00DF53B4">
              <w:rPr>
                <w:sz w:val="16"/>
                <w:szCs w:val="16"/>
                <w:lang w:eastAsia="en-US"/>
              </w:rPr>
              <w:t xml:space="preserve"> to IMS emergency test case 19.3.2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9BF14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849D91"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9D9CEB"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99A3A8" w14:textId="77777777" w:rsidR="00FF4FAF" w:rsidRPr="00DF53B4" w:rsidRDefault="00FF4FAF" w:rsidP="00FF4FAF">
            <w:pPr>
              <w:pStyle w:val="TAL"/>
              <w:rPr>
                <w:sz w:val="16"/>
                <w:szCs w:val="16"/>
                <w:lang w:eastAsia="en-US"/>
              </w:rPr>
            </w:pPr>
            <w:r w:rsidRPr="00DF53B4">
              <w:rPr>
                <w:sz w:val="16"/>
                <w:szCs w:val="16"/>
                <w:lang w:eastAsia="en-US"/>
              </w:rPr>
              <w:t>R5-121804</w:t>
            </w:r>
          </w:p>
        </w:tc>
      </w:tr>
      <w:tr w:rsidR="00FF4FAF" w:rsidRPr="00DF53B4" w14:paraId="7909CCC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BA048E"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4DC0CF"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EA9D8B" w14:textId="77777777" w:rsidR="00FF4FAF" w:rsidRPr="00DF53B4" w:rsidRDefault="00FF4FAF" w:rsidP="00FF4FAF">
            <w:pPr>
              <w:pStyle w:val="TAL"/>
              <w:rPr>
                <w:sz w:val="16"/>
                <w:szCs w:val="16"/>
                <w:lang w:eastAsia="en-US"/>
              </w:rPr>
            </w:pPr>
            <w:r w:rsidRPr="00DF53B4">
              <w:rPr>
                <w:sz w:val="16"/>
                <w:szCs w:val="16"/>
                <w:lang w:eastAsia="en-US"/>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96E5"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6B87EA" w14:textId="77777777" w:rsidR="00FF4FAF" w:rsidRPr="00DF53B4" w:rsidRDefault="00FF4FAF" w:rsidP="00FF4FAF">
            <w:pPr>
              <w:pStyle w:val="TAL"/>
              <w:rPr>
                <w:sz w:val="16"/>
                <w:szCs w:val="16"/>
                <w:lang w:eastAsia="en-US"/>
              </w:rPr>
            </w:pPr>
            <w:r w:rsidRPr="00DF53B4">
              <w:rPr>
                <w:sz w:val="16"/>
                <w:szCs w:val="16"/>
                <w:lang w:eastAsia="en-US"/>
              </w:rPr>
              <w:t>New test case 19.3.3 Non-UE detectable emergency call / IM CN sends 380 Alternative Service / Emergency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49E2BD"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8C587B"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2B4F22"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87AD23" w14:textId="77777777" w:rsidR="00FF4FAF" w:rsidRPr="00DF53B4" w:rsidRDefault="00FF4FAF" w:rsidP="00FF4FAF">
            <w:pPr>
              <w:pStyle w:val="TAL"/>
              <w:rPr>
                <w:sz w:val="16"/>
                <w:szCs w:val="16"/>
                <w:lang w:eastAsia="en-US"/>
              </w:rPr>
            </w:pPr>
            <w:r w:rsidRPr="00DF53B4">
              <w:rPr>
                <w:sz w:val="16"/>
                <w:szCs w:val="16"/>
                <w:lang w:eastAsia="en-US"/>
              </w:rPr>
              <w:t>R5-121805</w:t>
            </w:r>
          </w:p>
        </w:tc>
      </w:tr>
      <w:tr w:rsidR="00FF4FAF" w:rsidRPr="00DF53B4" w14:paraId="493257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0145C3"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DDF320" w14:textId="77777777" w:rsidR="00FF4FAF" w:rsidRPr="00DF53B4" w:rsidRDefault="00FF4FAF" w:rsidP="00FF4FAF">
            <w:pPr>
              <w:rPr>
                <w:rFonts w:ascii="Arial" w:hAnsi="Arial"/>
                <w:sz w:val="16"/>
                <w:szCs w:val="16"/>
              </w:rPr>
            </w:pPr>
            <w:r w:rsidRPr="00DF53B4">
              <w:rPr>
                <w:rFonts w:ascii="Arial" w:hAnsi="Arial"/>
                <w:sz w:val="16"/>
                <w:szCs w:val="16"/>
              </w:rPr>
              <w:t>RP-120655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C4EFAF" w14:textId="77777777" w:rsidR="00FF4FAF" w:rsidRPr="00DF53B4" w:rsidRDefault="00FF4FAF" w:rsidP="00FF4FAF">
            <w:pPr>
              <w:pStyle w:val="TAL"/>
              <w:rPr>
                <w:sz w:val="16"/>
                <w:szCs w:val="16"/>
                <w:lang w:eastAsia="en-US"/>
              </w:rPr>
            </w:pPr>
            <w:r w:rsidRPr="00DF53B4">
              <w:rPr>
                <w:sz w:val="16"/>
                <w:szCs w:val="16"/>
                <w:lang w:eastAsia="en-US"/>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BFD57"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A2DA9C" w14:textId="77777777" w:rsidR="00FF4FAF" w:rsidRPr="00DF53B4" w:rsidRDefault="00FF4FAF" w:rsidP="00FF4FAF">
            <w:pPr>
              <w:pStyle w:val="TAL"/>
              <w:rPr>
                <w:sz w:val="16"/>
                <w:szCs w:val="16"/>
                <w:lang w:eastAsia="en-US"/>
              </w:rPr>
            </w:pPr>
            <w:r w:rsidRPr="00DF53B4">
              <w:rPr>
                <w:sz w:val="16"/>
                <w:szCs w:val="16"/>
                <w:lang w:eastAsia="en-US"/>
              </w:rPr>
              <w:t>New test case 19.3.4 Non-UE detectable emergency call / IM CN sends 380 Alternative Service / Emergency IMS registration exists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A94AA5"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A169B8"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18026"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7E1682" w14:textId="77777777" w:rsidR="00FF4FAF" w:rsidRPr="00DF53B4" w:rsidRDefault="00FF4FAF" w:rsidP="00FF4FAF">
            <w:pPr>
              <w:pStyle w:val="TAL"/>
              <w:rPr>
                <w:sz w:val="16"/>
                <w:szCs w:val="16"/>
                <w:lang w:eastAsia="en-US"/>
              </w:rPr>
            </w:pPr>
            <w:r w:rsidRPr="00DF53B4">
              <w:rPr>
                <w:sz w:val="16"/>
                <w:szCs w:val="16"/>
                <w:lang w:eastAsia="en-US"/>
              </w:rPr>
              <w:t>R5-121806</w:t>
            </w:r>
          </w:p>
        </w:tc>
      </w:tr>
      <w:tr w:rsidR="00FF4FAF" w:rsidRPr="00DF53B4" w14:paraId="705B10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617C93"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F4CB39" w14:textId="77777777" w:rsidR="00FF4FAF" w:rsidRPr="00DF53B4" w:rsidRDefault="00FF4FAF" w:rsidP="00FF4FAF">
            <w:pPr>
              <w:rPr>
                <w:rFonts w:ascii="Arial" w:hAnsi="Arial"/>
                <w:sz w:val="16"/>
                <w:szCs w:val="16"/>
              </w:rPr>
            </w:pPr>
            <w:r w:rsidRPr="00DF53B4">
              <w:rPr>
                <w:rFonts w:ascii="Arial" w:hAnsi="Arial"/>
                <w:sz w:val="16"/>
                <w:szCs w:val="16"/>
              </w:rPr>
              <w:t>RP-120657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252FE9" w14:textId="77777777" w:rsidR="00FF4FAF" w:rsidRPr="00DF53B4" w:rsidRDefault="00FF4FAF" w:rsidP="00FF4FAF">
            <w:pPr>
              <w:pStyle w:val="TAL"/>
              <w:rPr>
                <w:sz w:val="16"/>
                <w:szCs w:val="16"/>
                <w:lang w:eastAsia="en-US"/>
              </w:rPr>
            </w:pPr>
            <w:r w:rsidRPr="00DF53B4">
              <w:rPr>
                <w:sz w:val="16"/>
                <w:szCs w:val="16"/>
                <w:lang w:eastAsia="en-US"/>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BCE31"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1211C1" w14:textId="77777777" w:rsidR="00FF4FAF" w:rsidRPr="00DF53B4" w:rsidRDefault="00FF4FAF" w:rsidP="00FF4FAF">
            <w:pPr>
              <w:pStyle w:val="TAL"/>
              <w:rPr>
                <w:sz w:val="16"/>
                <w:szCs w:val="16"/>
                <w:lang w:eastAsia="en-US"/>
              </w:rPr>
            </w:pPr>
            <w:r w:rsidRPr="00DF53B4">
              <w:rPr>
                <w:sz w:val="16"/>
                <w:szCs w:val="16"/>
                <w:lang w:eastAsia="en-US"/>
              </w:rPr>
              <w:t>Update the default messages and generic test procedures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3FFECB"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1E77F4"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CAD0B"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B7844B" w14:textId="77777777" w:rsidR="00FF4FAF" w:rsidRPr="00DF53B4" w:rsidRDefault="00FF4FAF" w:rsidP="00FF4FAF">
            <w:pPr>
              <w:pStyle w:val="TAL"/>
              <w:rPr>
                <w:sz w:val="16"/>
                <w:szCs w:val="16"/>
                <w:lang w:eastAsia="en-US"/>
              </w:rPr>
            </w:pPr>
            <w:r w:rsidRPr="00DF53B4">
              <w:rPr>
                <w:sz w:val="16"/>
                <w:szCs w:val="16"/>
                <w:lang w:eastAsia="en-US"/>
              </w:rPr>
              <w:t>R5-121851</w:t>
            </w:r>
          </w:p>
        </w:tc>
      </w:tr>
      <w:tr w:rsidR="00FF4FAF" w:rsidRPr="00DF53B4" w14:paraId="29E2D9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94135A" w14:textId="77777777" w:rsidR="00FF4FAF" w:rsidRPr="00DF53B4" w:rsidRDefault="00FF4FAF" w:rsidP="00FF4FAF">
            <w:pPr>
              <w:pStyle w:val="TAL"/>
              <w:rPr>
                <w:sz w:val="16"/>
                <w:szCs w:val="16"/>
                <w:lang w:eastAsia="en-US"/>
              </w:rPr>
            </w:pPr>
            <w:r w:rsidRPr="00DF53B4">
              <w:rPr>
                <w:sz w:val="16"/>
                <w:szCs w:val="16"/>
                <w:lang w:eastAsia="en-US"/>
              </w:rPr>
              <w:t>RP-56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B7476C" w14:textId="77777777" w:rsidR="00FF4FAF" w:rsidRPr="00DF53B4" w:rsidRDefault="00FF4FAF" w:rsidP="00FF4FAF">
            <w:pPr>
              <w:rPr>
                <w:rFonts w:ascii="Arial" w:hAnsi="Arial"/>
                <w:sz w:val="16"/>
                <w:szCs w:val="16"/>
              </w:rPr>
            </w:pPr>
            <w:r w:rsidRPr="00DF53B4">
              <w:rPr>
                <w:rFonts w:ascii="Arial" w:hAnsi="Arial"/>
                <w:sz w:val="16"/>
                <w:szCs w:val="16"/>
              </w:rPr>
              <w:t>RP-120657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3BF172" w14:textId="77777777" w:rsidR="00FF4FAF" w:rsidRPr="00DF53B4" w:rsidRDefault="00FF4FAF" w:rsidP="00FF4FAF">
            <w:pPr>
              <w:pStyle w:val="TAL"/>
              <w:rPr>
                <w:sz w:val="16"/>
                <w:szCs w:val="16"/>
                <w:lang w:eastAsia="en-US"/>
              </w:rPr>
            </w:pPr>
            <w:r w:rsidRPr="00DF53B4">
              <w:rPr>
                <w:sz w:val="16"/>
                <w:szCs w:val="16"/>
                <w:lang w:eastAsia="en-US"/>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AA7BF4" w14:textId="77777777" w:rsidR="00FF4FAF" w:rsidRPr="00DF53B4" w:rsidRDefault="00FF4FAF" w:rsidP="00FF4FA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621BCE" w14:textId="77777777" w:rsidR="00FF4FAF" w:rsidRPr="00DF53B4" w:rsidRDefault="00FF4FAF" w:rsidP="00FF4FAF">
            <w:pPr>
              <w:pStyle w:val="TAL"/>
              <w:rPr>
                <w:sz w:val="16"/>
                <w:szCs w:val="16"/>
                <w:lang w:eastAsia="en-US"/>
              </w:rPr>
            </w:pPr>
            <w:r w:rsidRPr="00DF53B4">
              <w:rPr>
                <w:sz w:val="16"/>
                <w:szCs w:val="16"/>
                <w:lang w:eastAsia="en-US"/>
              </w:rPr>
              <w:t>Update to test case 12.19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D1715A" w14:textId="77777777" w:rsidR="00FF4FAF" w:rsidRPr="00DF53B4" w:rsidRDefault="00FF4FAF" w:rsidP="00FF4FA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6300E" w14:textId="77777777" w:rsidR="00FF4FAF" w:rsidRPr="00DF53B4" w:rsidRDefault="00FF4FAF" w:rsidP="00FF4FAF">
            <w:pPr>
              <w:pStyle w:val="TAL"/>
              <w:rPr>
                <w:sz w:val="16"/>
                <w:szCs w:val="16"/>
                <w:lang w:eastAsia="en-US"/>
              </w:rPr>
            </w:pPr>
            <w:r w:rsidRPr="00DF53B4">
              <w:rPr>
                <w:sz w:val="16"/>
                <w:szCs w:val="16"/>
                <w:lang w:eastAsia="en-US"/>
              </w:rPr>
              <w:t>9.8.0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9E894B" w14:textId="77777777" w:rsidR="00FF4FAF" w:rsidRPr="00DF53B4" w:rsidRDefault="00FF4FAF" w:rsidP="00FF4FAF">
            <w:pPr>
              <w:pStyle w:val="TAL"/>
              <w:rPr>
                <w:sz w:val="16"/>
                <w:szCs w:val="16"/>
                <w:lang w:eastAsia="en-US"/>
              </w:rPr>
            </w:pPr>
            <w:r w:rsidRPr="00DF53B4">
              <w:rPr>
                <w:sz w:val="16"/>
                <w:szCs w:val="16"/>
                <w:lang w:eastAsia="en-US"/>
              </w:rPr>
              <w:t>9.9.0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5ADA1" w14:textId="77777777" w:rsidR="00FF4FAF" w:rsidRPr="00DF53B4" w:rsidRDefault="00FF4FAF" w:rsidP="00FF4FAF">
            <w:pPr>
              <w:pStyle w:val="TAL"/>
              <w:rPr>
                <w:sz w:val="16"/>
                <w:szCs w:val="16"/>
                <w:lang w:eastAsia="en-US"/>
              </w:rPr>
            </w:pPr>
            <w:r w:rsidRPr="00DF53B4">
              <w:rPr>
                <w:sz w:val="16"/>
                <w:szCs w:val="16"/>
                <w:lang w:eastAsia="en-US"/>
              </w:rPr>
              <w:t>R5-121852</w:t>
            </w:r>
          </w:p>
        </w:tc>
      </w:tr>
      <w:tr w:rsidR="00A665E5" w:rsidRPr="00DF53B4" w14:paraId="2CAF93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CC23EF"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8B7A50" w14:textId="77777777" w:rsidR="00A665E5" w:rsidRPr="00DF53B4" w:rsidRDefault="00A665E5" w:rsidP="00A665E5">
            <w:pPr>
              <w:rPr>
                <w:rFonts w:ascii="Arial" w:hAnsi="Arial"/>
                <w:sz w:val="16"/>
                <w:szCs w:val="16"/>
              </w:rPr>
            </w:pPr>
            <w:r w:rsidRPr="00DF53B4">
              <w:rPr>
                <w:rFonts w:ascii="Arial" w:hAnsi="Arial"/>
                <w:sz w:val="16"/>
                <w:szCs w:val="16"/>
              </w:rPr>
              <w:t>RP-121102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E03DE2" w14:textId="77777777" w:rsidR="00A665E5" w:rsidRPr="00DF53B4" w:rsidRDefault="00A665E5" w:rsidP="00A665E5">
            <w:pPr>
              <w:pStyle w:val="TAL"/>
              <w:rPr>
                <w:sz w:val="16"/>
                <w:szCs w:val="16"/>
                <w:lang w:eastAsia="en-US"/>
              </w:rPr>
            </w:pPr>
            <w:r w:rsidRPr="00DF53B4">
              <w:rPr>
                <w:sz w:val="16"/>
                <w:szCs w:val="16"/>
                <w:lang w:eastAsia="en-US"/>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2D374"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66E680" w14:textId="77777777" w:rsidR="00A665E5" w:rsidRPr="008E2AC6" w:rsidRDefault="00A665E5" w:rsidP="00A665E5">
            <w:pPr>
              <w:pStyle w:val="TAL"/>
              <w:rPr>
                <w:sz w:val="16"/>
                <w:szCs w:val="16"/>
                <w:lang w:val="fr-FR" w:eastAsia="en-US"/>
              </w:rPr>
            </w:pPr>
            <w:r w:rsidRPr="008E2AC6">
              <w:rPr>
                <w:sz w:val="16"/>
                <w:szCs w:val="16"/>
                <w:lang w:val="fr-FR" w:eastAsia="en-US"/>
              </w:rPr>
              <w:t>IMS MTSI message content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A5A2C8"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6283CF"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677C09"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0E2509" w14:textId="77777777" w:rsidR="00A665E5" w:rsidRPr="00DF53B4" w:rsidRDefault="00A665E5" w:rsidP="00A665E5">
            <w:pPr>
              <w:pStyle w:val="TAL"/>
              <w:rPr>
                <w:sz w:val="16"/>
                <w:szCs w:val="16"/>
                <w:lang w:eastAsia="en-US"/>
              </w:rPr>
            </w:pPr>
            <w:r w:rsidRPr="00DF53B4">
              <w:rPr>
                <w:sz w:val="16"/>
                <w:szCs w:val="16"/>
                <w:lang w:eastAsia="en-US"/>
              </w:rPr>
              <w:t>R5-123077</w:t>
            </w:r>
          </w:p>
        </w:tc>
      </w:tr>
      <w:tr w:rsidR="00A665E5" w:rsidRPr="00DF53B4" w14:paraId="682FD9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C7D3E8"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195096"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355426" w14:textId="77777777" w:rsidR="00A665E5" w:rsidRPr="00DF53B4" w:rsidRDefault="00A665E5" w:rsidP="00A665E5">
            <w:pPr>
              <w:pStyle w:val="TAL"/>
              <w:rPr>
                <w:sz w:val="16"/>
                <w:szCs w:val="16"/>
                <w:lang w:eastAsia="en-US"/>
              </w:rPr>
            </w:pPr>
            <w:r w:rsidRPr="00DF53B4">
              <w:rPr>
                <w:sz w:val="16"/>
                <w:szCs w:val="16"/>
                <w:lang w:eastAsia="en-US"/>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9FE7C"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D4BC3C" w14:textId="77777777" w:rsidR="00A665E5" w:rsidRPr="00DF53B4" w:rsidRDefault="00A665E5" w:rsidP="00A665E5">
            <w:pPr>
              <w:pStyle w:val="TAL"/>
              <w:rPr>
                <w:sz w:val="16"/>
                <w:szCs w:val="16"/>
                <w:lang w:eastAsia="en-US"/>
              </w:rPr>
            </w:pPr>
            <w:r w:rsidRPr="00DF53B4">
              <w:rPr>
                <w:sz w:val="16"/>
                <w:szCs w:val="16"/>
                <w:lang w:eastAsia="en-US"/>
              </w:rPr>
              <w:t>Update to test case 12.19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45ED76"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3B365"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5DB86"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F34F23" w14:textId="77777777" w:rsidR="00A665E5" w:rsidRPr="00DF53B4" w:rsidRDefault="00A665E5" w:rsidP="00A665E5">
            <w:pPr>
              <w:pStyle w:val="TAL"/>
              <w:rPr>
                <w:sz w:val="16"/>
                <w:szCs w:val="16"/>
                <w:lang w:eastAsia="en-US"/>
              </w:rPr>
            </w:pPr>
            <w:r w:rsidRPr="00DF53B4">
              <w:rPr>
                <w:sz w:val="16"/>
                <w:szCs w:val="16"/>
                <w:lang w:eastAsia="en-US"/>
              </w:rPr>
              <w:t>R5-123200</w:t>
            </w:r>
          </w:p>
        </w:tc>
      </w:tr>
      <w:tr w:rsidR="00A665E5" w:rsidRPr="00DF53B4" w14:paraId="2D466A1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A640FC"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17A9B0"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D589DE" w14:textId="77777777" w:rsidR="00A665E5" w:rsidRPr="00DF53B4" w:rsidRDefault="00A665E5" w:rsidP="00A665E5">
            <w:pPr>
              <w:pStyle w:val="TAL"/>
              <w:rPr>
                <w:sz w:val="16"/>
                <w:szCs w:val="16"/>
                <w:lang w:eastAsia="en-US"/>
              </w:rPr>
            </w:pPr>
            <w:r w:rsidRPr="00DF53B4">
              <w:rPr>
                <w:sz w:val="16"/>
                <w:szCs w:val="16"/>
                <w:lang w:eastAsia="en-US"/>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70E0D"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82BAB3" w14:textId="77777777" w:rsidR="00A665E5" w:rsidRPr="00DF53B4" w:rsidRDefault="00A665E5" w:rsidP="00A665E5">
            <w:pPr>
              <w:pStyle w:val="TAL"/>
              <w:rPr>
                <w:sz w:val="16"/>
                <w:szCs w:val="16"/>
                <w:lang w:eastAsia="en-US"/>
              </w:rPr>
            </w:pPr>
            <w:r w:rsidRPr="00DF53B4">
              <w:rPr>
                <w:sz w:val="16"/>
                <w:szCs w:val="16"/>
                <w:lang w:eastAsia="en-US"/>
              </w:rPr>
              <w:t>Update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4144CA"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8B21A"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D57C8A"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17A5F5" w14:textId="77777777" w:rsidR="00A665E5" w:rsidRPr="00DF53B4" w:rsidRDefault="00A665E5" w:rsidP="00A665E5">
            <w:pPr>
              <w:pStyle w:val="TAL"/>
              <w:rPr>
                <w:sz w:val="16"/>
                <w:szCs w:val="16"/>
                <w:lang w:eastAsia="en-US"/>
              </w:rPr>
            </w:pPr>
            <w:r w:rsidRPr="00DF53B4">
              <w:rPr>
                <w:sz w:val="16"/>
                <w:szCs w:val="16"/>
                <w:lang w:eastAsia="en-US"/>
              </w:rPr>
              <w:t>R5-123505</w:t>
            </w:r>
          </w:p>
        </w:tc>
      </w:tr>
      <w:tr w:rsidR="00A665E5" w:rsidRPr="00DF53B4" w14:paraId="157AB1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60D624"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03D820"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87348B" w14:textId="77777777" w:rsidR="00A665E5" w:rsidRPr="00DF53B4" w:rsidRDefault="00A665E5" w:rsidP="00A665E5">
            <w:pPr>
              <w:pStyle w:val="TAL"/>
              <w:rPr>
                <w:sz w:val="16"/>
                <w:szCs w:val="16"/>
                <w:lang w:eastAsia="en-US"/>
              </w:rPr>
            </w:pPr>
            <w:r w:rsidRPr="00DF53B4">
              <w:rPr>
                <w:sz w:val="16"/>
                <w:szCs w:val="16"/>
                <w:lang w:eastAsia="en-US"/>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793B0"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E97C97" w14:textId="77777777" w:rsidR="00A665E5" w:rsidRPr="00DF53B4" w:rsidRDefault="00A665E5" w:rsidP="00A665E5">
            <w:pPr>
              <w:pStyle w:val="TAL"/>
              <w:rPr>
                <w:sz w:val="16"/>
                <w:szCs w:val="16"/>
                <w:lang w:eastAsia="en-US"/>
              </w:rPr>
            </w:pPr>
            <w:r w:rsidRPr="00DF53B4">
              <w:rPr>
                <w:sz w:val="16"/>
                <w:szCs w:val="16"/>
                <w:lang w:eastAsia="en-US"/>
              </w:rPr>
              <w:t>Update generic procedure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5D626E"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95EAEE"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629C8F"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1CC33D" w14:textId="77777777" w:rsidR="00A665E5" w:rsidRPr="00DF53B4" w:rsidRDefault="00A665E5" w:rsidP="00A665E5">
            <w:pPr>
              <w:pStyle w:val="TAL"/>
              <w:rPr>
                <w:sz w:val="16"/>
                <w:szCs w:val="16"/>
                <w:lang w:eastAsia="en-US"/>
              </w:rPr>
            </w:pPr>
            <w:r w:rsidRPr="00DF53B4">
              <w:rPr>
                <w:sz w:val="16"/>
                <w:szCs w:val="16"/>
                <w:lang w:eastAsia="en-US"/>
              </w:rPr>
              <w:t>R5-123525</w:t>
            </w:r>
          </w:p>
        </w:tc>
      </w:tr>
      <w:tr w:rsidR="00A665E5" w:rsidRPr="00DF53B4" w14:paraId="6B21A3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060F54"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86CB27"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2C7581" w14:textId="77777777" w:rsidR="00A665E5" w:rsidRPr="00DF53B4" w:rsidRDefault="00A665E5" w:rsidP="00A665E5">
            <w:pPr>
              <w:pStyle w:val="TAL"/>
              <w:rPr>
                <w:sz w:val="16"/>
                <w:szCs w:val="16"/>
                <w:lang w:eastAsia="en-US"/>
              </w:rPr>
            </w:pPr>
            <w:r w:rsidRPr="00DF53B4">
              <w:rPr>
                <w:sz w:val="16"/>
                <w:szCs w:val="16"/>
                <w:lang w:eastAsia="en-US"/>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A3A4"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2692E3" w14:textId="77777777" w:rsidR="00A665E5" w:rsidRPr="00DF53B4" w:rsidRDefault="00A665E5" w:rsidP="00A665E5">
            <w:pPr>
              <w:pStyle w:val="TAL"/>
              <w:rPr>
                <w:sz w:val="16"/>
                <w:szCs w:val="16"/>
                <w:lang w:eastAsia="en-US"/>
              </w:rPr>
            </w:pPr>
            <w:r w:rsidRPr="00DF53B4">
              <w:rPr>
                <w:sz w:val="16"/>
                <w:szCs w:val="16"/>
                <w:lang w:eastAsia="en-US"/>
              </w:rPr>
              <w:t>Update generic procedure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DDCCCE"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06D979"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D1BA3D"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E2BAB5" w14:textId="77777777" w:rsidR="00A665E5" w:rsidRPr="00DF53B4" w:rsidRDefault="00A665E5" w:rsidP="00A665E5">
            <w:pPr>
              <w:pStyle w:val="TAL"/>
              <w:rPr>
                <w:sz w:val="16"/>
                <w:szCs w:val="16"/>
                <w:lang w:eastAsia="en-US"/>
              </w:rPr>
            </w:pPr>
            <w:r w:rsidRPr="00DF53B4">
              <w:rPr>
                <w:sz w:val="16"/>
                <w:szCs w:val="16"/>
                <w:lang w:eastAsia="en-US"/>
              </w:rPr>
              <w:t>R5-123681</w:t>
            </w:r>
          </w:p>
        </w:tc>
      </w:tr>
      <w:tr w:rsidR="00A665E5" w:rsidRPr="00DF53B4" w14:paraId="16BF6E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8CEE83"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A6BC62"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95B631" w14:textId="77777777" w:rsidR="00A665E5" w:rsidRPr="00DF53B4" w:rsidRDefault="00A665E5" w:rsidP="00A665E5">
            <w:pPr>
              <w:pStyle w:val="TAL"/>
              <w:rPr>
                <w:sz w:val="16"/>
                <w:szCs w:val="16"/>
                <w:lang w:eastAsia="en-US"/>
              </w:rPr>
            </w:pPr>
            <w:r w:rsidRPr="00DF53B4">
              <w:rPr>
                <w:sz w:val="16"/>
                <w:szCs w:val="16"/>
                <w:lang w:eastAsia="en-US"/>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B77A7"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AA1344" w14:textId="77777777" w:rsidR="00A665E5" w:rsidRPr="00DF53B4" w:rsidRDefault="00A665E5" w:rsidP="00A665E5">
            <w:pPr>
              <w:pStyle w:val="TAL"/>
              <w:rPr>
                <w:sz w:val="16"/>
                <w:szCs w:val="16"/>
                <w:lang w:eastAsia="en-US"/>
              </w:rPr>
            </w:pPr>
            <w:r w:rsidRPr="00DF53B4">
              <w:rPr>
                <w:sz w:val="16"/>
                <w:szCs w:val="16"/>
                <w:lang w:eastAsia="en-US"/>
              </w:rPr>
              <w:t>Update the default messages for IMS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B1EA1F"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F9FF8"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8DEE8"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6C672F" w14:textId="77777777" w:rsidR="00A665E5" w:rsidRPr="00DF53B4" w:rsidRDefault="00A665E5" w:rsidP="00A665E5">
            <w:pPr>
              <w:pStyle w:val="TAL"/>
              <w:rPr>
                <w:sz w:val="16"/>
                <w:szCs w:val="16"/>
                <w:lang w:eastAsia="en-US"/>
              </w:rPr>
            </w:pPr>
            <w:r w:rsidRPr="00DF53B4">
              <w:rPr>
                <w:sz w:val="16"/>
                <w:szCs w:val="16"/>
                <w:lang w:eastAsia="en-US"/>
              </w:rPr>
              <w:t>R5-123682</w:t>
            </w:r>
          </w:p>
        </w:tc>
      </w:tr>
      <w:tr w:rsidR="00A665E5" w:rsidRPr="00DF53B4" w14:paraId="7CBC0A5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FE60EA"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D8D0FD"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D66DE6" w14:textId="77777777" w:rsidR="00A665E5" w:rsidRPr="00DF53B4" w:rsidRDefault="00A665E5" w:rsidP="00A665E5">
            <w:pPr>
              <w:pStyle w:val="TAL"/>
              <w:rPr>
                <w:sz w:val="16"/>
                <w:szCs w:val="16"/>
                <w:lang w:eastAsia="en-US"/>
              </w:rPr>
            </w:pPr>
            <w:r w:rsidRPr="00DF53B4">
              <w:rPr>
                <w:sz w:val="16"/>
                <w:szCs w:val="16"/>
                <w:lang w:eastAsia="en-US"/>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2F14A"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2F6A78" w14:textId="77777777" w:rsidR="00A665E5" w:rsidRPr="00DF53B4" w:rsidRDefault="00A665E5" w:rsidP="00A665E5">
            <w:pPr>
              <w:pStyle w:val="TAL"/>
              <w:rPr>
                <w:sz w:val="16"/>
                <w:szCs w:val="16"/>
                <w:lang w:eastAsia="en-US"/>
              </w:rPr>
            </w:pPr>
            <w:r w:rsidRPr="00DF53B4">
              <w:rPr>
                <w:sz w:val="16"/>
                <w:szCs w:val="16"/>
                <w:lang w:eastAsia="en-US"/>
              </w:rPr>
              <w:t>Updates to 17.1 -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14351D"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468A3A"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31B41B"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D72BE6" w14:textId="77777777" w:rsidR="00A665E5" w:rsidRPr="00DF53B4" w:rsidRDefault="00A665E5" w:rsidP="00A665E5">
            <w:pPr>
              <w:pStyle w:val="TAL"/>
              <w:rPr>
                <w:sz w:val="16"/>
                <w:szCs w:val="16"/>
                <w:lang w:eastAsia="en-US"/>
              </w:rPr>
            </w:pPr>
            <w:r w:rsidRPr="00DF53B4">
              <w:rPr>
                <w:sz w:val="16"/>
                <w:szCs w:val="16"/>
                <w:lang w:eastAsia="en-US"/>
              </w:rPr>
              <w:t>R5-123683</w:t>
            </w:r>
          </w:p>
        </w:tc>
      </w:tr>
      <w:tr w:rsidR="00A665E5" w:rsidRPr="00DF53B4" w14:paraId="117FC1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E4B7B1" w14:textId="77777777" w:rsidR="00A665E5" w:rsidRPr="00DF53B4" w:rsidRDefault="00A665E5" w:rsidP="00A665E5">
            <w:pPr>
              <w:pStyle w:val="TAL"/>
              <w:rPr>
                <w:sz w:val="16"/>
                <w:szCs w:val="16"/>
                <w:lang w:eastAsia="en-US"/>
              </w:rPr>
            </w:pPr>
            <w:r w:rsidRPr="00DF53B4">
              <w:rPr>
                <w:sz w:val="16"/>
                <w:szCs w:val="16"/>
                <w:lang w:eastAsia="en-US"/>
              </w:rPr>
              <w:t>RP-57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67DB4A" w14:textId="77777777" w:rsidR="00A665E5" w:rsidRPr="00DF53B4" w:rsidRDefault="00A665E5" w:rsidP="00A665E5">
            <w:pPr>
              <w:rPr>
                <w:rFonts w:ascii="Arial" w:hAnsi="Arial"/>
                <w:sz w:val="16"/>
                <w:szCs w:val="16"/>
              </w:rPr>
            </w:pPr>
            <w:r w:rsidRPr="00DF53B4">
              <w:rPr>
                <w:rFonts w:ascii="Arial" w:hAnsi="Arial"/>
                <w:sz w:val="16"/>
                <w:szCs w:val="16"/>
              </w:rPr>
              <w:t>RP-121103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54857D" w14:textId="77777777" w:rsidR="00A665E5" w:rsidRPr="00DF53B4" w:rsidRDefault="00A665E5" w:rsidP="00A665E5">
            <w:pPr>
              <w:pStyle w:val="TAL"/>
              <w:rPr>
                <w:sz w:val="16"/>
                <w:szCs w:val="16"/>
                <w:lang w:eastAsia="en-US"/>
              </w:rPr>
            </w:pPr>
            <w:r w:rsidRPr="00DF53B4">
              <w:rPr>
                <w:sz w:val="16"/>
                <w:szCs w:val="16"/>
                <w:lang w:eastAsia="en-US"/>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9203EC" w14:textId="77777777" w:rsidR="00A665E5" w:rsidRPr="00DF53B4" w:rsidRDefault="00A665E5" w:rsidP="00A665E5">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AD43B5" w14:textId="77777777" w:rsidR="00A665E5" w:rsidRPr="00DF53B4" w:rsidRDefault="00A665E5" w:rsidP="00A665E5">
            <w:pPr>
              <w:pStyle w:val="TAL"/>
              <w:rPr>
                <w:sz w:val="16"/>
                <w:szCs w:val="16"/>
                <w:lang w:eastAsia="en-US"/>
              </w:rPr>
            </w:pPr>
            <w:r w:rsidRPr="00DF53B4">
              <w:rPr>
                <w:sz w:val="16"/>
                <w:szCs w:val="16"/>
                <w:lang w:eastAsia="en-US"/>
              </w:rPr>
              <w:t>Updates to 17.2 -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0B61D4" w14:textId="77777777" w:rsidR="00A665E5" w:rsidRPr="00DF53B4" w:rsidRDefault="00A665E5" w:rsidP="00A665E5">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B4CB26" w14:textId="77777777" w:rsidR="00A665E5" w:rsidRPr="00DF53B4" w:rsidRDefault="00A665E5" w:rsidP="00A665E5">
            <w:pPr>
              <w:pStyle w:val="TAL"/>
              <w:rPr>
                <w:sz w:val="16"/>
                <w:szCs w:val="16"/>
                <w:lang w:eastAsia="en-US"/>
              </w:rPr>
            </w:pPr>
            <w:r w:rsidRPr="00DF53B4">
              <w:rPr>
                <w:sz w:val="16"/>
                <w:szCs w:val="16"/>
                <w:lang w:eastAsia="en-US"/>
              </w:rPr>
              <w:t>9.9.0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E22F11" w14:textId="77777777" w:rsidR="00A665E5" w:rsidRPr="00DF53B4" w:rsidRDefault="00A665E5" w:rsidP="00A665E5">
            <w:pPr>
              <w:pStyle w:val="TAL"/>
              <w:rPr>
                <w:sz w:val="16"/>
                <w:szCs w:val="16"/>
                <w:lang w:eastAsia="en-US"/>
              </w:rPr>
            </w:pPr>
            <w:r w:rsidRPr="00DF53B4">
              <w:rPr>
                <w:sz w:val="16"/>
                <w:szCs w:val="16"/>
                <w:lang w:eastAsia="en-US"/>
              </w:rPr>
              <w:t>9.10.0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349D35" w14:textId="77777777" w:rsidR="00A665E5" w:rsidRPr="00DF53B4" w:rsidRDefault="00A665E5" w:rsidP="00A665E5">
            <w:pPr>
              <w:pStyle w:val="TAL"/>
              <w:rPr>
                <w:sz w:val="16"/>
                <w:szCs w:val="16"/>
                <w:lang w:eastAsia="en-US"/>
              </w:rPr>
            </w:pPr>
            <w:r w:rsidRPr="00DF53B4">
              <w:rPr>
                <w:sz w:val="16"/>
                <w:szCs w:val="16"/>
                <w:lang w:eastAsia="en-US"/>
              </w:rPr>
              <w:t>R5-123684</w:t>
            </w:r>
          </w:p>
        </w:tc>
      </w:tr>
      <w:tr w:rsidR="004B54DA" w:rsidRPr="00DF53B4" w14:paraId="64C2E8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3B0DF2"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92DE66"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6AAEAB" w14:textId="77777777" w:rsidR="004B54DA" w:rsidRPr="00DF53B4" w:rsidRDefault="004B54DA" w:rsidP="004B54DA">
            <w:pPr>
              <w:pStyle w:val="TAL"/>
              <w:rPr>
                <w:sz w:val="16"/>
                <w:szCs w:val="16"/>
                <w:lang w:eastAsia="en-US"/>
              </w:rPr>
            </w:pPr>
            <w:r w:rsidRPr="00DF53B4">
              <w:rPr>
                <w:sz w:val="16"/>
                <w:szCs w:val="16"/>
                <w:lang w:eastAsia="en-US"/>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BB820"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9393F2" w14:textId="77777777" w:rsidR="004B54DA" w:rsidRPr="00DF53B4" w:rsidRDefault="004B54DA" w:rsidP="004B54DA">
            <w:pPr>
              <w:pStyle w:val="TAL"/>
              <w:rPr>
                <w:sz w:val="16"/>
                <w:szCs w:val="16"/>
                <w:lang w:eastAsia="en-US"/>
              </w:rPr>
            </w:pPr>
            <w:r w:rsidRPr="00DF53B4">
              <w:rPr>
                <w:sz w:val="16"/>
                <w:szCs w:val="16"/>
                <w:lang w:eastAsia="en-US"/>
              </w:rPr>
              <w:t>Correction of default message contents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9F691B"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900182"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6A3C0"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15008C" w14:textId="77777777" w:rsidR="004B54DA" w:rsidRPr="00DF53B4" w:rsidRDefault="004B54DA" w:rsidP="004B54DA">
            <w:pPr>
              <w:pStyle w:val="TAL"/>
              <w:rPr>
                <w:sz w:val="16"/>
                <w:szCs w:val="16"/>
                <w:lang w:eastAsia="en-US"/>
              </w:rPr>
            </w:pPr>
            <w:r w:rsidRPr="00DF53B4">
              <w:rPr>
                <w:sz w:val="16"/>
                <w:szCs w:val="16"/>
                <w:lang w:eastAsia="en-US"/>
              </w:rPr>
              <w:t>R5-125288</w:t>
            </w:r>
          </w:p>
        </w:tc>
      </w:tr>
      <w:tr w:rsidR="004B54DA" w:rsidRPr="00DF53B4" w14:paraId="1737A6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520727"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E91FDB"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7819B4" w14:textId="77777777" w:rsidR="004B54DA" w:rsidRPr="00DF53B4" w:rsidRDefault="004B54DA" w:rsidP="004B54DA">
            <w:pPr>
              <w:pStyle w:val="TAL"/>
              <w:rPr>
                <w:sz w:val="16"/>
                <w:szCs w:val="16"/>
                <w:lang w:eastAsia="en-US"/>
              </w:rPr>
            </w:pPr>
            <w:r w:rsidRPr="00DF53B4">
              <w:rPr>
                <w:sz w:val="16"/>
                <w:szCs w:val="16"/>
                <w:lang w:eastAsia="en-US"/>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F060D"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17FDB5" w14:textId="77777777" w:rsidR="004B54DA" w:rsidRPr="00DF53B4" w:rsidRDefault="004B54DA" w:rsidP="004B54DA">
            <w:pPr>
              <w:pStyle w:val="TAL"/>
              <w:rPr>
                <w:sz w:val="16"/>
                <w:szCs w:val="16"/>
                <w:lang w:eastAsia="en-US"/>
              </w:rPr>
            </w:pPr>
            <w:r w:rsidRPr="00DF53B4">
              <w:rPr>
                <w:sz w:val="16"/>
                <w:szCs w:val="16"/>
                <w:lang w:eastAsia="en-US"/>
              </w:rPr>
              <w:t>Correction of 11.2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6CF28E"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1F758"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AC8ED"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1B23C2" w14:textId="77777777" w:rsidR="004B54DA" w:rsidRPr="00DF53B4" w:rsidRDefault="004B54DA" w:rsidP="004B54DA">
            <w:pPr>
              <w:pStyle w:val="TAL"/>
              <w:rPr>
                <w:sz w:val="16"/>
                <w:szCs w:val="16"/>
                <w:lang w:eastAsia="en-US"/>
              </w:rPr>
            </w:pPr>
            <w:r w:rsidRPr="00DF53B4">
              <w:rPr>
                <w:sz w:val="16"/>
                <w:szCs w:val="16"/>
                <w:lang w:eastAsia="en-US"/>
              </w:rPr>
              <w:t>R5-125289</w:t>
            </w:r>
          </w:p>
        </w:tc>
      </w:tr>
      <w:tr w:rsidR="004B54DA" w:rsidRPr="00DF53B4" w14:paraId="58CC6B6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F706CB"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CC89FD"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D68C7F" w14:textId="77777777" w:rsidR="004B54DA" w:rsidRPr="00DF53B4" w:rsidRDefault="004B54DA" w:rsidP="004B54DA">
            <w:pPr>
              <w:pStyle w:val="TAL"/>
              <w:rPr>
                <w:sz w:val="16"/>
                <w:szCs w:val="16"/>
                <w:lang w:eastAsia="en-US"/>
              </w:rPr>
            </w:pPr>
            <w:r w:rsidRPr="00DF53B4">
              <w:rPr>
                <w:sz w:val="16"/>
                <w:szCs w:val="16"/>
                <w:lang w:eastAsia="en-US"/>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8B8F5"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3C5A28" w14:textId="77777777" w:rsidR="004B54DA" w:rsidRPr="00DF53B4" w:rsidRDefault="004B54DA" w:rsidP="004B54DA">
            <w:pPr>
              <w:pStyle w:val="TAL"/>
              <w:rPr>
                <w:sz w:val="16"/>
                <w:szCs w:val="16"/>
                <w:lang w:eastAsia="en-US"/>
              </w:rPr>
            </w:pPr>
            <w:r w:rsidRPr="00DF53B4">
              <w:rPr>
                <w:sz w:val="16"/>
                <w:szCs w:val="16"/>
                <w:lang w:eastAsia="en-US"/>
              </w:rPr>
              <w:t>Correction to references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5B917D"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943E7"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EA013"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AFEAB8" w14:textId="77777777" w:rsidR="004B54DA" w:rsidRPr="00DF53B4" w:rsidRDefault="004B54DA" w:rsidP="004B54DA">
            <w:pPr>
              <w:pStyle w:val="TAL"/>
              <w:rPr>
                <w:sz w:val="16"/>
                <w:szCs w:val="16"/>
                <w:lang w:eastAsia="en-US"/>
              </w:rPr>
            </w:pPr>
            <w:r w:rsidRPr="00DF53B4">
              <w:rPr>
                <w:sz w:val="16"/>
                <w:szCs w:val="16"/>
                <w:lang w:eastAsia="en-US"/>
              </w:rPr>
              <w:t>R5-125575</w:t>
            </w:r>
          </w:p>
        </w:tc>
      </w:tr>
      <w:tr w:rsidR="004B54DA" w:rsidRPr="00DF53B4" w14:paraId="6CEDD1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4086F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857417"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C35419" w14:textId="77777777" w:rsidR="004B54DA" w:rsidRPr="00DF53B4" w:rsidRDefault="004B54DA" w:rsidP="004B54DA">
            <w:pPr>
              <w:pStyle w:val="TAL"/>
              <w:rPr>
                <w:sz w:val="16"/>
                <w:szCs w:val="16"/>
                <w:lang w:eastAsia="en-US"/>
              </w:rPr>
            </w:pPr>
            <w:r w:rsidRPr="00DF53B4">
              <w:rPr>
                <w:sz w:val="16"/>
                <w:szCs w:val="16"/>
                <w:lang w:eastAsia="en-US"/>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E1055"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457121" w14:textId="77777777" w:rsidR="004B54DA" w:rsidRPr="00DF53B4" w:rsidRDefault="004B54DA" w:rsidP="004B54DA">
            <w:pPr>
              <w:pStyle w:val="TAL"/>
              <w:rPr>
                <w:sz w:val="16"/>
                <w:szCs w:val="16"/>
                <w:lang w:eastAsia="en-US"/>
              </w:rPr>
            </w:pPr>
            <w:r w:rsidRPr="00DF53B4">
              <w:rPr>
                <w:sz w:val="16"/>
                <w:szCs w:val="16"/>
                <w:lang w:eastAsia="en-US"/>
              </w:rPr>
              <w:t>Updates to 12-21 - MO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12008A"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AB8A39"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26940"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EC8D18" w14:textId="77777777" w:rsidR="004B54DA" w:rsidRPr="00DF53B4" w:rsidRDefault="004B54DA" w:rsidP="004B54DA">
            <w:pPr>
              <w:pStyle w:val="TAL"/>
              <w:rPr>
                <w:sz w:val="16"/>
                <w:szCs w:val="16"/>
                <w:lang w:eastAsia="en-US"/>
              </w:rPr>
            </w:pPr>
            <w:r w:rsidRPr="00DF53B4">
              <w:rPr>
                <w:sz w:val="16"/>
                <w:szCs w:val="16"/>
                <w:lang w:eastAsia="en-US"/>
              </w:rPr>
              <w:t>R5-125578</w:t>
            </w:r>
          </w:p>
        </w:tc>
      </w:tr>
      <w:tr w:rsidR="004B54DA" w:rsidRPr="00DF53B4" w14:paraId="07B4D7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8CBD33"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43498A"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68D7ED" w14:textId="77777777" w:rsidR="004B54DA" w:rsidRPr="00DF53B4" w:rsidRDefault="004B54DA" w:rsidP="004B54DA">
            <w:pPr>
              <w:pStyle w:val="TAL"/>
              <w:rPr>
                <w:sz w:val="16"/>
                <w:szCs w:val="16"/>
                <w:lang w:eastAsia="en-US"/>
              </w:rPr>
            </w:pPr>
            <w:r w:rsidRPr="00DF53B4">
              <w:rPr>
                <w:sz w:val="16"/>
                <w:szCs w:val="16"/>
                <w:lang w:eastAsia="en-US"/>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059B1"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EDB6CB" w14:textId="77777777" w:rsidR="004B54DA" w:rsidRPr="00DF53B4" w:rsidRDefault="004B54DA" w:rsidP="004B54DA">
            <w:pPr>
              <w:pStyle w:val="TAL"/>
              <w:rPr>
                <w:sz w:val="16"/>
                <w:szCs w:val="16"/>
                <w:lang w:eastAsia="en-US"/>
              </w:rPr>
            </w:pPr>
            <w:r w:rsidRPr="00DF53B4">
              <w:rPr>
                <w:sz w:val="16"/>
                <w:szCs w:val="16"/>
                <w:lang w:eastAsia="en-US"/>
              </w:rPr>
              <w:t>Updates to 12-22 - MT MTSI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8A34E7"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C73BC"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90C9C5"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92F35" w14:textId="77777777" w:rsidR="004B54DA" w:rsidRPr="00DF53B4" w:rsidRDefault="004B54DA" w:rsidP="004B54DA">
            <w:pPr>
              <w:pStyle w:val="TAL"/>
              <w:rPr>
                <w:sz w:val="16"/>
                <w:szCs w:val="16"/>
                <w:lang w:eastAsia="en-US"/>
              </w:rPr>
            </w:pPr>
            <w:r w:rsidRPr="00DF53B4">
              <w:rPr>
                <w:sz w:val="16"/>
                <w:szCs w:val="16"/>
                <w:lang w:eastAsia="en-US"/>
              </w:rPr>
              <w:t>R5-125579</w:t>
            </w:r>
          </w:p>
        </w:tc>
      </w:tr>
      <w:tr w:rsidR="004B54DA" w:rsidRPr="00DF53B4" w14:paraId="4BA29E2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B37C29"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AF01AA"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DFCF9E" w14:textId="77777777" w:rsidR="004B54DA" w:rsidRPr="00DF53B4" w:rsidRDefault="004B54DA" w:rsidP="004B54DA">
            <w:pPr>
              <w:pStyle w:val="TAL"/>
              <w:rPr>
                <w:sz w:val="16"/>
                <w:szCs w:val="16"/>
                <w:lang w:eastAsia="en-US"/>
              </w:rPr>
            </w:pPr>
            <w:r w:rsidRPr="00DF53B4">
              <w:rPr>
                <w:sz w:val="16"/>
                <w:szCs w:val="16"/>
                <w:lang w:eastAsia="en-US"/>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CB9B6"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DD68BD" w14:textId="77777777" w:rsidR="004B54DA" w:rsidRPr="00DF53B4" w:rsidRDefault="004B54DA" w:rsidP="004B54DA">
            <w:pPr>
              <w:pStyle w:val="TAL"/>
              <w:rPr>
                <w:sz w:val="16"/>
                <w:szCs w:val="16"/>
                <w:lang w:eastAsia="en-US"/>
              </w:rPr>
            </w:pPr>
            <w:r w:rsidRPr="00DF53B4">
              <w:rPr>
                <w:sz w:val="16"/>
                <w:szCs w:val="16"/>
                <w:lang w:eastAsia="en-US"/>
              </w:rPr>
              <w:t>Updates to 17.1 - MO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07EA89"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BD5560"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101EA"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335723" w14:textId="77777777" w:rsidR="004B54DA" w:rsidRPr="00DF53B4" w:rsidRDefault="004B54DA" w:rsidP="004B54DA">
            <w:pPr>
              <w:pStyle w:val="TAL"/>
              <w:rPr>
                <w:sz w:val="16"/>
                <w:szCs w:val="16"/>
                <w:lang w:eastAsia="en-US"/>
              </w:rPr>
            </w:pPr>
            <w:r w:rsidRPr="00DF53B4">
              <w:rPr>
                <w:sz w:val="16"/>
                <w:szCs w:val="16"/>
                <w:lang w:eastAsia="en-US"/>
              </w:rPr>
              <w:t>R5-125580</w:t>
            </w:r>
          </w:p>
        </w:tc>
      </w:tr>
      <w:tr w:rsidR="004B54DA" w:rsidRPr="00DF53B4" w14:paraId="25C42A3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99053F"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6B10A2"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6A1361" w14:textId="77777777" w:rsidR="004B54DA" w:rsidRPr="00DF53B4" w:rsidRDefault="004B54DA" w:rsidP="004B54DA">
            <w:pPr>
              <w:pStyle w:val="TAL"/>
              <w:rPr>
                <w:sz w:val="16"/>
                <w:szCs w:val="16"/>
                <w:lang w:eastAsia="en-US"/>
              </w:rPr>
            </w:pPr>
            <w:r w:rsidRPr="00DF53B4">
              <w:rPr>
                <w:sz w:val="16"/>
                <w:szCs w:val="16"/>
                <w:lang w:eastAsia="en-US"/>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66C17"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1DB83A" w14:textId="77777777" w:rsidR="004B54DA" w:rsidRPr="00DF53B4" w:rsidRDefault="004B54DA" w:rsidP="004B54DA">
            <w:pPr>
              <w:pStyle w:val="TAL"/>
              <w:rPr>
                <w:sz w:val="16"/>
                <w:szCs w:val="16"/>
                <w:lang w:eastAsia="en-US"/>
              </w:rPr>
            </w:pPr>
            <w:r w:rsidRPr="00DF53B4">
              <w:rPr>
                <w:sz w:val="16"/>
                <w:szCs w:val="16"/>
                <w:lang w:eastAsia="en-US"/>
              </w:rPr>
              <w:t>Updates to 17.2 - MT Speech, add video remove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3144F0"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E8A0B"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72C68D"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37E11F" w14:textId="77777777" w:rsidR="004B54DA" w:rsidRPr="00DF53B4" w:rsidRDefault="004B54DA" w:rsidP="004B54DA">
            <w:pPr>
              <w:pStyle w:val="TAL"/>
              <w:rPr>
                <w:sz w:val="16"/>
                <w:szCs w:val="16"/>
                <w:lang w:eastAsia="en-US"/>
              </w:rPr>
            </w:pPr>
            <w:r w:rsidRPr="00DF53B4">
              <w:rPr>
                <w:sz w:val="16"/>
                <w:szCs w:val="16"/>
                <w:lang w:eastAsia="en-US"/>
              </w:rPr>
              <w:t>R5-125581</w:t>
            </w:r>
          </w:p>
        </w:tc>
      </w:tr>
      <w:tr w:rsidR="004B54DA" w:rsidRPr="00DF53B4" w14:paraId="61CBE0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938206"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F0136B"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25D7CD" w14:textId="77777777" w:rsidR="004B54DA" w:rsidRPr="00DF53B4" w:rsidRDefault="004B54DA" w:rsidP="004B54DA">
            <w:pPr>
              <w:pStyle w:val="TAL"/>
              <w:rPr>
                <w:sz w:val="16"/>
                <w:szCs w:val="16"/>
                <w:lang w:eastAsia="en-US"/>
              </w:rPr>
            </w:pPr>
            <w:r w:rsidRPr="00DF53B4">
              <w:rPr>
                <w:sz w:val="16"/>
                <w:szCs w:val="16"/>
                <w:lang w:eastAsia="en-US"/>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4847A"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EB0E38" w14:textId="77777777" w:rsidR="004B54DA" w:rsidRPr="00DF53B4" w:rsidRDefault="004B54DA" w:rsidP="004B54DA">
            <w:pPr>
              <w:pStyle w:val="TAL"/>
              <w:rPr>
                <w:sz w:val="16"/>
                <w:szCs w:val="16"/>
                <w:lang w:eastAsia="en-US"/>
              </w:rPr>
            </w:pPr>
            <w:r w:rsidRPr="00DF53B4">
              <w:rPr>
                <w:sz w:val="16"/>
                <w:szCs w:val="16"/>
                <w:lang w:eastAsia="en-US"/>
              </w:rPr>
              <w:t>Update test case 19.5.6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8D4246"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345FA8"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467CE9"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32B80F" w14:textId="77777777" w:rsidR="004B54DA" w:rsidRPr="00DF53B4" w:rsidRDefault="004B54DA" w:rsidP="004B54DA">
            <w:pPr>
              <w:pStyle w:val="TAL"/>
              <w:rPr>
                <w:sz w:val="16"/>
                <w:szCs w:val="16"/>
                <w:lang w:eastAsia="en-US"/>
              </w:rPr>
            </w:pPr>
            <w:r w:rsidRPr="00DF53B4">
              <w:rPr>
                <w:sz w:val="16"/>
                <w:szCs w:val="16"/>
                <w:lang w:eastAsia="en-US"/>
              </w:rPr>
              <w:t>R5-125588</w:t>
            </w:r>
          </w:p>
        </w:tc>
      </w:tr>
      <w:tr w:rsidR="004B54DA" w:rsidRPr="00DF53B4" w14:paraId="1E9BC5B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7EF1E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120BEB"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6025A4" w14:textId="77777777" w:rsidR="004B54DA" w:rsidRPr="00DF53B4" w:rsidRDefault="004B54DA" w:rsidP="004B54DA">
            <w:pPr>
              <w:pStyle w:val="TAL"/>
              <w:rPr>
                <w:sz w:val="16"/>
                <w:szCs w:val="16"/>
                <w:lang w:eastAsia="en-US"/>
              </w:rPr>
            </w:pPr>
            <w:r w:rsidRPr="00DF53B4">
              <w:rPr>
                <w:sz w:val="16"/>
                <w:szCs w:val="16"/>
                <w:lang w:eastAsia="en-US"/>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0D44E"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2D7201" w14:textId="77777777" w:rsidR="004B54DA" w:rsidRPr="00DF53B4" w:rsidRDefault="004B54DA" w:rsidP="004B54DA">
            <w:pPr>
              <w:pStyle w:val="TAL"/>
              <w:rPr>
                <w:sz w:val="16"/>
                <w:szCs w:val="16"/>
                <w:lang w:eastAsia="en-US"/>
              </w:rPr>
            </w:pPr>
            <w:r w:rsidRPr="00DF53B4">
              <w:rPr>
                <w:sz w:val="16"/>
                <w:szCs w:val="16"/>
                <w:lang w:eastAsia="en-US"/>
              </w:rPr>
              <w:t>Update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7B56A5"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7E052"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55E5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A00991" w14:textId="77777777" w:rsidR="004B54DA" w:rsidRPr="00DF53B4" w:rsidRDefault="004B54DA" w:rsidP="004B54DA">
            <w:pPr>
              <w:pStyle w:val="TAL"/>
              <w:rPr>
                <w:sz w:val="16"/>
                <w:szCs w:val="16"/>
                <w:lang w:eastAsia="en-US"/>
              </w:rPr>
            </w:pPr>
            <w:r w:rsidRPr="00DF53B4">
              <w:rPr>
                <w:sz w:val="16"/>
                <w:szCs w:val="16"/>
                <w:lang w:eastAsia="en-US"/>
              </w:rPr>
              <w:t>R5-125589</w:t>
            </w:r>
          </w:p>
        </w:tc>
      </w:tr>
      <w:tr w:rsidR="004B54DA" w:rsidRPr="00DF53B4" w14:paraId="6F76E4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FD90C4"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79662"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40E5A6" w14:textId="77777777" w:rsidR="004B54DA" w:rsidRPr="00DF53B4" w:rsidRDefault="004B54DA" w:rsidP="004B54DA">
            <w:pPr>
              <w:pStyle w:val="TAL"/>
              <w:rPr>
                <w:sz w:val="16"/>
                <w:szCs w:val="16"/>
                <w:lang w:eastAsia="en-US"/>
              </w:rPr>
            </w:pPr>
            <w:r w:rsidRPr="00DF53B4">
              <w:rPr>
                <w:sz w:val="16"/>
                <w:szCs w:val="16"/>
                <w:lang w:eastAsia="en-US"/>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6E60C"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A444E8" w14:textId="77777777" w:rsidR="004B54DA" w:rsidRPr="00DF53B4" w:rsidRDefault="004B54DA" w:rsidP="004B54DA">
            <w:pPr>
              <w:pStyle w:val="TAL"/>
              <w:rPr>
                <w:sz w:val="16"/>
                <w:szCs w:val="16"/>
                <w:lang w:eastAsia="en-US"/>
              </w:rPr>
            </w:pPr>
            <w:r w:rsidRPr="00DF53B4">
              <w:rPr>
                <w:sz w:val="16"/>
                <w:szCs w:val="16"/>
                <w:lang w:eastAsia="en-US"/>
              </w:rPr>
              <w:t>Update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F45D5D"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E6D88"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ACF5D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5F0CB3" w14:textId="77777777" w:rsidR="004B54DA" w:rsidRPr="00DF53B4" w:rsidRDefault="004B54DA" w:rsidP="004B54DA">
            <w:pPr>
              <w:pStyle w:val="TAL"/>
              <w:rPr>
                <w:sz w:val="16"/>
                <w:szCs w:val="16"/>
                <w:lang w:eastAsia="en-US"/>
              </w:rPr>
            </w:pPr>
            <w:r w:rsidRPr="00DF53B4">
              <w:rPr>
                <w:sz w:val="16"/>
                <w:szCs w:val="16"/>
                <w:lang w:eastAsia="en-US"/>
              </w:rPr>
              <w:t>R5-125590</w:t>
            </w:r>
          </w:p>
        </w:tc>
      </w:tr>
      <w:tr w:rsidR="004B54DA" w:rsidRPr="00DF53B4" w14:paraId="075ECC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1E5D9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F824B9"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A584A7" w14:textId="77777777" w:rsidR="004B54DA" w:rsidRPr="00DF53B4" w:rsidRDefault="004B54DA" w:rsidP="004B54DA">
            <w:pPr>
              <w:pStyle w:val="TAL"/>
              <w:rPr>
                <w:sz w:val="16"/>
                <w:szCs w:val="16"/>
                <w:lang w:eastAsia="en-US"/>
              </w:rPr>
            </w:pPr>
            <w:r w:rsidRPr="00DF53B4">
              <w:rPr>
                <w:sz w:val="16"/>
                <w:szCs w:val="16"/>
                <w:lang w:eastAsia="en-US"/>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EE465"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ECB58F" w14:textId="77777777" w:rsidR="004B54DA" w:rsidRPr="00DF53B4" w:rsidRDefault="004B54DA" w:rsidP="004B54DA">
            <w:pPr>
              <w:pStyle w:val="TAL"/>
              <w:rPr>
                <w:sz w:val="16"/>
                <w:szCs w:val="16"/>
                <w:lang w:eastAsia="en-US"/>
              </w:rPr>
            </w:pPr>
            <w:r w:rsidRPr="00DF53B4">
              <w:rPr>
                <w:sz w:val="16"/>
                <w:szCs w:val="16"/>
                <w:lang w:eastAsia="en-US"/>
              </w:rPr>
              <w:t>Update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FDF1A3"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BC705"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7EC542"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6268E5" w14:textId="77777777" w:rsidR="004B54DA" w:rsidRPr="00DF53B4" w:rsidRDefault="004B54DA" w:rsidP="004B54DA">
            <w:pPr>
              <w:pStyle w:val="TAL"/>
              <w:rPr>
                <w:sz w:val="16"/>
                <w:szCs w:val="16"/>
                <w:lang w:eastAsia="en-US"/>
              </w:rPr>
            </w:pPr>
            <w:r w:rsidRPr="00DF53B4">
              <w:rPr>
                <w:sz w:val="16"/>
                <w:szCs w:val="16"/>
                <w:lang w:eastAsia="en-US"/>
              </w:rPr>
              <w:t>R5-125591</w:t>
            </w:r>
          </w:p>
        </w:tc>
      </w:tr>
      <w:tr w:rsidR="004B54DA" w:rsidRPr="00DF53B4" w14:paraId="7A2034F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DBADEC"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AC143F"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9182BD" w14:textId="77777777" w:rsidR="004B54DA" w:rsidRPr="00DF53B4" w:rsidRDefault="004B54DA" w:rsidP="004B54DA">
            <w:pPr>
              <w:pStyle w:val="TAL"/>
              <w:rPr>
                <w:sz w:val="16"/>
                <w:szCs w:val="16"/>
                <w:lang w:eastAsia="en-US"/>
              </w:rPr>
            </w:pPr>
            <w:r w:rsidRPr="00DF53B4">
              <w:rPr>
                <w:sz w:val="16"/>
                <w:szCs w:val="16"/>
                <w:lang w:eastAsia="en-US"/>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15BEF"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40C069" w14:textId="77777777" w:rsidR="004B54DA" w:rsidRPr="00DF53B4" w:rsidRDefault="004B54DA" w:rsidP="004B54DA">
            <w:pPr>
              <w:pStyle w:val="TAL"/>
              <w:rPr>
                <w:sz w:val="16"/>
                <w:szCs w:val="16"/>
                <w:lang w:eastAsia="en-US"/>
              </w:rPr>
            </w:pPr>
            <w:r w:rsidRPr="00DF53B4">
              <w:rPr>
                <w:sz w:val="16"/>
                <w:szCs w:val="16"/>
                <w:lang w:eastAsia="en-US"/>
              </w:rPr>
              <w:t>Update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2234CB"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500F83"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FDE2B"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AAFFB2" w14:textId="77777777" w:rsidR="004B54DA" w:rsidRPr="00DF53B4" w:rsidRDefault="004B54DA" w:rsidP="004B54DA">
            <w:pPr>
              <w:pStyle w:val="TAL"/>
              <w:rPr>
                <w:sz w:val="16"/>
                <w:szCs w:val="16"/>
                <w:lang w:eastAsia="en-US"/>
              </w:rPr>
            </w:pPr>
            <w:r w:rsidRPr="00DF53B4">
              <w:rPr>
                <w:sz w:val="16"/>
                <w:szCs w:val="16"/>
                <w:lang w:eastAsia="en-US"/>
              </w:rPr>
              <w:t>R5-125592</w:t>
            </w:r>
          </w:p>
        </w:tc>
      </w:tr>
      <w:tr w:rsidR="004B54DA" w:rsidRPr="00DF53B4" w14:paraId="5CDEDB7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9CD7C0"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0DA981"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2CA204" w14:textId="77777777" w:rsidR="004B54DA" w:rsidRPr="00DF53B4" w:rsidRDefault="004B54DA" w:rsidP="004B54DA">
            <w:pPr>
              <w:pStyle w:val="TAL"/>
              <w:rPr>
                <w:sz w:val="16"/>
                <w:szCs w:val="16"/>
                <w:lang w:eastAsia="en-US"/>
              </w:rPr>
            </w:pPr>
            <w:r w:rsidRPr="00DF53B4">
              <w:rPr>
                <w:sz w:val="16"/>
                <w:szCs w:val="16"/>
                <w:lang w:eastAsia="en-US"/>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0395D"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B56A51" w14:textId="77777777" w:rsidR="004B54DA" w:rsidRPr="00DF53B4" w:rsidRDefault="004B54DA" w:rsidP="004B54DA">
            <w:pPr>
              <w:pStyle w:val="TAL"/>
              <w:rPr>
                <w:sz w:val="16"/>
                <w:szCs w:val="16"/>
                <w:lang w:eastAsia="en-US"/>
              </w:rPr>
            </w:pPr>
            <w:r w:rsidRPr="00DF53B4">
              <w:rPr>
                <w:sz w:val="16"/>
                <w:szCs w:val="16"/>
                <w:lang w:eastAsia="en-US"/>
              </w:rPr>
              <w:t>Update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BC94D8"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A70021"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CCDC6"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2F1253" w14:textId="77777777" w:rsidR="004B54DA" w:rsidRPr="00DF53B4" w:rsidRDefault="004B54DA" w:rsidP="004B54DA">
            <w:pPr>
              <w:pStyle w:val="TAL"/>
              <w:rPr>
                <w:sz w:val="16"/>
                <w:szCs w:val="16"/>
                <w:lang w:eastAsia="en-US"/>
              </w:rPr>
            </w:pPr>
            <w:r w:rsidRPr="00DF53B4">
              <w:rPr>
                <w:sz w:val="16"/>
                <w:szCs w:val="16"/>
                <w:lang w:eastAsia="en-US"/>
              </w:rPr>
              <w:t>R5-125595</w:t>
            </w:r>
          </w:p>
        </w:tc>
      </w:tr>
      <w:tr w:rsidR="004B54DA" w:rsidRPr="00DF53B4" w14:paraId="7E4589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96FC03"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4EE25E"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4F23EA" w14:textId="77777777" w:rsidR="004B54DA" w:rsidRPr="00DF53B4" w:rsidRDefault="004B54DA" w:rsidP="004B54DA">
            <w:pPr>
              <w:pStyle w:val="TAL"/>
              <w:rPr>
                <w:sz w:val="16"/>
                <w:szCs w:val="16"/>
                <w:lang w:eastAsia="en-US"/>
              </w:rPr>
            </w:pPr>
            <w:r w:rsidRPr="00DF53B4">
              <w:rPr>
                <w:sz w:val="16"/>
                <w:szCs w:val="16"/>
                <w:lang w:eastAsia="en-US"/>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193E8"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342B8F" w14:textId="77777777" w:rsidR="004B54DA" w:rsidRPr="00DF53B4" w:rsidRDefault="004B54DA" w:rsidP="004B54DA">
            <w:pPr>
              <w:pStyle w:val="TAL"/>
              <w:rPr>
                <w:sz w:val="16"/>
                <w:szCs w:val="16"/>
                <w:lang w:eastAsia="en-US"/>
              </w:rPr>
            </w:pPr>
            <w:r w:rsidRPr="00DF53B4">
              <w:rPr>
                <w:sz w:val="16"/>
                <w:szCs w:val="16"/>
                <w:lang w:eastAsia="en-US"/>
              </w:rPr>
              <w:t>Update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77E597"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FA720"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AB453A"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8B8A4D" w14:textId="77777777" w:rsidR="004B54DA" w:rsidRPr="00DF53B4" w:rsidRDefault="004B54DA" w:rsidP="004B54DA">
            <w:pPr>
              <w:pStyle w:val="TAL"/>
              <w:rPr>
                <w:sz w:val="16"/>
                <w:szCs w:val="16"/>
                <w:lang w:eastAsia="en-US"/>
              </w:rPr>
            </w:pPr>
            <w:r w:rsidRPr="00DF53B4">
              <w:rPr>
                <w:sz w:val="16"/>
                <w:szCs w:val="16"/>
                <w:lang w:eastAsia="en-US"/>
              </w:rPr>
              <w:t>R5-125616</w:t>
            </w:r>
          </w:p>
        </w:tc>
      </w:tr>
      <w:tr w:rsidR="004B54DA" w:rsidRPr="00DF53B4" w14:paraId="6FD37D1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C0C782"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B2AFA7"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0962F2" w14:textId="77777777" w:rsidR="004B54DA" w:rsidRPr="00DF53B4" w:rsidRDefault="004B54DA" w:rsidP="004B54DA">
            <w:pPr>
              <w:pStyle w:val="TAL"/>
              <w:rPr>
                <w:sz w:val="16"/>
                <w:szCs w:val="16"/>
                <w:lang w:eastAsia="en-US"/>
              </w:rPr>
            </w:pPr>
            <w:r w:rsidRPr="00DF53B4">
              <w:rPr>
                <w:sz w:val="16"/>
                <w:szCs w:val="16"/>
                <w:lang w:eastAsia="en-US"/>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D07C"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BBCE1B" w14:textId="77777777" w:rsidR="004B54DA" w:rsidRPr="00DF53B4" w:rsidRDefault="004B54DA" w:rsidP="004B54DA">
            <w:pPr>
              <w:pStyle w:val="TAL"/>
              <w:rPr>
                <w:sz w:val="16"/>
                <w:szCs w:val="16"/>
                <w:lang w:eastAsia="en-US"/>
              </w:rPr>
            </w:pPr>
            <w:r w:rsidRPr="00DF53B4">
              <w:rPr>
                <w:sz w:val="16"/>
                <w:szCs w:val="16"/>
                <w:lang w:eastAsia="en-US"/>
              </w:rPr>
              <w:t>Removal of location accuracy requirement from Emergency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DED054"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AFD49"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39A09"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90DCE" w14:textId="77777777" w:rsidR="004B54DA" w:rsidRPr="00DF53B4" w:rsidRDefault="004B54DA" w:rsidP="004B54DA">
            <w:pPr>
              <w:pStyle w:val="TAL"/>
              <w:rPr>
                <w:sz w:val="16"/>
                <w:szCs w:val="16"/>
                <w:lang w:eastAsia="en-US"/>
              </w:rPr>
            </w:pPr>
            <w:r w:rsidRPr="00DF53B4">
              <w:rPr>
                <w:sz w:val="16"/>
                <w:szCs w:val="16"/>
                <w:lang w:eastAsia="en-US"/>
              </w:rPr>
              <w:t>R5-125771</w:t>
            </w:r>
          </w:p>
        </w:tc>
      </w:tr>
      <w:tr w:rsidR="004B54DA" w:rsidRPr="00DF53B4" w14:paraId="46DF73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71B7DD"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A7663C"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09FA8A" w14:textId="77777777" w:rsidR="004B54DA" w:rsidRPr="00DF53B4" w:rsidRDefault="004B54DA" w:rsidP="004B54DA">
            <w:pPr>
              <w:pStyle w:val="TAL"/>
              <w:rPr>
                <w:sz w:val="16"/>
                <w:szCs w:val="16"/>
                <w:lang w:eastAsia="en-US"/>
              </w:rPr>
            </w:pPr>
            <w:r w:rsidRPr="00DF53B4">
              <w:rPr>
                <w:sz w:val="16"/>
                <w:szCs w:val="16"/>
                <w:lang w:eastAsia="en-US"/>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D6BCF"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7D986C" w14:textId="77777777" w:rsidR="004B54DA" w:rsidRPr="00DF53B4" w:rsidRDefault="004B54DA" w:rsidP="004B54DA">
            <w:pPr>
              <w:pStyle w:val="TAL"/>
              <w:rPr>
                <w:sz w:val="16"/>
                <w:szCs w:val="16"/>
                <w:lang w:eastAsia="en-US"/>
              </w:rPr>
            </w:pPr>
            <w:r w:rsidRPr="00DF53B4">
              <w:rPr>
                <w:sz w:val="16"/>
                <w:szCs w:val="16"/>
                <w:lang w:eastAsia="en-US"/>
              </w:rPr>
              <w:t>Update generic procedure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4D5839"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3E7F9C"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B27C16"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4F077F" w14:textId="77777777" w:rsidR="004B54DA" w:rsidRPr="00DF53B4" w:rsidRDefault="004B54DA" w:rsidP="004B54DA">
            <w:pPr>
              <w:pStyle w:val="TAL"/>
              <w:rPr>
                <w:sz w:val="16"/>
                <w:szCs w:val="16"/>
                <w:lang w:eastAsia="en-US"/>
              </w:rPr>
            </w:pPr>
            <w:r w:rsidRPr="00DF53B4">
              <w:rPr>
                <w:sz w:val="16"/>
                <w:szCs w:val="16"/>
                <w:lang w:eastAsia="en-US"/>
              </w:rPr>
              <w:t>R5-125772</w:t>
            </w:r>
          </w:p>
        </w:tc>
      </w:tr>
      <w:tr w:rsidR="004B54DA" w:rsidRPr="00DF53B4" w14:paraId="71C44E2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5039E4"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C99A32"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2D5D1C" w14:textId="77777777" w:rsidR="004B54DA" w:rsidRPr="00DF53B4" w:rsidRDefault="004B54DA" w:rsidP="004B54DA">
            <w:pPr>
              <w:pStyle w:val="TAL"/>
              <w:rPr>
                <w:sz w:val="16"/>
                <w:szCs w:val="16"/>
                <w:lang w:eastAsia="en-US"/>
              </w:rPr>
            </w:pPr>
            <w:r w:rsidRPr="00DF53B4">
              <w:rPr>
                <w:sz w:val="16"/>
                <w:szCs w:val="16"/>
                <w:lang w:eastAsia="en-US"/>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9D936"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EE9E85" w14:textId="77777777" w:rsidR="004B54DA" w:rsidRPr="00DF53B4" w:rsidRDefault="004B54DA" w:rsidP="004B54DA">
            <w:pPr>
              <w:pStyle w:val="TAL"/>
              <w:rPr>
                <w:sz w:val="16"/>
                <w:szCs w:val="16"/>
                <w:lang w:eastAsia="en-US"/>
              </w:rPr>
            </w:pPr>
            <w:r w:rsidRPr="00DF53B4">
              <w:rPr>
                <w:sz w:val="16"/>
                <w:szCs w:val="16"/>
                <w:lang w:eastAsia="en-US"/>
              </w:rPr>
              <w:t>IMS MTSI TC 15.28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442D1B"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34804"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E87D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5CFF8C" w14:textId="77777777" w:rsidR="004B54DA" w:rsidRPr="00DF53B4" w:rsidRDefault="004B54DA" w:rsidP="004B54DA">
            <w:pPr>
              <w:pStyle w:val="TAL"/>
              <w:rPr>
                <w:sz w:val="16"/>
                <w:szCs w:val="16"/>
                <w:lang w:eastAsia="en-US"/>
              </w:rPr>
            </w:pPr>
            <w:r w:rsidRPr="00DF53B4">
              <w:rPr>
                <w:sz w:val="16"/>
                <w:szCs w:val="16"/>
                <w:lang w:eastAsia="en-US"/>
              </w:rPr>
              <w:t>R5-125773</w:t>
            </w:r>
          </w:p>
        </w:tc>
      </w:tr>
      <w:tr w:rsidR="004B54DA" w:rsidRPr="00DF53B4" w14:paraId="7E66F1C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F86759"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A187FD"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EAD9C3" w14:textId="77777777" w:rsidR="004B54DA" w:rsidRPr="00DF53B4" w:rsidRDefault="004B54DA" w:rsidP="004B54DA">
            <w:pPr>
              <w:pStyle w:val="TAL"/>
              <w:rPr>
                <w:sz w:val="16"/>
                <w:szCs w:val="16"/>
                <w:lang w:eastAsia="en-US"/>
              </w:rPr>
            </w:pPr>
            <w:r w:rsidRPr="00DF53B4">
              <w:rPr>
                <w:sz w:val="16"/>
                <w:szCs w:val="16"/>
                <w:lang w:eastAsia="en-US"/>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0FA69"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36FA1" w14:textId="77777777" w:rsidR="004B54DA" w:rsidRPr="00DF53B4" w:rsidRDefault="004B54DA" w:rsidP="004B54DA">
            <w:pPr>
              <w:pStyle w:val="TAL"/>
              <w:rPr>
                <w:sz w:val="16"/>
                <w:szCs w:val="16"/>
                <w:lang w:eastAsia="en-US"/>
              </w:rPr>
            </w:pPr>
            <w:r w:rsidRPr="00DF53B4">
              <w:rPr>
                <w:sz w:val="16"/>
                <w:szCs w:val="16"/>
                <w:lang w:eastAsia="en-US"/>
              </w:rPr>
              <w:t>IMS MTSI TC 15.8 correction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5E3307"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86E94"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71834"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086713" w14:textId="77777777" w:rsidR="004B54DA" w:rsidRPr="00DF53B4" w:rsidRDefault="004B54DA" w:rsidP="004B54DA">
            <w:pPr>
              <w:pStyle w:val="TAL"/>
              <w:rPr>
                <w:sz w:val="16"/>
                <w:szCs w:val="16"/>
                <w:lang w:eastAsia="en-US"/>
              </w:rPr>
            </w:pPr>
            <w:r w:rsidRPr="00DF53B4">
              <w:rPr>
                <w:sz w:val="16"/>
                <w:szCs w:val="16"/>
                <w:lang w:eastAsia="en-US"/>
              </w:rPr>
              <w:t>R5-125774</w:t>
            </w:r>
          </w:p>
        </w:tc>
      </w:tr>
      <w:tr w:rsidR="004B54DA" w:rsidRPr="00DF53B4" w14:paraId="232691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557F9C"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0D5F4F" w14:textId="77777777" w:rsidR="004B54DA" w:rsidRPr="00DF53B4" w:rsidRDefault="004B54DA" w:rsidP="004B54DA">
            <w:pPr>
              <w:rPr>
                <w:rFonts w:ascii="Arial" w:hAnsi="Arial"/>
                <w:sz w:val="16"/>
                <w:szCs w:val="16"/>
              </w:rPr>
            </w:pPr>
            <w:r w:rsidRPr="00DF53B4">
              <w:rPr>
                <w:rFonts w:ascii="Arial" w:hAnsi="Arial"/>
                <w:sz w:val="16"/>
                <w:szCs w:val="16"/>
              </w:rPr>
              <w:t>RP-121664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0E3929" w14:textId="77777777" w:rsidR="004B54DA" w:rsidRPr="00DF53B4" w:rsidRDefault="004B54DA" w:rsidP="004B54DA">
            <w:pPr>
              <w:pStyle w:val="TAL"/>
              <w:rPr>
                <w:sz w:val="16"/>
                <w:szCs w:val="16"/>
                <w:lang w:eastAsia="en-US"/>
              </w:rPr>
            </w:pPr>
            <w:r w:rsidRPr="00DF53B4">
              <w:rPr>
                <w:sz w:val="16"/>
                <w:szCs w:val="16"/>
                <w:lang w:eastAsia="en-US"/>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9D1A"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9EEC07" w14:textId="77777777" w:rsidR="004B54DA" w:rsidRPr="00DF53B4" w:rsidRDefault="004B54DA" w:rsidP="004B54DA">
            <w:pPr>
              <w:pStyle w:val="TAL"/>
              <w:rPr>
                <w:sz w:val="16"/>
                <w:szCs w:val="16"/>
                <w:lang w:eastAsia="en-US"/>
              </w:rPr>
            </w:pPr>
            <w:r w:rsidRPr="00DF53B4">
              <w:rPr>
                <w:sz w:val="16"/>
                <w:szCs w:val="16"/>
                <w:lang w:eastAsia="en-US"/>
              </w:rPr>
              <w:t>Location stimulus clarification for Emergency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D18C80"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8010A"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C9DE5"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E23C0E" w14:textId="77777777" w:rsidR="004B54DA" w:rsidRPr="00DF53B4" w:rsidRDefault="004B54DA" w:rsidP="004B54DA">
            <w:pPr>
              <w:pStyle w:val="TAL"/>
              <w:rPr>
                <w:sz w:val="16"/>
                <w:szCs w:val="16"/>
                <w:lang w:eastAsia="en-US"/>
              </w:rPr>
            </w:pPr>
            <w:r w:rsidRPr="00DF53B4">
              <w:rPr>
                <w:sz w:val="16"/>
                <w:szCs w:val="16"/>
                <w:lang w:eastAsia="en-US"/>
              </w:rPr>
              <w:t>R5-126025</w:t>
            </w:r>
          </w:p>
        </w:tc>
      </w:tr>
      <w:tr w:rsidR="004B54DA" w:rsidRPr="00DF53B4" w14:paraId="0087EA6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B209C1"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2D01E2"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AE33F5" w14:textId="77777777" w:rsidR="004B54DA" w:rsidRPr="00DF53B4" w:rsidRDefault="004B54DA" w:rsidP="004B54DA">
            <w:pPr>
              <w:pStyle w:val="TAL"/>
              <w:rPr>
                <w:sz w:val="16"/>
                <w:szCs w:val="16"/>
                <w:lang w:eastAsia="en-US"/>
              </w:rPr>
            </w:pPr>
            <w:r w:rsidRPr="00DF53B4">
              <w:rPr>
                <w:sz w:val="16"/>
                <w:szCs w:val="16"/>
                <w:lang w:eastAsia="en-US"/>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C3DAE"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A729D5" w14:textId="77777777" w:rsidR="004B54DA" w:rsidRPr="00DF53B4" w:rsidRDefault="004B54DA" w:rsidP="004B54DA">
            <w:pPr>
              <w:pStyle w:val="TAL"/>
              <w:rPr>
                <w:sz w:val="16"/>
                <w:szCs w:val="16"/>
                <w:lang w:eastAsia="en-US"/>
              </w:rPr>
            </w:pPr>
            <w:r w:rsidRPr="00DF53B4">
              <w:rPr>
                <w:sz w:val="16"/>
                <w:szCs w:val="16"/>
                <w:lang w:eastAsia="en-US"/>
              </w:rPr>
              <w:t>IMS extend IMS_CC test case 8.1 for LTE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FCA041"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9CA937"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148762"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9AA3BB" w14:textId="77777777" w:rsidR="004B54DA" w:rsidRPr="00DF53B4" w:rsidRDefault="004B54DA" w:rsidP="004B54DA">
            <w:pPr>
              <w:pStyle w:val="TAL"/>
              <w:rPr>
                <w:sz w:val="16"/>
                <w:szCs w:val="16"/>
                <w:lang w:eastAsia="en-US"/>
              </w:rPr>
            </w:pPr>
            <w:r w:rsidRPr="00DF53B4">
              <w:rPr>
                <w:sz w:val="16"/>
                <w:szCs w:val="16"/>
                <w:lang w:eastAsia="en-US"/>
              </w:rPr>
              <w:t>R5-126033</w:t>
            </w:r>
          </w:p>
        </w:tc>
      </w:tr>
      <w:tr w:rsidR="004B54DA" w:rsidRPr="00DF53B4" w14:paraId="1D6833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38C829" w14:textId="77777777" w:rsidR="004B54DA" w:rsidRPr="00DF53B4" w:rsidRDefault="004B54DA" w:rsidP="004B54DA">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63BD11" w14:textId="77777777" w:rsidR="004B54DA" w:rsidRPr="00DF53B4" w:rsidRDefault="004B54DA" w:rsidP="004B54DA">
            <w:pPr>
              <w:rPr>
                <w:rFonts w:ascii="Arial" w:hAnsi="Arial"/>
                <w:sz w:val="16"/>
                <w:szCs w:val="16"/>
              </w:rPr>
            </w:pPr>
            <w:r w:rsidRPr="00DF53B4">
              <w:rPr>
                <w:rFonts w:ascii="Arial" w:hAnsi="Arial"/>
                <w:sz w:val="16"/>
                <w:szCs w:val="16"/>
              </w:rPr>
              <w:t>RP-121663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58F10C" w14:textId="77777777" w:rsidR="004B54DA" w:rsidRPr="00DF53B4" w:rsidRDefault="004B54DA" w:rsidP="004B54DA">
            <w:pPr>
              <w:pStyle w:val="TAL"/>
              <w:rPr>
                <w:sz w:val="16"/>
                <w:szCs w:val="16"/>
                <w:lang w:eastAsia="en-US"/>
              </w:rPr>
            </w:pPr>
            <w:r w:rsidRPr="00DF53B4">
              <w:rPr>
                <w:sz w:val="16"/>
                <w:szCs w:val="16"/>
                <w:lang w:eastAsia="en-US"/>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411DB" w14:textId="77777777" w:rsidR="004B54DA" w:rsidRPr="00DF53B4" w:rsidRDefault="004B54DA" w:rsidP="004B54DA">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CDD6BF" w14:textId="77777777" w:rsidR="004B54DA" w:rsidRPr="00DF53B4" w:rsidRDefault="004B54DA" w:rsidP="004B54DA">
            <w:pPr>
              <w:pStyle w:val="TAL"/>
              <w:rPr>
                <w:sz w:val="16"/>
                <w:szCs w:val="16"/>
                <w:lang w:eastAsia="en-US"/>
              </w:rPr>
            </w:pPr>
            <w:r w:rsidRPr="00DF53B4">
              <w:rPr>
                <w:sz w:val="16"/>
                <w:szCs w:val="16"/>
                <w:lang w:eastAsia="en-US"/>
              </w:rPr>
              <w:t>IMS Default content of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B45592" w14:textId="77777777" w:rsidR="004B54DA" w:rsidRPr="00DF53B4" w:rsidRDefault="004B54DA" w:rsidP="004B54DA">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43A95D" w14:textId="77777777" w:rsidR="004B54DA" w:rsidRPr="00DF53B4" w:rsidRDefault="004B54DA" w:rsidP="004B54DA">
            <w:pPr>
              <w:pStyle w:val="TAL"/>
              <w:rPr>
                <w:sz w:val="16"/>
                <w:szCs w:val="16"/>
                <w:lang w:eastAsia="en-US"/>
              </w:rPr>
            </w:pPr>
            <w:r w:rsidRPr="00DF53B4">
              <w:rPr>
                <w:sz w:val="16"/>
                <w:szCs w:val="16"/>
                <w:lang w:eastAsia="en-US"/>
              </w:rPr>
              <w:t>9.10.0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54121" w14:textId="77777777" w:rsidR="004B54DA" w:rsidRPr="00DF53B4" w:rsidRDefault="004B54DA" w:rsidP="004B54DA">
            <w:pPr>
              <w:pStyle w:val="TAL"/>
              <w:rPr>
                <w:sz w:val="16"/>
                <w:szCs w:val="16"/>
                <w:lang w:eastAsia="en-US"/>
              </w:rPr>
            </w:pPr>
            <w:r w:rsidRPr="00DF53B4">
              <w:rPr>
                <w:sz w:val="16"/>
                <w:szCs w:val="16"/>
                <w:lang w:eastAsia="en-US"/>
              </w:rPr>
              <w:t>9.11.0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608200" w14:textId="77777777" w:rsidR="004B54DA" w:rsidRPr="00DF53B4" w:rsidRDefault="004B54DA" w:rsidP="004B54DA">
            <w:pPr>
              <w:pStyle w:val="TAL"/>
              <w:rPr>
                <w:sz w:val="16"/>
                <w:szCs w:val="16"/>
                <w:lang w:eastAsia="en-US"/>
              </w:rPr>
            </w:pPr>
            <w:r w:rsidRPr="00DF53B4">
              <w:rPr>
                <w:sz w:val="16"/>
                <w:szCs w:val="16"/>
                <w:lang w:eastAsia="en-US"/>
              </w:rPr>
              <w:t>R5-126034</w:t>
            </w:r>
          </w:p>
        </w:tc>
      </w:tr>
      <w:tr w:rsidR="004B54DA" w:rsidRPr="00DF53B4" w14:paraId="0718013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853A89" w14:textId="77777777" w:rsidR="004B54DA" w:rsidRPr="00DF53B4" w:rsidRDefault="004B54DA" w:rsidP="00C25E53">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2375A2" w14:textId="77777777" w:rsidR="004B54DA" w:rsidRPr="00DF53B4" w:rsidRDefault="004B54DA" w:rsidP="00C25E53">
            <w:pPr>
              <w:rPr>
                <w:rFonts w:ascii="Arial" w:hAnsi="Arial"/>
                <w:sz w:val="16"/>
                <w:szCs w:val="16"/>
              </w:rPr>
            </w:pPr>
            <w:r w:rsidRPr="00DF53B4">
              <w:rPr>
                <w:rFonts w:ascii="Arial" w:hAnsi="Arial"/>
                <w:sz w:val="16"/>
                <w:szCs w:val="16"/>
              </w:rPr>
              <w:t>RP-121685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6495D9" w14:textId="77777777" w:rsidR="004B54DA" w:rsidRPr="00DF53B4" w:rsidRDefault="004B54DA" w:rsidP="00C25E53">
            <w:pPr>
              <w:pStyle w:val="TAL"/>
              <w:rPr>
                <w:sz w:val="16"/>
                <w:szCs w:val="16"/>
                <w:lang w:eastAsia="en-US"/>
              </w:rPr>
            </w:pPr>
            <w:r w:rsidRPr="00DF53B4">
              <w:rPr>
                <w:sz w:val="16"/>
                <w:szCs w:val="16"/>
                <w:lang w:eastAsia="en-US"/>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5A967" w14:textId="77777777" w:rsidR="004B54DA" w:rsidRPr="00DF53B4" w:rsidRDefault="004B54DA" w:rsidP="00C25E5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D0D31F" w14:textId="77777777" w:rsidR="004B54DA" w:rsidRPr="00DF53B4" w:rsidRDefault="004B54DA" w:rsidP="00C25E53">
            <w:pPr>
              <w:pStyle w:val="TAL"/>
              <w:rPr>
                <w:sz w:val="16"/>
                <w:szCs w:val="16"/>
                <w:lang w:eastAsia="en-US"/>
              </w:rPr>
            </w:pPr>
            <w:r w:rsidRPr="00DF53B4">
              <w:rPr>
                <w:sz w:val="16"/>
                <w:szCs w:val="16"/>
                <w:lang w:eastAsia="en-US"/>
              </w:rPr>
              <w:t>Update the default messages for aSRVCC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402C18" w14:textId="77777777" w:rsidR="004B54DA" w:rsidRPr="00DF53B4" w:rsidRDefault="004B54DA" w:rsidP="00C25E5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87AC5" w14:textId="77777777" w:rsidR="004B54DA" w:rsidRPr="00DF53B4" w:rsidRDefault="004B54DA" w:rsidP="00C25E53">
            <w:pPr>
              <w:pStyle w:val="TAL"/>
              <w:rPr>
                <w:sz w:val="16"/>
                <w:szCs w:val="16"/>
                <w:lang w:eastAsia="en-US"/>
              </w:rPr>
            </w:pPr>
            <w:r w:rsidRPr="00DF53B4">
              <w:rPr>
                <w:sz w:val="16"/>
                <w:szCs w:val="16"/>
                <w:lang w:eastAsia="en-US"/>
              </w:rPr>
              <w:t>9.11.0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AC0B0" w14:textId="77777777" w:rsidR="004B54DA" w:rsidRPr="00DF53B4" w:rsidRDefault="004B54DA" w:rsidP="00C25E53">
            <w:pPr>
              <w:pStyle w:val="TAL"/>
              <w:rPr>
                <w:sz w:val="16"/>
                <w:szCs w:val="16"/>
                <w:lang w:eastAsia="en-US"/>
              </w:rPr>
            </w:pPr>
            <w:r w:rsidRPr="00DF53B4">
              <w:rPr>
                <w:sz w:val="16"/>
                <w:szCs w:val="16"/>
                <w:lang w:eastAsia="en-US"/>
              </w:rPr>
              <w:t>10.0.0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F1A12" w14:textId="77777777" w:rsidR="004B54DA" w:rsidRPr="00DF53B4" w:rsidRDefault="004B54DA" w:rsidP="00C25E53">
            <w:pPr>
              <w:pStyle w:val="TAL"/>
              <w:rPr>
                <w:sz w:val="16"/>
                <w:szCs w:val="16"/>
                <w:lang w:eastAsia="en-US"/>
              </w:rPr>
            </w:pPr>
            <w:r w:rsidRPr="00DF53B4">
              <w:rPr>
                <w:sz w:val="16"/>
                <w:szCs w:val="16"/>
                <w:lang w:eastAsia="en-US"/>
              </w:rPr>
              <w:t>R5-126003</w:t>
            </w:r>
          </w:p>
        </w:tc>
      </w:tr>
      <w:tr w:rsidR="004B54DA" w:rsidRPr="00DF53B4" w14:paraId="068E2CD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3DBFF" w14:textId="77777777" w:rsidR="004B54DA" w:rsidRPr="00DF53B4" w:rsidRDefault="004B54DA" w:rsidP="00C25E53">
            <w:pPr>
              <w:pStyle w:val="TAL"/>
              <w:rPr>
                <w:sz w:val="16"/>
                <w:szCs w:val="16"/>
                <w:lang w:eastAsia="en-US"/>
              </w:rPr>
            </w:pPr>
            <w:r w:rsidRPr="00DF53B4">
              <w:rPr>
                <w:sz w:val="16"/>
                <w:szCs w:val="16"/>
                <w:lang w:eastAsia="en-US"/>
              </w:rPr>
              <w:t>RP-58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4B9BE1" w14:textId="77777777" w:rsidR="004B54DA" w:rsidRPr="00DF53B4" w:rsidRDefault="004B54DA" w:rsidP="00C25E53">
            <w:pPr>
              <w:rPr>
                <w:rFonts w:ascii="Arial" w:hAnsi="Arial"/>
                <w:sz w:val="16"/>
                <w:szCs w:val="16"/>
              </w:rPr>
            </w:pPr>
            <w:r w:rsidRPr="00DF53B4">
              <w:rPr>
                <w:rFonts w:ascii="Arial" w:hAnsi="Arial"/>
                <w:sz w:val="16"/>
                <w:szCs w:val="16"/>
              </w:rPr>
              <w:t>RP-121685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A7E333" w14:textId="77777777" w:rsidR="004B54DA" w:rsidRPr="00DF53B4" w:rsidRDefault="004B54DA" w:rsidP="00C25E53">
            <w:pPr>
              <w:pStyle w:val="TAL"/>
              <w:rPr>
                <w:sz w:val="16"/>
                <w:szCs w:val="16"/>
                <w:lang w:eastAsia="en-US"/>
              </w:rPr>
            </w:pPr>
            <w:r w:rsidRPr="00DF53B4">
              <w:rPr>
                <w:sz w:val="16"/>
                <w:szCs w:val="16"/>
                <w:lang w:eastAsia="en-US"/>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3FAEA" w14:textId="77777777" w:rsidR="004B54DA" w:rsidRPr="00DF53B4" w:rsidRDefault="004B54DA" w:rsidP="00C25E5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7D9F53" w14:textId="77777777" w:rsidR="004B54DA" w:rsidRPr="00DF53B4" w:rsidRDefault="004B54DA" w:rsidP="00C25E53">
            <w:pPr>
              <w:pStyle w:val="TAL"/>
              <w:rPr>
                <w:sz w:val="16"/>
                <w:szCs w:val="16"/>
                <w:lang w:eastAsia="en-US"/>
              </w:rPr>
            </w:pPr>
            <w:r w:rsidRPr="00DF53B4">
              <w:rPr>
                <w:sz w:val="16"/>
                <w:szCs w:val="16"/>
                <w:lang w:eastAsia="en-US"/>
              </w:rPr>
              <w:t>Addition of new generic test procedures for aSRVCC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561576" w14:textId="77777777" w:rsidR="004B54DA" w:rsidRPr="00DF53B4" w:rsidRDefault="004B54DA" w:rsidP="00C25E5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820F55" w14:textId="77777777" w:rsidR="004B54DA" w:rsidRPr="00DF53B4" w:rsidRDefault="004B54DA" w:rsidP="00C25E53">
            <w:pPr>
              <w:pStyle w:val="TAL"/>
              <w:rPr>
                <w:sz w:val="16"/>
                <w:szCs w:val="16"/>
                <w:lang w:eastAsia="en-US"/>
              </w:rPr>
            </w:pPr>
            <w:r w:rsidRPr="00DF53B4">
              <w:rPr>
                <w:sz w:val="16"/>
                <w:szCs w:val="16"/>
                <w:lang w:eastAsia="en-US"/>
              </w:rPr>
              <w:t>9.11.0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303F2" w14:textId="77777777" w:rsidR="004B54DA" w:rsidRPr="00DF53B4" w:rsidRDefault="004B54DA" w:rsidP="00C25E53">
            <w:pPr>
              <w:pStyle w:val="TAL"/>
              <w:rPr>
                <w:sz w:val="16"/>
                <w:szCs w:val="16"/>
                <w:lang w:eastAsia="en-US"/>
              </w:rPr>
            </w:pPr>
            <w:r w:rsidRPr="00DF53B4">
              <w:rPr>
                <w:sz w:val="16"/>
                <w:szCs w:val="16"/>
                <w:lang w:eastAsia="en-US"/>
              </w:rPr>
              <w:t>10.0.0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0B537A" w14:textId="77777777" w:rsidR="004B54DA" w:rsidRPr="00DF53B4" w:rsidRDefault="004B54DA" w:rsidP="00C25E53">
            <w:pPr>
              <w:pStyle w:val="TAL"/>
              <w:rPr>
                <w:sz w:val="16"/>
                <w:szCs w:val="16"/>
                <w:lang w:eastAsia="en-US"/>
              </w:rPr>
            </w:pPr>
            <w:r w:rsidRPr="00DF53B4">
              <w:rPr>
                <w:sz w:val="16"/>
                <w:szCs w:val="16"/>
                <w:lang w:eastAsia="en-US"/>
              </w:rPr>
              <w:t>R5-126004</w:t>
            </w:r>
          </w:p>
        </w:tc>
      </w:tr>
      <w:tr w:rsidR="0093317F" w:rsidRPr="00DF53B4" w14:paraId="36E23C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5AEC74"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2DE866"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3944C1" w14:textId="77777777" w:rsidR="0093317F" w:rsidRPr="00DF53B4" w:rsidRDefault="0093317F" w:rsidP="0093317F">
            <w:pPr>
              <w:pStyle w:val="TAL"/>
              <w:rPr>
                <w:sz w:val="16"/>
                <w:szCs w:val="16"/>
                <w:lang w:eastAsia="en-US"/>
              </w:rPr>
            </w:pPr>
            <w:r w:rsidRPr="00DF53B4">
              <w:rPr>
                <w:sz w:val="16"/>
                <w:szCs w:val="16"/>
                <w:lang w:eastAsia="en-US"/>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0F86B2"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AF0167" w14:textId="77777777" w:rsidR="0093317F" w:rsidRPr="00DF53B4" w:rsidRDefault="0093317F" w:rsidP="0093317F">
            <w:pPr>
              <w:pStyle w:val="TAL"/>
              <w:rPr>
                <w:sz w:val="16"/>
                <w:szCs w:val="16"/>
                <w:lang w:eastAsia="en-US"/>
              </w:rPr>
            </w:pPr>
            <w:r w:rsidRPr="00DF53B4">
              <w:rPr>
                <w:sz w:val="16"/>
                <w:szCs w:val="16"/>
                <w:lang w:eastAsia="en-US"/>
              </w:rPr>
              <w:t>Correction to reference for IMS video related capability defined in TS 34.229-2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D5A2B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D100BC"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15D822"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114DCB" w14:textId="77777777" w:rsidR="0093317F" w:rsidRPr="00DF53B4" w:rsidRDefault="0093317F" w:rsidP="0093317F">
            <w:pPr>
              <w:pStyle w:val="TAL"/>
              <w:rPr>
                <w:sz w:val="16"/>
                <w:szCs w:val="16"/>
                <w:lang w:eastAsia="en-US"/>
              </w:rPr>
            </w:pPr>
            <w:r w:rsidRPr="00DF53B4">
              <w:rPr>
                <w:sz w:val="16"/>
                <w:szCs w:val="16"/>
                <w:lang w:eastAsia="en-US"/>
              </w:rPr>
              <w:t>R5-130083</w:t>
            </w:r>
          </w:p>
        </w:tc>
      </w:tr>
      <w:tr w:rsidR="0093317F" w:rsidRPr="00DF53B4" w14:paraId="70F648F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3755CA"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E2D9B6"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6DEDA" w14:textId="77777777" w:rsidR="0093317F" w:rsidRPr="00DF53B4" w:rsidRDefault="0093317F" w:rsidP="0093317F">
            <w:pPr>
              <w:pStyle w:val="TAL"/>
              <w:rPr>
                <w:sz w:val="16"/>
                <w:szCs w:val="16"/>
                <w:lang w:eastAsia="en-US"/>
              </w:rPr>
            </w:pPr>
            <w:r w:rsidRPr="00DF53B4">
              <w:rPr>
                <w:sz w:val="16"/>
                <w:szCs w:val="16"/>
                <w:lang w:eastAsia="en-US"/>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032D3"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8ABC92" w14:textId="77777777" w:rsidR="0093317F" w:rsidRPr="00DF53B4" w:rsidRDefault="0093317F" w:rsidP="0093317F">
            <w:pPr>
              <w:pStyle w:val="TAL"/>
              <w:rPr>
                <w:sz w:val="16"/>
                <w:szCs w:val="16"/>
                <w:lang w:eastAsia="en-US"/>
              </w:rPr>
            </w:pPr>
            <w:r w:rsidRPr="00DF53B4">
              <w:rPr>
                <w:sz w:val="16"/>
                <w:szCs w:val="16"/>
                <w:lang w:eastAsia="en-US"/>
              </w:rPr>
              <w:t>Update test case 12.21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70E070"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F19C1"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BDEB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4B4DD8" w14:textId="77777777" w:rsidR="0093317F" w:rsidRPr="00DF53B4" w:rsidRDefault="0093317F" w:rsidP="0093317F">
            <w:pPr>
              <w:pStyle w:val="TAL"/>
              <w:rPr>
                <w:sz w:val="16"/>
                <w:szCs w:val="16"/>
                <w:lang w:eastAsia="en-US"/>
              </w:rPr>
            </w:pPr>
            <w:r w:rsidRPr="00DF53B4">
              <w:rPr>
                <w:sz w:val="16"/>
                <w:szCs w:val="16"/>
                <w:lang w:eastAsia="en-US"/>
              </w:rPr>
              <w:t>R5-130491</w:t>
            </w:r>
          </w:p>
        </w:tc>
      </w:tr>
      <w:tr w:rsidR="0093317F" w:rsidRPr="00DF53B4" w14:paraId="41EE117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5ACC95"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672C4C"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1B33FB" w14:textId="77777777" w:rsidR="0093317F" w:rsidRPr="00DF53B4" w:rsidRDefault="0093317F" w:rsidP="0093317F">
            <w:pPr>
              <w:pStyle w:val="TAL"/>
              <w:rPr>
                <w:sz w:val="16"/>
                <w:szCs w:val="16"/>
                <w:lang w:eastAsia="en-US"/>
              </w:rPr>
            </w:pPr>
            <w:r w:rsidRPr="00DF53B4">
              <w:rPr>
                <w:sz w:val="16"/>
                <w:szCs w:val="16"/>
                <w:lang w:eastAsia="en-US"/>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5EBE4"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75D26" w14:textId="77777777" w:rsidR="0093317F" w:rsidRPr="00DF53B4" w:rsidRDefault="0093317F" w:rsidP="0093317F">
            <w:pPr>
              <w:pStyle w:val="TAL"/>
              <w:rPr>
                <w:sz w:val="16"/>
                <w:szCs w:val="16"/>
                <w:lang w:eastAsia="en-US"/>
              </w:rPr>
            </w:pPr>
            <w:r w:rsidRPr="00DF53B4">
              <w:rPr>
                <w:sz w:val="16"/>
                <w:szCs w:val="16"/>
                <w:lang w:eastAsia="en-US"/>
              </w:rPr>
              <w:t>Update test case 12.22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9D540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E10A6"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1844D"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FD4933" w14:textId="77777777" w:rsidR="0093317F" w:rsidRPr="00DF53B4" w:rsidRDefault="0093317F" w:rsidP="0093317F">
            <w:pPr>
              <w:pStyle w:val="TAL"/>
              <w:rPr>
                <w:sz w:val="16"/>
                <w:szCs w:val="16"/>
                <w:lang w:eastAsia="en-US"/>
              </w:rPr>
            </w:pPr>
            <w:r w:rsidRPr="00DF53B4">
              <w:rPr>
                <w:sz w:val="16"/>
                <w:szCs w:val="16"/>
                <w:lang w:eastAsia="en-US"/>
              </w:rPr>
              <w:t>R5-130495</w:t>
            </w:r>
          </w:p>
        </w:tc>
      </w:tr>
      <w:tr w:rsidR="0093317F" w:rsidRPr="00DF53B4" w14:paraId="5D3BF24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206681"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095B20"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F9A28F" w14:textId="77777777" w:rsidR="0093317F" w:rsidRPr="00DF53B4" w:rsidRDefault="0093317F" w:rsidP="0093317F">
            <w:pPr>
              <w:pStyle w:val="TAL"/>
              <w:rPr>
                <w:sz w:val="16"/>
                <w:szCs w:val="16"/>
                <w:lang w:eastAsia="en-US"/>
              </w:rPr>
            </w:pPr>
            <w:r w:rsidRPr="00DF53B4">
              <w:rPr>
                <w:sz w:val="16"/>
                <w:szCs w:val="16"/>
                <w:lang w:eastAsia="en-US"/>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E09CF"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2B3D71" w14:textId="77777777" w:rsidR="0093317F" w:rsidRPr="00DF53B4" w:rsidRDefault="0093317F" w:rsidP="0093317F">
            <w:pPr>
              <w:pStyle w:val="TAL"/>
              <w:rPr>
                <w:sz w:val="16"/>
                <w:szCs w:val="16"/>
                <w:lang w:eastAsia="en-US"/>
              </w:rPr>
            </w:pPr>
            <w:r w:rsidRPr="00DF53B4">
              <w:rPr>
                <w:sz w:val="16"/>
                <w:szCs w:val="16"/>
                <w:lang w:eastAsia="en-US"/>
              </w:rPr>
              <w:t>Update annex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E0D99E"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93368"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05C852"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E2935C" w14:textId="77777777" w:rsidR="0093317F" w:rsidRPr="00DF53B4" w:rsidRDefault="0093317F" w:rsidP="0093317F">
            <w:pPr>
              <w:pStyle w:val="TAL"/>
              <w:rPr>
                <w:sz w:val="16"/>
                <w:szCs w:val="16"/>
                <w:lang w:eastAsia="en-US"/>
              </w:rPr>
            </w:pPr>
            <w:r w:rsidRPr="00DF53B4">
              <w:rPr>
                <w:sz w:val="16"/>
                <w:szCs w:val="16"/>
                <w:lang w:eastAsia="en-US"/>
              </w:rPr>
              <w:t>R5-130497</w:t>
            </w:r>
          </w:p>
        </w:tc>
      </w:tr>
      <w:tr w:rsidR="0093317F" w:rsidRPr="00DF53B4" w14:paraId="1499D78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CAA765"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84B577"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328607" w14:textId="77777777" w:rsidR="0093317F" w:rsidRPr="00DF53B4" w:rsidRDefault="0093317F" w:rsidP="0093317F">
            <w:pPr>
              <w:pStyle w:val="TAL"/>
              <w:rPr>
                <w:sz w:val="16"/>
                <w:szCs w:val="16"/>
                <w:lang w:eastAsia="en-US"/>
              </w:rPr>
            </w:pPr>
            <w:r w:rsidRPr="00DF53B4">
              <w:rPr>
                <w:sz w:val="16"/>
                <w:szCs w:val="16"/>
                <w:lang w:eastAsia="en-US"/>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C6E51"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3106F9" w14:textId="77777777" w:rsidR="0093317F" w:rsidRPr="00DF53B4" w:rsidRDefault="0093317F" w:rsidP="0093317F">
            <w:pPr>
              <w:pStyle w:val="TAL"/>
              <w:rPr>
                <w:sz w:val="16"/>
                <w:szCs w:val="16"/>
                <w:lang w:eastAsia="en-US"/>
              </w:rPr>
            </w:pPr>
            <w:r w:rsidRPr="00DF53B4">
              <w:rPr>
                <w:sz w:val="16"/>
                <w:szCs w:val="16"/>
                <w:lang w:eastAsia="en-US"/>
              </w:rPr>
              <w:t>Correction to default settings of EF IMPU at ISIM ADF</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E5475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F8A83"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18141"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E88743" w14:textId="77777777" w:rsidR="0093317F" w:rsidRPr="00DF53B4" w:rsidRDefault="0093317F" w:rsidP="0093317F">
            <w:pPr>
              <w:pStyle w:val="TAL"/>
              <w:rPr>
                <w:sz w:val="16"/>
                <w:szCs w:val="16"/>
                <w:lang w:eastAsia="en-US"/>
              </w:rPr>
            </w:pPr>
            <w:r w:rsidRPr="00DF53B4">
              <w:rPr>
                <w:sz w:val="16"/>
                <w:szCs w:val="16"/>
                <w:lang w:eastAsia="en-US"/>
              </w:rPr>
              <w:t>R5-130519</w:t>
            </w:r>
          </w:p>
        </w:tc>
      </w:tr>
      <w:tr w:rsidR="0093317F" w:rsidRPr="00DF53B4" w14:paraId="416DB50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ED323F"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AD988A"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C1D780" w14:textId="77777777" w:rsidR="0093317F" w:rsidRPr="00DF53B4" w:rsidRDefault="0093317F" w:rsidP="0093317F">
            <w:pPr>
              <w:pStyle w:val="TAL"/>
              <w:rPr>
                <w:sz w:val="16"/>
                <w:szCs w:val="16"/>
                <w:lang w:eastAsia="en-US"/>
              </w:rPr>
            </w:pPr>
            <w:r w:rsidRPr="00DF53B4">
              <w:rPr>
                <w:sz w:val="16"/>
                <w:szCs w:val="16"/>
                <w:lang w:eastAsia="en-US"/>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51C84"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D3FE0C" w14:textId="77777777" w:rsidR="0093317F" w:rsidRPr="00DF53B4" w:rsidRDefault="0093317F" w:rsidP="0093317F">
            <w:pPr>
              <w:pStyle w:val="TAL"/>
              <w:rPr>
                <w:sz w:val="16"/>
                <w:szCs w:val="16"/>
                <w:lang w:eastAsia="en-US"/>
              </w:rPr>
            </w:pPr>
            <w:r w:rsidRPr="00DF53B4">
              <w:rPr>
                <w:sz w:val="16"/>
                <w:szCs w:val="16"/>
                <w:lang w:eastAsia="en-US"/>
              </w:rPr>
              <w:t>Corrections to IMS_CC test case 8.4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C5E335"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AA41B7"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A8050A"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D61844" w14:textId="77777777" w:rsidR="0093317F" w:rsidRPr="00DF53B4" w:rsidRDefault="0093317F" w:rsidP="0093317F">
            <w:pPr>
              <w:pStyle w:val="TAL"/>
              <w:rPr>
                <w:sz w:val="16"/>
                <w:szCs w:val="16"/>
                <w:lang w:eastAsia="en-US"/>
              </w:rPr>
            </w:pPr>
            <w:r w:rsidRPr="00DF53B4">
              <w:rPr>
                <w:sz w:val="16"/>
                <w:szCs w:val="16"/>
                <w:lang w:eastAsia="en-US"/>
              </w:rPr>
              <w:t>R5-130548</w:t>
            </w:r>
          </w:p>
        </w:tc>
      </w:tr>
      <w:tr w:rsidR="0093317F" w:rsidRPr="00DF53B4" w14:paraId="31BF71B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C7B773"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D576B2"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373BD1" w14:textId="77777777" w:rsidR="0093317F" w:rsidRPr="00DF53B4" w:rsidRDefault="0093317F" w:rsidP="0093317F">
            <w:pPr>
              <w:pStyle w:val="TAL"/>
              <w:rPr>
                <w:sz w:val="16"/>
                <w:szCs w:val="16"/>
                <w:lang w:eastAsia="en-US"/>
              </w:rPr>
            </w:pPr>
            <w:r w:rsidRPr="00DF53B4">
              <w:rPr>
                <w:sz w:val="16"/>
                <w:szCs w:val="16"/>
                <w:lang w:eastAsia="en-US"/>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EA0C3"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6A1888" w14:textId="77777777" w:rsidR="0093317F" w:rsidRPr="00DF53B4" w:rsidRDefault="0093317F" w:rsidP="0093317F">
            <w:pPr>
              <w:pStyle w:val="TAL"/>
              <w:rPr>
                <w:sz w:val="16"/>
                <w:szCs w:val="16"/>
                <w:lang w:eastAsia="en-US"/>
              </w:rPr>
            </w:pPr>
            <w:r w:rsidRPr="00DF53B4">
              <w:rPr>
                <w:sz w:val="16"/>
                <w:szCs w:val="16"/>
                <w:lang w:eastAsia="en-US"/>
              </w:rPr>
              <w:t>Updates to conformance requirements in 19.1.1.2, 19.1.3.2, 19.1.5.2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3BDC05"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7471A6"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8D23D"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E614F9" w14:textId="77777777" w:rsidR="0093317F" w:rsidRPr="00DF53B4" w:rsidRDefault="0093317F" w:rsidP="0093317F">
            <w:pPr>
              <w:pStyle w:val="TAL"/>
              <w:rPr>
                <w:sz w:val="16"/>
                <w:szCs w:val="16"/>
                <w:lang w:eastAsia="en-US"/>
              </w:rPr>
            </w:pPr>
            <w:r w:rsidRPr="00DF53B4">
              <w:rPr>
                <w:sz w:val="16"/>
                <w:szCs w:val="16"/>
                <w:lang w:eastAsia="en-US"/>
              </w:rPr>
              <w:t>R5-130566</w:t>
            </w:r>
          </w:p>
        </w:tc>
      </w:tr>
      <w:tr w:rsidR="0093317F" w:rsidRPr="00DF53B4" w14:paraId="1E99ED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7B6556"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EB4984"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702C69" w14:textId="77777777" w:rsidR="0093317F" w:rsidRPr="00DF53B4" w:rsidRDefault="0093317F" w:rsidP="0093317F">
            <w:pPr>
              <w:pStyle w:val="TAL"/>
              <w:rPr>
                <w:sz w:val="16"/>
                <w:szCs w:val="16"/>
                <w:lang w:eastAsia="en-US"/>
              </w:rPr>
            </w:pPr>
            <w:r w:rsidRPr="00DF53B4">
              <w:rPr>
                <w:sz w:val="16"/>
                <w:szCs w:val="16"/>
                <w:lang w:eastAsia="en-US"/>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4A1B9"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9CE723" w14:textId="77777777" w:rsidR="0093317F" w:rsidRPr="00DF53B4" w:rsidRDefault="0093317F" w:rsidP="0093317F">
            <w:pPr>
              <w:pStyle w:val="TAL"/>
              <w:rPr>
                <w:sz w:val="16"/>
                <w:szCs w:val="16"/>
                <w:lang w:eastAsia="en-US"/>
              </w:rPr>
            </w:pPr>
            <w:r w:rsidRPr="00DF53B4">
              <w:rPr>
                <w:sz w:val="16"/>
                <w:szCs w:val="16"/>
                <w:lang w:eastAsia="en-US"/>
              </w:rPr>
              <w:t>Corrections to 19.5.6, 19.5.7, 19.5.8, A.1.1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5BF4A6"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C529FE"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E8DD20"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77E505" w14:textId="77777777" w:rsidR="0093317F" w:rsidRPr="00DF53B4" w:rsidRDefault="0093317F" w:rsidP="0093317F">
            <w:pPr>
              <w:pStyle w:val="TAL"/>
              <w:rPr>
                <w:sz w:val="16"/>
                <w:szCs w:val="16"/>
                <w:lang w:eastAsia="en-US"/>
              </w:rPr>
            </w:pPr>
            <w:r w:rsidRPr="00DF53B4">
              <w:rPr>
                <w:sz w:val="16"/>
                <w:szCs w:val="16"/>
                <w:lang w:eastAsia="en-US"/>
              </w:rPr>
              <w:t>R5-130567</w:t>
            </w:r>
          </w:p>
        </w:tc>
      </w:tr>
      <w:tr w:rsidR="0093317F" w:rsidRPr="00DF53B4" w14:paraId="2BC72C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2D8516"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57625F"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65DE5B" w14:textId="77777777" w:rsidR="0093317F" w:rsidRPr="00DF53B4" w:rsidRDefault="0093317F" w:rsidP="0093317F">
            <w:pPr>
              <w:pStyle w:val="TAL"/>
              <w:rPr>
                <w:sz w:val="16"/>
                <w:szCs w:val="16"/>
                <w:lang w:eastAsia="en-US"/>
              </w:rPr>
            </w:pPr>
            <w:r w:rsidRPr="00DF53B4">
              <w:rPr>
                <w:sz w:val="16"/>
                <w:szCs w:val="16"/>
                <w:lang w:eastAsia="en-US"/>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102F09"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E94E59" w14:textId="77777777" w:rsidR="0093317F" w:rsidRPr="00DF53B4" w:rsidRDefault="0093317F" w:rsidP="0093317F">
            <w:pPr>
              <w:pStyle w:val="TAL"/>
              <w:rPr>
                <w:sz w:val="16"/>
                <w:szCs w:val="16"/>
                <w:lang w:eastAsia="en-US"/>
              </w:rPr>
            </w:pPr>
            <w:r w:rsidRPr="00DF53B4">
              <w:rPr>
                <w:sz w:val="16"/>
                <w:szCs w:val="16"/>
                <w:lang w:eastAsia="en-US"/>
              </w:rPr>
              <w:t>Update A.7.2 MESSAGE for delivery report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6FA39E"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4C4D5"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FF07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985A25" w14:textId="77777777" w:rsidR="0093317F" w:rsidRPr="00DF53B4" w:rsidRDefault="0093317F" w:rsidP="0093317F">
            <w:pPr>
              <w:pStyle w:val="TAL"/>
              <w:rPr>
                <w:sz w:val="16"/>
                <w:szCs w:val="16"/>
                <w:lang w:eastAsia="en-US"/>
              </w:rPr>
            </w:pPr>
            <w:r w:rsidRPr="00DF53B4">
              <w:rPr>
                <w:sz w:val="16"/>
                <w:szCs w:val="16"/>
                <w:lang w:eastAsia="en-US"/>
              </w:rPr>
              <w:t>R5-130572</w:t>
            </w:r>
          </w:p>
        </w:tc>
      </w:tr>
      <w:tr w:rsidR="0093317F" w:rsidRPr="00DF53B4" w14:paraId="3B4F461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0831F9"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71DF3F"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8E39CB" w14:textId="77777777" w:rsidR="0093317F" w:rsidRPr="00DF53B4" w:rsidRDefault="0093317F" w:rsidP="0093317F">
            <w:pPr>
              <w:pStyle w:val="TAL"/>
              <w:rPr>
                <w:sz w:val="16"/>
                <w:szCs w:val="16"/>
                <w:lang w:eastAsia="en-US"/>
              </w:rPr>
            </w:pPr>
            <w:r w:rsidRPr="00DF53B4">
              <w:rPr>
                <w:sz w:val="16"/>
                <w:szCs w:val="16"/>
                <w:lang w:eastAsia="en-US"/>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C0CA5"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8DDEFF" w14:textId="77777777" w:rsidR="0093317F" w:rsidRPr="00DF53B4" w:rsidRDefault="0093317F" w:rsidP="0093317F">
            <w:pPr>
              <w:pStyle w:val="TAL"/>
              <w:rPr>
                <w:sz w:val="16"/>
                <w:szCs w:val="16"/>
                <w:lang w:eastAsia="en-US"/>
              </w:rPr>
            </w:pPr>
            <w:r w:rsidRPr="00DF53B4">
              <w:rPr>
                <w:sz w:val="16"/>
                <w:szCs w:val="16"/>
                <w:lang w:eastAsia="en-US"/>
              </w:rPr>
              <w:t>Correction of 15 series of SS tests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B0BA4C"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7D166"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58FD16"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F21653" w14:textId="77777777" w:rsidR="0093317F" w:rsidRPr="00DF53B4" w:rsidRDefault="0093317F" w:rsidP="0093317F">
            <w:pPr>
              <w:pStyle w:val="TAL"/>
              <w:rPr>
                <w:sz w:val="16"/>
                <w:szCs w:val="16"/>
                <w:lang w:eastAsia="en-US"/>
              </w:rPr>
            </w:pPr>
            <w:r w:rsidRPr="00DF53B4">
              <w:rPr>
                <w:sz w:val="16"/>
                <w:szCs w:val="16"/>
                <w:lang w:eastAsia="en-US"/>
              </w:rPr>
              <w:t>R5-130678</w:t>
            </w:r>
          </w:p>
        </w:tc>
      </w:tr>
      <w:tr w:rsidR="0093317F" w:rsidRPr="00DF53B4" w14:paraId="6E4A3AD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41D02D"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DC4209"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DE3E7E" w14:textId="77777777" w:rsidR="0093317F" w:rsidRPr="00DF53B4" w:rsidRDefault="0093317F" w:rsidP="0093317F">
            <w:pPr>
              <w:pStyle w:val="TAL"/>
              <w:rPr>
                <w:sz w:val="16"/>
                <w:szCs w:val="16"/>
                <w:lang w:eastAsia="en-US"/>
              </w:rPr>
            </w:pPr>
            <w:r w:rsidRPr="00DF53B4">
              <w:rPr>
                <w:sz w:val="16"/>
                <w:szCs w:val="16"/>
                <w:lang w:eastAsia="en-US"/>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03ED8"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79A7E" w14:textId="77777777" w:rsidR="0093317F" w:rsidRPr="00DF53B4" w:rsidRDefault="0093317F" w:rsidP="0093317F">
            <w:pPr>
              <w:pStyle w:val="TAL"/>
              <w:rPr>
                <w:sz w:val="16"/>
                <w:szCs w:val="16"/>
                <w:lang w:eastAsia="en-US"/>
              </w:rPr>
            </w:pPr>
            <w:r w:rsidRPr="00DF53B4">
              <w:rPr>
                <w:sz w:val="16"/>
                <w:szCs w:val="16"/>
                <w:lang w:eastAsia="en-US"/>
              </w:rPr>
              <w:t>Update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FEAC31"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20942B"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0EA39"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8653D0" w14:textId="77777777" w:rsidR="0093317F" w:rsidRPr="00DF53B4" w:rsidRDefault="0093317F" w:rsidP="0093317F">
            <w:pPr>
              <w:pStyle w:val="TAL"/>
              <w:rPr>
                <w:sz w:val="16"/>
                <w:szCs w:val="16"/>
                <w:lang w:eastAsia="en-US"/>
              </w:rPr>
            </w:pPr>
            <w:r w:rsidRPr="00DF53B4">
              <w:rPr>
                <w:sz w:val="16"/>
                <w:szCs w:val="16"/>
                <w:lang w:eastAsia="en-US"/>
              </w:rPr>
              <w:t>R5-130679</w:t>
            </w:r>
          </w:p>
        </w:tc>
      </w:tr>
      <w:tr w:rsidR="0093317F" w:rsidRPr="00DF53B4" w14:paraId="1B99C66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C10422"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C849B7"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C0E89D" w14:textId="77777777" w:rsidR="0093317F" w:rsidRPr="00DF53B4" w:rsidRDefault="0093317F" w:rsidP="0093317F">
            <w:pPr>
              <w:pStyle w:val="TAL"/>
              <w:rPr>
                <w:sz w:val="16"/>
                <w:szCs w:val="16"/>
                <w:lang w:eastAsia="en-US"/>
              </w:rPr>
            </w:pPr>
            <w:r w:rsidRPr="00DF53B4">
              <w:rPr>
                <w:sz w:val="16"/>
                <w:szCs w:val="16"/>
                <w:lang w:eastAsia="en-US"/>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8C80B"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0F353F" w14:textId="77777777" w:rsidR="0093317F" w:rsidRPr="00DF53B4" w:rsidRDefault="0093317F" w:rsidP="0093317F">
            <w:pPr>
              <w:pStyle w:val="TAL"/>
              <w:rPr>
                <w:sz w:val="16"/>
                <w:szCs w:val="16"/>
                <w:lang w:eastAsia="en-US"/>
              </w:rPr>
            </w:pPr>
            <w:r w:rsidRPr="00DF53B4">
              <w:rPr>
                <w:sz w:val="16"/>
                <w:szCs w:val="16"/>
                <w:lang w:eastAsia="en-US"/>
              </w:rPr>
              <w:t>Update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7A9745"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09DC53"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56471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F18576" w14:textId="77777777" w:rsidR="0093317F" w:rsidRPr="00DF53B4" w:rsidRDefault="0093317F" w:rsidP="0093317F">
            <w:pPr>
              <w:pStyle w:val="TAL"/>
              <w:rPr>
                <w:sz w:val="16"/>
                <w:szCs w:val="16"/>
                <w:lang w:eastAsia="en-US"/>
              </w:rPr>
            </w:pPr>
            <w:r w:rsidRPr="00DF53B4">
              <w:rPr>
                <w:sz w:val="16"/>
                <w:szCs w:val="16"/>
                <w:lang w:eastAsia="en-US"/>
              </w:rPr>
              <w:t>R5-130680</w:t>
            </w:r>
          </w:p>
        </w:tc>
      </w:tr>
      <w:tr w:rsidR="0093317F" w:rsidRPr="00DF53B4" w14:paraId="23411E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5C27CA"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6F6532"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8A0FE6" w14:textId="77777777" w:rsidR="0093317F" w:rsidRPr="00DF53B4" w:rsidRDefault="0093317F" w:rsidP="0093317F">
            <w:pPr>
              <w:pStyle w:val="TAL"/>
              <w:rPr>
                <w:sz w:val="16"/>
                <w:szCs w:val="16"/>
                <w:lang w:eastAsia="en-US"/>
              </w:rPr>
            </w:pPr>
            <w:r w:rsidRPr="00DF53B4">
              <w:rPr>
                <w:sz w:val="16"/>
                <w:szCs w:val="16"/>
                <w:lang w:eastAsia="en-US"/>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90B136"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EB4978" w14:textId="77777777" w:rsidR="0093317F" w:rsidRPr="00DF53B4" w:rsidRDefault="0093317F" w:rsidP="0093317F">
            <w:pPr>
              <w:pStyle w:val="TAL"/>
              <w:rPr>
                <w:sz w:val="16"/>
                <w:szCs w:val="16"/>
                <w:lang w:eastAsia="en-US"/>
              </w:rPr>
            </w:pPr>
            <w:r w:rsidRPr="00DF53B4">
              <w:rPr>
                <w:sz w:val="16"/>
                <w:szCs w:val="16"/>
                <w:lang w:eastAsia="en-US"/>
              </w:rPr>
              <w:t>Corrections to A.2.7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6E6D2B"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EC5AA"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D1E9B0"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FF0A77" w14:textId="77777777" w:rsidR="0093317F" w:rsidRPr="00DF53B4" w:rsidRDefault="0093317F" w:rsidP="0093317F">
            <w:pPr>
              <w:pStyle w:val="TAL"/>
              <w:rPr>
                <w:sz w:val="16"/>
                <w:szCs w:val="16"/>
                <w:lang w:eastAsia="en-US"/>
              </w:rPr>
            </w:pPr>
            <w:r w:rsidRPr="00DF53B4">
              <w:rPr>
                <w:sz w:val="16"/>
                <w:szCs w:val="16"/>
                <w:lang w:eastAsia="en-US"/>
              </w:rPr>
              <w:t>R5-130682</w:t>
            </w:r>
          </w:p>
        </w:tc>
      </w:tr>
      <w:tr w:rsidR="0093317F" w:rsidRPr="00DF53B4" w14:paraId="6C47FD1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44481F"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8F877C"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4D58B2" w14:textId="77777777" w:rsidR="0093317F" w:rsidRPr="00DF53B4" w:rsidRDefault="0093317F" w:rsidP="0093317F">
            <w:pPr>
              <w:pStyle w:val="TAL"/>
              <w:rPr>
                <w:sz w:val="16"/>
                <w:szCs w:val="16"/>
                <w:lang w:eastAsia="en-US"/>
              </w:rPr>
            </w:pPr>
            <w:r w:rsidRPr="00DF53B4">
              <w:rPr>
                <w:sz w:val="16"/>
                <w:szCs w:val="16"/>
                <w:lang w:eastAsia="en-US"/>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0646E"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29998B" w14:textId="77777777" w:rsidR="0093317F" w:rsidRPr="00DF53B4" w:rsidRDefault="0093317F" w:rsidP="0093317F">
            <w:pPr>
              <w:pStyle w:val="TAL"/>
              <w:rPr>
                <w:sz w:val="16"/>
                <w:szCs w:val="16"/>
                <w:lang w:eastAsia="en-US"/>
              </w:rPr>
            </w:pPr>
            <w:r w:rsidRPr="00DF53B4">
              <w:rPr>
                <w:sz w:val="16"/>
                <w:szCs w:val="16"/>
                <w:lang w:eastAsia="en-US"/>
              </w:rPr>
              <w:t>Corrections to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42B36"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2A758F"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CB89B"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72DAFD" w14:textId="77777777" w:rsidR="0093317F" w:rsidRPr="00DF53B4" w:rsidRDefault="0093317F" w:rsidP="0093317F">
            <w:pPr>
              <w:pStyle w:val="TAL"/>
              <w:rPr>
                <w:sz w:val="16"/>
                <w:szCs w:val="16"/>
                <w:lang w:eastAsia="en-US"/>
              </w:rPr>
            </w:pPr>
            <w:r w:rsidRPr="00DF53B4">
              <w:rPr>
                <w:sz w:val="16"/>
                <w:szCs w:val="16"/>
                <w:lang w:eastAsia="en-US"/>
              </w:rPr>
              <w:t>R5-130683</w:t>
            </w:r>
          </w:p>
        </w:tc>
      </w:tr>
      <w:tr w:rsidR="0093317F" w:rsidRPr="00DF53B4" w14:paraId="0A3278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C54BC0"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F7C9E9"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09BC38" w14:textId="77777777" w:rsidR="0093317F" w:rsidRPr="00DF53B4" w:rsidRDefault="0093317F" w:rsidP="0093317F">
            <w:pPr>
              <w:pStyle w:val="TAL"/>
              <w:rPr>
                <w:sz w:val="16"/>
                <w:szCs w:val="16"/>
                <w:lang w:eastAsia="en-US"/>
              </w:rPr>
            </w:pPr>
            <w:r w:rsidRPr="00DF53B4">
              <w:rPr>
                <w:sz w:val="16"/>
                <w:szCs w:val="16"/>
                <w:lang w:eastAsia="en-US"/>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6A29D"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1914A8" w14:textId="77777777" w:rsidR="0093317F" w:rsidRPr="00DF53B4" w:rsidRDefault="0093317F" w:rsidP="0093317F">
            <w:pPr>
              <w:pStyle w:val="TAL"/>
              <w:rPr>
                <w:sz w:val="16"/>
                <w:szCs w:val="16"/>
                <w:lang w:eastAsia="en-US"/>
              </w:rPr>
            </w:pPr>
            <w:r w:rsidRPr="00DF53B4">
              <w:rPr>
                <w:sz w:val="16"/>
                <w:szCs w:val="16"/>
                <w:lang w:eastAsia="en-US"/>
              </w:rPr>
              <w:t>Update default message MESSAGE for MO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3A7702"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43283"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29A91"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307CDA" w14:textId="77777777" w:rsidR="0093317F" w:rsidRPr="00DF53B4" w:rsidRDefault="0093317F" w:rsidP="0093317F">
            <w:pPr>
              <w:pStyle w:val="TAL"/>
              <w:rPr>
                <w:sz w:val="16"/>
                <w:szCs w:val="16"/>
                <w:lang w:eastAsia="en-US"/>
              </w:rPr>
            </w:pPr>
            <w:r w:rsidRPr="00DF53B4">
              <w:rPr>
                <w:sz w:val="16"/>
                <w:szCs w:val="16"/>
                <w:lang w:eastAsia="en-US"/>
              </w:rPr>
              <w:t>R5-130684</w:t>
            </w:r>
          </w:p>
        </w:tc>
      </w:tr>
      <w:tr w:rsidR="0093317F" w:rsidRPr="00DF53B4" w14:paraId="1285A67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3E429E"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8E9205" w14:textId="77777777" w:rsidR="0093317F" w:rsidRPr="00DF53B4" w:rsidRDefault="0093317F" w:rsidP="0093317F">
            <w:pPr>
              <w:rPr>
                <w:rFonts w:ascii="Arial" w:hAnsi="Arial"/>
                <w:sz w:val="16"/>
                <w:szCs w:val="16"/>
              </w:rPr>
            </w:pPr>
            <w:r w:rsidRPr="00DF53B4">
              <w:rPr>
                <w:rFonts w:ascii="Arial" w:hAnsi="Arial"/>
                <w:sz w:val="16"/>
                <w:szCs w:val="16"/>
              </w:rPr>
              <w:t>RP-130145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84B5DD" w14:textId="77777777" w:rsidR="0093317F" w:rsidRPr="00DF53B4" w:rsidRDefault="0093317F" w:rsidP="0093317F">
            <w:pPr>
              <w:pStyle w:val="TAL"/>
              <w:rPr>
                <w:sz w:val="16"/>
                <w:szCs w:val="16"/>
                <w:lang w:eastAsia="en-US"/>
              </w:rPr>
            </w:pPr>
            <w:r w:rsidRPr="00DF53B4">
              <w:rPr>
                <w:sz w:val="16"/>
                <w:szCs w:val="16"/>
                <w:lang w:eastAsia="en-US"/>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41B647"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FA9735" w14:textId="77777777" w:rsidR="0093317F" w:rsidRPr="00DF53B4" w:rsidRDefault="0093317F" w:rsidP="0093317F">
            <w:pPr>
              <w:pStyle w:val="TAL"/>
              <w:rPr>
                <w:sz w:val="16"/>
                <w:szCs w:val="16"/>
                <w:lang w:eastAsia="en-US"/>
              </w:rPr>
            </w:pPr>
            <w:r w:rsidRPr="00DF53B4">
              <w:rPr>
                <w:sz w:val="16"/>
                <w:szCs w:val="16"/>
                <w:lang w:eastAsia="en-US"/>
              </w:rPr>
              <w:t>Update A.7.6 Delivery report for MO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87CF28"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2F197"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B39AD"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005339" w14:textId="77777777" w:rsidR="0093317F" w:rsidRPr="00DF53B4" w:rsidRDefault="0093317F" w:rsidP="0093317F">
            <w:pPr>
              <w:pStyle w:val="TAL"/>
              <w:rPr>
                <w:sz w:val="16"/>
                <w:szCs w:val="16"/>
                <w:lang w:eastAsia="en-US"/>
              </w:rPr>
            </w:pPr>
            <w:r w:rsidRPr="00DF53B4">
              <w:rPr>
                <w:sz w:val="16"/>
                <w:szCs w:val="16"/>
                <w:lang w:eastAsia="en-US"/>
              </w:rPr>
              <w:t>R5-130685</w:t>
            </w:r>
          </w:p>
        </w:tc>
      </w:tr>
      <w:tr w:rsidR="0093317F" w:rsidRPr="00DF53B4" w14:paraId="5A86F90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4F3D1B"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E7F88A"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36CE21" w14:textId="77777777" w:rsidR="0093317F" w:rsidRPr="00DF53B4" w:rsidRDefault="0093317F" w:rsidP="0093317F">
            <w:pPr>
              <w:pStyle w:val="TAL"/>
              <w:rPr>
                <w:sz w:val="16"/>
                <w:szCs w:val="16"/>
                <w:lang w:eastAsia="en-US"/>
              </w:rPr>
            </w:pPr>
            <w:r w:rsidRPr="00DF53B4">
              <w:rPr>
                <w:sz w:val="16"/>
                <w:szCs w:val="16"/>
                <w:lang w:eastAsia="en-US"/>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8E958B"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0BA8E7" w14:textId="77777777" w:rsidR="0093317F" w:rsidRPr="00DF53B4" w:rsidRDefault="0093317F" w:rsidP="0093317F">
            <w:pPr>
              <w:pStyle w:val="TAL"/>
              <w:rPr>
                <w:sz w:val="16"/>
                <w:szCs w:val="16"/>
                <w:lang w:eastAsia="en-US"/>
              </w:rPr>
            </w:pPr>
            <w:r w:rsidRPr="00DF53B4">
              <w:rPr>
                <w:sz w:val="16"/>
                <w:szCs w:val="16"/>
                <w:lang w:eastAsia="en-US"/>
              </w:rPr>
              <w:t>Update Annex A,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5B4A43"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CA37E"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8D743"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711E9" w14:textId="77777777" w:rsidR="0093317F" w:rsidRPr="00DF53B4" w:rsidRDefault="0093317F" w:rsidP="0093317F">
            <w:pPr>
              <w:pStyle w:val="TAL"/>
              <w:rPr>
                <w:sz w:val="16"/>
                <w:szCs w:val="16"/>
                <w:lang w:eastAsia="en-US"/>
              </w:rPr>
            </w:pPr>
            <w:r w:rsidRPr="00DF53B4">
              <w:rPr>
                <w:sz w:val="16"/>
                <w:szCs w:val="16"/>
                <w:lang w:eastAsia="en-US"/>
              </w:rPr>
              <w:t>R5-130750</w:t>
            </w:r>
          </w:p>
        </w:tc>
      </w:tr>
      <w:tr w:rsidR="0093317F" w:rsidRPr="00DF53B4" w14:paraId="0A4AB9C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0D46A9" w14:textId="77777777" w:rsidR="0093317F" w:rsidRPr="00DF53B4" w:rsidRDefault="0093317F" w:rsidP="0093317F">
            <w:pPr>
              <w:pStyle w:val="TAL"/>
              <w:rPr>
                <w:sz w:val="16"/>
                <w:szCs w:val="16"/>
                <w:lang w:eastAsia="en-US"/>
              </w:rPr>
            </w:pPr>
            <w:r w:rsidRPr="00DF53B4">
              <w:rPr>
                <w:sz w:val="16"/>
                <w:szCs w:val="16"/>
                <w:lang w:eastAsia="en-US"/>
              </w:rPr>
              <w:t>RP-59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5C7A31" w14:textId="77777777" w:rsidR="0093317F" w:rsidRPr="00DF53B4" w:rsidRDefault="0093317F" w:rsidP="0093317F">
            <w:pPr>
              <w:rPr>
                <w:rFonts w:ascii="Arial" w:hAnsi="Arial"/>
                <w:sz w:val="16"/>
                <w:szCs w:val="16"/>
              </w:rPr>
            </w:pPr>
            <w:r w:rsidRPr="00DF53B4">
              <w:rPr>
                <w:rFonts w:ascii="Arial" w:hAnsi="Arial"/>
                <w:sz w:val="16"/>
                <w:szCs w:val="16"/>
              </w:rPr>
              <w:t>RP-130143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C87781" w14:textId="77777777" w:rsidR="0093317F" w:rsidRPr="00DF53B4" w:rsidRDefault="0093317F" w:rsidP="0093317F">
            <w:pPr>
              <w:pStyle w:val="TAL"/>
              <w:rPr>
                <w:sz w:val="16"/>
                <w:szCs w:val="16"/>
                <w:lang w:eastAsia="en-US"/>
              </w:rPr>
            </w:pPr>
            <w:r w:rsidRPr="00DF53B4">
              <w:rPr>
                <w:sz w:val="16"/>
                <w:szCs w:val="16"/>
                <w:lang w:eastAsia="en-US"/>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D5132" w14:textId="77777777" w:rsidR="0093317F" w:rsidRPr="00DF53B4" w:rsidRDefault="0093317F" w:rsidP="009331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40FA59" w14:textId="77777777" w:rsidR="0093317F" w:rsidRPr="00DF53B4" w:rsidRDefault="0093317F" w:rsidP="0093317F">
            <w:pPr>
              <w:pStyle w:val="TAL"/>
              <w:rPr>
                <w:sz w:val="16"/>
                <w:szCs w:val="16"/>
                <w:lang w:eastAsia="en-US"/>
              </w:rPr>
            </w:pPr>
            <w:r w:rsidRPr="00DF53B4">
              <w:rPr>
                <w:sz w:val="16"/>
                <w:szCs w:val="16"/>
                <w:lang w:eastAsia="en-US"/>
              </w:rPr>
              <w:t>Correction to SDP parameter in Generic Procedures in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D12D07" w14:textId="77777777" w:rsidR="0093317F" w:rsidRPr="00DF53B4" w:rsidRDefault="0093317F" w:rsidP="009331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959C2" w14:textId="77777777" w:rsidR="0093317F" w:rsidRPr="00DF53B4" w:rsidRDefault="0093317F" w:rsidP="0093317F">
            <w:pPr>
              <w:pStyle w:val="TAL"/>
              <w:rPr>
                <w:sz w:val="16"/>
                <w:szCs w:val="16"/>
                <w:lang w:eastAsia="en-US"/>
              </w:rPr>
            </w:pPr>
            <w:r w:rsidRPr="00DF53B4">
              <w:rPr>
                <w:sz w:val="16"/>
                <w:szCs w:val="16"/>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536D4" w14:textId="77777777" w:rsidR="0093317F" w:rsidRPr="00DF53B4" w:rsidRDefault="0093317F" w:rsidP="0093317F">
            <w:pPr>
              <w:pStyle w:val="TAL"/>
              <w:rPr>
                <w:sz w:val="16"/>
                <w:szCs w:val="16"/>
                <w:lang w:eastAsia="en-US"/>
              </w:rPr>
            </w:pPr>
            <w:r w:rsidRPr="00DF53B4">
              <w:rPr>
                <w:sz w:val="16"/>
                <w:szCs w:val="16"/>
                <w:lang w:eastAsia="en-US"/>
              </w:rPr>
              <w:t>10.1.0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052434" w14:textId="77777777" w:rsidR="0093317F" w:rsidRPr="00DF53B4" w:rsidRDefault="0093317F" w:rsidP="0093317F">
            <w:pPr>
              <w:pStyle w:val="TAL"/>
              <w:rPr>
                <w:sz w:val="16"/>
                <w:szCs w:val="16"/>
                <w:lang w:eastAsia="en-US"/>
              </w:rPr>
            </w:pPr>
            <w:r w:rsidRPr="00DF53B4">
              <w:rPr>
                <w:sz w:val="16"/>
                <w:szCs w:val="16"/>
                <w:lang w:eastAsia="en-US"/>
              </w:rPr>
              <w:t>R5-130751</w:t>
            </w:r>
          </w:p>
        </w:tc>
      </w:tr>
      <w:tr w:rsidR="006F05CC" w:rsidRPr="00DF53B4" w14:paraId="5529F2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C5EDC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40712C" w14:textId="77777777" w:rsidR="006F05CC" w:rsidRPr="00DF53B4" w:rsidRDefault="006F05CC" w:rsidP="006F05CC">
            <w:pPr>
              <w:rPr>
                <w:rFonts w:ascii="Arial" w:hAnsi="Arial"/>
                <w:sz w:val="16"/>
                <w:szCs w:val="16"/>
              </w:rPr>
            </w:pPr>
            <w:r w:rsidRPr="00DF53B4">
              <w:rPr>
                <w:rFonts w:ascii="Arial" w:hAnsi="Arial"/>
                <w:sz w:val="16"/>
                <w:szCs w:val="16"/>
              </w:rPr>
              <w:t>R5-131132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42522B" w14:textId="77777777" w:rsidR="006F05CC" w:rsidRPr="00DF53B4" w:rsidRDefault="006F05CC" w:rsidP="006F05CC">
            <w:pPr>
              <w:pStyle w:val="TAL"/>
              <w:rPr>
                <w:sz w:val="16"/>
                <w:szCs w:val="16"/>
                <w:lang w:eastAsia="en-US"/>
              </w:rPr>
            </w:pPr>
            <w:r w:rsidRPr="00DF53B4">
              <w:rPr>
                <w:sz w:val="16"/>
                <w:szCs w:val="16"/>
                <w:lang w:eastAsia="en-US"/>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70366"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2A60B5" w14:textId="77777777" w:rsidR="006F05CC" w:rsidRPr="00DF53B4" w:rsidRDefault="006F05CC" w:rsidP="006F05CC">
            <w:pPr>
              <w:pStyle w:val="TAL"/>
              <w:rPr>
                <w:sz w:val="16"/>
                <w:szCs w:val="16"/>
                <w:lang w:eastAsia="en-US"/>
              </w:rPr>
            </w:pPr>
            <w:r w:rsidRPr="00DF53B4">
              <w:rPr>
                <w:sz w:val="16"/>
                <w:szCs w:val="16"/>
                <w:lang w:eastAsia="en-US"/>
              </w:rPr>
              <w:t>Correction of TC 15.1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CCD4F3"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1235E9"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AF7FF"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F8CF00" w14:textId="77777777" w:rsidR="006F05CC" w:rsidRPr="00DF53B4" w:rsidRDefault="006F05CC" w:rsidP="006F05CC">
            <w:pPr>
              <w:pStyle w:val="TAL"/>
              <w:rPr>
                <w:sz w:val="16"/>
                <w:szCs w:val="16"/>
                <w:lang w:eastAsia="en-US"/>
              </w:rPr>
            </w:pPr>
            <w:r w:rsidRPr="00DF53B4">
              <w:rPr>
                <w:sz w:val="16"/>
                <w:szCs w:val="16"/>
                <w:lang w:eastAsia="en-US"/>
              </w:rPr>
              <w:t>R5-131132</w:t>
            </w:r>
          </w:p>
        </w:tc>
      </w:tr>
      <w:tr w:rsidR="006F05CC" w:rsidRPr="00DF53B4" w14:paraId="007DD83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58D286"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913E82" w14:textId="77777777" w:rsidR="006F05CC" w:rsidRPr="00DF53B4" w:rsidRDefault="006F05CC" w:rsidP="006F05CC">
            <w:pPr>
              <w:rPr>
                <w:rFonts w:ascii="Arial" w:hAnsi="Arial"/>
                <w:sz w:val="16"/>
                <w:szCs w:val="16"/>
              </w:rPr>
            </w:pPr>
            <w:r w:rsidRPr="00DF53B4">
              <w:rPr>
                <w:rFonts w:ascii="Arial" w:hAnsi="Arial"/>
                <w:sz w:val="16"/>
                <w:szCs w:val="16"/>
              </w:rPr>
              <w:t>R5-131134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180DA5" w14:textId="77777777" w:rsidR="006F05CC" w:rsidRPr="00DF53B4" w:rsidRDefault="006F05CC" w:rsidP="006F05CC">
            <w:pPr>
              <w:pStyle w:val="TAL"/>
              <w:rPr>
                <w:sz w:val="16"/>
                <w:szCs w:val="16"/>
                <w:lang w:eastAsia="en-US"/>
              </w:rPr>
            </w:pPr>
            <w:r w:rsidRPr="00DF53B4">
              <w:rPr>
                <w:sz w:val="16"/>
                <w:szCs w:val="16"/>
                <w:lang w:eastAsia="en-US"/>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035B4"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A90E2A" w14:textId="77777777" w:rsidR="006F05CC" w:rsidRPr="00DF53B4" w:rsidRDefault="006F05CC" w:rsidP="006F05CC">
            <w:pPr>
              <w:pStyle w:val="TAL"/>
              <w:rPr>
                <w:sz w:val="16"/>
                <w:szCs w:val="16"/>
                <w:lang w:eastAsia="en-US"/>
              </w:rPr>
            </w:pPr>
            <w:r w:rsidRPr="00DF53B4">
              <w:rPr>
                <w:sz w:val="16"/>
                <w:szCs w:val="16"/>
                <w:lang w:eastAsia="en-US"/>
              </w:rPr>
              <w:t>Update Annex A.1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911795"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27D0E"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45855"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7D6AFA" w14:textId="77777777" w:rsidR="006F05CC" w:rsidRPr="00DF53B4" w:rsidRDefault="006F05CC" w:rsidP="006F05CC">
            <w:pPr>
              <w:pStyle w:val="TAL"/>
              <w:rPr>
                <w:sz w:val="16"/>
                <w:szCs w:val="16"/>
                <w:lang w:eastAsia="en-US"/>
              </w:rPr>
            </w:pPr>
            <w:r w:rsidRPr="00DF53B4">
              <w:rPr>
                <w:sz w:val="16"/>
                <w:szCs w:val="16"/>
                <w:lang w:eastAsia="en-US"/>
              </w:rPr>
              <w:t>R5-131134</w:t>
            </w:r>
          </w:p>
        </w:tc>
      </w:tr>
      <w:tr w:rsidR="006F05CC" w:rsidRPr="00DF53B4" w14:paraId="636847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DC257E"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975479" w14:textId="77777777" w:rsidR="006F05CC" w:rsidRPr="00DF53B4" w:rsidRDefault="006F05CC" w:rsidP="006F05CC">
            <w:pPr>
              <w:rPr>
                <w:rFonts w:ascii="Arial" w:hAnsi="Arial"/>
                <w:sz w:val="16"/>
                <w:szCs w:val="16"/>
              </w:rPr>
            </w:pPr>
            <w:r w:rsidRPr="00DF53B4">
              <w:rPr>
                <w:rFonts w:ascii="Arial" w:hAnsi="Arial"/>
                <w:sz w:val="16"/>
                <w:szCs w:val="16"/>
              </w:rPr>
              <w:t>R5-131135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909B85" w14:textId="77777777" w:rsidR="006F05CC" w:rsidRPr="00DF53B4" w:rsidRDefault="006F05CC" w:rsidP="006F05CC">
            <w:pPr>
              <w:pStyle w:val="TAL"/>
              <w:rPr>
                <w:sz w:val="16"/>
                <w:szCs w:val="16"/>
                <w:lang w:eastAsia="en-US"/>
              </w:rPr>
            </w:pPr>
            <w:r w:rsidRPr="00DF53B4">
              <w:rPr>
                <w:sz w:val="16"/>
                <w:szCs w:val="16"/>
                <w:lang w:eastAsia="en-US"/>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B1702"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9E6B77" w14:textId="77777777" w:rsidR="006F05CC" w:rsidRPr="00DF53B4" w:rsidRDefault="006F05CC" w:rsidP="006F05CC">
            <w:pPr>
              <w:pStyle w:val="TAL"/>
              <w:rPr>
                <w:sz w:val="16"/>
                <w:szCs w:val="16"/>
                <w:lang w:eastAsia="en-US"/>
              </w:rPr>
            </w:pPr>
            <w:r w:rsidRPr="00DF53B4">
              <w:rPr>
                <w:sz w:val="16"/>
                <w:szCs w:val="16"/>
                <w:lang w:eastAsia="en-US"/>
              </w:rPr>
              <w:t>Add new generic procedures in Annex C.29 for Supplementary Services test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8D6F80"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FB4EFA"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1B6A0"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97B784" w14:textId="77777777" w:rsidR="006F05CC" w:rsidRPr="00DF53B4" w:rsidRDefault="006F05CC" w:rsidP="006F05CC">
            <w:pPr>
              <w:pStyle w:val="TAL"/>
              <w:rPr>
                <w:sz w:val="16"/>
                <w:szCs w:val="16"/>
                <w:lang w:eastAsia="en-US"/>
              </w:rPr>
            </w:pPr>
            <w:r w:rsidRPr="00DF53B4">
              <w:rPr>
                <w:sz w:val="16"/>
                <w:szCs w:val="16"/>
                <w:lang w:eastAsia="en-US"/>
              </w:rPr>
              <w:t>R5-131135</w:t>
            </w:r>
          </w:p>
        </w:tc>
      </w:tr>
      <w:tr w:rsidR="006F05CC" w:rsidRPr="00DF53B4" w14:paraId="1D74B02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83572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B3E76E" w14:textId="77777777" w:rsidR="006F05CC" w:rsidRPr="00DF53B4" w:rsidRDefault="006F05CC" w:rsidP="006F05CC">
            <w:pPr>
              <w:rPr>
                <w:rFonts w:ascii="Arial" w:hAnsi="Arial"/>
                <w:sz w:val="16"/>
                <w:szCs w:val="16"/>
              </w:rPr>
            </w:pPr>
            <w:r w:rsidRPr="00DF53B4">
              <w:rPr>
                <w:rFonts w:ascii="Arial" w:hAnsi="Arial"/>
                <w:sz w:val="16"/>
                <w:szCs w:val="16"/>
              </w:rPr>
              <w:t>R5-131138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C26CDB" w14:textId="77777777" w:rsidR="006F05CC" w:rsidRPr="00DF53B4" w:rsidRDefault="006F05CC" w:rsidP="006F05CC">
            <w:pPr>
              <w:pStyle w:val="TAL"/>
              <w:rPr>
                <w:sz w:val="16"/>
                <w:szCs w:val="16"/>
                <w:lang w:eastAsia="en-US"/>
              </w:rPr>
            </w:pPr>
            <w:r w:rsidRPr="00DF53B4">
              <w:rPr>
                <w:sz w:val="16"/>
                <w:szCs w:val="16"/>
                <w:lang w:eastAsia="en-US"/>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6FE2D"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E1DE69" w14:textId="77777777" w:rsidR="006F05CC" w:rsidRPr="00DF53B4" w:rsidRDefault="006F05CC" w:rsidP="006F05CC">
            <w:pPr>
              <w:pStyle w:val="TAL"/>
              <w:rPr>
                <w:sz w:val="16"/>
                <w:szCs w:val="16"/>
                <w:lang w:eastAsia="en-US"/>
              </w:rPr>
            </w:pPr>
            <w:r w:rsidRPr="00DF53B4">
              <w:rPr>
                <w:sz w:val="16"/>
                <w:szCs w:val="16"/>
                <w:lang w:eastAsia="en-US"/>
              </w:rPr>
              <w:t>TC 19.1.3a &amp; 19.3.2a - split 1xRTT from UTRA,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1E48B8"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D8AE3B"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10326"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0289FF" w14:textId="77777777" w:rsidR="006F05CC" w:rsidRPr="00DF53B4" w:rsidRDefault="006F05CC" w:rsidP="006F05CC">
            <w:pPr>
              <w:pStyle w:val="TAL"/>
              <w:rPr>
                <w:sz w:val="16"/>
                <w:szCs w:val="16"/>
                <w:lang w:eastAsia="en-US"/>
              </w:rPr>
            </w:pPr>
            <w:r w:rsidRPr="00DF53B4">
              <w:rPr>
                <w:sz w:val="16"/>
                <w:szCs w:val="16"/>
                <w:lang w:eastAsia="en-US"/>
              </w:rPr>
              <w:t>R5-131138</w:t>
            </w:r>
          </w:p>
        </w:tc>
      </w:tr>
      <w:tr w:rsidR="006F05CC" w:rsidRPr="00DF53B4" w14:paraId="5524DCB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96FB66"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373E1C" w14:textId="77777777" w:rsidR="006F05CC" w:rsidRPr="00DF53B4" w:rsidRDefault="006F05CC" w:rsidP="006F05CC">
            <w:pPr>
              <w:rPr>
                <w:rFonts w:ascii="Arial" w:hAnsi="Arial"/>
                <w:sz w:val="16"/>
                <w:szCs w:val="16"/>
              </w:rPr>
            </w:pPr>
            <w:r w:rsidRPr="00DF53B4">
              <w:rPr>
                <w:rFonts w:ascii="Arial" w:hAnsi="Arial"/>
                <w:sz w:val="16"/>
                <w:szCs w:val="16"/>
              </w:rPr>
              <w:t>R5-131167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56B201" w14:textId="77777777" w:rsidR="006F05CC" w:rsidRPr="00DF53B4" w:rsidRDefault="006F05CC" w:rsidP="006F05CC">
            <w:pPr>
              <w:pStyle w:val="TAL"/>
              <w:rPr>
                <w:sz w:val="16"/>
                <w:szCs w:val="16"/>
                <w:lang w:eastAsia="en-US"/>
              </w:rPr>
            </w:pPr>
            <w:r w:rsidRPr="00DF53B4">
              <w:rPr>
                <w:sz w:val="16"/>
                <w:szCs w:val="16"/>
                <w:lang w:eastAsia="en-US"/>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7B78B"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49079E" w14:textId="77777777" w:rsidR="006F05CC" w:rsidRPr="00DF53B4" w:rsidRDefault="006F05CC" w:rsidP="006F05CC">
            <w:pPr>
              <w:pStyle w:val="TAL"/>
              <w:rPr>
                <w:sz w:val="16"/>
                <w:szCs w:val="16"/>
                <w:lang w:eastAsia="en-US"/>
              </w:rPr>
            </w:pPr>
            <w:r w:rsidRPr="00DF53B4">
              <w:rPr>
                <w:sz w:val="16"/>
                <w:szCs w:val="16"/>
                <w:lang w:eastAsia="en-US"/>
              </w:rPr>
              <w:t>Update to test function Update UE 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B6141D"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2E5C9A"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A33F09"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B613DD" w14:textId="77777777" w:rsidR="006F05CC" w:rsidRPr="00DF53B4" w:rsidRDefault="006F05CC" w:rsidP="006F05CC">
            <w:pPr>
              <w:pStyle w:val="TAL"/>
              <w:rPr>
                <w:sz w:val="16"/>
                <w:szCs w:val="16"/>
                <w:lang w:eastAsia="en-US"/>
              </w:rPr>
            </w:pPr>
            <w:r w:rsidRPr="00DF53B4">
              <w:rPr>
                <w:sz w:val="16"/>
                <w:szCs w:val="16"/>
                <w:lang w:eastAsia="en-US"/>
              </w:rPr>
              <w:t>R5-131167</w:t>
            </w:r>
          </w:p>
        </w:tc>
      </w:tr>
      <w:tr w:rsidR="006F05CC" w:rsidRPr="00DF53B4" w14:paraId="15795A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34A470"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952080" w14:textId="77777777" w:rsidR="006F05CC" w:rsidRPr="00DF53B4" w:rsidRDefault="006F05CC" w:rsidP="006F05CC">
            <w:pPr>
              <w:rPr>
                <w:rFonts w:ascii="Arial" w:hAnsi="Arial"/>
                <w:sz w:val="16"/>
                <w:szCs w:val="16"/>
              </w:rPr>
            </w:pPr>
            <w:r w:rsidRPr="00DF53B4">
              <w:rPr>
                <w:rFonts w:ascii="Arial" w:hAnsi="Arial"/>
                <w:sz w:val="16"/>
                <w:szCs w:val="16"/>
              </w:rPr>
              <w:t>R5-131170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0C90BD" w14:textId="77777777" w:rsidR="006F05CC" w:rsidRPr="00DF53B4" w:rsidRDefault="006F05CC" w:rsidP="006F05CC">
            <w:pPr>
              <w:pStyle w:val="TAL"/>
              <w:rPr>
                <w:sz w:val="16"/>
                <w:szCs w:val="16"/>
                <w:lang w:eastAsia="en-US"/>
              </w:rPr>
            </w:pPr>
            <w:r w:rsidRPr="00DF53B4">
              <w:rPr>
                <w:sz w:val="16"/>
                <w:szCs w:val="16"/>
                <w:lang w:eastAsia="en-US"/>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8305"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C420ED" w14:textId="77777777" w:rsidR="006F05CC" w:rsidRPr="00DF53B4" w:rsidRDefault="006F05CC" w:rsidP="006F05CC">
            <w:pPr>
              <w:pStyle w:val="TAL"/>
              <w:rPr>
                <w:sz w:val="16"/>
                <w:szCs w:val="16"/>
                <w:lang w:eastAsia="en-US"/>
              </w:rPr>
            </w:pPr>
            <w:r w:rsidRPr="00DF53B4">
              <w:rPr>
                <w:sz w:val="16"/>
                <w:szCs w:val="16"/>
                <w:lang w:eastAsia="en-US"/>
              </w:rPr>
              <w:t>Add missing references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2FC9DD"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FEBBD"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E3BB4D"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956CBD" w14:textId="77777777" w:rsidR="006F05CC" w:rsidRPr="00DF53B4" w:rsidRDefault="006F05CC" w:rsidP="006F05CC">
            <w:pPr>
              <w:pStyle w:val="TAL"/>
              <w:rPr>
                <w:sz w:val="16"/>
                <w:szCs w:val="16"/>
                <w:lang w:eastAsia="en-US"/>
              </w:rPr>
            </w:pPr>
            <w:r w:rsidRPr="00DF53B4">
              <w:rPr>
                <w:sz w:val="16"/>
                <w:szCs w:val="16"/>
                <w:lang w:eastAsia="en-US"/>
              </w:rPr>
              <w:t>R5-131170</w:t>
            </w:r>
          </w:p>
        </w:tc>
      </w:tr>
      <w:tr w:rsidR="006F05CC" w:rsidRPr="00DF53B4" w14:paraId="3DFD98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942039"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A529B6" w14:textId="77777777" w:rsidR="006F05CC" w:rsidRPr="00DF53B4" w:rsidRDefault="006F05CC" w:rsidP="006F05CC">
            <w:pPr>
              <w:rPr>
                <w:rFonts w:ascii="Arial" w:hAnsi="Arial"/>
                <w:sz w:val="16"/>
                <w:szCs w:val="16"/>
              </w:rPr>
            </w:pPr>
            <w:r w:rsidRPr="00DF53B4">
              <w:rPr>
                <w:rFonts w:ascii="Arial" w:hAnsi="Arial"/>
                <w:sz w:val="16"/>
                <w:szCs w:val="16"/>
              </w:rPr>
              <w:t>R5-131269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3E0076" w14:textId="77777777" w:rsidR="006F05CC" w:rsidRPr="00DF53B4" w:rsidRDefault="006F05CC" w:rsidP="006F05CC">
            <w:pPr>
              <w:pStyle w:val="TAL"/>
              <w:rPr>
                <w:sz w:val="16"/>
                <w:szCs w:val="16"/>
                <w:lang w:eastAsia="en-US"/>
              </w:rPr>
            </w:pPr>
            <w:r w:rsidRPr="00DF53B4">
              <w:rPr>
                <w:sz w:val="16"/>
                <w:szCs w:val="16"/>
                <w:lang w:eastAsia="en-US"/>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A48471"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7980CC" w14:textId="77777777" w:rsidR="006F05CC" w:rsidRPr="00DF53B4" w:rsidRDefault="006F05CC" w:rsidP="006F05CC">
            <w:pPr>
              <w:pStyle w:val="TAL"/>
              <w:rPr>
                <w:sz w:val="16"/>
                <w:szCs w:val="16"/>
                <w:lang w:eastAsia="en-US"/>
              </w:rPr>
            </w:pPr>
            <w:r w:rsidRPr="00DF53B4">
              <w:rPr>
                <w:sz w:val="16"/>
                <w:szCs w:val="16"/>
                <w:lang w:eastAsia="en-US"/>
              </w:rPr>
              <w:t>Misc changes for TC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4EF038"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27F0A"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095A6"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69D42C" w14:textId="77777777" w:rsidR="006F05CC" w:rsidRPr="00DF53B4" w:rsidRDefault="006F05CC" w:rsidP="006F05CC">
            <w:pPr>
              <w:pStyle w:val="TAL"/>
              <w:rPr>
                <w:sz w:val="16"/>
                <w:szCs w:val="16"/>
                <w:lang w:eastAsia="en-US"/>
              </w:rPr>
            </w:pPr>
            <w:r w:rsidRPr="00DF53B4">
              <w:rPr>
                <w:sz w:val="16"/>
                <w:szCs w:val="16"/>
                <w:lang w:eastAsia="en-US"/>
              </w:rPr>
              <w:t>R5-131269</w:t>
            </w:r>
          </w:p>
        </w:tc>
      </w:tr>
      <w:tr w:rsidR="006F05CC" w:rsidRPr="00DF53B4" w14:paraId="5CEAFCE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C2762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3C2855" w14:textId="77777777" w:rsidR="006F05CC" w:rsidRPr="00DF53B4" w:rsidRDefault="006F05CC" w:rsidP="006F05CC">
            <w:pPr>
              <w:rPr>
                <w:rFonts w:ascii="Arial" w:hAnsi="Arial"/>
                <w:sz w:val="16"/>
                <w:szCs w:val="16"/>
              </w:rPr>
            </w:pPr>
            <w:r w:rsidRPr="00DF53B4">
              <w:rPr>
                <w:rFonts w:ascii="Arial" w:hAnsi="Arial"/>
                <w:sz w:val="16"/>
                <w:szCs w:val="16"/>
              </w:rPr>
              <w:t>R5-131292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E4477A" w14:textId="77777777" w:rsidR="006F05CC" w:rsidRPr="00DF53B4" w:rsidRDefault="006F05CC" w:rsidP="006F05CC">
            <w:pPr>
              <w:pStyle w:val="TAL"/>
              <w:rPr>
                <w:sz w:val="16"/>
                <w:szCs w:val="16"/>
                <w:lang w:eastAsia="en-US"/>
              </w:rPr>
            </w:pPr>
            <w:r w:rsidRPr="00DF53B4">
              <w:rPr>
                <w:sz w:val="16"/>
                <w:szCs w:val="16"/>
                <w:lang w:eastAsia="en-US"/>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7043E"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8A67BD" w14:textId="77777777" w:rsidR="006F05CC" w:rsidRPr="00DF53B4" w:rsidRDefault="006F05CC" w:rsidP="006F05CC">
            <w:pPr>
              <w:pStyle w:val="TAL"/>
              <w:rPr>
                <w:sz w:val="16"/>
                <w:szCs w:val="16"/>
                <w:lang w:eastAsia="en-US"/>
              </w:rPr>
            </w:pPr>
            <w:r w:rsidRPr="00DF53B4">
              <w:rPr>
                <w:sz w:val="16"/>
                <w:szCs w:val="16"/>
                <w:lang w:eastAsia="en-US"/>
              </w:rPr>
              <w:t>TCP as normative DL transport protocol in IMS Registration test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BA6D63"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36F5B"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3C602"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600D4D" w14:textId="77777777" w:rsidR="006F05CC" w:rsidRPr="00DF53B4" w:rsidRDefault="006F05CC" w:rsidP="006F05CC">
            <w:pPr>
              <w:pStyle w:val="TAL"/>
              <w:rPr>
                <w:sz w:val="16"/>
                <w:szCs w:val="16"/>
                <w:lang w:eastAsia="en-US"/>
              </w:rPr>
            </w:pPr>
            <w:r w:rsidRPr="00DF53B4">
              <w:rPr>
                <w:sz w:val="16"/>
                <w:szCs w:val="16"/>
                <w:lang w:eastAsia="en-US"/>
              </w:rPr>
              <w:t>R5-131292</w:t>
            </w:r>
          </w:p>
        </w:tc>
      </w:tr>
      <w:tr w:rsidR="006F05CC" w:rsidRPr="00DF53B4" w14:paraId="50A185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F4A054"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B7923A" w14:textId="77777777" w:rsidR="006F05CC" w:rsidRPr="00DF53B4" w:rsidRDefault="006F05CC" w:rsidP="006F05CC">
            <w:pPr>
              <w:rPr>
                <w:rFonts w:ascii="Arial" w:hAnsi="Arial"/>
                <w:sz w:val="16"/>
                <w:szCs w:val="16"/>
              </w:rPr>
            </w:pPr>
            <w:r w:rsidRPr="00DF53B4">
              <w:rPr>
                <w:rFonts w:ascii="Arial" w:hAnsi="Arial"/>
                <w:sz w:val="16"/>
                <w:szCs w:val="16"/>
              </w:rPr>
              <w:t>R5-131875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71A17F" w14:textId="77777777" w:rsidR="006F05CC" w:rsidRPr="00DF53B4" w:rsidRDefault="006F05CC" w:rsidP="006F05CC">
            <w:pPr>
              <w:pStyle w:val="TAL"/>
              <w:rPr>
                <w:sz w:val="16"/>
                <w:szCs w:val="16"/>
                <w:lang w:eastAsia="en-US"/>
              </w:rPr>
            </w:pPr>
            <w:r w:rsidRPr="00DF53B4">
              <w:rPr>
                <w:sz w:val="16"/>
                <w:szCs w:val="16"/>
                <w:lang w:eastAsia="en-US"/>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D6AA9"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01DA51" w14:textId="77777777" w:rsidR="006F05CC" w:rsidRPr="00DF53B4" w:rsidRDefault="006F05CC" w:rsidP="006F05CC">
            <w:pPr>
              <w:pStyle w:val="TAL"/>
              <w:rPr>
                <w:sz w:val="16"/>
                <w:szCs w:val="16"/>
                <w:lang w:eastAsia="en-US"/>
              </w:rPr>
            </w:pPr>
            <w:r w:rsidRPr="00DF53B4">
              <w:rPr>
                <w:sz w:val="16"/>
                <w:szCs w:val="16"/>
                <w:lang w:eastAsia="en-US"/>
              </w:rPr>
              <w:t>Update test case 8.4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213842"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805EF"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886003"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D84A27" w14:textId="77777777" w:rsidR="006F05CC" w:rsidRPr="00DF53B4" w:rsidRDefault="006F05CC" w:rsidP="006F05CC">
            <w:pPr>
              <w:pStyle w:val="TAL"/>
              <w:rPr>
                <w:sz w:val="16"/>
                <w:szCs w:val="16"/>
                <w:lang w:eastAsia="en-US"/>
              </w:rPr>
            </w:pPr>
            <w:r w:rsidRPr="00DF53B4">
              <w:rPr>
                <w:sz w:val="16"/>
                <w:szCs w:val="16"/>
                <w:lang w:eastAsia="en-US"/>
              </w:rPr>
              <w:t>R5-131875</w:t>
            </w:r>
          </w:p>
        </w:tc>
      </w:tr>
      <w:tr w:rsidR="006F05CC" w:rsidRPr="00DF53B4" w14:paraId="4C8DE76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2DB19"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EC3B54" w14:textId="77777777" w:rsidR="006F05CC" w:rsidRPr="00DF53B4" w:rsidRDefault="006F05CC" w:rsidP="006F05CC">
            <w:pPr>
              <w:rPr>
                <w:rFonts w:ascii="Arial" w:hAnsi="Arial"/>
                <w:sz w:val="16"/>
                <w:szCs w:val="16"/>
              </w:rPr>
            </w:pPr>
            <w:r w:rsidRPr="00DF53B4">
              <w:rPr>
                <w:rFonts w:ascii="Arial" w:hAnsi="Arial"/>
                <w:sz w:val="16"/>
                <w:szCs w:val="16"/>
              </w:rPr>
              <w:t>R5-131887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ACD8E9" w14:textId="77777777" w:rsidR="006F05CC" w:rsidRPr="00DF53B4" w:rsidRDefault="006F05CC" w:rsidP="006F05CC">
            <w:pPr>
              <w:pStyle w:val="TAL"/>
              <w:rPr>
                <w:sz w:val="16"/>
                <w:szCs w:val="16"/>
                <w:lang w:eastAsia="en-US"/>
              </w:rPr>
            </w:pPr>
            <w:r w:rsidRPr="00DF53B4">
              <w:rPr>
                <w:sz w:val="16"/>
                <w:szCs w:val="16"/>
                <w:lang w:eastAsia="en-US"/>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A42DA"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B387BA" w14:textId="77777777" w:rsidR="006F05CC" w:rsidRPr="00DF53B4" w:rsidRDefault="006F05CC" w:rsidP="006F05CC">
            <w:pPr>
              <w:pStyle w:val="TAL"/>
              <w:rPr>
                <w:sz w:val="16"/>
                <w:szCs w:val="16"/>
                <w:lang w:eastAsia="en-US"/>
              </w:rPr>
            </w:pPr>
            <w:r w:rsidRPr="00DF53B4">
              <w:rPr>
                <w:sz w:val="16"/>
                <w:szCs w:val="16"/>
                <w:lang w:eastAsia="en-US"/>
              </w:rPr>
              <w:t>Expiry value in 200 OK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6ABEF0"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BEB42"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D165E"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801AB9" w14:textId="77777777" w:rsidR="006F05CC" w:rsidRPr="00DF53B4" w:rsidRDefault="006F05CC" w:rsidP="006F05CC">
            <w:pPr>
              <w:pStyle w:val="TAL"/>
              <w:rPr>
                <w:sz w:val="16"/>
                <w:szCs w:val="16"/>
                <w:lang w:eastAsia="en-US"/>
              </w:rPr>
            </w:pPr>
            <w:r w:rsidRPr="00DF53B4">
              <w:rPr>
                <w:sz w:val="16"/>
                <w:szCs w:val="16"/>
                <w:lang w:eastAsia="en-US"/>
              </w:rPr>
              <w:t>R5-131887</w:t>
            </w:r>
          </w:p>
        </w:tc>
      </w:tr>
      <w:tr w:rsidR="006F05CC" w:rsidRPr="00DF53B4" w14:paraId="53085FA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F2223E"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189298" w14:textId="77777777" w:rsidR="006F05CC" w:rsidRPr="00DF53B4" w:rsidRDefault="006F05CC" w:rsidP="006F05CC">
            <w:pPr>
              <w:rPr>
                <w:rFonts w:ascii="Arial" w:hAnsi="Arial"/>
                <w:sz w:val="16"/>
                <w:szCs w:val="16"/>
              </w:rPr>
            </w:pPr>
            <w:r w:rsidRPr="00DF53B4">
              <w:rPr>
                <w:rFonts w:ascii="Arial" w:hAnsi="Arial"/>
                <w:sz w:val="16"/>
                <w:szCs w:val="16"/>
              </w:rPr>
              <w:t>R5-131897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BCA49D" w14:textId="77777777" w:rsidR="006F05CC" w:rsidRPr="00DF53B4" w:rsidRDefault="006F05CC" w:rsidP="006F05CC">
            <w:pPr>
              <w:pStyle w:val="TAL"/>
              <w:rPr>
                <w:sz w:val="16"/>
                <w:szCs w:val="16"/>
                <w:lang w:eastAsia="en-US"/>
              </w:rPr>
            </w:pPr>
            <w:r w:rsidRPr="00DF53B4">
              <w:rPr>
                <w:sz w:val="16"/>
                <w:szCs w:val="16"/>
                <w:lang w:eastAsia="en-US"/>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03FB3E"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CA5C0D" w14:textId="77777777" w:rsidR="006F05CC" w:rsidRPr="00DF53B4" w:rsidRDefault="006F05CC" w:rsidP="006F05CC">
            <w:pPr>
              <w:pStyle w:val="TAL"/>
              <w:rPr>
                <w:sz w:val="16"/>
                <w:szCs w:val="16"/>
                <w:lang w:eastAsia="en-US"/>
              </w:rPr>
            </w:pPr>
            <w:r w:rsidRPr="00DF53B4">
              <w:rPr>
                <w:sz w:val="16"/>
                <w:szCs w:val="16"/>
                <w:lang w:eastAsia="en-US"/>
              </w:rPr>
              <w:t>to-tag in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3A5974"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6A55C"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29BAE"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9B3335" w14:textId="77777777" w:rsidR="006F05CC" w:rsidRPr="00DF53B4" w:rsidRDefault="006F05CC" w:rsidP="006F05CC">
            <w:pPr>
              <w:pStyle w:val="TAL"/>
              <w:rPr>
                <w:sz w:val="16"/>
                <w:szCs w:val="16"/>
                <w:lang w:eastAsia="en-US"/>
              </w:rPr>
            </w:pPr>
            <w:r w:rsidRPr="00DF53B4">
              <w:rPr>
                <w:sz w:val="16"/>
                <w:szCs w:val="16"/>
                <w:lang w:eastAsia="en-US"/>
              </w:rPr>
              <w:t>R5-131897</w:t>
            </w:r>
          </w:p>
        </w:tc>
      </w:tr>
      <w:tr w:rsidR="006F05CC" w:rsidRPr="00DF53B4" w14:paraId="7CEE4A7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4A7CFD"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A997ED" w14:textId="77777777" w:rsidR="006F05CC" w:rsidRPr="00DF53B4" w:rsidRDefault="006F05CC" w:rsidP="006F05CC">
            <w:pPr>
              <w:rPr>
                <w:rFonts w:ascii="Arial" w:hAnsi="Arial"/>
                <w:sz w:val="16"/>
                <w:szCs w:val="16"/>
              </w:rPr>
            </w:pPr>
            <w:r w:rsidRPr="00DF53B4">
              <w:rPr>
                <w:rFonts w:ascii="Arial" w:hAnsi="Arial"/>
                <w:sz w:val="16"/>
                <w:szCs w:val="16"/>
              </w:rPr>
              <w:t>R5-132037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364AC6" w14:textId="77777777" w:rsidR="006F05CC" w:rsidRPr="00DF53B4" w:rsidRDefault="006F05CC" w:rsidP="006F05CC">
            <w:pPr>
              <w:pStyle w:val="TAL"/>
              <w:rPr>
                <w:sz w:val="16"/>
                <w:szCs w:val="16"/>
                <w:lang w:eastAsia="en-US"/>
              </w:rPr>
            </w:pPr>
            <w:r w:rsidRPr="00DF53B4">
              <w:rPr>
                <w:sz w:val="16"/>
                <w:szCs w:val="16"/>
                <w:lang w:eastAsia="en-US"/>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F5916"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695B95" w14:textId="77777777" w:rsidR="006F05CC" w:rsidRPr="00DF53B4" w:rsidRDefault="006F05CC" w:rsidP="006F05CC">
            <w:pPr>
              <w:pStyle w:val="TAL"/>
              <w:rPr>
                <w:sz w:val="16"/>
                <w:szCs w:val="16"/>
                <w:lang w:eastAsia="en-US"/>
              </w:rPr>
            </w:pPr>
            <w:r w:rsidRPr="00DF53B4">
              <w:rPr>
                <w:sz w:val="16"/>
                <w:szCs w:val="16"/>
                <w:lang w:eastAsia="en-US"/>
              </w:rPr>
              <w:t>Addition of new generic procedure in C.30 for Mobile Initiated IMS Deregistration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EB64FC"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DD9B6"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5DD81"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6F7529" w14:textId="77777777" w:rsidR="006F05CC" w:rsidRPr="00DF53B4" w:rsidRDefault="006F05CC" w:rsidP="006F05CC">
            <w:pPr>
              <w:pStyle w:val="TAL"/>
              <w:rPr>
                <w:sz w:val="16"/>
                <w:szCs w:val="16"/>
                <w:lang w:eastAsia="en-US"/>
              </w:rPr>
            </w:pPr>
            <w:r w:rsidRPr="00DF53B4">
              <w:rPr>
                <w:sz w:val="16"/>
                <w:szCs w:val="16"/>
                <w:lang w:eastAsia="en-US"/>
              </w:rPr>
              <w:t>R5-132037</w:t>
            </w:r>
          </w:p>
        </w:tc>
      </w:tr>
      <w:tr w:rsidR="006F05CC" w:rsidRPr="00DF53B4" w14:paraId="7218B53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AB5CEB"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188B4C" w14:textId="77777777" w:rsidR="006F05CC" w:rsidRPr="00DF53B4" w:rsidRDefault="006F05CC" w:rsidP="006F05CC">
            <w:pPr>
              <w:rPr>
                <w:rFonts w:ascii="Arial" w:hAnsi="Arial"/>
                <w:sz w:val="16"/>
                <w:szCs w:val="16"/>
              </w:rPr>
            </w:pPr>
            <w:r w:rsidRPr="00DF53B4">
              <w:rPr>
                <w:rFonts w:ascii="Arial" w:hAnsi="Arial"/>
                <w:sz w:val="16"/>
                <w:szCs w:val="16"/>
              </w:rPr>
              <w:t>R5-132038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A4B9FB" w14:textId="77777777" w:rsidR="006F05CC" w:rsidRPr="00DF53B4" w:rsidRDefault="006F05CC" w:rsidP="006F05CC">
            <w:pPr>
              <w:pStyle w:val="TAL"/>
              <w:rPr>
                <w:sz w:val="16"/>
                <w:szCs w:val="16"/>
                <w:lang w:eastAsia="en-US"/>
              </w:rPr>
            </w:pPr>
            <w:r w:rsidRPr="00DF53B4">
              <w:rPr>
                <w:sz w:val="16"/>
                <w:szCs w:val="16"/>
                <w:lang w:eastAsia="en-US"/>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F7DB8"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6C3C7" w14:textId="77777777" w:rsidR="006F05CC" w:rsidRPr="00DF53B4" w:rsidRDefault="006F05CC" w:rsidP="006F05CC">
            <w:pPr>
              <w:pStyle w:val="TAL"/>
              <w:rPr>
                <w:sz w:val="16"/>
                <w:szCs w:val="16"/>
                <w:lang w:eastAsia="en-US"/>
              </w:rPr>
            </w:pPr>
            <w:r w:rsidRPr="00DF53B4">
              <w:rPr>
                <w:sz w:val="16"/>
                <w:szCs w:val="16"/>
                <w:lang w:eastAsia="en-US"/>
              </w:rPr>
              <w:t>Correction of TC 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916B29"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8AA67"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E3F8F"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191A75" w14:textId="77777777" w:rsidR="006F05CC" w:rsidRPr="00DF53B4" w:rsidRDefault="006F05CC" w:rsidP="006F05CC">
            <w:pPr>
              <w:pStyle w:val="TAL"/>
              <w:rPr>
                <w:sz w:val="16"/>
                <w:szCs w:val="16"/>
                <w:lang w:eastAsia="en-US"/>
              </w:rPr>
            </w:pPr>
            <w:r w:rsidRPr="00DF53B4">
              <w:rPr>
                <w:sz w:val="16"/>
                <w:szCs w:val="16"/>
                <w:lang w:eastAsia="en-US"/>
              </w:rPr>
              <w:t>R5-132038</w:t>
            </w:r>
          </w:p>
        </w:tc>
      </w:tr>
      <w:tr w:rsidR="006F05CC" w:rsidRPr="00DF53B4" w14:paraId="1F4E5AF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EE1B50"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A956B" w14:textId="77777777" w:rsidR="006F05CC" w:rsidRPr="00DF53B4" w:rsidRDefault="006F05CC" w:rsidP="006F05CC">
            <w:pPr>
              <w:rPr>
                <w:rFonts w:ascii="Arial" w:hAnsi="Arial"/>
                <w:sz w:val="16"/>
                <w:szCs w:val="16"/>
              </w:rPr>
            </w:pPr>
            <w:r w:rsidRPr="00DF53B4">
              <w:rPr>
                <w:rFonts w:ascii="Arial" w:hAnsi="Arial"/>
                <w:sz w:val="16"/>
                <w:szCs w:val="16"/>
              </w:rPr>
              <w:t>R5-132063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62FD0B" w14:textId="77777777" w:rsidR="006F05CC" w:rsidRPr="00DF53B4" w:rsidRDefault="006F05CC" w:rsidP="006F05CC">
            <w:pPr>
              <w:pStyle w:val="TAL"/>
              <w:rPr>
                <w:sz w:val="16"/>
                <w:szCs w:val="16"/>
                <w:lang w:eastAsia="en-US"/>
              </w:rPr>
            </w:pPr>
            <w:r w:rsidRPr="00DF53B4">
              <w:rPr>
                <w:sz w:val="16"/>
                <w:szCs w:val="16"/>
                <w:lang w:eastAsia="en-US"/>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925A4C"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9F0482" w14:textId="77777777" w:rsidR="006F05CC" w:rsidRPr="00DF53B4" w:rsidRDefault="006F05CC" w:rsidP="006F05CC">
            <w:pPr>
              <w:pStyle w:val="TAL"/>
              <w:rPr>
                <w:sz w:val="16"/>
                <w:szCs w:val="16"/>
                <w:lang w:eastAsia="en-US"/>
              </w:rPr>
            </w:pPr>
            <w:r w:rsidRPr="00DF53B4">
              <w:rPr>
                <w:sz w:val="16"/>
                <w:szCs w:val="16"/>
                <w:lang w:eastAsia="en-US"/>
              </w:rPr>
              <w:t>To-tag in 202 Accepted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7C9C1B"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DB072"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6C9FA"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DF3703" w14:textId="77777777" w:rsidR="006F05CC" w:rsidRPr="00DF53B4" w:rsidRDefault="006F05CC" w:rsidP="006F05CC">
            <w:pPr>
              <w:pStyle w:val="TAL"/>
              <w:rPr>
                <w:sz w:val="16"/>
                <w:szCs w:val="16"/>
                <w:lang w:eastAsia="en-US"/>
              </w:rPr>
            </w:pPr>
            <w:r w:rsidRPr="00DF53B4">
              <w:rPr>
                <w:sz w:val="16"/>
                <w:szCs w:val="16"/>
                <w:lang w:eastAsia="en-US"/>
              </w:rPr>
              <w:t>R5-132063</w:t>
            </w:r>
          </w:p>
        </w:tc>
      </w:tr>
      <w:tr w:rsidR="006F05CC" w:rsidRPr="00DF53B4" w14:paraId="37BDD58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046649"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D4CCF8" w14:textId="77777777" w:rsidR="006F05CC" w:rsidRPr="00DF53B4" w:rsidRDefault="006F05CC" w:rsidP="006F05CC">
            <w:pPr>
              <w:rPr>
                <w:rFonts w:ascii="Arial" w:hAnsi="Arial"/>
                <w:sz w:val="16"/>
                <w:szCs w:val="16"/>
              </w:rPr>
            </w:pPr>
            <w:r w:rsidRPr="00DF53B4">
              <w:rPr>
                <w:rFonts w:ascii="Arial" w:hAnsi="Arial"/>
                <w:sz w:val="16"/>
                <w:szCs w:val="16"/>
              </w:rPr>
              <w:t>R5-132064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C826C0" w14:textId="77777777" w:rsidR="006F05CC" w:rsidRPr="00DF53B4" w:rsidRDefault="006F05CC" w:rsidP="006F05CC">
            <w:pPr>
              <w:pStyle w:val="TAL"/>
              <w:rPr>
                <w:sz w:val="16"/>
                <w:szCs w:val="16"/>
                <w:lang w:eastAsia="en-US"/>
              </w:rPr>
            </w:pPr>
            <w:r w:rsidRPr="00DF53B4">
              <w:rPr>
                <w:sz w:val="16"/>
                <w:szCs w:val="16"/>
                <w:lang w:eastAsia="en-US"/>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379E2"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E77651" w14:textId="77777777" w:rsidR="006F05CC" w:rsidRPr="00DF53B4" w:rsidRDefault="006F05CC" w:rsidP="006F05CC">
            <w:pPr>
              <w:pStyle w:val="TAL"/>
              <w:rPr>
                <w:sz w:val="16"/>
                <w:szCs w:val="16"/>
                <w:lang w:eastAsia="en-US"/>
              </w:rPr>
            </w:pPr>
            <w:r w:rsidRPr="00DF53B4">
              <w:rPr>
                <w:sz w:val="16"/>
                <w:szCs w:val="16"/>
                <w:lang w:eastAsia="en-US"/>
              </w:rPr>
              <w:t>Record-Route header in A.2.3 on 183 Session Progress for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2E980"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4B8E1"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25605D"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EE9459" w14:textId="77777777" w:rsidR="006F05CC" w:rsidRPr="00DF53B4" w:rsidRDefault="006F05CC" w:rsidP="006F05CC">
            <w:pPr>
              <w:pStyle w:val="TAL"/>
              <w:rPr>
                <w:sz w:val="16"/>
                <w:szCs w:val="16"/>
                <w:lang w:eastAsia="en-US"/>
              </w:rPr>
            </w:pPr>
            <w:r w:rsidRPr="00DF53B4">
              <w:rPr>
                <w:sz w:val="16"/>
                <w:szCs w:val="16"/>
                <w:lang w:eastAsia="en-US"/>
              </w:rPr>
              <w:t>R5-132064</w:t>
            </w:r>
          </w:p>
        </w:tc>
      </w:tr>
      <w:tr w:rsidR="006F05CC" w:rsidRPr="00DF53B4" w14:paraId="556901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B5628E"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929224" w14:textId="77777777" w:rsidR="006F05CC" w:rsidRPr="00DF53B4" w:rsidRDefault="006F05CC" w:rsidP="006F05CC">
            <w:pPr>
              <w:rPr>
                <w:rFonts w:ascii="Arial" w:hAnsi="Arial"/>
                <w:sz w:val="16"/>
                <w:szCs w:val="16"/>
              </w:rPr>
            </w:pPr>
            <w:r w:rsidRPr="00DF53B4">
              <w:rPr>
                <w:rFonts w:ascii="Arial" w:hAnsi="Arial"/>
                <w:sz w:val="16"/>
                <w:szCs w:val="16"/>
              </w:rPr>
              <w:t>R5-132065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FD3D87" w14:textId="77777777" w:rsidR="006F05CC" w:rsidRPr="00DF53B4" w:rsidRDefault="006F05CC" w:rsidP="006F05CC">
            <w:pPr>
              <w:pStyle w:val="TAL"/>
              <w:rPr>
                <w:sz w:val="16"/>
                <w:szCs w:val="16"/>
                <w:lang w:eastAsia="en-US"/>
              </w:rPr>
            </w:pPr>
            <w:r w:rsidRPr="00DF53B4">
              <w:rPr>
                <w:sz w:val="16"/>
                <w:szCs w:val="16"/>
                <w:lang w:eastAsia="en-US"/>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2E44B4"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0E6D01" w14:textId="77777777" w:rsidR="006F05CC" w:rsidRPr="00DF53B4" w:rsidRDefault="006F05CC" w:rsidP="006F05CC">
            <w:pPr>
              <w:pStyle w:val="TAL"/>
              <w:rPr>
                <w:sz w:val="16"/>
                <w:szCs w:val="16"/>
                <w:lang w:eastAsia="en-US"/>
              </w:rPr>
            </w:pPr>
            <w:r w:rsidRPr="00DF53B4">
              <w:rPr>
                <w:sz w:val="16"/>
                <w:szCs w:val="16"/>
                <w:lang w:eastAsia="en-US"/>
              </w:rPr>
              <w:t>Fix step numbering in 9.2.4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78A15F"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38377"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750CA"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92FFB7" w14:textId="77777777" w:rsidR="006F05CC" w:rsidRPr="00DF53B4" w:rsidRDefault="006F05CC" w:rsidP="006F05CC">
            <w:pPr>
              <w:pStyle w:val="TAL"/>
              <w:rPr>
                <w:sz w:val="16"/>
                <w:szCs w:val="16"/>
                <w:lang w:eastAsia="en-US"/>
              </w:rPr>
            </w:pPr>
            <w:r w:rsidRPr="00DF53B4">
              <w:rPr>
                <w:sz w:val="16"/>
                <w:szCs w:val="16"/>
                <w:lang w:eastAsia="en-US"/>
              </w:rPr>
              <w:t>R5-132065</w:t>
            </w:r>
          </w:p>
        </w:tc>
      </w:tr>
      <w:tr w:rsidR="006F05CC" w:rsidRPr="00DF53B4" w14:paraId="48366E7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6676F3" w14:textId="77777777" w:rsidR="006F05CC" w:rsidRPr="00DF53B4" w:rsidRDefault="006F05CC" w:rsidP="006F05CC">
            <w:pPr>
              <w:pStyle w:val="TAL"/>
              <w:rPr>
                <w:sz w:val="16"/>
                <w:szCs w:val="16"/>
                <w:lang w:eastAsia="en-US"/>
              </w:rPr>
            </w:pPr>
            <w:r w:rsidRPr="00DF53B4">
              <w:rPr>
                <w:sz w:val="16"/>
                <w:szCs w:val="16"/>
                <w:lang w:eastAsia="en-US"/>
              </w:rPr>
              <w:t>RP-60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EE0F29" w14:textId="77777777" w:rsidR="006F05CC" w:rsidRPr="00DF53B4" w:rsidRDefault="006F05CC" w:rsidP="006F05CC">
            <w:pPr>
              <w:rPr>
                <w:rFonts w:ascii="Arial" w:hAnsi="Arial"/>
                <w:sz w:val="16"/>
                <w:szCs w:val="16"/>
              </w:rPr>
            </w:pPr>
            <w:r w:rsidRPr="00DF53B4">
              <w:rPr>
                <w:rFonts w:ascii="Arial" w:hAnsi="Arial"/>
                <w:sz w:val="16"/>
                <w:szCs w:val="16"/>
              </w:rPr>
              <w:t>R5-132068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C86B4A" w14:textId="77777777" w:rsidR="006F05CC" w:rsidRPr="00DF53B4" w:rsidRDefault="006F05CC" w:rsidP="006F05CC">
            <w:pPr>
              <w:pStyle w:val="TAL"/>
              <w:rPr>
                <w:sz w:val="16"/>
                <w:szCs w:val="16"/>
                <w:lang w:eastAsia="en-US"/>
              </w:rPr>
            </w:pPr>
            <w:r w:rsidRPr="00DF53B4">
              <w:rPr>
                <w:sz w:val="16"/>
                <w:szCs w:val="16"/>
                <w:lang w:eastAsia="en-US"/>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8D617" w14:textId="77777777" w:rsidR="006F05CC" w:rsidRPr="00DF53B4" w:rsidRDefault="006F05CC" w:rsidP="006F05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CA12E3" w14:textId="77777777" w:rsidR="006F05CC" w:rsidRPr="00DF53B4" w:rsidRDefault="006F05CC" w:rsidP="006F05CC">
            <w:pPr>
              <w:pStyle w:val="TAL"/>
              <w:rPr>
                <w:sz w:val="16"/>
                <w:szCs w:val="16"/>
                <w:lang w:eastAsia="en-US"/>
              </w:rPr>
            </w:pPr>
            <w:r w:rsidRPr="00DF53B4">
              <w:rPr>
                <w:sz w:val="16"/>
                <w:szCs w:val="16"/>
                <w:lang w:eastAsia="en-US"/>
              </w:rPr>
              <w:t>Correction of TC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4362D6" w14:textId="77777777" w:rsidR="006F05CC" w:rsidRPr="00DF53B4" w:rsidRDefault="006F05CC" w:rsidP="006F05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337373" w14:textId="77777777" w:rsidR="006F05CC" w:rsidRPr="00DF53B4" w:rsidRDefault="006F05CC" w:rsidP="006F05CC">
            <w:pPr>
              <w:pStyle w:val="TAL"/>
              <w:rPr>
                <w:sz w:val="16"/>
                <w:szCs w:val="16"/>
                <w:lang w:eastAsia="en-US"/>
              </w:rPr>
            </w:pPr>
            <w:r w:rsidRPr="00DF53B4">
              <w:rPr>
                <w:sz w:val="16"/>
                <w:szCs w:val="16"/>
                <w:lang w:eastAsia="en-US"/>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0D619" w14:textId="77777777" w:rsidR="006F05CC" w:rsidRPr="00DF53B4" w:rsidRDefault="006F05CC" w:rsidP="006F05CC">
            <w:pPr>
              <w:pStyle w:val="TAL"/>
              <w:rPr>
                <w:sz w:val="16"/>
                <w:szCs w:val="16"/>
                <w:lang w:eastAsia="en-US"/>
              </w:rPr>
            </w:pPr>
            <w:r w:rsidRPr="00DF53B4">
              <w:rPr>
                <w:sz w:val="16"/>
                <w:szCs w:val="16"/>
                <w:lang w:eastAsia="en-US"/>
              </w:rPr>
              <w:t>10.2.0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825652" w14:textId="77777777" w:rsidR="006F05CC" w:rsidRPr="00DF53B4" w:rsidRDefault="006F05CC" w:rsidP="006F05CC">
            <w:pPr>
              <w:pStyle w:val="TAL"/>
              <w:rPr>
                <w:sz w:val="16"/>
                <w:szCs w:val="16"/>
                <w:lang w:eastAsia="en-US"/>
              </w:rPr>
            </w:pPr>
            <w:r w:rsidRPr="00DF53B4">
              <w:rPr>
                <w:sz w:val="16"/>
                <w:szCs w:val="16"/>
                <w:lang w:eastAsia="en-US"/>
              </w:rPr>
              <w:t>R5-132068</w:t>
            </w:r>
          </w:p>
        </w:tc>
      </w:tr>
      <w:tr w:rsidR="00194FC3" w:rsidRPr="00DF53B4" w14:paraId="408F27B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37B90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C2CC96"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2F7E6A" w14:textId="77777777" w:rsidR="00194FC3" w:rsidRPr="00DF53B4" w:rsidRDefault="00194FC3" w:rsidP="00194FC3">
            <w:pPr>
              <w:pStyle w:val="TAL"/>
              <w:rPr>
                <w:sz w:val="16"/>
                <w:szCs w:val="16"/>
                <w:lang w:eastAsia="en-US"/>
              </w:rPr>
            </w:pPr>
            <w:r w:rsidRPr="00DF53B4">
              <w:rPr>
                <w:sz w:val="16"/>
                <w:szCs w:val="16"/>
                <w:lang w:eastAsia="en-US"/>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1A63E"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234435" w14:textId="77777777" w:rsidR="00194FC3" w:rsidRPr="00DF53B4" w:rsidRDefault="00194FC3" w:rsidP="00194FC3">
            <w:pPr>
              <w:pStyle w:val="TAL"/>
              <w:rPr>
                <w:sz w:val="16"/>
                <w:szCs w:val="16"/>
                <w:lang w:eastAsia="en-US"/>
              </w:rPr>
            </w:pPr>
            <w:r w:rsidRPr="00DF53B4">
              <w:rPr>
                <w:sz w:val="16"/>
                <w:szCs w:val="16"/>
                <w:lang w:eastAsia="en-US"/>
              </w:rPr>
              <w:t>Correction to reference to RFC 6442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FC7B20"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0C41E2"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84AF9"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71246C" w14:textId="77777777" w:rsidR="00194FC3" w:rsidRPr="00DF53B4" w:rsidRDefault="00194FC3" w:rsidP="00194FC3">
            <w:pPr>
              <w:pStyle w:val="TAL"/>
              <w:rPr>
                <w:sz w:val="16"/>
                <w:szCs w:val="16"/>
                <w:lang w:eastAsia="en-US"/>
              </w:rPr>
            </w:pPr>
            <w:r w:rsidRPr="00DF53B4">
              <w:rPr>
                <w:sz w:val="16"/>
                <w:szCs w:val="16"/>
                <w:lang w:eastAsia="en-US"/>
              </w:rPr>
              <w:t>R5-133151</w:t>
            </w:r>
          </w:p>
        </w:tc>
      </w:tr>
      <w:tr w:rsidR="00194FC3" w:rsidRPr="00DF53B4" w14:paraId="49FEEF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F36136"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E52444"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AD21C4" w14:textId="77777777" w:rsidR="00194FC3" w:rsidRPr="00DF53B4" w:rsidRDefault="00194FC3" w:rsidP="00194FC3">
            <w:pPr>
              <w:pStyle w:val="TAL"/>
              <w:rPr>
                <w:sz w:val="16"/>
                <w:szCs w:val="16"/>
                <w:lang w:eastAsia="en-US"/>
              </w:rPr>
            </w:pPr>
            <w:r w:rsidRPr="00DF53B4">
              <w:rPr>
                <w:sz w:val="16"/>
                <w:szCs w:val="16"/>
                <w:lang w:eastAsia="en-US"/>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5269C"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D6F04E" w14:textId="77777777" w:rsidR="00194FC3" w:rsidRPr="00DF53B4" w:rsidRDefault="00194FC3" w:rsidP="00194FC3">
            <w:pPr>
              <w:pStyle w:val="TAL"/>
              <w:rPr>
                <w:sz w:val="16"/>
                <w:szCs w:val="16"/>
                <w:lang w:eastAsia="en-US"/>
              </w:rPr>
            </w:pPr>
            <w:r w:rsidRPr="00DF53B4">
              <w:rPr>
                <w:sz w:val="16"/>
                <w:szCs w:val="16"/>
                <w:lang w:eastAsia="en-US"/>
              </w:rPr>
              <w:t>Correction to PRACK default message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CDE509"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85820"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96C89"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85A45A" w14:textId="77777777" w:rsidR="00194FC3" w:rsidRPr="00DF53B4" w:rsidRDefault="00194FC3" w:rsidP="00194FC3">
            <w:pPr>
              <w:pStyle w:val="TAL"/>
              <w:rPr>
                <w:sz w:val="16"/>
                <w:szCs w:val="16"/>
                <w:lang w:eastAsia="en-US"/>
              </w:rPr>
            </w:pPr>
            <w:r w:rsidRPr="00DF53B4">
              <w:rPr>
                <w:sz w:val="16"/>
                <w:szCs w:val="16"/>
                <w:lang w:eastAsia="en-US"/>
              </w:rPr>
              <w:t>R5-133188</w:t>
            </w:r>
          </w:p>
        </w:tc>
      </w:tr>
      <w:tr w:rsidR="00194FC3" w:rsidRPr="00DF53B4" w14:paraId="7000857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3EB284"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5361E6"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DF7645" w14:textId="77777777" w:rsidR="00194FC3" w:rsidRPr="00DF53B4" w:rsidRDefault="00194FC3" w:rsidP="00194FC3">
            <w:pPr>
              <w:pStyle w:val="TAL"/>
              <w:rPr>
                <w:sz w:val="16"/>
                <w:szCs w:val="16"/>
                <w:lang w:eastAsia="en-US"/>
              </w:rPr>
            </w:pPr>
            <w:r w:rsidRPr="00DF53B4">
              <w:rPr>
                <w:sz w:val="16"/>
                <w:szCs w:val="16"/>
                <w:lang w:eastAsia="en-US"/>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8F401"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45BA62" w14:textId="77777777" w:rsidR="00194FC3" w:rsidRPr="00DF53B4" w:rsidRDefault="00194FC3" w:rsidP="00194FC3">
            <w:pPr>
              <w:pStyle w:val="TAL"/>
              <w:rPr>
                <w:sz w:val="16"/>
                <w:szCs w:val="16"/>
                <w:lang w:eastAsia="en-US"/>
              </w:rPr>
            </w:pPr>
            <w:r w:rsidRPr="00DF53B4">
              <w:rPr>
                <w:sz w:val="16"/>
                <w:szCs w:val="16"/>
                <w:lang w:eastAsia="en-US"/>
              </w:rPr>
              <w:t>Correction of TC 15 series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0C0A48"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34D58"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EACCA3"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B94E5F" w14:textId="77777777" w:rsidR="00194FC3" w:rsidRPr="00DF53B4" w:rsidRDefault="00194FC3" w:rsidP="00194FC3">
            <w:pPr>
              <w:pStyle w:val="TAL"/>
              <w:rPr>
                <w:sz w:val="16"/>
                <w:szCs w:val="16"/>
                <w:lang w:eastAsia="en-US"/>
              </w:rPr>
            </w:pPr>
            <w:r w:rsidRPr="00DF53B4">
              <w:rPr>
                <w:sz w:val="16"/>
                <w:szCs w:val="16"/>
                <w:lang w:eastAsia="en-US"/>
              </w:rPr>
              <w:t>R5-133197</w:t>
            </w:r>
          </w:p>
        </w:tc>
      </w:tr>
      <w:tr w:rsidR="00194FC3" w:rsidRPr="00DF53B4" w14:paraId="50E937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0C7F0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72A2FB"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E37D28" w14:textId="77777777" w:rsidR="00194FC3" w:rsidRPr="00DF53B4" w:rsidRDefault="00194FC3" w:rsidP="00194FC3">
            <w:pPr>
              <w:pStyle w:val="TAL"/>
              <w:rPr>
                <w:sz w:val="16"/>
                <w:szCs w:val="16"/>
                <w:lang w:eastAsia="en-US"/>
              </w:rPr>
            </w:pPr>
            <w:r w:rsidRPr="00DF53B4">
              <w:rPr>
                <w:sz w:val="16"/>
                <w:szCs w:val="16"/>
                <w:lang w:eastAsia="en-US"/>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538AD"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9C3A30" w14:textId="77777777" w:rsidR="00194FC3" w:rsidRPr="00DF53B4" w:rsidRDefault="00194FC3" w:rsidP="00194FC3">
            <w:pPr>
              <w:pStyle w:val="TAL"/>
              <w:rPr>
                <w:sz w:val="16"/>
                <w:szCs w:val="16"/>
                <w:lang w:eastAsia="en-US"/>
              </w:rPr>
            </w:pPr>
            <w:r w:rsidRPr="00DF53B4">
              <w:rPr>
                <w:sz w:val="16"/>
                <w:szCs w:val="16"/>
                <w:lang w:eastAsia="en-US"/>
              </w:rPr>
              <w:t>Correction of Annex C.29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71084D"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822AD"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7233D"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4F8D36" w14:textId="77777777" w:rsidR="00194FC3" w:rsidRPr="00DF53B4" w:rsidRDefault="00194FC3" w:rsidP="00194FC3">
            <w:pPr>
              <w:pStyle w:val="TAL"/>
              <w:rPr>
                <w:sz w:val="16"/>
                <w:szCs w:val="16"/>
                <w:lang w:eastAsia="en-US"/>
              </w:rPr>
            </w:pPr>
            <w:r w:rsidRPr="00DF53B4">
              <w:rPr>
                <w:sz w:val="16"/>
                <w:szCs w:val="16"/>
                <w:lang w:eastAsia="en-US"/>
              </w:rPr>
              <w:t>R5-133198</w:t>
            </w:r>
          </w:p>
        </w:tc>
      </w:tr>
      <w:tr w:rsidR="00194FC3" w:rsidRPr="00DF53B4" w14:paraId="1F3EB7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FD05EF"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D968EF"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9B5AC3" w14:textId="77777777" w:rsidR="00194FC3" w:rsidRPr="00DF53B4" w:rsidRDefault="00194FC3" w:rsidP="00194FC3">
            <w:pPr>
              <w:pStyle w:val="TAL"/>
              <w:rPr>
                <w:sz w:val="16"/>
                <w:szCs w:val="16"/>
                <w:lang w:eastAsia="en-US"/>
              </w:rPr>
            </w:pPr>
            <w:r w:rsidRPr="00DF53B4">
              <w:rPr>
                <w:sz w:val="16"/>
                <w:szCs w:val="16"/>
                <w:lang w:eastAsia="en-US"/>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5BEAF"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A1233B" w14:textId="77777777" w:rsidR="00194FC3" w:rsidRPr="00DF53B4" w:rsidRDefault="00194FC3" w:rsidP="00194FC3">
            <w:pPr>
              <w:pStyle w:val="TAL"/>
              <w:rPr>
                <w:sz w:val="16"/>
                <w:szCs w:val="16"/>
                <w:lang w:eastAsia="en-US"/>
              </w:rPr>
            </w:pPr>
            <w:r w:rsidRPr="00DF53B4">
              <w:rPr>
                <w:sz w:val="16"/>
                <w:szCs w:val="16"/>
                <w:lang w:eastAsia="en-US"/>
              </w:rPr>
              <w:t>Add MMI command releasing call in TC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D15864"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8B284"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56904"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3AA0FB" w14:textId="77777777" w:rsidR="00194FC3" w:rsidRPr="00DF53B4" w:rsidRDefault="00194FC3" w:rsidP="00194FC3">
            <w:pPr>
              <w:pStyle w:val="TAL"/>
              <w:rPr>
                <w:sz w:val="16"/>
                <w:szCs w:val="16"/>
                <w:lang w:eastAsia="en-US"/>
              </w:rPr>
            </w:pPr>
            <w:r w:rsidRPr="00DF53B4">
              <w:rPr>
                <w:sz w:val="16"/>
                <w:szCs w:val="16"/>
                <w:lang w:eastAsia="en-US"/>
              </w:rPr>
              <w:t>R5-133301</w:t>
            </w:r>
          </w:p>
        </w:tc>
      </w:tr>
      <w:tr w:rsidR="00194FC3" w:rsidRPr="00DF53B4" w14:paraId="0813E91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227A3A"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B7E453"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BF3B84" w14:textId="77777777" w:rsidR="00194FC3" w:rsidRPr="00DF53B4" w:rsidRDefault="00194FC3" w:rsidP="00194FC3">
            <w:pPr>
              <w:pStyle w:val="TAL"/>
              <w:rPr>
                <w:sz w:val="16"/>
                <w:szCs w:val="16"/>
                <w:lang w:eastAsia="en-US"/>
              </w:rPr>
            </w:pPr>
            <w:r w:rsidRPr="00DF53B4">
              <w:rPr>
                <w:sz w:val="16"/>
                <w:szCs w:val="16"/>
                <w:lang w:eastAsia="en-US"/>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AF811"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EB7819" w14:textId="77777777" w:rsidR="00194FC3" w:rsidRPr="00DF53B4" w:rsidRDefault="00821722" w:rsidP="00194FC3">
            <w:pPr>
              <w:pStyle w:val="TAL"/>
              <w:rPr>
                <w:sz w:val="16"/>
                <w:szCs w:val="16"/>
                <w:lang w:eastAsia="en-US"/>
              </w:rPr>
            </w:pPr>
            <w:r w:rsidRPr="00DF53B4">
              <w:rPr>
                <w:sz w:val="16"/>
                <w:szCs w:val="16"/>
                <w:lang w:eastAsia="en-US"/>
              </w:rPr>
              <w:t>Referring</w:t>
            </w:r>
            <w:r w:rsidR="00194FC3" w:rsidRPr="00DF53B4">
              <w:rPr>
                <w:sz w:val="16"/>
                <w:szCs w:val="16"/>
                <w:lang w:eastAsia="en-US"/>
              </w:rPr>
              <w:t xml:space="preserve"> to generic procedure C.30 in TC 8.3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6B1B57"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4C4A6"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911AA"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2755D1" w14:textId="77777777" w:rsidR="00194FC3" w:rsidRPr="00DF53B4" w:rsidRDefault="00194FC3" w:rsidP="00194FC3">
            <w:pPr>
              <w:pStyle w:val="TAL"/>
              <w:rPr>
                <w:sz w:val="16"/>
                <w:szCs w:val="16"/>
                <w:lang w:eastAsia="en-US"/>
              </w:rPr>
            </w:pPr>
            <w:r w:rsidRPr="00DF53B4">
              <w:rPr>
                <w:sz w:val="16"/>
                <w:szCs w:val="16"/>
                <w:lang w:eastAsia="en-US"/>
              </w:rPr>
              <w:t>R5-133302</w:t>
            </w:r>
          </w:p>
        </w:tc>
      </w:tr>
      <w:tr w:rsidR="00194FC3" w:rsidRPr="00DF53B4" w14:paraId="1343D01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E2616F"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C0DB1B"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A27757" w14:textId="77777777" w:rsidR="00194FC3" w:rsidRPr="00DF53B4" w:rsidRDefault="00194FC3" w:rsidP="00194FC3">
            <w:pPr>
              <w:pStyle w:val="TAL"/>
              <w:rPr>
                <w:sz w:val="16"/>
                <w:szCs w:val="16"/>
                <w:lang w:eastAsia="en-US"/>
              </w:rPr>
            </w:pPr>
            <w:r w:rsidRPr="00DF53B4">
              <w:rPr>
                <w:sz w:val="16"/>
                <w:szCs w:val="16"/>
                <w:lang w:eastAsia="en-US"/>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95152"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41956C" w14:textId="77777777" w:rsidR="00194FC3" w:rsidRPr="00DF53B4" w:rsidRDefault="00194FC3" w:rsidP="00194FC3">
            <w:pPr>
              <w:pStyle w:val="TAL"/>
              <w:rPr>
                <w:sz w:val="16"/>
                <w:szCs w:val="16"/>
                <w:lang w:eastAsia="en-US"/>
              </w:rPr>
            </w:pPr>
            <w:r w:rsidRPr="00DF53B4">
              <w:rPr>
                <w:sz w:val="16"/>
                <w:szCs w:val="16"/>
                <w:lang w:eastAsia="en-US"/>
              </w:rPr>
              <w:t>Correction of A.2.7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E39E3"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F7149"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9E3B8"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200C1" w14:textId="77777777" w:rsidR="00194FC3" w:rsidRPr="00DF53B4" w:rsidRDefault="00194FC3" w:rsidP="00194FC3">
            <w:pPr>
              <w:pStyle w:val="TAL"/>
              <w:rPr>
                <w:sz w:val="16"/>
                <w:szCs w:val="16"/>
                <w:lang w:eastAsia="en-US"/>
              </w:rPr>
            </w:pPr>
            <w:r w:rsidRPr="00DF53B4">
              <w:rPr>
                <w:sz w:val="16"/>
                <w:szCs w:val="16"/>
                <w:lang w:eastAsia="en-US"/>
              </w:rPr>
              <w:t>R5-133303</w:t>
            </w:r>
          </w:p>
        </w:tc>
      </w:tr>
      <w:tr w:rsidR="00194FC3" w:rsidRPr="00DF53B4" w14:paraId="4A168DA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9201D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5DF4B2"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8104BC" w14:textId="77777777" w:rsidR="00194FC3" w:rsidRPr="00DF53B4" w:rsidRDefault="00194FC3" w:rsidP="00194FC3">
            <w:pPr>
              <w:pStyle w:val="TAL"/>
              <w:rPr>
                <w:sz w:val="16"/>
                <w:szCs w:val="16"/>
                <w:lang w:eastAsia="en-US"/>
              </w:rPr>
            </w:pPr>
            <w:r w:rsidRPr="00DF53B4">
              <w:rPr>
                <w:sz w:val="16"/>
                <w:szCs w:val="16"/>
                <w:lang w:eastAsia="en-US"/>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FA9B7"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3EB06B" w14:textId="77777777" w:rsidR="00194FC3" w:rsidRPr="00DF53B4" w:rsidRDefault="00194FC3" w:rsidP="00194FC3">
            <w:pPr>
              <w:pStyle w:val="TAL"/>
              <w:rPr>
                <w:sz w:val="16"/>
                <w:szCs w:val="16"/>
                <w:lang w:eastAsia="en-US"/>
              </w:rPr>
            </w:pPr>
            <w:r w:rsidRPr="00DF53B4">
              <w:rPr>
                <w:sz w:val="16"/>
                <w:szCs w:val="16"/>
                <w:lang w:eastAsia="en-US"/>
              </w:rPr>
              <w:t>Clarification of A.2.9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02B1AB"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6BAD2"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9F1FD"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655FBD" w14:textId="77777777" w:rsidR="00194FC3" w:rsidRPr="00DF53B4" w:rsidRDefault="00194FC3" w:rsidP="00194FC3">
            <w:pPr>
              <w:pStyle w:val="TAL"/>
              <w:rPr>
                <w:sz w:val="16"/>
                <w:szCs w:val="16"/>
                <w:lang w:eastAsia="en-US"/>
              </w:rPr>
            </w:pPr>
            <w:r w:rsidRPr="00DF53B4">
              <w:rPr>
                <w:sz w:val="16"/>
                <w:szCs w:val="16"/>
                <w:lang w:eastAsia="en-US"/>
              </w:rPr>
              <w:t>R5-133304</w:t>
            </w:r>
          </w:p>
        </w:tc>
      </w:tr>
      <w:tr w:rsidR="00194FC3" w:rsidRPr="00DF53B4" w14:paraId="45DE9F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444DA0"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62E1CA"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7D0D73" w14:textId="77777777" w:rsidR="00194FC3" w:rsidRPr="00DF53B4" w:rsidRDefault="00194FC3" w:rsidP="00194FC3">
            <w:pPr>
              <w:pStyle w:val="TAL"/>
              <w:rPr>
                <w:sz w:val="16"/>
                <w:szCs w:val="16"/>
                <w:lang w:eastAsia="en-US"/>
              </w:rPr>
            </w:pPr>
            <w:r w:rsidRPr="00DF53B4">
              <w:rPr>
                <w:sz w:val="16"/>
                <w:szCs w:val="16"/>
                <w:lang w:eastAsia="en-US"/>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9D36A"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B04CCC" w14:textId="77777777" w:rsidR="00194FC3" w:rsidRPr="00DF53B4" w:rsidRDefault="00194FC3" w:rsidP="00194FC3">
            <w:pPr>
              <w:pStyle w:val="TAL"/>
              <w:rPr>
                <w:sz w:val="16"/>
                <w:szCs w:val="16"/>
                <w:lang w:eastAsia="en-US"/>
              </w:rPr>
            </w:pPr>
            <w:r w:rsidRPr="00DF53B4">
              <w:rPr>
                <w:sz w:val="16"/>
                <w:szCs w:val="16"/>
                <w:lang w:eastAsia="en-US"/>
              </w:rPr>
              <w:t>Correction of C.30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7EE5EF"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47C1AA"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D674F"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D0FF4B" w14:textId="77777777" w:rsidR="00194FC3" w:rsidRPr="00DF53B4" w:rsidRDefault="00194FC3" w:rsidP="00194FC3">
            <w:pPr>
              <w:pStyle w:val="TAL"/>
              <w:rPr>
                <w:sz w:val="16"/>
                <w:szCs w:val="16"/>
                <w:lang w:eastAsia="en-US"/>
              </w:rPr>
            </w:pPr>
            <w:r w:rsidRPr="00DF53B4">
              <w:rPr>
                <w:sz w:val="16"/>
                <w:szCs w:val="16"/>
                <w:lang w:eastAsia="en-US"/>
              </w:rPr>
              <w:t>R5-133305</w:t>
            </w:r>
          </w:p>
        </w:tc>
      </w:tr>
      <w:tr w:rsidR="00194FC3" w:rsidRPr="00DF53B4" w14:paraId="4E3C3F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9C1D73"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2278DA"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832641" w14:textId="77777777" w:rsidR="00194FC3" w:rsidRPr="00DF53B4" w:rsidRDefault="00194FC3" w:rsidP="00194FC3">
            <w:pPr>
              <w:pStyle w:val="TAL"/>
              <w:rPr>
                <w:sz w:val="16"/>
                <w:szCs w:val="16"/>
                <w:lang w:eastAsia="en-US"/>
              </w:rPr>
            </w:pPr>
            <w:r w:rsidRPr="00DF53B4">
              <w:rPr>
                <w:sz w:val="16"/>
                <w:szCs w:val="16"/>
                <w:lang w:eastAsia="en-US"/>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F4408"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C1DE7F" w14:textId="77777777" w:rsidR="00194FC3" w:rsidRPr="00DF53B4" w:rsidRDefault="00194FC3" w:rsidP="00194FC3">
            <w:pPr>
              <w:pStyle w:val="TAL"/>
              <w:rPr>
                <w:sz w:val="16"/>
                <w:szCs w:val="16"/>
                <w:lang w:eastAsia="en-US"/>
              </w:rPr>
            </w:pPr>
            <w:r w:rsidRPr="00DF53B4">
              <w:rPr>
                <w:sz w:val="16"/>
                <w:szCs w:val="16"/>
                <w:lang w:eastAsia="en-US"/>
              </w:rPr>
              <w:t>Correction of the magic cookie value in Via branch as per the RFC 3261 definition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815DB7"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51C6F"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097FA"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E340DD" w14:textId="77777777" w:rsidR="00194FC3" w:rsidRPr="00DF53B4" w:rsidRDefault="00194FC3" w:rsidP="00194FC3">
            <w:pPr>
              <w:pStyle w:val="TAL"/>
              <w:rPr>
                <w:sz w:val="16"/>
                <w:szCs w:val="16"/>
                <w:lang w:eastAsia="en-US"/>
              </w:rPr>
            </w:pPr>
            <w:r w:rsidRPr="00DF53B4">
              <w:rPr>
                <w:sz w:val="16"/>
                <w:szCs w:val="16"/>
                <w:lang w:eastAsia="en-US"/>
              </w:rPr>
              <w:t>R5-133355</w:t>
            </w:r>
          </w:p>
        </w:tc>
      </w:tr>
      <w:tr w:rsidR="00194FC3" w:rsidRPr="00DF53B4" w14:paraId="0DD0F66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61685C"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ED9B11"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62A893" w14:textId="77777777" w:rsidR="00194FC3" w:rsidRPr="00DF53B4" w:rsidRDefault="00194FC3" w:rsidP="00194FC3">
            <w:pPr>
              <w:pStyle w:val="TAL"/>
              <w:rPr>
                <w:sz w:val="16"/>
                <w:szCs w:val="16"/>
                <w:lang w:eastAsia="en-US"/>
              </w:rPr>
            </w:pPr>
            <w:r w:rsidRPr="00DF53B4">
              <w:rPr>
                <w:sz w:val="16"/>
                <w:szCs w:val="16"/>
                <w:lang w:eastAsia="en-US"/>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A0197"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4BF72B" w14:textId="77777777" w:rsidR="00194FC3" w:rsidRPr="00DF53B4" w:rsidRDefault="00194FC3" w:rsidP="00194FC3">
            <w:pPr>
              <w:pStyle w:val="TAL"/>
              <w:rPr>
                <w:sz w:val="16"/>
                <w:szCs w:val="16"/>
                <w:lang w:eastAsia="en-US"/>
              </w:rPr>
            </w:pPr>
            <w:r w:rsidRPr="00DF53B4">
              <w:rPr>
                <w:sz w:val="16"/>
                <w:szCs w:val="16"/>
                <w:lang w:eastAsia="en-US"/>
              </w:rPr>
              <w:t>Restricting usage of rport to UDP as transport protocol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55E304"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F30BB6"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525B4"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542309" w14:textId="77777777" w:rsidR="00194FC3" w:rsidRPr="00DF53B4" w:rsidRDefault="00194FC3" w:rsidP="00194FC3">
            <w:pPr>
              <w:pStyle w:val="TAL"/>
              <w:rPr>
                <w:sz w:val="16"/>
                <w:szCs w:val="16"/>
                <w:lang w:eastAsia="en-US"/>
              </w:rPr>
            </w:pPr>
            <w:r w:rsidRPr="00DF53B4">
              <w:rPr>
                <w:sz w:val="16"/>
                <w:szCs w:val="16"/>
                <w:lang w:eastAsia="en-US"/>
              </w:rPr>
              <w:t>R5-133358</w:t>
            </w:r>
          </w:p>
        </w:tc>
      </w:tr>
      <w:tr w:rsidR="00194FC3" w:rsidRPr="00DF53B4" w14:paraId="7710E95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8970A3"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B2DEED"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1F0F67" w14:textId="77777777" w:rsidR="00194FC3" w:rsidRPr="00DF53B4" w:rsidRDefault="00194FC3" w:rsidP="00194FC3">
            <w:pPr>
              <w:pStyle w:val="TAL"/>
              <w:rPr>
                <w:sz w:val="16"/>
                <w:szCs w:val="16"/>
                <w:lang w:eastAsia="en-US"/>
              </w:rPr>
            </w:pPr>
            <w:r w:rsidRPr="00DF53B4">
              <w:rPr>
                <w:sz w:val="16"/>
                <w:szCs w:val="16"/>
                <w:lang w:eastAsia="en-US"/>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EAC13"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3C1D96" w14:textId="77777777" w:rsidR="00194FC3" w:rsidRPr="00DF53B4" w:rsidRDefault="00194FC3" w:rsidP="00194FC3">
            <w:pPr>
              <w:pStyle w:val="TAL"/>
              <w:rPr>
                <w:sz w:val="16"/>
                <w:szCs w:val="16"/>
                <w:lang w:eastAsia="en-US"/>
              </w:rPr>
            </w:pPr>
            <w:r w:rsidRPr="00DF53B4">
              <w:rPr>
                <w:sz w:val="16"/>
                <w:szCs w:val="16"/>
                <w:lang w:eastAsia="en-US"/>
              </w:rPr>
              <w:t>Correction to IMS Deregistration procedure in case of using TCP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47BE50"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CCD18"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34D6E1"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244250" w14:textId="77777777" w:rsidR="00194FC3" w:rsidRPr="00DF53B4" w:rsidRDefault="00194FC3" w:rsidP="00194FC3">
            <w:pPr>
              <w:pStyle w:val="TAL"/>
              <w:rPr>
                <w:sz w:val="16"/>
                <w:szCs w:val="16"/>
                <w:lang w:eastAsia="en-US"/>
              </w:rPr>
            </w:pPr>
            <w:r w:rsidRPr="00DF53B4">
              <w:rPr>
                <w:sz w:val="16"/>
                <w:szCs w:val="16"/>
                <w:lang w:eastAsia="en-US"/>
              </w:rPr>
              <w:t>R5-133578</w:t>
            </w:r>
          </w:p>
        </w:tc>
      </w:tr>
      <w:tr w:rsidR="00194FC3" w:rsidRPr="00DF53B4" w14:paraId="3141DCD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D4156E"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46F59B"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48EA38" w14:textId="77777777" w:rsidR="00194FC3" w:rsidRPr="00DF53B4" w:rsidRDefault="00194FC3" w:rsidP="00194FC3">
            <w:pPr>
              <w:pStyle w:val="TAL"/>
              <w:rPr>
                <w:sz w:val="16"/>
                <w:szCs w:val="16"/>
                <w:lang w:eastAsia="en-US"/>
              </w:rPr>
            </w:pPr>
            <w:r w:rsidRPr="00DF53B4">
              <w:rPr>
                <w:sz w:val="16"/>
                <w:szCs w:val="16"/>
                <w:lang w:eastAsia="en-US"/>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E0E95"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92325D" w14:textId="77777777" w:rsidR="00194FC3" w:rsidRPr="00DF53B4" w:rsidRDefault="00194FC3" w:rsidP="00194FC3">
            <w:pPr>
              <w:pStyle w:val="TAL"/>
              <w:rPr>
                <w:sz w:val="16"/>
                <w:szCs w:val="16"/>
                <w:lang w:eastAsia="en-US"/>
              </w:rPr>
            </w:pPr>
            <w:r w:rsidRPr="00DF53B4">
              <w:rPr>
                <w:sz w:val="16"/>
                <w:szCs w:val="16"/>
                <w:lang w:eastAsia="en-US"/>
              </w:rPr>
              <w:t>Corrections to allow both ISIM or USIM to be used in IMS CC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A2E829"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14695"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DAC3A"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F50EB5" w14:textId="77777777" w:rsidR="00194FC3" w:rsidRPr="00DF53B4" w:rsidRDefault="00194FC3" w:rsidP="00194FC3">
            <w:pPr>
              <w:pStyle w:val="TAL"/>
              <w:rPr>
                <w:sz w:val="16"/>
                <w:szCs w:val="16"/>
                <w:lang w:eastAsia="en-US"/>
              </w:rPr>
            </w:pPr>
            <w:r w:rsidRPr="00DF53B4">
              <w:rPr>
                <w:sz w:val="16"/>
                <w:szCs w:val="16"/>
                <w:lang w:eastAsia="en-US"/>
              </w:rPr>
              <w:t>R5-133628</w:t>
            </w:r>
          </w:p>
        </w:tc>
      </w:tr>
      <w:tr w:rsidR="00194FC3" w:rsidRPr="00DF53B4" w14:paraId="3C662A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C30372"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68123E"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90A898" w14:textId="77777777" w:rsidR="00194FC3" w:rsidRPr="00DF53B4" w:rsidRDefault="00194FC3" w:rsidP="00194FC3">
            <w:pPr>
              <w:pStyle w:val="TAL"/>
              <w:rPr>
                <w:sz w:val="16"/>
                <w:szCs w:val="16"/>
                <w:lang w:eastAsia="en-US"/>
              </w:rPr>
            </w:pPr>
            <w:r w:rsidRPr="00DF53B4">
              <w:rPr>
                <w:sz w:val="16"/>
                <w:szCs w:val="16"/>
                <w:lang w:eastAsia="en-US"/>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0A16B"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5D4350" w14:textId="77777777" w:rsidR="00194FC3" w:rsidRPr="00DF53B4" w:rsidRDefault="00194FC3" w:rsidP="00194FC3">
            <w:pPr>
              <w:pStyle w:val="TAL"/>
              <w:rPr>
                <w:sz w:val="16"/>
                <w:szCs w:val="16"/>
                <w:lang w:eastAsia="en-US"/>
              </w:rPr>
            </w:pPr>
            <w:r w:rsidRPr="00DF53B4">
              <w:rPr>
                <w:sz w:val="16"/>
                <w:szCs w:val="16"/>
                <w:lang w:eastAsia="en-US"/>
              </w:rPr>
              <w:t>Correction of Option tags to indicate support of '100rel' and/or 'precondition'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EC2BCD"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94C36"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CD8D4F"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B2D36F" w14:textId="77777777" w:rsidR="00194FC3" w:rsidRPr="00DF53B4" w:rsidRDefault="00194FC3" w:rsidP="00194FC3">
            <w:pPr>
              <w:pStyle w:val="TAL"/>
              <w:rPr>
                <w:sz w:val="16"/>
                <w:szCs w:val="16"/>
                <w:lang w:eastAsia="en-US"/>
              </w:rPr>
            </w:pPr>
            <w:r w:rsidRPr="00DF53B4">
              <w:rPr>
                <w:sz w:val="16"/>
                <w:szCs w:val="16"/>
                <w:lang w:eastAsia="en-US"/>
              </w:rPr>
              <w:t>R5-133629</w:t>
            </w:r>
          </w:p>
        </w:tc>
      </w:tr>
      <w:tr w:rsidR="00194FC3" w:rsidRPr="00DF53B4" w14:paraId="69B4BD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8AC67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ED2F7C"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435083" w14:textId="77777777" w:rsidR="00194FC3" w:rsidRPr="00DF53B4" w:rsidRDefault="00194FC3" w:rsidP="00194FC3">
            <w:pPr>
              <w:pStyle w:val="TAL"/>
              <w:rPr>
                <w:sz w:val="16"/>
                <w:szCs w:val="16"/>
                <w:lang w:eastAsia="en-US"/>
              </w:rPr>
            </w:pPr>
            <w:r w:rsidRPr="00DF53B4">
              <w:rPr>
                <w:sz w:val="16"/>
                <w:szCs w:val="16"/>
                <w:lang w:eastAsia="en-US"/>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4685D"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D48928" w14:textId="77777777" w:rsidR="00194FC3" w:rsidRPr="00DF53B4" w:rsidRDefault="00194FC3" w:rsidP="00194FC3">
            <w:pPr>
              <w:pStyle w:val="TAL"/>
              <w:rPr>
                <w:sz w:val="16"/>
                <w:szCs w:val="16"/>
                <w:lang w:eastAsia="en-US"/>
              </w:rPr>
            </w:pPr>
            <w:r w:rsidRPr="00DF53B4">
              <w:rPr>
                <w:sz w:val="16"/>
                <w:szCs w:val="16"/>
                <w:lang w:eastAsia="en-US"/>
              </w:rPr>
              <w:t>Updating conformance requirements for test case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9EA769"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945DB"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49ACD0"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7781A1" w14:textId="77777777" w:rsidR="00194FC3" w:rsidRPr="00DF53B4" w:rsidRDefault="00194FC3" w:rsidP="00194FC3">
            <w:pPr>
              <w:pStyle w:val="TAL"/>
              <w:rPr>
                <w:sz w:val="16"/>
                <w:szCs w:val="16"/>
                <w:lang w:eastAsia="en-US"/>
              </w:rPr>
            </w:pPr>
            <w:r w:rsidRPr="00DF53B4">
              <w:rPr>
                <w:sz w:val="16"/>
                <w:szCs w:val="16"/>
                <w:lang w:eastAsia="en-US"/>
              </w:rPr>
              <w:t>R5-133630</w:t>
            </w:r>
          </w:p>
        </w:tc>
      </w:tr>
      <w:tr w:rsidR="00194FC3" w:rsidRPr="00DF53B4" w14:paraId="6AC7C07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DE6F6A"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652B38"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7EAE5" w14:textId="77777777" w:rsidR="00194FC3" w:rsidRPr="00DF53B4" w:rsidRDefault="00194FC3" w:rsidP="00194FC3">
            <w:pPr>
              <w:pStyle w:val="TAL"/>
              <w:rPr>
                <w:sz w:val="16"/>
                <w:szCs w:val="16"/>
                <w:lang w:eastAsia="en-US"/>
              </w:rPr>
            </w:pPr>
            <w:r w:rsidRPr="00DF53B4">
              <w:rPr>
                <w:sz w:val="16"/>
                <w:szCs w:val="16"/>
                <w:lang w:eastAsia="en-US"/>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B2E14"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639BC4" w14:textId="77777777" w:rsidR="00194FC3" w:rsidRPr="00DF53B4" w:rsidRDefault="00194FC3" w:rsidP="00194FC3">
            <w:pPr>
              <w:pStyle w:val="TAL"/>
              <w:rPr>
                <w:sz w:val="16"/>
                <w:szCs w:val="16"/>
                <w:lang w:eastAsia="en-US"/>
              </w:rPr>
            </w:pPr>
            <w:r w:rsidRPr="00DF53B4">
              <w:rPr>
                <w:sz w:val="16"/>
                <w:szCs w:val="16"/>
                <w:lang w:eastAsia="en-US"/>
              </w:rPr>
              <w:t>Clarification on SDP messages and SIP signalling of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5B9AA0"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7BFAC"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0F143"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8497FE" w14:textId="77777777" w:rsidR="00194FC3" w:rsidRPr="00DF53B4" w:rsidRDefault="00194FC3" w:rsidP="00194FC3">
            <w:pPr>
              <w:pStyle w:val="TAL"/>
              <w:rPr>
                <w:sz w:val="16"/>
                <w:szCs w:val="16"/>
                <w:lang w:eastAsia="en-US"/>
              </w:rPr>
            </w:pPr>
            <w:r w:rsidRPr="00DF53B4">
              <w:rPr>
                <w:sz w:val="16"/>
                <w:szCs w:val="16"/>
                <w:lang w:eastAsia="en-US"/>
              </w:rPr>
              <w:t>R5-133684</w:t>
            </w:r>
          </w:p>
        </w:tc>
      </w:tr>
      <w:tr w:rsidR="00194FC3" w:rsidRPr="00DF53B4" w14:paraId="0E761C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2F833B"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CA146D"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7E5099" w14:textId="77777777" w:rsidR="00194FC3" w:rsidRPr="00DF53B4" w:rsidRDefault="00194FC3" w:rsidP="00194FC3">
            <w:pPr>
              <w:pStyle w:val="TAL"/>
              <w:rPr>
                <w:sz w:val="16"/>
                <w:szCs w:val="16"/>
                <w:lang w:eastAsia="en-US"/>
              </w:rPr>
            </w:pPr>
            <w:r w:rsidRPr="00DF53B4">
              <w:rPr>
                <w:sz w:val="16"/>
                <w:szCs w:val="16"/>
                <w:lang w:eastAsia="en-US"/>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6BD7E"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0088A7" w14:textId="77777777" w:rsidR="00194FC3" w:rsidRPr="00DF53B4" w:rsidRDefault="00194FC3" w:rsidP="00194FC3">
            <w:pPr>
              <w:pStyle w:val="TAL"/>
              <w:rPr>
                <w:sz w:val="16"/>
                <w:szCs w:val="16"/>
                <w:lang w:eastAsia="en-US"/>
              </w:rPr>
            </w:pPr>
            <w:r w:rsidRPr="00DF53B4">
              <w:rPr>
                <w:sz w:val="16"/>
                <w:szCs w:val="16"/>
                <w:lang w:eastAsia="en-US"/>
              </w:rPr>
              <w:t>Clarification on SDP messages of C.13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874E81"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B6A8D"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38C32"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76465D" w14:textId="77777777" w:rsidR="00194FC3" w:rsidRPr="00DF53B4" w:rsidRDefault="00194FC3" w:rsidP="00194FC3">
            <w:pPr>
              <w:pStyle w:val="TAL"/>
              <w:rPr>
                <w:sz w:val="16"/>
                <w:szCs w:val="16"/>
                <w:lang w:eastAsia="en-US"/>
              </w:rPr>
            </w:pPr>
            <w:r w:rsidRPr="00DF53B4">
              <w:rPr>
                <w:sz w:val="16"/>
                <w:szCs w:val="16"/>
                <w:lang w:eastAsia="en-US"/>
              </w:rPr>
              <w:t>R5-133703</w:t>
            </w:r>
          </w:p>
        </w:tc>
      </w:tr>
      <w:tr w:rsidR="00194FC3" w:rsidRPr="00DF53B4" w14:paraId="51986B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2A75DF" w14:textId="77777777" w:rsidR="00194FC3" w:rsidRPr="00DF53B4" w:rsidRDefault="00194FC3" w:rsidP="00194FC3">
            <w:pPr>
              <w:pStyle w:val="TAL"/>
              <w:rPr>
                <w:sz w:val="16"/>
                <w:szCs w:val="16"/>
                <w:lang w:eastAsia="en-US"/>
              </w:rPr>
            </w:pPr>
            <w:r w:rsidRPr="00DF53B4">
              <w:rPr>
                <w:sz w:val="16"/>
                <w:szCs w:val="16"/>
                <w:lang w:eastAsia="en-US"/>
              </w:rPr>
              <w:t>RP-61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F8E04D" w14:textId="77777777" w:rsidR="00194FC3" w:rsidRPr="00DF53B4" w:rsidRDefault="00194FC3" w:rsidP="00194FC3">
            <w:pPr>
              <w:rPr>
                <w:rFonts w:ascii="Arial" w:hAnsi="Arial" w:cs="Arial"/>
                <w:sz w:val="16"/>
                <w:szCs w:val="16"/>
              </w:rPr>
            </w:pPr>
            <w:r w:rsidRPr="00DF53B4">
              <w:rPr>
                <w:rFonts w:ascii="Arial" w:hAnsi="Arial" w:cs="Arial"/>
                <w:sz w:val="16"/>
                <w:szCs w:val="16"/>
              </w:rPr>
              <w:t>RP-131100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C1C038" w14:textId="77777777" w:rsidR="00194FC3" w:rsidRPr="00DF53B4" w:rsidRDefault="00194FC3" w:rsidP="00194FC3">
            <w:pPr>
              <w:pStyle w:val="TAL"/>
              <w:rPr>
                <w:sz w:val="16"/>
                <w:szCs w:val="16"/>
                <w:lang w:eastAsia="en-US"/>
              </w:rPr>
            </w:pPr>
            <w:r w:rsidRPr="00DF53B4">
              <w:rPr>
                <w:sz w:val="16"/>
                <w:szCs w:val="16"/>
                <w:lang w:eastAsia="en-US"/>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7DA72" w14:textId="77777777" w:rsidR="00194FC3" w:rsidRPr="00DF53B4" w:rsidRDefault="00194FC3" w:rsidP="00194FC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840070" w14:textId="77777777" w:rsidR="00194FC3" w:rsidRPr="00DF53B4" w:rsidRDefault="00194FC3" w:rsidP="00194FC3">
            <w:pPr>
              <w:pStyle w:val="TAL"/>
              <w:rPr>
                <w:sz w:val="16"/>
                <w:szCs w:val="16"/>
                <w:lang w:eastAsia="en-US"/>
              </w:rPr>
            </w:pPr>
            <w:r w:rsidRPr="00DF53B4">
              <w:rPr>
                <w:sz w:val="16"/>
                <w:szCs w:val="16"/>
                <w:lang w:eastAsia="en-US"/>
              </w:rPr>
              <w:t>Corrections to SMS over IMS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1184ED" w14:textId="77777777" w:rsidR="00194FC3" w:rsidRPr="00DF53B4" w:rsidRDefault="00194FC3" w:rsidP="00194FC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579CD" w14:textId="77777777" w:rsidR="00194FC3" w:rsidRPr="00DF53B4" w:rsidRDefault="00194FC3" w:rsidP="00194FC3">
            <w:pPr>
              <w:pStyle w:val="TAL"/>
              <w:rPr>
                <w:sz w:val="16"/>
                <w:szCs w:val="16"/>
                <w:lang w:eastAsia="en-US"/>
              </w:rPr>
            </w:pPr>
            <w:r w:rsidRPr="00DF53B4">
              <w:rPr>
                <w:sz w:val="16"/>
                <w:szCs w:val="16"/>
                <w:lang w:eastAsia="en-US"/>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BE7121" w14:textId="77777777" w:rsidR="00194FC3" w:rsidRPr="00DF53B4" w:rsidRDefault="00194FC3" w:rsidP="00194FC3">
            <w:pPr>
              <w:pStyle w:val="TAL"/>
              <w:rPr>
                <w:sz w:val="16"/>
                <w:szCs w:val="16"/>
                <w:lang w:eastAsia="en-US"/>
              </w:rPr>
            </w:pPr>
            <w:r w:rsidRPr="00DF53B4">
              <w:rPr>
                <w:sz w:val="16"/>
                <w:szCs w:val="16"/>
                <w:lang w:eastAsia="en-US"/>
              </w:rPr>
              <w:t>10.3.0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070004" w14:textId="77777777" w:rsidR="00194FC3" w:rsidRPr="00DF53B4" w:rsidRDefault="00194FC3" w:rsidP="00194FC3">
            <w:pPr>
              <w:pStyle w:val="TAL"/>
              <w:rPr>
                <w:sz w:val="16"/>
                <w:szCs w:val="16"/>
                <w:lang w:eastAsia="en-US"/>
              </w:rPr>
            </w:pPr>
            <w:r w:rsidRPr="00DF53B4">
              <w:rPr>
                <w:sz w:val="16"/>
                <w:szCs w:val="16"/>
                <w:lang w:eastAsia="en-US"/>
              </w:rPr>
              <w:t>R5-133705</w:t>
            </w:r>
          </w:p>
        </w:tc>
      </w:tr>
      <w:tr w:rsidR="00431BEA" w:rsidRPr="00DF53B4" w14:paraId="117938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5563E2"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E5C591"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D93E2B" w14:textId="77777777" w:rsidR="00431BEA" w:rsidRPr="00DF53B4" w:rsidRDefault="00431BEA" w:rsidP="00E66593">
            <w:pPr>
              <w:pStyle w:val="TAL"/>
              <w:rPr>
                <w:sz w:val="16"/>
                <w:szCs w:val="16"/>
                <w:lang w:eastAsia="en-US"/>
              </w:rPr>
            </w:pPr>
            <w:r w:rsidRPr="00DF53B4">
              <w:rPr>
                <w:sz w:val="16"/>
                <w:szCs w:val="16"/>
                <w:lang w:eastAsia="en-US"/>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C013"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FF8B8B" w14:textId="77777777" w:rsidR="00431BEA" w:rsidRPr="00DF53B4" w:rsidRDefault="00431BEA" w:rsidP="00E66593">
            <w:pPr>
              <w:pStyle w:val="TAL"/>
              <w:rPr>
                <w:sz w:val="16"/>
                <w:szCs w:val="16"/>
                <w:lang w:eastAsia="en-US"/>
              </w:rPr>
            </w:pPr>
            <w:r w:rsidRPr="00DF53B4">
              <w:rPr>
                <w:sz w:val="16"/>
                <w:szCs w:val="16"/>
                <w:lang w:eastAsia="en-US"/>
              </w:rPr>
              <w:t>Correction to MESSAGE default contents for SMS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9929E4"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8D3DE"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49C6D"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C1E4F5" w14:textId="77777777" w:rsidR="00431BEA" w:rsidRPr="00DF53B4" w:rsidRDefault="00431BEA" w:rsidP="00E66593">
            <w:pPr>
              <w:pStyle w:val="TAL"/>
              <w:rPr>
                <w:sz w:val="16"/>
                <w:szCs w:val="16"/>
                <w:lang w:eastAsia="en-US"/>
              </w:rPr>
            </w:pPr>
            <w:r w:rsidRPr="00DF53B4">
              <w:rPr>
                <w:sz w:val="16"/>
                <w:szCs w:val="16"/>
                <w:lang w:eastAsia="en-US"/>
              </w:rPr>
              <w:t>R5-134094</w:t>
            </w:r>
          </w:p>
        </w:tc>
      </w:tr>
      <w:tr w:rsidR="00431BEA" w:rsidRPr="00DF53B4" w14:paraId="19F25E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8A0FEC"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91CE8A"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AD5D13" w14:textId="77777777" w:rsidR="00431BEA" w:rsidRPr="00DF53B4" w:rsidRDefault="00431BEA" w:rsidP="00E66593">
            <w:pPr>
              <w:pStyle w:val="TAL"/>
              <w:rPr>
                <w:sz w:val="16"/>
                <w:szCs w:val="16"/>
                <w:lang w:eastAsia="en-US"/>
              </w:rPr>
            </w:pPr>
            <w:r w:rsidRPr="00DF53B4">
              <w:rPr>
                <w:sz w:val="16"/>
                <w:szCs w:val="16"/>
                <w:lang w:eastAsia="en-US"/>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86CAE"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CE33B1" w14:textId="77777777" w:rsidR="00431BEA" w:rsidRPr="00DF53B4" w:rsidRDefault="00431BEA" w:rsidP="00E66593">
            <w:pPr>
              <w:pStyle w:val="TAL"/>
              <w:rPr>
                <w:sz w:val="16"/>
                <w:szCs w:val="16"/>
                <w:lang w:eastAsia="en-US"/>
              </w:rPr>
            </w:pPr>
            <w:r w:rsidRPr="00DF53B4">
              <w:rPr>
                <w:sz w:val="16"/>
                <w:szCs w:val="16"/>
                <w:lang w:eastAsia="en-US"/>
              </w:rPr>
              <w:t>Correction to default contents of 100 Trying response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A1D708"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31D8D"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1ADA6"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7F83DC" w14:textId="77777777" w:rsidR="00431BEA" w:rsidRPr="00DF53B4" w:rsidRDefault="00431BEA" w:rsidP="00E66593">
            <w:pPr>
              <w:pStyle w:val="TAL"/>
              <w:rPr>
                <w:sz w:val="16"/>
                <w:szCs w:val="16"/>
                <w:lang w:eastAsia="en-US"/>
              </w:rPr>
            </w:pPr>
            <w:r w:rsidRPr="00DF53B4">
              <w:rPr>
                <w:sz w:val="16"/>
                <w:szCs w:val="16"/>
                <w:lang w:eastAsia="en-US"/>
              </w:rPr>
              <w:t>R5-134095</w:t>
            </w:r>
          </w:p>
        </w:tc>
      </w:tr>
      <w:tr w:rsidR="00431BEA" w:rsidRPr="00DF53B4" w14:paraId="1B176C4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20043C"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4F19F6"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A3B3A1" w14:textId="77777777" w:rsidR="00431BEA" w:rsidRPr="00DF53B4" w:rsidRDefault="00431BEA" w:rsidP="00E66593">
            <w:pPr>
              <w:pStyle w:val="TAL"/>
              <w:rPr>
                <w:sz w:val="16"/>
                <w:szCs w:val="16"/>
                <w:lang w:eastAsia="en-US"/>
              </w:rPr>
            </w:pPr>
            <w:r w:rsidRPr="00DF53B4">
              <w:rPr>
                <w:sz w:val="16"/>
                <w:szCs w:val="16"/>
                <w:lang w:eastAsia="en-US"/>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F205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F8CFB8" w14:textId="77777777" w:rsidR="00431BEA" w:rsidRPr="00DF53B4" w:rsidRDefault="00431BEA" w:rsidP="00E66593">
            <w:pPr>
              <w:pStyle w:val="TAL"/>
              <w:rPr>
                <w:sz w:val="16"/>
                <w:szCs w:val="16"/>
                <w:lang w:eastAsia="en-US"/>
              </w:rPr>
            </w:pPr>
            <w:r w:rsidRPr="00DF53B4">
              <w:rPr>
                <w:sz w:val="16"/>
                <w:szCs w:val="16"/>
                <w:lang w:eastAsia="en-US"/>
              </w:rPr>
              <w:t>Editorial corrections and clarifications to test case 15.11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45BA6E"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E0014"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25CB3E"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2EA67" w14:textId="77777777" w:rsidR="00431BEA" w:rsidRPr="00DF53B4" w:rsidRDefault="00431BEA" w:rsidP="00E66593">
            <w:pPr>
              <w:pStyle w:val="TAL"/>
              <w:rPr>
                <w:sz w:val="16"/>
                <w:szCs w:val="16"/>
                <w:lang w:eastAsia="en-US"/>
              </w:rPr>
            </w:pPr>
            <w:r w:rsidRPr="00DF53B4">
              <w:rPr>
                <w:sz w:val="16"/>
                <w:szCs w:val="16"/>
                <w:lang w:eastAsia="en-US"/>
              </w:rPr>
              <w:t>R5-134114</w:t>
            </w:r>
          </w:p>
        </w:tc>
      </w:tr>
      <w:tr w:rsidR="00431BEA" w:rsidRPr="00DF53B4" w14:paraId="7EAAE65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A29B9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38C77A"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496D75" w14:textId="77777777" w:rsidR="00431BEA" w:rsidRPr="00DF53B4" w:rsidRDefault="00431BEA" w:rsidP="00E66593">
            <w:pPr>
              <w:pStyle w:val="TAL"/>
              <w:rPr>
                <w:sz w:val="16"/>
                <w:szCs w:val="16"/>
                <w:lang w:eastAsia="en-US"/>
              </w:rPr>
            </w:pPr>
            <w:r w:rsidRPr="00DF53B4">
              <w:rPr>
                <w:sz w:val="16"/>
                <w:szCs w:val="16"/>
                <w:lang w:eastAsia="en-US"/>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90F0D"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C32EA2" w14:textId="77777777" w:rsidR="00431BEA" w:rsidRPr="00DF53B4" w:rsidRDefault="00431BEA" w:rsidP="00E66593">
            <w:pPr>
              <w:pStyle w:val="TAL"/>
              <w:rPr>
                <w:sz w:val="16"/>
                <w:szCs w:val="16"/>
                <w:lang w:eastAsia="en-US"/>
              </w:rPr>
            </w:pPr>
            <w:r w:rsidRPr="00DF53B4">
              <w:rPr>
                <w:sz w:val="16"/>
                <w:szCs w:val="16"/>
                <w:lang w:eastAsia="en-US"/>
              </w:rPr>
              <w:t>Editorial corrections and clarifications to test case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E0A635"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5549A5"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72BA9"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52E1BD" w14:textId="77777777" w:rsidR="00431BEA" w:rsidRPr="00DF53B4" w:rsidRDefault="00431BEA" w:rsidP="00E66593">
            <w:pPr>
              <w:pStyle w:val="TAL"/>
              <w:rPr>
                <w:sz w:val="16"/>
                <w:szCs w:val="16"/>
                <w:lang w:eastAsia="en-US"/>
              </w:rPr>
            </w:pPr>
            <w:r w:rsidRPr="00DF53B4">
              <w:rPr>
                <w:sz w:val="16"/>
                <w:szCs w:val="16"/>
                <w:lang w:eastAsia="en-US"/>
              </w:rPr>
              <w:t>R5-134115</w:t>
            </w:r>
          </w:p>
        </w:tc>
      </w:tr>
      <w:tr w:rsidR="00431BEA" w:rsidRPr="00DF53B4" w14:paraId="0D0A62B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53EA9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5C02F8"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EAA2A9" w14:textId="77777777" w:rsidR="00431BEA" w:rsidRPr="00DF53B4" w:rsidRDefault="00431BEA" w:rsidP="00E66593">
            <w:pPr>
              <w:pStyle w:val="TAL"/>
              <w:rPr>
                <w:sz w:val="16"/>
                <w:szCs w:val="16"/>
                <w:lang w:eastAsia="en-US"/>
              </w:rPr>
            </w:pPr>
            <w:r w:rsidRPr="00DF53B4">
              <w:rPr>
                <w:sz w:val="16"/>
                <w:szCs w:val="16"/>
                <w:lang w:eastAsia="en-US"/>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FA93"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8F9053" w14:textId="77777777" w:rsidR="00431BEA" w:rsidRPr="00DF53B4" w:rsidRDefault="00431BEA" w:rsidP="00E66593">
            <w:pPr>
              <w:pStyle w:val="TAL"/>
              <w:rPr>
                <w:sz w:val="16"/>
                <w:szCs w:val="16"/>
                <w:lang w:eastAsia="en-US"/>
              </w:rPr>
            </w:pPr>
            <w:r w:rsidRPr="00DF53B4">
              <w:rPr>
                <w:sz w:val="16"/>
                <w:szCs w:val="16"/>
                <w:lang w:eastAsia="en-US"/>
              </w:rPr>
              <w:t>Corrections for A.2.8 (BYE)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A09F77"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24D8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42D5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BB8C83" w14:textId="77777777" w:rsidR="00431BEA" w:rsidRPr="00DF53B4" w:rsidRDefault="00431BEA" w:rsidP="00E66593">
            <w:pPr>
              <w:pStyle w:val="TAL"/>
              <w:rPr>
                <w:sz w:val="16"/>
                <w:szCs w:val="16"/>
                <w:lang w:eastAsia="en-US"/>
              </w:rPr>
            </w:pPr>
            <w:r w:rsidRPr="00DF53B4">
              <w:rPr>
                <w:sz w:val="16"/>
                <w:szCs w:val="16"/>
                <w:lang w:eastAsia="en-US"/>
              </w:rPr>
              <w:t>R5-134116</w:t>
            </w:r>
          </w:p>
        </w:tc>
      </w:tr>
      <w:tr w:rsidR="00431BEA" w:rsidRPr="00DF53B4" w14:paraId="317810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7AF51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19DDBC"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5C2F5E" w14:textId="77777777" w:rsidR="00431BEA" w:rsidRPr="00DF53B4" w:rsidRDefault="00431BEA" w:rsidP="00E66593">
            <w:pPr>
              <w:pStyle w:val="TAL"/>
              <w:rPr>
                <w:sz w:val="16"/>
                <w:szCs w:val="16"/>
                <w:lang w:eastAsia="en-US"/>
              </w:rPr>
            </w:pPr>
            <w:r w:rsidRPr="00DF53B4">
              <w:rPr>
                <w:sz w:val="16"/>
                <w:szCs w:val="16"/>
                <w:lang w:eastAsia="en-US"/>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FA3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3924B7" w14:textId="77777777" w:rsidR="00431BEA" w:rsidRPr="00DF53B4" w:rsidRDefault="00431BEA" w:rsidP="00E66593">
            <w:pPr>
              <w:pStyle w:val="TAL"/>
              <w:rPr>
                <w:sz w:val="16"/>
                <w:szCs w:val="16"/>
                <w:lang w:eastAsia="en-US"/>
              </w:rPr>
            </w:pPr>
            <w:r w:rsidRPr="00DF53B4">
              <w:rPr>
                <w:sz w:val="16"/>
                <w:szCs w:val="16"/>
                <w:lang w:eastAsia="en-US"/>
              </w:rPr>
              <w:t>Correction of expected sequence of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424951"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34AD2"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A1C13"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F3F12D" w14:textId="77777777" w:rsidR="00431BEA" w:rsidRPr="00DF53B4" w:rsidRDefault="00431BEA" w:rsidP="00E66593">
            <w:pPr>
              <w:pStyle w:val="TAL"/>
              <w:rPr>
                <w:sz w:val="16"/>
                <w:szCs w:val="16"/>
                <w:lang w:eastAsia="en-US"/>
              </w:rPr>
            </w:pPr>
            <w:r w:rsidRPr="00DF53B4">
              <w:rPr>
                <w:sz w:val="16"/>
                <w:szCs w:val="16"/>
                <w:lang w:eastAsia="en-US"/>
              </w:rPr>
              <w:t>R5-134118</w:t>
            </w:r>
          </w:p>
        </w:tc>
      </w:tr>
      <w:tr w:rsidR="00431BEA" w:rsidRPr="00DF53B4" w14:paraId="41DB8C2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2F5706"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2A8115"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A6DECB" w14:textId="77777777" w:rsidR="00431BEA" w:rsidRPr="00DF53B4" w:rsidRDefault="00431BEA" w:rsidP="00E66593">
            <w:pPr>
              <w:pStyle w:val="TAL"/>
              <w:rPr>
                <w:sz w:val="16"/>
                <w:szCs w:val="16"/>
                <w:lang w:eastAsia="en-US"/>
              </w:rPr>
            </w:pPr>
            <w:r w:rsidRPr="00DF53B4">
              <w:rPr>
                <w:sz w:val="16"/>
                <w:szCs w:val="16"/>
                <w:lang w:eastAsia="en-US"/>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DD542"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AB11B3" w14:textId="77777777" w:rsidR="00431BEA" w:rsidRPr="00DF53B4" w:rsidRDefault="00431BEA" w:rsidP="00E66593">
            <w:pPr>
              <w:pStyle w:val="TAL"/>
              <w:rPr>
                <w:sz w:val="16"/>
                <w:szCs w:val="16"/>
                <w:lang w:eastAsia="en-US"/>
              </w:rPr>
            </w:pPr>
            <w:r w:rsidRPr="00DF53B4">
              <w:rPr>
                <w:sz w:val="16"/>
                <w:szCs w:val="16"/>
                <w:lang w:eastAsia="en-US"/>
              </w:rPr>
              <w:t>Clarification on SDP messages of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D3003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CA92F"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32A11"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61BEA4" w14:textId="77777777" w:rsidR="00431BEA" w:rsidRPr="00DF53B4" w:rsidRDefault="00431BEA" w:rsidP="00E66593">
            <w:pPr>
              <w:pStyle w:val="TAL"/>
              <w:rPr>
                <w:sz w:val="16"/>
                <w:szCs w:val="16"/>
                <w:lang w:eastAsia="en-US"/>
              </w:rPr>
            </w:pPr>
            <w:r w:rsidRPr="00DF53B4">
              <w:rPr>
                <w:sz w:val="16"/>
                <w:szCs w:val="16"/>
                <w:lang w:eastAsia="en-US"/>
              </w:rPr>
              <w:t>R5-134119</w:t>
            </w:r>
          </w:p>
        </w:tc>
      </w:tr>
      <w:tr w:rsidR="00431BEA" w:rsidRPr="00DF53B4" w14:paraId="5EC8BB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9C36F1"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F48AAC"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78E17E" w14:textId="77777777" w:rsidR="00431BEA" w:rsidRPr="00DF53B4" w:rsidRDefault="00431BEA" w:rsidP="00E66593">
            <w:pPr>
              <w:pStyle w:val="TAL"/>
              <w:rPr>
                <w:sz w:val="16"/>
                <w:szCs w:val="16"/>
                <w:lang w:eastAsia="en-US"/>
              </w:rPr>
            </w:pPr>
            <w:r w:rsidRPr="00DF53B4">
              <w:rPr>
                <w:sz w:val="16"/>
                <w:szCs w:val="16"/>
                <w:lang w:eastAsia="en-US"/>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F860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75798E" w14:textId="77777777" w:rsidR="00431BEA" w:rsidRPr="00DF53B4" w:rsidRDefault="00431BEA" w:rsidP="00E66593">
            <w:pPr>
              <w:pStyle w:val="TAL"/>
              <w:rPr>
                <w:sz w:val="16"/>
                <w:szCs w:val="16"/>
                <w:lang w:eastAsia="en-US"/>
              </w:rPr>
            </w:pPr>
            <w:r w:rsidRPr="00DF53B4">
              <w:rPr>
                <w:sz w:val="16"/>
                <w:szCs w:val="16"/>
                <w:lang w:eastAsia="en-US"/>
              </w:rPr>
              <w:t>Editorial corrections for SMS default message content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C53393"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5852F7"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388EC"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58B29B" w14:textId="77777777" w:rsidR="00431BEA" w:rsidRPr="00DF53B4" w:rsidRDefault="00431BEA" w:rsidP="00E66593">
            <w:pPr>
              <w:pStyle w:val="TAL"/>
              <w:rPr>
                <w:sz w:val="16"/>
                <w:szCs w:val="16"/>
                <w:lang w:eastAsia="en-US"/>
              </w:rPr>
            </w:pPr>
            <w:r w:rsidRPr="00DF53B4">
              <w:rPr>
                <w:sz w:val="16"/>
                <w:szCs w:val="16"/>
                <w:lang w:eastAsia="en-US"/>
              </w:rPr>
              <w:t>R5-134120</w:t>
            </w:r>
          </w:p>
        </w:tc>
      </w:tr>
      <w:tr w:rsidR="00431BEA" w:rsidRPr="00DF53B4" w14:paraId="6134CB2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C36E85"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73C4F9"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586A70" w14:textId="77777777" w:rsidR="00431BEA" w:rsidRPr="00DF53B4" w:rsidRDefault="00431BEA" w:rsidP="00E66593">
            <w:pPr>
              <w:pStyle w:val="TAL"/>
              <w:rPr>
                <w:sz w:val="16"/>
                <w:szCs w:val="16"/>
                <w:lang w:eastAsia="en-US"/>
              </w:rPr>
            </w:pPr>
            <w:r w:rsidRPr="00DF53B4">
              <w:rPr>
                <w:sz w:val="16"/>
                <w:szCs w:val="16"/>
                <w:lang w:eastAsia="en-US"/>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80655"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17B4D5" w14:textId="77777777" w:rsidR="00431BEA" w:rsidRPr="00DF53B4" w:rsidRDefault="00431BEA" w:rsidP="00E66593">
            <w:pPr>
              <w:pStyle w:val="TAL"/>
              <w:rPr>
                <w:sz w:val="16"/>
                <w:szCs w:val="16"/>
                <w:lang w:eastAsia="en-US"/>
              </w:rPr>
            </w:pPr>
            <w:r w:rsidRPr="00DF53B4">
              <w:rPr>
                <w:sz w:val="16"/>
                <w:szCs w:val="16"/>
                <w:lang w:eastAsia="en-US"/>
              </w:rPr>
              <w:t>Update C.11 for IR.92 version 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8133EE"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B22886"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C9683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AF96B0" w14:textId="77777777" w:rsidR="00431BEA" w:rsidRPr="00DF53B4" w:rsidRDefault="00431BEA" w:rsidP="00E66593">
            <w:pPr>
              <w:pStyle w:val="TAL"/>
              <w:rPr>
                <w:sz w:val="16"/>
                <w:szCs w:val="16"/>
                <w:lang w:eastAsia="en-US"/>
              </w:rPr>
            </w:pPr>
            <w:r w:rsidRPr="00DF53B4">
              <w:rPr>
                <w:sz w:val="16"/>
                <w:szCs w:val="16"/>
                <w:lang w:eastAsia="en-US"/>
              </w:rPr>
              <w:t>R5-134270</w:t>
            </w:r>
          </w:p>
        </w:tc>
      </w:tr>
      <w:tr w:rsidR="00431BEA" w:rsidRPr="00DF53B4" w14:paraId="1C280D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639D9F"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A2A48C"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8F42C8" w14:textId="77777777" w:rsidR="00431BEA" w:rsidRPr="00DF53B4" w:rsidRDefault="00431BEA" w:rsidP="00E66593">
            <w:pPr>
              <w:pStyle w:val="TAL"/>
              <w:rPr>
                <w:sz w:val="16"/>
                <w:szCs w:val="16"/>
                <w:lang w:eastAsia="en-US"/>
              </w:rPr>
            </w:pPr>
            <w:r w:rsidRPr="00DF53B4">
              <w:rPr>
                <w:sz w:val="16"/>
                <w:szCs w:val="16"/>
                <w:lang w:eastAsia="en-US"/>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1EE23"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199BBE" w14:textId="77777777" w:rsidR="00431BEA" w:rsidRPr="00DF53B4" w:rsidRDefault="00431BEA" w:rsidP="00E66593">
            <w:pPr>
              <w:pStyle w:val="TAL"/>
              <w:rPr>
                <w:sz w:val="16"/>
                <w:szCs w:val="16"/>
                <w:lang w:eastAsia="en-US"/>
              </w:rPr>
            </w:pPr>
            <w:r w:rsidRPr="00DF53B4">
              <w:rPr>
                <w:sz w:val="16"/>
                <w:szCs w:val="16"/>
                <w:lang w:eastAsia="en-US"/>
              </w:rPr>
              <w:t>Clarify check of encrypt-algorithm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789893"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1FCFE"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381F4"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2D33C5" w14:textId="77777777" w:rsidR="00431BEA" w:rsidRPr="00DF53B4" w:rsidRDefault="00431BEA" w:rsidP="00E66593">
            <w:pPr>
              <w:pStyle w:val="TAL"/>
              <w:rPr>
                <w:sz w:val="16"/>
                <w:szCs w:val="16"/>
                <w:lang w:eastAsia="en-US"/>
              </w:rPr>
            </w:pPr>
            <w:r w:rsidRPr="00DF53B4">
              <w:rPr>
                <w:sz w:val="16"/>
                <w:szCs w:val="16"/>
                <w:lang w:eastAsia="en-US"/>
              </w:rPr>
              <w:t>R5-134287</w:t>
            </w:r>
          </w:p>
        </w:tc>
      </w:tr>
      <w:tr w:rsidR="00431BEA" w:rsidRPr="00DF53B4" w14:paraId="329E1B2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95B247"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E5338B"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F74EF5" w14:textId="77777777" w:rsidR="00431BEA" w:rsidRPr="00DF53B4" w:rsidRDefault="00431BEA" w:rsidP="00E66593">
            <w:pPr>
              <w:pStyle w:val="TAL"/>
              <w:rPr>
                <w:sz w:val="16"/>
                <w:szCs w:val="16"/>
                <w:lang w:eastAsia="en-US"/>
              </w:rPr>
            </w:pPr>
            <w:r w:rsidRPr="00DF53B4">
              <w:rPr>
                <w:sz w:val="16"/>
                <w:szCs w:val="16"/>
                <w:lang w:eastAsia="en-US"/>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D09AF"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896201" w14:textId="77777777" w:rsidR="00431BEA" w:rsidRPr="00DF53B4" w:rsidRDefault="00431BEA" w:rsidP="00E66593">
            <w:pPr>
              <w:pStyle w:val="TAL"/>
              <w:rPr>
                <w:sz w:val="16"/>
                <w:szCs w:val="16"/>
                <w:lang w:eastAsia="en-US"/>
              </w:rPr>
            </w:pPr>
            <w:r w:rsidRPr="00DF53B4">
              <w:rPr>
                <w:sz w:val="16"/>
                <w:szCs w:val="16"/>
                <w:lang w:eastAsia="en-US"/>
              </w:rPr>
              <w:t>Remove not needed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819BA0"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3C2C1B"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4DFA0"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B3D277" w14:textId="77777777" w:rsidR="00431BEA" w:rsidRPr="00DF53B4" w:rsidRDefault="00431BEA" w:rsidP="00E66593">
            <w:pPr>
              <w:pStyle w:val="TAL"/>
              <w:rPr>
                <w:sz w:val="16"/>
                <w:szCs w:val="16"/>
                <w:lang w:eastAsia="en-US"/>
              </w:rPr>
            </w:pPr>
            <w:r w:rsidRPr="00DF53B4">
              <w:rPr>
                <w:sz w:val="16"/>
                <w:szCs w:val="16"/>
                <w:lang w:eastAsia="en-US"/>
              </w:rPr>
              <w:t>R5-134297</w:t>
            </w:r>
          </w:p>
        </w:tc>
      </w:tr>
      <w:tr w:rsidR="00431BEA" w:rsidRPr="00DF53B4" w14:paraId="6E1424E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84DE5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539A42"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51B536" w14:textId="77777777" w:rsidR="00431BEA" w:rsidRPr="00DF53B4" w:rsidRDefault="00431BEA" w:rsidP="00E66593">
            <w:pPr>
              <w:pStyle w:val="TAL"/>
              <w:rPr>
                <w:sz w:val="16"/>
                <w:szCs w:val="16"/>
                <w:lang w:eastAsia="en-US"/>
              </w:rPr>
            </w:pPr>
            <w:r w:rsidRPr="00DF53B4">
              <w:rPr>
                <w:sz w:val="16"/>
                <w:szCs w:val="16"/>
                <w:lang w:eastAsia="en-US"/>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1AD4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81AD19" w14:textId="77777777" w:rsidR="00431BEA" w:rsidRPr="00DF53B4" w:rsidRDefault="00431BEA" w:rsidP="00E66593">
            <w:pPr>
              <w:pStyle w:val="TAL"/>
              <w:rPr>
                <w:sz w:val="16"/>
                <w:szCs w:val="16"/>
                <w:lang w:eastAsia="en-US"/>
              </w:rPr>
            </w:pPr>
            <w:r w:rsidRPr="00DF53B4">
              <w:rPr>
                <w:sz w:val="16"/>
                <w:szCs w:val="16"/>
                <w:lang w:eastAsia="en-US"/>
              </w:rPr>
              <w:t>Correction of Emergency Service over IMS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DA8147"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9E81E6"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A06D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14EEA5" w14:textId="77777777" w:rsidR="00431BEA" w:rsidRPr="00DF53B4" w:rsidRDefault="00431BEA" w:rsidP="00E66593">
            <w:pPr>
              <w:pStyle w:val="TAL"/>
              <w:rPr>
                <w:sz w:val="16"/>
                <w:szCs w:val="16"/>
                <w:lang w:eastAsia="en-US"/>
              </w:rPr>
            </w:pPr>
            <w:r w:rsidRPr="00DF53B4">
              <w:rPr>
                <w:sz w:val="16"/>
                <w:szCs w:val="16"/>
                <w:lang w:eastAsia="en-US"/>
              </w:rPr>
              <w:t>R5-134385</w:t>
            </w:r>
          </w:p>
        </w:tc>
      </w:tr>
      <w:tr w:rsidR="00431BEA" w:rsidRPr="00DF53B4" w14:paraId="7D2B2CA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D8A097"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957F46"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405FAC" w14:textId="77777777" w:rsidR="00431BEA" w:rsidRPr="00DF53B4" w:rsidRDefault="00431BEA" w:rsidP="00E66593">
            <w:pPr>
              <w:pStyle w:val="TAL"/>
              <w:rPr>
                <w:sz w:val="16"/>
                <w:szCs w:val="16"/>
                <w:lang w:eastAsia="en-US"/>
              </w:rPr>
            </w:pPr>
            <w:r w:rsidRPr="00DF53B4">
              <w:rPr>
                <w:sz w:val="16"/>
                <w:szCs w:val="16"/>
                <w:lang w:eastAsia="en-US"/>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308A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8FA6DD" w14:textId="77777777" w:rsidR="00431BEA" w:rsidRPr="00DF53B4" w:rsidRDefault="00431BEA" w:rsidP="00E66593">
            <w:pPr>
              <w:pStyle w:val="TAL"/>
              <w:rPr>
                <w:sz w:val="16"/>
                <w:szCs w:val="16"/>
                <w:lang w:eastAsia="en-US"/>
              </w:rPr>
            </w:pPr>
            <w:r w:rsidRPr="00DF53B4">
              <w:rPr>
                <w:sz w:val="16"/>
                <w:szCs w:val="16"/>
                <w:lang w:eastAsia="en-US"/>
              </w:rPr>
              <w:t>Correction of Emergency Service over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014EF8"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F3C09"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EF0B19"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89A928" w14:textId="77777777" w:rsidR="00431BEA" w:rsidRPr="00DF53B4" w:rsidRDefault="00431BEA" w:rsidP="00E66593">
            <w:pPr>
              <w:pStyle w:val="TAL"/>
              <w:rPr>
                <w:sz w:val="16"/>
                <w:szCs w:val="16"/>
                <w:lang w:eastAsia="en-US"/>
              </w:rPr>
            </w:pPr>
            <w:r w:rsidRPr="00DF53B4">
              <w:rPr>
                <w:sz w:val="16"/>
                <w:szCs w:val="16"/>
                <w:lang w:eastAsia="en-US"/>
              </w:rPr>
              <w:t>R5-134386</w:t>
            </w:r>
          </w:p>
        </w:tc>
      </w:tr>
      <w:tr w:rsidR="00431BEA" w:rsidRPr="00DF53B4" w14:paraId="440118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5D3405"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A1A1EC"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CDA92F" w14:textId="77777777" w:rsidR="00431BEA" w:rsidRPr="00DF53B4" w:rsidRDefault="00431BEA" w:rsidP="00E66593">
            <w:pPr>
              <w:pStyle w:val="TAL"/>
              <w:rPr>
                <w:sz w:val="16"/>
                <w:szCs w:val="16"/>
                <w:lang w:eastAsia="en-US"/>
              </w:rPr>
            </w:pPr>
            <w:r w:rsidRPr="00DF53B4">
              <w:rPr>
                <w:sz w:val="16"/>
                <w:szCs w:val="16"/>
                <w:lang w:eastAsia="en-US"/>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050BC"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85FBE9" w14:textId="77777777" w:rsidR="00431BEA" w:rsidRPr="00DF53B4" w:rsidRDefault="00431BEA" w:rsidP="00E66593">
            <w:pPr>
              <w:pStyle w:val="TAL"/>
              <w:rPr>
                <w:sz w:val="16"/>
                <w:szCs w:val="16"/>
                <w:lang w:eastAsia="en-US"/>
              </w:rPr>
            </w:pPr>
            <w:r w:rsidRPr="00DF53B4">
              <w:rPr>
                <w:sz w:val="16"/>
                <w:szCs w:val="16"/>
                <w:lang w:eastAsia="en-US"/>
              </w:rPr>
              <w:t>Correction of Emergency Service over IMS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1DFBA6"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BFF9F"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9A5B6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B0E2FE" w14:textId="77777777" w:rsidR="00431BEA" w:rsidRPr="00DF53B4" w:rsidRDefault="00431BEA" w:rsidP="00E66593">
            <w:pPr>
              <w:pStyle w:val="TAL"/>
              <w:rPr>
                <w:sz w:val="16"/>
                <w:szCs w:val="16"/>
                <w:lang w:eastAsia="en-US"/>
              </w:rPr>
            </w:pPr>
            <w:r w:rsidRPr="00DF53B4">
              <w:rPr>
                <w:sz w:val="16"/>
                <w:szCs w:val="16"/>
                <w:lang w:eastAsia="en-US"/>
              </w:rPr>
              <w:t>R5-134387</w:t>
            </w:r>
          </w:p>
        </w:tc>
      </w:tr>
      <w:tr w:rsidR="00431BEA" w:rsidRPr="00DF53B4" w14:paraId="6A9D6A0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043BCE"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773790"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9B4E2E" w14:textId="77777777" w:rsidR="00431BEA" w:rsidRPr="00DF53B4" w:rsidRDefault="00431BEA" w:rsidP="00E66593">
            <w:pPr>
              <w:pStyle w:val="TAL"/>
              <w:rPr>
                <w:sz w:val="16"/>
                <w:szCs w:val="16"/>
                <w:lang w:eastAsia="en-US"/>
              </w:rPr>
            </w:pPr>
            <w:r w:rsidRPr="00DF53B4">
              <w:rPr>
                <w:sz w:val="16"/>
                <w:szCs w:val="16"/>
                <w:lang w:eastAsia="en-US"/>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2FD6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8FFEDB" w14:textId="77777777" w:rsidR="00431BEA" w:rsidRPr="00DF53B4" w:rsidRDefault="00431BEA" w:rsidP="00E66593">
            <w:pPr>
              <w:pStyle w:val="TAL"/>
              <w:rPr>
                <w:sz w:val="16"/>
                <w:szCs w:val="16"/>
                <w:lang w:eastAsia="en-US"/>
              </w:rPr>
            </w:pPr>
            <w:r w:rsidRPr="00DF53B4">
              <w:rPr>
                <w:sz w:val="16"/>
                <w:szCs w:val="16"/>
                <w:lang w:eastAsia="en-US"/>
              </w:rPr>
              <w:t>Corrections and clarifications to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30F85E"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4FBB2"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8DBC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84C599" w14:textId="77777777" w:rsidR="00431BEA" w:rsidRPr="00DF53B4" w:rsidRDefault="00431BEA" w:rsidP="00E66593">
            <w:pPr>
              <w:pStyle w:val="TAL"/>
              <w:rPr>
                <w:sz w:val="16"/>
                <w:szCs w:val="16"/>
                <w:lang w:eastAsia="en-US"/>
              </w:rPr>
            </w:pPr>
            <w:r w:rsidRPr="00DF53B4">
              <w:rPr>
                <w:sz w:val="16"/>
                <w:szCs w:val="16"/>
                <w:lang w:eastAsia="en-US"/>
              </w:rPr>
              <w:t>R5-134455</w:t>
            </w:r>
          </w:p>
        </w:tc>
      </w:tr>
      <w:tr w:rsidR="00431BEA" w:rsidRPr="00DF53B4" w14:paraId="4D430BD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97AA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E3A9B9"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F2C924" w14:textId="77777777" w:rsidR="00431BEA" w:rsidRPr="00DF53B4" w:rsidRDefault="00431BEA" w:rsidP="00E66593">
            <w:pPr>
              <w:pStyle w:val="TAL"/>
              <w:rPr>
                <w:sz w:val="16"/>
                <w:szCs w:val="16"/>
                <w:lang w:eastAsia="en-US"/>
              </w:rPr>
            </w:pPr>
            <w:r w:rsidRPr="00DF53B4">
              <w:rPr>
                <w:sz w:val="16"/>
                <w:szCs w:val="16"/>
                <w:lang w:eastAsia="en-US"/>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B46FC"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7F3ABE" w14:textId="77777777" w:rsidR="00431BEA" w:rsidRPr="00DF53B4" w:rsidRDefault="00431BEA" w:rsidP="00E66593">
            <w:pPr>
              <w:pStyle w:val="TAL"/>
              <w:rPr>
                <w:sz w:val="16"/>
                <w:szCs w:val="16"/>
                <w:lang w:eastAsia="en-US"/>
              </w:rPr>
            </w:pPr>
            <w:r w:rsidRPr="00DF53B4">
              <w:rPr>
                <w:sz w:val="16"/>
                <w:szCs w:val="16"/>
                <w:lang w:eastAsia="en-US"/>
              </w:rPr>
              <w:t>Update annex C for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FD54F9"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1DF61"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336B8"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E730AB" w14:textId="77777777" w:rsidR="00431BEA" w:rsidRPr="00DF53B4" w:rsidRDefault="00431BEA" w:rsidP="00E66593">
            <w:pPr>
              <w:pStyle w:val="TAL"/>
              <w:rPr>
                <w:sz w:val="16"/>
                <w:szCs w:val="16"/>
                <w:lang w:eastAsia="en-US"/>
              </w:rPr>
            </w:pPr>
            <w:r w:rsidRPr="00DF53B4">
              <w:rPr>
                <w:sz w:val="16"/>
                <w:szCs w:val="16"/>
                <w:lang w:eastAsia="en-US"/>
              </w:rPr>
              <w:t>R5-134617</w:t>
            </w:r>
          </w:p>
        </w:tc>
      </w:tr>
      <w:tr w:rsidR="00431BEA" w:rsidRPr="00DF53B4" w14:paraId="2AD376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2999A9"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F8B378"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0A02F2" w14:textId="77777777" w:rsidR="00431BEA" w:rsidRPr="00DF53B4" w:rsidRDefault="00431BEA" w:rsidP="00E66593">
            <w:pPr>
              <w:pStyle w:val="TAL"/>
              <w:rPr>
                <w:sz w:val="16"/>
                <w:szCs w:val="16"/>
                <w:lang w:eastAsia="en-US"/>
              </w:rPr>
            </w:pPr>
            <w:r w:rsidRPr="00DF53B4">
              <w:rPr>
                <w:sz w:val="16"/>
                <w:szCs w:val="16"/>
                <w:lang w:eastAsia="en-US"/>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FDD9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850EB2" w14:textId="77777777" w:rsidR="00431BEA" w:rsidRPr="00DF53B4" w:rsidRDefault="00431BEA" w:rsidP="00E66593">
            <w:pPr>
              <w:pStyle w:val="TAL"/>
              <w:rPr>
                <w:sz w:val="16"/>
                <w:szCs w:val="16"/>
                <w:lang w:eastAsia="en-US"/>
              </w:rPr>
            </w:pPr>
            <w:r w:rsidRPr="00DF53B4">
              <w:rPr>
                <w:sz w:val="16"/>
                <w:szCs w:val="16"/>
                <w:lang w:eastAsia="en-US"/>
              </w:rPr>
              <w:t>Update annex A for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91B3E2"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EAA3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3B90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9ED163" w14:textId="77777777" w:rsidR="00431BEA" w:rsidRPr="00DF53B4" w:rsidRDefault="00431BEA" w:rsidP="00E66593">
            <w:pPr>
              <w:pStyle w:val="TAL"/>
              <w:rPr>
                <w:sz w:val="16"/>
                <w:szCs w:val="16"/>
                <w:lang w:eastAsia="en-US"/>
              </w:rPr>
            </w:pPr>
            <w:r w:rsidRPr="00DF53B4">
              <w:rPr>
                <w:sz w:val="16"/>
                <w:szCs w:val="16"/>
                <w:lang w:eastAsia="en-US"/>
              </w:rPr>
              <w:t>R5-134627</w:t>
            </w:r>
          </w:p>
        </w:tc>
      </w:tr>
      <w:tr w:rsidR="00431BEA" w:rsidRPr="00DF53B4" w14:paraId="2416BE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681F3E"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835108"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C892FF" w14:textId="77777777" w:rsidR="00431BEA" w:rsidRPr="00DF53B4" w:rsidRDefault="00431BEA" w:rsidP="00E66593">
            <w:pPr>
              <w:pStyle w:val="TAL"/>
              <w:rPr>
                <w:sz w:val="16"/>
                <w:szCs w:val="16"/>
                <w:lang w:eastAsia="en-US"/>
              </w:rPr>
            </w:pPr>
            <w:r w:rsidRPr="00DF53B4">
              <w:rPr>
                <w:sz w:val="16"/>
                <w:szCs w:val="16"/>
                <w:lang w:eastAsia="en-US"/>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C1A7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508BFE" w14:textId="77777777" w:rsidR="00431BEA" w:rsidRPr="00DF53B4" w:rsidRDefault="00431BEA" w:rsidP="00E66593">
            <w:pPr>
              <w:pStyle w:val="TAL"/>
              <w:rPr>
                <w:sz w:val="16"/>
                <w:szCs w:val="16"/>
                <w:lang w:eastAsia="en-US"/>
              </w:rPr>
            </w:pPr>
            <w:r w:rsidRPr="00DF53B4">
              <w:rPr>
                <w:sz w:val="16"/>
                <w:szCs w:val="16"/>
                <w:lang w:eastAsia="en-US"/>
              </w:rPr>
              <w:t>Clarify SDP in annex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1768A9"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70FFC"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D024D"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DE0FF4" w14:textId="77777777" w:rsidR="00431BEA" w:rsidRPr="00DF53B4" w:rsidRDefault="00431BEA" w:rsidP="00E66593">
            <w:pPr>
              <w:pStyle w:val="TAL"/>
              <w:rPr>
                <w:sz w:val="16"/>
                <w:szCs w:val="16"/>
                <w:lang w:eastAsia="en-US"/>
              </w:rPr>
            </w:pPr>
            <w:r w:rsidRPr="00DF53B4">
              <w:rPr>
                <w:sz w:val="16"/>
                <w:szCs w:val="16"/>
                <w:lang w:eastAsia="en-US"/>
              </w:rPr>
              <w:t>R5-134630</w:t>
            </w:r>
          </w:p>
        </w:tc>
      </w:tr>
      <w:tr w:rsidR="00431BEA" w:rsidRPr="00DF53B4" w14:paraId="4A708E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89FF6B"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185B27"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6DB23F" w14:textId="77777777" w:rsidR="00431BEA" w:rsidRPr="00DF53B4" w:rsidRDefault="00431BEA" w:rsidP="00E66593">
            <w:pPr>
              <w:pStyle w:val="TAL"/>
              <w:rPr>
                <w:sz w:val="16"/>
                <w:szCs w:val="16"/>
                <w:lang w:eastAsia="en-US"/>
              </w:rPr>
            </w:pPr>
            <w:r w:rsidRPr="00DF53B4">
              <w:rPr>
                <w:sz w:val="16"/>
                <w:szCs w:val="16"/>
                <w:lang w:eastAsia="en-US"/>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BF4E0"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CE14FC" w14:textId="77777777" w:rsidR="00431BEA" w:rsidRPr="00DF53B4" w:rsidRDefault="00431BEA" w:rsidP="00E66593">
            <w:pPr>
              <w:pStyle w:val="TAL"/>
              <w:rPr>
                <w:sz w:val="16"/>
                <w:szCs w:val="16"/>
                <w:lang w:eastAsia="en-US"/>
              </w:rPr>
            </w:pPr>
            <w:r w:rsidRPr="00DF53B4">
              <w:rPr>
                <w:sz w:val="16"/>
                <w:szCs w:val="16"/>
                <w:lang w:eastAsia="en-US"/>
              </w:rPr>
              <w:t>Update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07D8B1"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10F3A4"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5F9F4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6EA303" w14:textId="77777777" w:rsidR="00431BEA" w:rsidRPr="00DF53B4" w:rsidRDefault="00431BEA" w:rsidP="00E66593">
            <w:pPr>
              <w:pStyle w:val="TAL"/>
              <w:rPr>
                <w:sz w:val="16"/>
                <w:szCs w:val="16"/>
                <w:lang w:eastAsia="en-US"/>
              </w:rPr>
            </w:pPr>
            <w:r w:rsidRPr="00DF53B4">
              <w:rPr>
                <w:sz w:val="16"/>
                <w:szCs w:val="16"/>
                <w:lang w:eastAsia="en-US"/>
              </w:rPr>
              <w:t>R5-134646</w:t>
            </w:r>
          </w:p>
        </w:tc>
      </w:tr>
      <w:tr w:rsidR="00431BEA" w:rsidRPr="00DF53B4" w14:paraId="7E9CA5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200082"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C068FE"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88DC72" w14:textId="77777777" w:rsidR="00431BEA" w:rsidRPr="00DF53B4" w:rsidRDefault="00431BEA" w:rsidP="00E66593">
            <w:pPr>
              <w:pStyle w:val="TAL"/>
              <w:rPr>
                <w:sz w:val="16"/>
                <w:szCs w:val="16"/>
                <w:lang w:eastAsia="en-US"/>
              </w:rPr>
            </w:pPr>
            <w:r w:rsidRPr="00DF53B4">
              <w:rPr>
                <w:sz w:val="16"/>
                <w:szCs w:val="16"/>
                <w:lang w:eastAsia="en-US"/>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DEB24"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B282F2" w14:textId="77777777" w:rsidR="00431BEA" w:rsidRPr="00DF53B4" w:rsidRDefault="00431BEA" w:rsidP="00E66593">
            <w:pPr>
              <w:pStyle w:val="TAL"/>
              <w:rPr>
                <w:sz w:val="16"/>
                <w:szCs w:val="16"/>
                <w:lang w:eastAsia="en-US"/>
              </w:rPr>
            </w:pPr>
            <w:r w:rsidRPr="00DF53B4">
              <w:rPr>
                <w:sz w:val="16"/>
                <w:szCs w:val="16"/>
                <w:lang w:eastAsia="en-US"/>
              </w:rPr>
              <w:t>Update annex C.11 according AP#60.08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56409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F920BF"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6A203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61EBB8" w14:textId="77777777" w:rsidR="00431BEA" w:rsidRPr="00DF53B4" w:rsidRDefault="00431BEA" w:rsidP="00E66593">
            <w:pPr>
              <w:pStyle w:val="TAL"/>
              <w:rPr>
                <w:sz w:val="16"/>
                <w:szCs w:val="16"/>
                <w:lang w:eastAsia="en-US"/>
              </w:rPr>
            </w:pPr>
            <w:r w:rsidRPr="00DF53B4">
              <w:rPr>
                <w:sz w:val="16"/>
                <w:szCs w:val="16"/>
                <w:lang w:eastAsia="en-US"/>
              </w:rPr>
              <w:t>R5-134648</w:t>
            </w:r>
          </w:p>
        </w:tc>
      </w:tr>
      <w:tr w:rsidR="00431BEA" w:rsidRPr="00DF53B4" w14:paraId="40EB2B0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7C2C97"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C77A70"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B115DF" w14:textId="77777777" w:rsidR="00431BEA" w:rsidRPr="00DF53B4" w:rsidRDefault="00431BEA" w:rsidP="00E66593">
            <w:pPr>
              <w:pStyle w:val="TAL"/>
              <w:rPr>
                <w:sz w:val="16"/>
                <w:szCs w:val="16"/>
                <w:lang w:eastAsia="en-US"/>
              </w:rPr>
            </w:pPr>
            <w:r w:rsidRPr="00DF53B4">
              <w:rPr>
                <w:sz w:val="16"/>
                <w:szCs w:val="16"/>
                <w:lang w:eastAsia="en-US"/>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0D72A"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6B4738" w14:textId="77777777" w:rsidR="00431BEA" w:rsidRPr="00DF53B4" w:rsidRDefault="00431BEA" w:rsidP="00E66593">
            <w:pPr>
              <w:pStyle w:val="TAL"/>
              <w:rPr>
                <w:sz w:val="16"/>
                <w:szCs w:val="16"/>
                <w:lang w:eastAsia="en-US"/>
              </w:rPr>
            </w:pPr>
            <w:r w:rsidRPr="00DF53B4">
              <w:rPr>
                <w:sz w:val="16"/>
                <w:szCs w:val="16"/>
                <w:lang w:eastAsia="en-US"/>
              </w:rPr>
              <w:t>Correction to default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97E49F"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2A60DB"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29B2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963E92" w14:textId="77777777" w:rsidR="00431BEA" w:rsidRPr="00DF53B4" w:rsidRDefault="00431BEA" w:rsidP="00E66593">
            <w:pPr>
              <w:pStyle w:val="TAL"/>
              <w:rPr>
                <w:sz w:val="16"/>
                <w:szCs w:val="16"/>
                <w:lang w:eastAsia="en-US"/>
              </w:rPr>
            </w:pPr>
            <w:r w:rsidRPr="00DF53B4">
              <w:rPr>
                <w:sz w:val="16"/>
                <w:szCs w:val="16"/>
                <w:lang w:eastAsia="en-US"/>
              </w:rPr>
              <w:t>R5-134659</w:t>
            </w:r>
          </w:p>
        </w:tc>
      </w:tr>
      <w:tr w:rsidR="00431BEA" w:rsidRPr="00DF53B4" w14:paraId="445F30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DD6F2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1FED277"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DCCCCA" w14:textId="77777777" w:rsidR="00431BEA" w:rsidRPr="00DF53B4" w:rsidRDefault="00431BEA" w:rsidP="00E66593">
            <w:pPr>
              <w:pStyle w:val="TAL"/>
              <w:rPr>
                <w:sz w:val="16"/>
                <w:szCs w:val="16"/>
                <w:lang w:eastAsia="en-US"/>
              </w:rPr>
            </w:pPr>
            <w:r w:rsidRPr="00DF53B4">
              <w:rPr>
                <w:sz w:val="16"/>
                <w:szCs w:val="16"/>
                <w:lang w:eastAsia="en-US"/>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925A5"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1607A0" w14:textId="77777777" w:rsidR="00431BEA" w:rsidRPr="00DF53B4" w:rsidRDefault="00431BEA" w:rsidP="00E66593">
            <w:pPr>
              <w:pStyle w:val="TAL"/>
              <w:rPr>
                <w:sz w:val="16"/>
                <w:szCs w:val="16"/>
                <w:lang w:eastAsia="en-US"/>
              </w:rPr>
            </w:pPr>
            <w:r w:rsidRPr="00DF53B4">
              <w:rPr>
                <w:sz w:val="16"/>
                <w:szCs w:val="16"/>
                <w:lang w:eastAsia="en-US"/>
              </w:rPr>
              <w:t>Enhancement of C.8 to support Call Resume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2F796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1ADC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837B36"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1AA601" w14:textId="77777777" w:rsidR="00431BEA" w:rsidRPr="00DF53B4" w:rsidRDefault="00431BEA" w:rsidP="00E66593">
            <w:pPr>
              <w:pStyle w:val="TAL"/>
              <w:rPr>
                <w:sz w:val="16"/>
                <w:szCs w:val="16"/>
                <w:lang w:eastAsia="en-US"/>
              </w:rPr>
            </w:pPr>
            <w:r w:rsidRPr="00DF53B4">
              <w:rPr>
                <w:sz w:val="16"/>
                <w:szCs w:val="16"/>
                <w:lang w:eastAsia="en-US"/>
              </w:rPr>
              <w:t>R5-134793</w:t>
            </w:r>
          </w:p>
        </w:tc>
      </w:tr>
      <w:tr w:rsidR="00431BEA" w:rsidRPr="00DF53B4" w14:paraId="6BE4AE7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D885A6"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8BF4E5"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3EA285" w14:textId="77777777" w:rsidR="00431BEA" w:rsidRPr="00DF53B4" w:rsidRDefault="00431BEA" w:rsidP="00E66593">
            <w:pPr>
              <w:pStyle w:val="TAL"/>
              <w:rPr>
                <w:sz w:val="16"/>
                <w:szCs w:val="16"/>
                <w:lang w:eastAsia="en-US"/>
              </w:rPr>
            </w:pPr>
            <w:r w:rsidRPr="00DF53B4">
              <w:rPr>
                <w:sz w:val="16"/>
                <w:szCs w:val="16"/>
                <w:lang w:eastAsia="en-US"/>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DC466"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944F1A" w14:textId="77777777" w:rsidR="00431BEA" w:rsidRPr="00DF53B4" w:rsidRDefault="00431BEA" w:rsidP="00E66593">
            <w:pPr>
              <w:pStyle w:val="TAL"/>
              <w:rPr>
                <w:sz w:val="16"/>
                <w:szCs w:val="16"/>
                <w:lang w:eastAsia="en-US"/>
              </w:rPr>
            </w:pPr>
            <w:r w:rsidRPr="00DF53B4">
              <w:rPr>
                <w:sz w:val="16"/>
                <w:szCs w:val="16"/>
                <w:lang w:eastAsia="en-US"/>
              </w:rPr>
              <w:t>Editorial correction for C.22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AB6E4F"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3D30B"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44110"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30C439" w14:textId="77777777" w:rsidR="00431BEA" w:rsidRPr="00DF53B4" w:rsidRDefault="00431BEA" w:rsidP="00E66593">
            <w:pPr>
              <w:pStyle w:val="TAL"/>
              <w:rPr>
                <w:sz w:val="16"/>
                <w:szCs w:val="16"/>
                <w:lang w:eastAsia="en-US"/>
              </w:rPr>
            </w:pPr>
            <w:r w:rsidRPr="00DF53B4">
              <w:rPr>
                <w:sz w:val="16"/>
                <w:szCs w:val="16"/>
                <w:lang w:eastAsia="en-US"/>
              </w:rPr>
              <w:t>R5-134795</w:t>
            </w:r>
          </w:p>
        </w:tc>
      </w:tr>
      <w:tr w:rsidR="00431BEA" w:rsidRPr="00DF53B4" w14:paraId="377484D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073EA4"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FAE0D7"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90419E" w14:textId="77777777" w:rsidR="00431BEA" w:rsidRPr="00DF53B4" w:rsidRDefault="00431BEA" w:rsidP="00E66593">
            <w:pPr>
              <w:pStyle w:val="TAL"/>
              <w:rPr>
                <w:sz w:val="16"/>
                <w:szCs w:val="16"/>
                <w:lang w:eastAsia="en-US"/>
              </w:rPr>
            </w:pPr>
            <w:r w:rsidRPr="00DF53B4">
              <w:rPr>
                <w:sz w:val="16"/>
                <w:szCs w:val="16"/>
                <w:lang w:eastAsia="en-US"/>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21601"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82E268" w14:textId="77777777" w:rsidR="00431BEA" w:rsidRPr="00DF53B4" w:rsidRDefault="00431BEA" w:rsidP="00E66593">
            <w:pPr>
              <w:pStyle w:val="TAL"/>
              <w:rPr>
                <w:sz w:val="16"/>
                <w:szCs w:val="16"/>
                <w:lang w:eastAsia="en-US"/>
              </w:rPr>
            </w:pPr>
            <w:r w:rsidRPr="00DF53B4">
              <w:rPr>
                <w:sz w:val="16"/>
                <w:szCs w:val="16"/>
                <w:lang w:eastAsia="en-US"/>
              </w:rPr>
              <w:t>Correction of expected sequence of 16.1 and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34728B"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B1245"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989765"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F4A542" w14:textId="77777777" w:rsidR="00431BEA" w:rsidRPr="00DF53B4" w:rsidRDefault="00431BEA" w:rsidP="00E66593">
            <w:pPr>
              <w:pStyle w:val="TAL"/>
              <w:rPr>
                <w:sz w:val="16"/>
                <w:szCs w:val="16"/>
                <w:lang w:eastAsia="en-US"/>
              </w:rPr>
            </w:pPr>
            <w:r w:rsidRPr="00DF53B4">
              <w:rPr>
                <w:sz w:val="16"/>
                <w:szCs w:val="16"/>
                <w:lang w:eastAsia="en-US"/>
              </w:rPr>
              <w:t>R5-134796</w:t>
            </w:r>
          </w:p>
        </w:tc>
      </w:tr>
      <w:tr w:rsidR="00431BEA" w:rsidRPr="00DF53B4" w14:paraId="5034AE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19A206"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697933"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5B7C22" w14:textId="77777777" w:rsidR="00431BEA" w:rsidRPr="00DF53B4" w:rsidRDefault="00431BEA" w:rsidP="00E66593">
            <w:pPr>
              <w:pStyle w:val="TAL"/>
              <w:rPr>
                <w:sz w:val="16"/>
                <w:szCs w:val="16"/>
                <w:lang w:eastAsia="en-US"/>
              </w:rPr>
            </w:pPr>
            <w:r w:rsidRPr="00DF53B4">
              <w:rPr>
                <w:sz w:val="16"/>
                <w:szCs w:val="16"/>
                <w:lang w:eastAsia="en-US"/>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5FFB1"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1EECE2" w14:textId="77777777" w:rsidR="00431BEA" w:rsidRPr="00DF53B4" w:rsidRDefault="00431BEA" w:rsidP="00E66593">
            <w:pPr>
              <w:pStyle w:val="TAL"/>
              <w:rPr>
                <w:sz w:val="16"/>
                <w:szCs w:val="16"/>
                <w:lang w:eastAsia="en-US"/>
              </w:rPr>
            </w:pPr>
            <w:r w:rsidRPr="00DF53B4">
              <w:rPr>
                <w:sz w:val="16"/>
                <w:szCs w:val="16"/>
                <w:lang w:eastAsia="en-US"/>
              </w:rPr>
              <w:t>Correction of expected sequence of C.13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72942A"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ABE9E"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5F5F16"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CF7E7F" w14:textId="77777777" w:rsidR="00431BEA" w:rsidRPr="00DF53B4" w:rsidRDefault="00431BEA" w:rsidP="00E66593">
            <w:pPr>
              <w:pStyle w:val="TAL"/>
              <w:rPr>
                <w:sz w:val="16"/>
                <w:szCs w:val="16"/>
                <w:lang w:eastAsia="en-US"/>
              </w:rPr>
            </w:pPr>
            <w:r w:rsidRPr="00DF53B4">
              <w:rPr>
                <w:sz w:val="16"/>
                <w:szCs w:val="16"/>
                <w:lang w:eastAsia="en-US"/>
              </w:rPr>
              <w:t>R5-134797</w:t>
            </w:r>
          </w:p>
        </w:tc>
      </w:tr>
      <w:tr w:rsidR="00431BEA" w:rsidRPr="00DF53B4" w14:paraId="3E9100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08A8E4"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43ED33" w14:textId="77777777" w:rsidR="00431BEA" w:rsidRPr="00DF53B4" w:rsidRDefault="00431BEA" w:rsidP="00E66593">
            <w:pPr>
              <w:rPr>
                <w:rFonts w:ascii="Arial" w:hAnsi="Arial" w:cs="Arial"/>
                <w:sz w:val="16"/>
                <w:szCs w:val="16"/>
              </w:rPr>
            </w:pPr>
            <w:r w:rsidRPr="00DF53B4">
              <w:rPr>
                <w:rFonts w:ascii="Arial" w:hAnsi="Arial" w:cs="Arial"/>
                <w:sz w:val="16"/>
                <w:szCs w:val="16"/>
              </w:rPr>
              <w:t>RP-131863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EF841C" w14:textId="77777777" w:rsidR="00431BEA" w:rsidRPr="00DF53B4" w:rsidRDefault="00431BEA" w:rsidP="00E66593">
            <w:pPr>
              <w:pStyle w:val="TAL"/>
              <w:rPr>
                <w:sz w:val="16"/>
                <w:szCs w:val="16"/>
                <w:lang w:eastAsia="en-US"/>
              </w:rPr>
            </w:pPr>
            <w:r w:rsidRPr="00DF53B4">
              <w:rPr>
                <w:sz w:val="16"/>
                <w:szCs w:val="16"/>
                <w:lang w:eastAsia="en-US"/>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C040E"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247DC8" w14:textId="77777777" w:rsidR="00431BEA" w:rsidRPr="00DF53B4" w:rsidRDefault="00431BEA" w:rsidP="00E66593">
            <w:pPr>
              <w:pStyle w:val="TAL"/>
              <w:rPr>
                <w:sz w:val="16"/>
                <w:szCs w:val="16"/>
                <w:lang w:eastAsia="en-US"/>
              </w:rPr>
            </w:pPr>
            <w:r w:rsidRPr="00DF53B4">
              <w:rPr>
                <w:sz w:val="16"/>
                <w:szCs w:val="16"/>
                <w:lang w:eastAsia="en-US"/>
              </w:rPr>
              <w:t>Alignment of IMS message definitions with RFC6442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FA1C54"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D7E9C"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8EF413"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3648BA" w14:textId="77777777" w:rsidR="00431BEA" w:rsidRPr="00DF53B4" w:rsidRDefault="00431BEA" w:rsidP="00E66593">
            <w:pPr>
              <w:pStyle w:val="TAL"/>
              <w:rPr>
                <w:sz w:val="16"/>
                <w:szCs w:val="16"/>
                <w:lang w:eastAsia="en-US"/>
              </w:rPr>
            </w:pPr>
            <w:r w:rsidRPr="00DF53B4">
              <w:rPr>
                <w:sz w:val="16"/>
                <w:szCs w:val="16"/>
                <w:lang w:eastAsia="en-US"/>
              </w:rPr>
              <w:t>R5-134798</w:t>
            </w:r>
          </w:p>
        </w:tc>
      </w:tr>
      <w:tr w:rsidR="00431BEA" w:rsidRPr="00DF53B4" w14:paraId="53BEA6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DB9493"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DFA744"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20A9B4" w14:textId="77777777" w:rsidR="00431BEA" w:rsidRPr="00DF53B4" w:rsidRDefault="00431BEA" w:rsidP="00E66593">
            <w:pPr>
              <w:pStyle w:val="TAL"/>
              <w:rPr>
                <w:sz w:val="16"/>
                <w:szCs w:val="16"/>
                <w:lang w:eastAsia="en-US"/>
              </w:rPr>
            </w:pPr>
            <w:r w:rsidRPr="00DF53B4">
              <w:rPr>
                <w:sz w:val="16"/>
                <w:szCs w:val="16"/>
                <w:lang w:eastAsia="en-US"/>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B3B9B"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CA5B49" w14:textId="77777777" w:rsidR="00431BEA" w:rsidRPr="00DF53B4" w:rsidRDefault="00431BEA" w:rsidP="00E66593">
            <w:pPr>
              <w:pStyle w:val="TAL"/>
              <w:rPr>
                <w:sz w:val="16"/>
                <w:szCs w:val="16"/>
                <w:lang w:eastAsia="en-US"/>
              </w:rPr>
            </w:pPr>
            <w:r w:rsidRPr="00DF53B4">
              <w:rPr>
                <w:sz w:val="16"/>
                <w:szCs w:val="16"/>
                <w:lang w:eastAsia="en-US"/>
              </w:rPr>
              <w:t>Correction to Annex A.2.1 and A.2.3 IMS message for Emergency Call NoRegistration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1CDF46"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E85E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2CF8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F0FA49" w14:textId="77777777" w:rsidR="00431BEA" w:rsidRPr="00DF53B4" w:rsidRDefault="00431BEA" w:rsidP="00E66593">
            <w:pPr>
              <w:pStyle w:val="TAL"/>
              <w:rPr>
                <w:sz w:val="16"/>
                <w:szCs w:val="16"/>
                <w:lang w:eastAsia="en-US"/>
              </w:rPr>
            </w:pPr>
            <w:r w:rsidRPr="00DF53B4">
              <w:rPr>
                <w:sz w:val="16"/>
                <w:szCs w:val="16"/>
                <w:lang w:eastAsia="en-US"/>
              </w:rPr>
              <w:t>R5-134955</w:t>
            </w:r>
          </w:p>
        </w:tc>
      </w:tr>
      <w:tr w:rsidR="00431BEA" w:rsidRPr="00DF53B4" w14:paraId="2EF178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13B4FD"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1325CE"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9E05C8" w14:textId="77777777" w:rsidR="00431BEA" w:rsidRPr="00DF53B4" w:rsidRDefault="00431BEA" w:rsidP="00E66593">
            <w:pPr>
              <w:pStyle w:val="TAL"/>
              <w:rPr>
                <w:sz w:val="16"/>
                <w:szCs w:val="16"/>
                <w:lang w:eastAsia="en-US"/>
              </w:rPr>
            </w:pPr>
            <w:r w:rsidRPr="00DF53B4">
              <w:rPr>
                <w:sz w:val="16"/>
                <w:szCs w:val="16"/>
                <w:lang w:eastAsia="en-US"/>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0C17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1ADD15" w14:textId="77777777" w:rsidR="00431BEA" w:rsidRPr="00DF53B4" w:rsidRDefault="00431BEA" w:rsidP="00E66593">
            <w:pPr>
              <w:pStyle w:val="TAL"/>
              <w:rPr>
                <w:sz w:val="16"/>
                <w:szCs w:val="16"/>
                <w:lang w:eastAsia="en-US"/>
              </w:rPr>
            </w:pPr>
            <w:r w:rsidRPr="00DF53B4">
              <w:rPr>
                <w:sz w:val="16"/>
                <w:szCs w:val="16"/>
                <w:lang w:eastAsia="en-US"/>
              </w:rPr>
              <w:t>Correction to contents of ACK in test case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A022DB"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5F631"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265F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2F2028" w14:textId="77777777" w:rsidR="00431BEA" w:rsidRPr="00DF53B4" w:rsidRDefault="00431BEA" w:rsidP="00E66593">
            <w:pPr>
              <w:pStyle w:val="TAL"/>
              <w:rPr>
                <w:sz w:val="16"/>
                <w:szCs w:val="16"/>
                <w:lang w:eastAsia="en-US"/>
              </w:rPr>
            </w:pPr>
            <w:r w:rsidRPr="00DF53B4">
              <w:rPr>
                <w:sz w:val="16"/>
                <w:szCs w:val="16"/>
                <w:lang w:eastAsia="en-US"/>
              </w:rPr>
              <w:t>R5-134958</w:t>
            </w:r>
          </w:p>
        </w:tc>
      </w:tr>
      <w:tr w:rsidR="00431BEA" w:rsidRPr="00DF53B4" w14:paraId="1DA1C09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B7C548"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1817B3" w14:textId="77777777" w:rsidR="00431BEA" w:rsidRPr="00DF53B4" w:rsidRDefault="00431BEA" w:rsidP="00E66593">
            <w:pPr>
              <w:rPr>
                <w:rFonts w:ascii="Arial" w:hAnsi="Arial" w:cs="Arial"/>
                <w:sz w:val="16"/>
                <w:szCs w:val="16"/>
              </w:rPr>
            </w:pPr>
            <w:r w:rsidRPr="00DF53B4">
              <w:rPr>
                <w:rFonts w:ascii="Arial" w:hAnsi="Arial" w:cs="Arial"/>
                <w:sz w:val="16"/>
                <w:szCs w:val="16"/>
              </w:rPr>
              <w:t>RP-131891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51FEE1" w14:textId="77777777" w:rsidR="00431BEA" w:rsidRPr="00DF53B4" w:rsidRDefault="00431BEA" w:rsidP="00E66593">
            <w:pPr>
              <w:pStyle w:val="TAL"/>
              <w:rPr>
                <w:sz w:val="16"/>
                <w:szCs w:val="16"/>
                <w:lang w:eastAsia="en-US"/>
              </w:rPr>
            </w:pPr>
            <w:r w:rsidRPr="00DF53B4">
              <w:rPr>
                <w:sz w:val="16"/>
                <w:szCs w:val="16"/>
                <w:lang w:eastAsia="en-US"/>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BBC57"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653973" w14:textId="77777777" w:rsidR="00431BEA" w:rsidRPr="00DF53B4" w:rsidRDefault="00431BEA" w:rsidP="00E66593">
            <w:pPr>
              <w:pStyle w:val="TAL"/>
              <w:rPr>
                <w:sz w:val="16"/>
                <w:szCs w:val="16"/>
                <w:lang w:eastAsia="en-US"/>
              </w:rPr>
            </w:pPr>
            <w:r w:rsidRPr="00DF53B4">
              <w:rPr>
                <w:sz w:val="16"/>
                <w:szCs w:val="16"/>
                <w:lang w:eastAsia="en-US"/>
              </w:rPr>
              <w:t>Correction of rtpmap attributes for media in SDP answer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59B8EF"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187F97"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3AABB"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19B0D5" w14:textId="77777777" w:rsidR="00431BEA" w:rsidRPr="00DF53B4" w:rsidRDefault="00431BEA" w:rsidP="00E66593">
            <w:pPr>
              <w:pStyle w:val="TAL"/>
              <w:rPr>
                <w:sz w:val="16"/>
                <w:szCs w:val="16"/>
                <w:lang w:eastAsia="en-US"/>
              </w:rPr>
            </w:pPr>
            <w:r w:rsidRPr="00DF53B4">
              <w:rPr>
                <w:sz w:val="16"/>
                <w:szCs w:val="16"/>
                <w:lang w:eastAsia="en-US"/>
              </w:rPr>
              <w:t>R5-134961</w:t>
            </w:r>
          </w:p>
        </w:tc>
      </w:tr>
      <w:tr w:rsidR="00431BEA" w:rsidRPr="00DF53B4" w14:paraId="6E03EF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66E35B"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2D0D39" w14:textId="77777777" w:rsidR="00431BEA" w:rsidRPr="00DF53B4" w:rsidRDefault="00431BEA" w:rsidP="00E66593">
            <w:pPr>
              <w:rPr>
                <w:rFonts w:ascii="Arial" w:hAnsi="Arial" w:cs="Arial"/>
                <w:sz w:val="16"/>
                <w:szCs w:val="16"/>
              </w:rPr>
            </w:pPr>
            <w:r w:rsidRPr="00DF53B4">
              <w:rPr>
                <w:rFonts w:ascii="Arial" w:hAnsi="Arial" w:cs="Arial"/>
                <w:sz w:val="16"/>
                <w:szCs w:val="16"/>
              </w:rPr>
              <w:t>RP-131861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612484" w14:textId="77777777" w:rsidR="00431BEA" w:rsidRPr="00DF53B4" w:rsidRDefault="00431BEA" w:rsidP="00E66593">
            <w:pPr>
              <w:pStyle w:val="TAL"/>
              <w:rPr>
                <w:sz w:val="16"/>
                <w:szCs w:val="16"/>
                <w:lang w:eastAsia="en-US"/>
              </w:rPr>
            </w:pPr>
            <w:r w:rsidRPr="00DF53B4">
              <w:rPr>
                <w:sz w:val="16"/>
                <w:szCs w:val="16"/>
                <w:lang w:eastAsia="en-US"/>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A981"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ED93A0" w14:textId="77777777" w:rsidR="00431BEA" w:rsidRPr="00DF53B4" w:rsidRDefault="00431BEA" w:rsidP="00E66593">
            <w:pPr>
              <w:pStyle w:val="TAL"/>
              <w:rPr>
                <w:sz w:val="16"/>
                <w:szCs w:val="16"/>
                <w:lang w:eastAsia="en-US"/>
              </w:rPr>
            </w:pPr>
            <w:r w:rsidRPr="00DF53B4">
              <w:rPr>
                <w:sz w:val="16"/>
                <w:szCs w:val="16"/>
                <w:lang w:eastAsia="en-US"/>
              </w:rPr>
              <w:t>Record-Route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455231"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EFF63"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484DC9"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DCE32D" w14:textId="77777777" w:rsidR="00431BEA" w:rsidRPr="00DF53B4" w:rsidRDefault="00431BEA" w:rsidP="00E66593">
            <w:pPr>
              <w:pStyle w:val="TAL"/>
              <w:rPr>
                <w:sz w:val="16"/>
                <w:szCs w:val="16"/>
                <w:lang w:eastAsia="en-US"/>
              </w:rPr>
            </w:pPr>
            <w:r w:rsidRPr="00DF53B4">
              <w:rPr>
                <w:sz w:val="16"/>
                <w:szCs w:val="16"/>
                <w:lang w:eastAsia="en-US"/>
              </w:rPr>
              <w:t>R5-135004</w:t>
            </w:r>
          </w:p>
        </w:tc>
      </w:tr>
      <w:tr w:rsidR="00431BEA" w:rsidRPr="00DF53B4" w14:paraId="68F3DFB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18CC0A"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586D3A" w14:textId="77777777" w:rsidR="00431BEA" w:rsidRPr="00DF53B4" w:rsidRDefault="00431BEA" w:rsidP="00E66593">
            <w:pPr>
              <w:rPr>
                <w:rFonts w:ascii="Arial" w:hAnsi="Arial" w:cs="Arial"/>
                <w:sz w:val="16"/>
                <w:szCs w:val="16"/>
              </w:rPr>
            </w:pPr>
            <w:r w:rsidRPr="00DF53B4">
              <w:rPr>
                <w:rFonts w:ascii="Arial" w:hAnsi="Arial" w:cs="Arial"/>
                <w:sz w:val="16"/>
                <w:szCs w:val="16"/>
              </w:rPr>
              <w:t>RP-131875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6342DC" w14:textId="77777777" w:rsidR="00431BEA" w:rsidRPr="00DF53B4" w:rsidRDefault="00431BEA" w:rsidP="00E66593">
            <w:pPr>
              <w:pStyle w:val="TAL"/>
              <w:rPr>
                <w:sz w:val="16"/>
                <w:szCs w:val="16"/>
                <w:lang w:eastAsia="en-US"/>
              </w:rPr>
            </w:pPr>
            <w:r w:rsidRPr="00DF53B4">
              <w:rPr>
                <w:sz w:val="16"/>
                <w:szCs w:val="16"/>
                <w:lang w:eastAsia="en-US"/>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89DE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9E98A9" w14:textId="77777777" w:rsidR="00431BEA" w:rsidRPr="00DF53B4" w:rsidRDefault="00431BEA" w:rsidP="00E66593">
            <w:pPr>
              <w:pStyle w:val="TAL"/>
              <w:rPr>
                <w:sz w:val="16"/>
                <w:szCs w:val="16"/>
                <w:lang w:eastAsia="en-US"/>
              </w:rPr>
            </w:pPr>
            <w:r w:rsidRPr="00DF53B4">
              <w:rPr>
                <w:sz w:val="16"/>
                <w:szCs w:val="16"/>
                <w:lang w:eastAsia="en-US"/>
              </w:rPr>
              <w:t>Update C.21 for IR.92 version 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535AE4"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2D250" w14:textId="77777777" w:rsidR="00431BEA" w:rsidRPr="00DF53B4" w:rsidRDefault="00431BEA" w:rsidP="00E66593">
            <w:pPr>
              <w:pStyle w:val="TAL"/>
              <w:rPr>
                <w:sz w:val="16"/>
                <w:szCs w:val="16"/>
                <w:lang w:eastAsia="en-US"/>
              </w:rPr>
            </w:pPr>
            <w:r w:rsidRPr="00DF53B4">
              <w:rPr>
                <w:sz w:val="16"/>
                <w:szCs w:val="16"/>
                <w:lang w:eastAsia="en-US"/>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B4012" w14:textId="77777777" w:rsidR="00431BEA" w:rsidRPr="00DF53B4" w:rsidRDefault="00431BEA" w:rsidP="00E66593">
            <w:pPr>
              <w:pStyle w:val="TAL"/>
              <w:rPr>
                <w:sz w:val="16"/>
                <w:szCs w:val="16"/>
                <w:lang w:eastAsia="en-US"/>
              </w:rPr>
            </w:pPr>
            <w:r w:rsidRPr="00DF53B4">
              <w:rPr>
                <w:sz w:val="16"/>
                <w:szCs w:val="16"/>
                <w:lang w:eastAsia="en-US"/>
              </w:rPr>
              <w:t>10.4.0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35D9DD" w14:textId="77777777" w:rsidR="00431BEA" w:rsidRPr="00DF53B4" w:rsidRDefault="00431BEA" w:rsidP="00E66593">
            <w:pPr>
              <w:pStyle w:val="TAL"/>
              <w:rPr>
                <w:sz w:val="16"/>
                <w:szCs w:val="16"/>
                <w:lang w:eastAsia="en-US"/>
              </w:rPr>
            </w:pPr>
            <w:r w:rsidRPr="00DF53B4">
              <w:rPr>
                <w:sz w:val="16"/>
                <w:szCs w:val="16"/>
                <w:lang w:eastAsia="en-US"/>
              </w:rPr>
              <w:t>R5-135020</w:t>
            </w:r>
          </w:p>
        </w:tc>
      </w:tr>
      <w:tr w:rsidR="0093067E" w:rsidRPr="00DF53B4" w14:paraId="33112CC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D9F64C" w14:textId="77777777" w:rsidR="0093067E" w:rsidRPr="00DF53B4" w:rsidRDefault="0093067E" w:rsidP="00020E7F">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CAAFC1" w14:textId="77777777" w:rsidR="0093067E" w:rsidRPr="00DF53B4" w:rsidRDefault="0093067E" w:rsidP="00020E7F">
            <w:pPr>
              <w:rPr>
                <w:rFonts w:ascii="Arial" w:hAnsi="Arial" w:cs="Arial"/>
                <w:sz w:val="16"/>
                <w:szCs w:val="16"/>
              </w:rPr>
            </w:pPr>
            <w:r w:rsidRPr="00DF53B4">
              <w:rPr>
                <w:rFonts w:ascii="Arial" w:hAnsi="Arial" w:cs="Arial"/>
                <w:sz w:val="16"/>
                <w:szCs w:val="16"/>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C5598E" w14:textId="77777777" w:rsidR="0093067E" w:rsidRPr="00DF53B4" w:rsidRDefault="0093067E" w:rsidP="00020E7F">
            <w:pPr>
              <w:pStyle w:val="TAL"/>
              <w:rPr>
                <w:sz w:val="16"/>
                <w:szCs w:val="16"/>
                <w:lang w:eastAsia="en-US"/>
              </w:rPr>
            </w:pPr>
            <w:r w:rsidRPr="00DF53B4">
              <w:rPr>
                <w:sz w:val="16"/>
                <w:szCs w:val="16"/>
                <w:lang w:eastAsia="en-US"/>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95948" w14:textId="77777777" w:rsidR="0093067E" w:rsidRPr="00DF53B4" w:rsidRDefault="0093067E" w:rsidP="00020E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B2D794" w14:textId="77777777" w:rsidR="0093067E" w:rsidRPr="00DF53B4" w:rsidRDefault="0093067E" w:rsidP="00020E7F">
            <w:pPr>
              <w:pStyle w:val="TAL"/>
              <w:rPr>
                <w:sz w:val="16"/>
                <w:szCs w:val="16"/>
                <w:lang w:eastAsia="en-US"/>
              </w:rPr>
            </w:pPr>
            <w:r w:rsidRPr="00DF53B4">
              <w:rPr>
                <w:sz w:val="16"/>
                <w:szCs w:val="16"/>
                <w:lang w:eastAsia="en-US"/>
              </w:rPr>
              <w:t>Moved to v11.0.0 with no change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519FD" w14:textId="77777777" w:rsidR="0093067E" w:rsidRPr="00DF53B4" w:rsidRDefault="0093067E" w:rsidP="00020E7F">
            <w:pPr>
              <w:pStyle w:val="TAL"/>
              <w:rPr>
                <w:sz w:val="16"/>
                <w:szCs w:val="16"/>
                <w:lang w:eastAsia="en-US"/>
              </w:rPr>
            </w:pPr>
            <w:r w:rsidRPr="00DF53B4">
              <w:rPr>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2D4DB" w14:textId="77777777" w:rsidR="0093067E" w:rsidRPr="00DF53B4" w:rsidRDefault="0093067E" w:rsidP="00020E7F">
            <w:pPr>
              <w:pStyle w:val="TAL"/>
              <w:rPr>
                <w:sz w:val="16"/>
                <w:szCs w:val="16"/>
                <w:lang w:eastAsia="en-US"/>
              </w:rPr>
            </w:pPr>
            <w:r w:rsidRPr="00DF53B4">
              <w:rPr>
                <w:sz w:val="16"/>
                <w:szCs w:val="16"/>
                <w:lang w:eastAsia="en-US"/>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C9625" w14:textId="77777777" w:rsidR="0093067E" w:rsidRPr="00DF53B4" w:rsidRDefault="0093067E" w:rsidP="00020E7F">
            <w:pPr>
              <w:pStyle w:val="TAL"/>
              <w:rPr>
                <w:sz w:val="16"/>
                <w:szCs w:val="16"/>
                <w:lang w:eastAsia="en-US"/>
              </w:rPr>
            </w:pPr>
            <w:r w:rsidRPr="00DF53B4">
              <w:rPr>
                <w:sz w:val="16"/>
                <w:szCs w:val="16"/>
                <w:lang w:eastAsia="en-US"/>
              </w:rPr>
              <w:t>11.0.0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C8F94F" w14:textId="77777777" w:rsidR="0093067E" w:rsidRPr="00DF53B4" w:rsidRDefault="0093067E" w:rsidP="00020E7F">
            <w:pPr>
              <w:pStyle w:val="TAL"/>
              <w:rPr>
                <w:sz w:val="16"/>
                <w:szCs w:val="16"/>
                <w:lang w:eastAsia="en-US"/>
              </w:rPr>
            </w:pPr>
            <w:r w:rsidRPr="00DF53B4">
              <w:rPr>
                <w:sz w:val="16"/>
                <w:szCs w:val="16"/>
                <w:lang w:eastAsia="en-US"/>
              </w:rPr>
              <w:t>-</w:t>
            </w:r>
          </w:p>
        </w:tc>
      </w:tr>
      <w:tr w:rsidR="00431BEA" w:rsidRPr="00DF53B4" w14:paraId="5FB268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F0C443" w14:textId="77777777" w:rsidR="00431BEA" w:rsidRPr="00DF53B4" w:rsidRDefault="00431BEA" w:rsidP="00E66593">
            <w:pPr>
              <w:pStyle w:val="TAL"/>
              <w:rPr>
                <w:sz w:val="16"/>
                <w:szCs w:val="16"/>
                <w:lang w:eastAsia="en-US"/>
              </w:rPr>
            </w:pPr>
            <w:r w:rsidRPr="00DF53B4">
              <w:rPr>
                <w:sz w:val="16"/>
                <w:szCs w:val="16"/>
                <w:lang w:eastAsia="en-US"/>
              </w:rPr>
              <w:t>RP-62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A6079F" w14:textId="77777777" w:rsidR="00431BEA" w:rsidRPr="00DF53B4" w:rsidRDefault="00431BEA" w:rsidP="00E66593">
            <w:pPr>
              <w:rPr>
                <w:rFonts w:ascii="Arial" w:hAnsi="Arial" w:cs="Arial"/>
                <w:sz w:val="16"/>
                <w:szCs w:val="16"/>
              </w:rPr>
            </w:pPr>
            <w:r w:rsidRPr="00DF53B4">
              <w:rPr>
                <w:rFonts w:ascii="Arial" w:hAnsi="Arial" w:cs="Arial"/>
                <w:sz w:val="16"/>
                <w:szCs w:val="16"/>
              </w:rPr>
              <w:t>RP-131891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7F2AF6" w14:textId="77777777" w:rsidR="00431BEA" w:rsidRPr="00DF53B4" w:rsidRDefault="00431BEA" w:rsidP="00E66593">
            <w:pPr>
              <w:pStyle w:val="TAL"/>
              <w:rPr>
                <w:sz w:val="16"/>
                <w:szCs w:val="16"/>
                <w:lang w:eastAsia="en-US"/>
              </w:rPr>
            </w:pPr>
            <w:r w:rsidRPr="00DF53B4">
              <w:rPr>
                <w:sz w:val="16"/>
                <w:szCs w:val="16"/>
                <w:lang w:eastAsia="en-US"/>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01528" w14:textId="77777777" w:rsidR="00431BEA" w:rsidRPr="00DF53B4" w:rsidRDefault="00431BEA" w:rsidP="00E66593">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867B0" w14:textId="77777777" w:rsidR="00431BEA" w:rsidRPr="00DF53B4" w:rsidRDefault="00431BEA" w:rsidP="00E66593">
            <w:pPr>
              <w:pStyle w:val="TAL"/>
              <w:rPr>
                <w:sz w:val="16"/>
                <w:szCs w:val="16"/>
                <w:lang w:eastAsia="en-US"/>
              </w:rPr>
            </w:pPr>
            <w:r w:rsidRPr="00DF53B4">
              <w:rPr>
                <w:sz w:val="16"/>
                <w:szCs w:val="16"/>
                <w:lang w:eastAsia="en-US"/>
              </w:rPr>
              <w:t>Correction of note text for bSRVCC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8EA1B5" w14:textId="77777777" w:rsidR="00431BEA" w:rsidRPr="00DF53B4" w:rsidRDefault="00431BEA" w:rsidP="00E6659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DE5D45" w14:textId="77777777" w:rsidR="00431BEA" w:rsidRPr="00DF53B4" w:rsidRDefault="00431BEA" w:rsidP="00E66593">
            <w:pPr>
              <w:pStyle w:val="TAL"/>
              <w:rPr>
                <w:sz w:val="16"/>
                <w:szCs w:val="16"/>
                <w:lang w:eastAsia="en-US"/>
              </w:rPr>
            </w:pPr>
            <w:r w:rsidRPr="00DF53B4">
              <w:rPr>
                <w:sz w:val="16"/>
                <w:szCs w:val="16"/>
                <w:lang w:eastAsia="en-US"/>
              </w:rPr>
              <w:t>1</w:t>
            </w:r>
            <w:r w:rsidR="0093067E" w:rsidRPr="00DF53B4">
              <w:rPr>
                <w:sz w:val="16"/>
                <w:szCs w:val="16"/>
                <w:lang w:eastAsia="en-US"/>
              </w:rPr>
              <w:t>1</w:t>
            </w:r>
            <w:r w:rsidRPr="00DF53B4">
              <w:rPr>
                <w:sz w:val="16"/>
                <w:szCs w:val="16"/>
                <w:lang w:eastAsia="en-US"/>
              </w:rPr>
              <w:t>.</w:t>
            </w:r>
            <w:r w:rsidR="0093067E" w:rsidRPr="00DF53B4">
              <w:rPr>
                <w:sz w:val="16"/>
                <w:szCs w:val="16"/>
                <w:lang w:eastAsia="en-US"/>
              </w:rPr>
              <w:t>0</w:t>
            </w:r>
            <w:r w:rsidRPr="00DF53B4">
              <w:rPr>
                <w:sz w:val="16"/>
                <w:szCs w:val="16"/>
                <w:lang w:eastAsia="en-US"/>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ACE29B" w14:textId="77777777" w:rsidR="00431BEA" w:rsidRPr="00DF53B4" w:rsidRDefault="00431BEA" w:rsidP="00E66593">
            <w:pPr>
              <w:pStyle w:val="TAL"/>
              <w:rPr>
                <w:sz w:val="16"/>
                <w:szCs w:val="16"/>
                <w:lang w:eastAsia="en-US"/>
              </w:rPr>
            </w:pPr>
            <w:r w:rsidRPr="00DF53B4">
              <w:rPr>
                <w:sz w:val="16"/>
                <w:szCs w:val="16"/>
                <w:lang w:eastAsia="en-US"/>
              </w:rPr>
              <w:t>12.0.0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E132C" w14:textId="77777777" w:rsidR="00431BEA" w:rsidRPr="00DF53B4" w:rsidRDefault="00431BEA" w:rsidP="00E66593">
            <w:pPr>
              <w:pStyle w:val="TAL"/>
              <w:rPr>
                <w:sz w:val="16"/>
                <w:szCs w:val="16"/>
                <w:lang w:eastAsia="en-US"/>
              </w:rPr>
            </w:pPr>
            <w:r w:rsidRPr="00DF53B4">
              <w:rPr>
                <w:sz w:val="16"/>
                <w:szCs w:val="16"/>
                <w:lang w:eastAsia="en-US"/>
              </w:rPr>
              <w:t>R5-134962</w:t>
            </w:r>
          </w:p>
        </w:tc>
      </w:tr>
      <w:tr w:rsidR="00AB22DC" w:rsidRPr="00DF53B4" w14:paraId="3C85F9A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4E051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2581A4"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EB6550" w14:textId="77777777" w:rsidR="00AB22DC" w:rsidRPr="00DF53B4" w:rsidRDefault="00AB22DC" w:rsidP="00AB22DC">
            <w:pPr>
              <w:pStyle w:val="TAL"/>
              <w:rPr>
                <w:sz w:val="16"/>
                <w:szCs w:val="16"/>
                <w:lang w:eastAsia="en-US"/>
              </w:rPr>
            </w:pPr>
            <w:r w:rsidRPr="00DF53B4">
              <w:rPr>
                <w:sz w:val="16"/>
                <w:szCs w:val="16"/>
                <w:lang w:eastAsia="en-US"/>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AAE45"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1C3873" w14:textId="77777777" w:rsidR="00AB22DC" w:rsidRPr="00DF53B4" w:rsidRDefault="00AB22DC" w:rsidP="00AB22DC">
            <w:pPr>
              <w:pStyle w:val="TAL"/>
              <w:rPr>
                <w:sz w:val="16"/>
                <w:szCs w:val="16"/>
                <w:lang w:eastAsia="en-US"/>
              </w:rPr>
            </w:pPr>
            <w:r w:rsidRPr="00DF53B4">
              <w:rPr>
                <w:sz w:val="16"/>
                <w:szCs w:val="16"/>
                <w:lang w:eastAsia="en-US"/>
              </w:rPr>
              <w:t>Fixes to A.2.8 BYE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AE7422"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AA2CD3"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6407D"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64F132" w14:textId="77777777" w:rsidR="00AB22DC" w:rsidRPr="00DF53B4" w:rsidRDefault="00AB22DC" w:rsidP="00AB22DC">
            <w:pPr>
              <w:pStyle w:val="TAL"/>
              <w:rPr>
                <w:sz w:val="16"/>
                <w:szCs w:val="16"/>
                <w:lang w:eastAsia="en-US"/>
              </w:rPr>
            </w:pPr>
            <w:r w:rsidRPr="00DF53B4">
              <w:rPr>
                <w:sz w:val="16"/>
                <w:szCs w:val="16"/>
                <w:lang w:eastAsia="en-US"/>
              </w:rPr>
              <w:t>R5-140118</w:t>
            </w:r>
          </w:p>
        </w:tc>
      </w:tr>
      <w:tr w:rsidR="00AB22DC" w:rsidRPr="00DF53B4" w14:paraId="6FF2076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C8856A"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B32159"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135E9F" w14:textId="77777777" w:rsidR="00AB22DC" w:rsidRPr="00DF53B4" w:rsidRDefault="00AB22DC" w:rsidP="00AB22DC">
            <w:pPr>
              <w:pStyle w:val="TAL"/>
              <w:rPr>
                <w:sz w:val="16"/>
                <w:szCs w:val="16"/>
                <w:lang w:eastAsia="en-US"/>
              </w:rPr>
            </w:pPr>
            <w:r w:rsidRPr="00DF53B4">
              <w:rPr>
                <w:sz w:val="16"/>
                <w:szCs w:val="16"/>
                <w:lang w:eastAsia="en-US"/>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ED60"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9C6022" w14:textId="77777777" w:rsidR="00AB22DC" w:rsidRPr="00DF53B4" w:rsidRDefault="00AB22DC" w:rsidP="00AB22DC">
            <w:pPr>
              <w:pStyle w:val="TAL"/>
              <w:rPr>
                <w:sz w:val="16"/>
                <w:szCs w:val="16"/>
                <w:lang w:eastAsia="en-US"/>
              </w:rPr>
            </w:pPr>
            <w:r w:rsidRPr="00DF53B4">
              <w:rPr>
                <w:sz w:val="16"/>
                <w:szCs w:val="16"/>
                <w:lang w:eastAsia="en-US"/>
              </w:rPr>
              <w:t>Fixes to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20AD2E"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0735C"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66C5C"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27DA65" w14:textId="77777777" w:rsidR="00AB22DC" w:rsidRPr="00DF53B4" w:rsidRDefault="00AB22DC" w:rsidP="00AB22DC">
            <w:pPr>
              <w:pStyle w:val="TAL"/>
              <w:rPr>
                <w:sz w:val="16"/>
                <w:szCs w:val="16"/>
                <w:lang w:eastAsia="en-US"/>
              </w:rPr>
            </w:pPr>
            <w:r w:rsidRPr="00DF53B4">
              <w:rPr>
                <w:sz w:val="16"/>
                <w:szCs w:val="16"/>
                <w:lang w:eastAsia="en-US"/>
              </w:rPr>
              <w:t>R5-140135</w:t>
            </w:r>
          </w:p>
        </w:tc>
      </w:tr>
      <w:tr w:rsidR="00AB22DC" w:rsidRPr="00DF53B4" w14:paraId="6FBCCF3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136C96"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3992BC"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BEDA6A" w14:textId="77777777" w:rsidR="00AB22DC" w:rsidRPr="00DF53B4" w:rsidRDefault="00AB22DC" w:rsidP="00AB22DC">
            <w:pPr>
              <w:pStyle w:val="TAL"/>
              <w:rPr>
                <w:sz w:val="16"/>
                <w:szCs w:val="16"/>
                <w:lang w:eastAsia="en-US"/>
              </w:rPr>
            </w:pPr>
            <w:r w:rsidRPr="00DF53B4">
              <w:rPr>
                <w:sz w:val="16"/>
                <w:szCs w:val="16"/>
                <w:lang w:eastAsia="en-US"/>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CDDD1D"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A87BBF" w14:textId="77777777" w:rsidR="00AB22DC" w:rsidRPr="00DF53B4" w:rsidRDefault="00AB22DC" w:rsidP="00AB22DC">
            <w:pPr>
              <w:pStyle w:val="TAL"/>
              <w:rPr>
                <w:sz w:val="16"/>
                <w:szCs w:val="16"/>
                <w:lang w:eastAsia="en-US"/>
              </w:rPr>
            </w:pPr>
            <w:r w:rsidRPr="00DF53B4">
              <w:rPr>
                <w:sz w:val="16"/>
                <w:szCs w:val="16"/>
                <w:lang w:eastAsia="en-US"/>
              </w:rPr>
              <w:t>P-Access-Network-Info header (PANI)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A042E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35CB4"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835A4"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AE9CA9" w14:textId="77777777" w:rsidR="00AB22DC" w:rsidRPr="00DF53B4" w:rsidRDefault="00AB22DC" w:rsidP="00AB22DC">
            <w:pPr>
              <w:pStyle w:val="TAL"/>
              <w:rPr>
                <w:sz w:val="16"/>
                <w:szCs w:val="16"/>
                <w:lang w:eastAsia="en-US"/>
              </w:rPr>
            </w:pPr>
            <w:r w:rsidRPr="00DF53B4">
              <w:rPr>
                <w:sz w:val="16"/>
                <w:szCs w:val="16"/>
                <w:lang w:eastAsia="en-US"/>
              </w:rPr>
              <w:t>R5-140309</w:t>
            </w:r>
          </w:p>
        </w:tc>
      </w:tr>
      <w:tr w:rsidR="00AB22DC" w:rsidRPr="00DF53B4" w14:paraId="515811D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6575CD"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64FBA3"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165E9A" w14:textId="77777777" w:rsidR="00AB22DC" w:rsidRPr="00DF53B4" w:rsidRDefault="00AB22DC" w:rsidP="00AB22DC">
            <w:pPr>
              <w:pStyle w:val="TAL"/>
              <w:rPr>
                <w:sz w:val="16"/>
                <w:szCs w:val="16"/>
                <w:lang w:eastAsia="en-US"/>
              </w:rPr>
            </w:pPr>
            <w:r w:rsidRPr="00DF53B4">
              <w:rPr>
                <w:sz w:val="16"/>
                <w:szCs w:val="16"/>
                <w:lang w:eastAsia="en-US"/>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38113D"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FA1C16" w14:textId="77777777" w:rsidR="00AB22DC" w:rsidRPr="00DF53B4" w:rsidRDefault="00AB22DC" w:rsidP="00AB22DC">
            <w:pPr>
              <w:pStyle w:val="TAL"/>
              <w:rPr>
                <w:sz w:val="16"/>
                <w:szCs w:val="16"/>
                <w:lang w:eastAsia="en-US"/>
              </w:rPr>
            </w:pPr>
            <w:r w:rsidRPr="00DF53B4">
              <w:rPr>
                <w:sz w:val="16"/>
                <w:szCs w:val="16"/>
                <w:lang w:eastAsia="en-US"/>
              </w:rPr>
              <w:t>Fixing prose related to TC 15.11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146A68"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2FFB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89A20"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1D6929" w14:textId="77777777" w:rsidR="00AB22DC" w:rsidRPr="00DF53B4" w:rsidRDefault="00AB22DC" w:rsidP="00AB22DC">
            <w:pPr>
              <w:pStyle w:val="TAL"/>
              <w:rPr>
                <w:sz w:val="16"/>
                <w:szCs w:val="16"/>
                <w:lang w:eastAsia="en-US"/>
              </w:rPr>
            </w:pPr>
            <w:r w:rsidRPr="00DF53B4">
              <w:rPr>
                <w:sz w:val="16"/>
                <w:szCs w:val="16"/>
                <w:lang w:eastAsia="en-US"/>
              </w:rPr>
              <w:t>R5-140796</w:t>
            </w:r>
          </w:p>
        </w:tc>
      </w:tr>
      <w:tr w:rsidR="00AB22DC" w:rsidRPr="00DF53B4" w14:paraId="66654E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B0B3E1"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F18B9E"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85EDCF" w14:textId="77777777" w:rsidR="00AB22DC" w:rsidRPr="00DF53B4" w:rsidRDefault="00AB22DC" w:rsidP="00AB22DC">
            <w:pPr>
              <w:pStyle w:val="TAL"/>
              <w:rPr>
                <w:sz w:val="16"/>
                <w:szCs w:val="16"/>
                <w:lang w:eastAsia="en-US"/>
              </w:rPr>
            </w:pPr>
            <w:r w:rsidRPr="00DF53B4">
              <w:rPr>
                <w:sz w:val="16"/>
                <w:szCs w:val="16"/>
                <w:lang w:eastAsia="en-US"/>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10DFE"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82A369" w14:textId="77777777" w:rsidR="00AB22DC" w:rsidRPr="00DF53B4" w:rsidRDefault="00AB22DC" w:rsidP="00AB22DC">
            <w:pPr>
              <w:pStyle w:val="TAL"/>
              <w:rPr>
                <w:sz w:val="16"/>
                <w:szCs w:val="16"/>
                <w:lang w:eastAsia="en-US"/>
              </w:rPr>
            </w:pPr>
            <w:r w:rsidRPr="00DF53B4">
              <w:rPr>
                <w:sz w:val="16"/>
                <w:szCs w:val="16"/>
                <w:lang w:eastAsia="en-US"/>
              </w:rPr>
              <w:t>Minor corrections to TC 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C3E0B1"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8FAF3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4153FA"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3F81D9" w14:textId="77777777" w:rsidR="00AB22DC" w:rsidRPr="00DF53B4" w:rsidRDefault="00AB22DC" w:rsidP="00AB22DC">
            <w:pPr>
              <w:pStyle w:val="TAL"/>
              <w:rPr>
                <w:sz w:val="16"/>
                <w:szCs w:val="16"/>
                <w:lang w:eastAsia="en-US"/>
              </w:rPr>
            </w:pPr>
            <w:r w:rsidRPr="00DF53B4">
              <w:rPr>
                <w:sz w:val="16"/>
                <w:szCs w:val="16"/>
                <w:lang w:eastAsia="en-US"/>
              </w:rPr>
              <w:t>R5-140798</w:t>
            </w:r>
          </w:p>
        </w:tc>
      </w:tr>
      <w:tr w:rsidR="00AB22DC" w:rsidRPr="00DF53B4" w14:paraId="081485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8086D8"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C1F537"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E93CA3" w14:textId="77777777" w:rsidR="00AB22DC" w:rsidRPr="00DF53B4" w:rsidRDefault="00AB22DC" w:rsidP="00AB22DC">
            <w:pPr>
              <w:pStyle w:val="TAL"/>
              <w:rPr>
                <w:sz w:val="16"/>
                <w:szCs w:val="16"/>
                <w:lang w:eastAsia="en-US"/>
              </w:rPr>
            </w:pPr>
            <w:r w:rsidRPr="00DF53B4">
              <w:rPr>
                <w:sz w:val="16"/>
                <w:szCs w:val="16"/>
                <w:lang w:eastAsia="en-US"/>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80437"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56AB5D" w14:textId="77777777" w:rsidR="00AB22DC" w:rsidRPr="00DF53B4" w:rsidRDefault="00AB22DC" w:rsidP="00AB22DC">
            <w:pPr>
              <w:pStyle w:val="TAL"/>
              <w:rPr>
                <w:sz w:val="16"/>
                <w:szCs w:val="16"/>
                <w:lang w:eastAsia="en-US"/>
              </w:rPr>
            </w:pPr>
            <w:r w:rsidRPr="00DF53B4">
              <w:rPr>
                <w:sz w:val="16"/>
                <w:szCs w:val="16"/>
                <w:lang w:eastAsia="en-US"/>
              </w:rPr>
              <w:t>Unsuccessful SRVCC handover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F8F284"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C82B9"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FEC11"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002192" w14:textId="77777777" w:rsidR="00AB22DC" w:rsidRPr="00DF53B4" w:rsidRDefault="00AB22DC" w:rsidP="00AB22DC">
            <w:pPr>
              <w:pStyle w:val="TAL"/>
              <w:rPr>
                <w:sz w:val="16"/>
                <w:szCs w:val="16"/>
                <w:lang w:eastAsia="en-US"/>
              </w:rPr>
            </w:pPr>
            <w:r w:rsidRPr="00DF53B4">
              <w:rPr>
                <w:sz w:val="16"/>
                <w:szCs w:val="16"/>
                <w:lang w:eastAsia="en-US"/>
              </w:rPr>
              <w:t>R5-140799</w:t>
            </w:r>
          </w:p>
        </w:tc>
      </w:tr>
      <w:tr w:rsidR="00AB22DC" w:rsidRPr="00DF53B4" w14:paraId="27C2CB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61BAAC"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432476"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DAA3C0" w14:textId="77777777" w:rsidR="00AB22DC" w:rsidRPr="00DF53B4" w:rsidRDefault="00AB22DC" w:rsidP="00AB22DC">
            <w:pPr>
              <w:pStyle w:val="TAL"/>
              <w:rPr>
                <w:sz w:val="16"/>
                <w:szCs w:val="16"/>
                <w:lang w:eastAsia="en-US"/>
              </w:rPr>
            </w:pPr>
            <w:r w:rsidRPr="00DF53B4">
              <w:rPr>
                <w:sz w:val="16"/>
                <w:szCs w:val="16"/>
                <w:lang w:eastAsia="en-US"/>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D145"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1119B7" w14:textId="77777777" w:rsidR="00AB22DC" w:rsidRPr="00DF53B4" w:rsidRDefault="00AB22DC" w:rsidP="00AB22DC">
            <w:pPr>
              <w:pStyle w:val="TAL"/>
              <w:rPr>
                <w:sz w:val="16"/>
                <w:szCs w:val="16"/>
                <w:lang w:eastAsia="en-US"/>
              </w:rPr>
            </w:pPr>
            <w:r w:rsidRPr="00DF53B4">
              <w:rPr>
                <w:sz w:val="16"/>
                <w:szCs w:val="16"/>
                <w:lang w:eastAsia="en-US"/>
              </w:rPr>
              <w:t>Clarification for default message content for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142631"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A2627"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685DA"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29D44F" w14:textId="77777777" w:rsidR="00AB22DC" w:rsidRPr="00DF53B4" w:rsidRDefault="00AB22DC" w:rsidP="00AB22DC">
            <w:pPr>
              <w:pStyle w:val="TAL"/>
              <w:rPr>
                <w:sz w:val="16"/>
                <w:szCs w:val="16"/>
                <w:lang w:eastAsia="en-US"/>
              </w:rPr>
            </w:pPr>
            <w:r w:rsidRPr="00DF53B4">
              <w:rPr>
                <w:sz w:val="16"/>
                <w:szCs w:val="16"/>
                <w:lang w:eastAsia="en-US"/>
              </w:rPr>
              <w:t>R5-140901</w:t>
            </w:r>
          </w:p>
        </w:tc>
      </w:tr>
      <w:tr w:rsidR="00AB22DC" w:rsidRPr="00DF53B4" w14:paraId="66727C4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15BB74"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C53D1D"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C651A3" w14:textId="77777777" w:rsidR="00AB22DC" w:rsidRPr="00DF53B4" w:rsidRDefault="00AB22DC" w:rsidP="00AB22DC">
            <w:pPr>
              <w:pStyle w:val="TAL"/>
              <w:rPr>
                <w:sz w:val="16"/>
                <w:szCs w:val="16"/>
                <w:lang w:eastAsia="en-US"/>
              </w:rPr>
            </w:pPr>
            <w:r w:rsidRPr="00DF53B4">
              <w:rPr>
                <w:sz w:val="16"/>
                <w:szCs w:val="16"/>
                <w:lang w:eastAsia="en-US"/>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6945C"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E66577" w14:textId="77777777" w:rsidR="00AB22DC" w:rsidRPr="00DF53B4" w:rsidRDefault="00AB22DC" w:rsidP="00AB22DC">
            <w:pPr>
              <w:pStyle w:val="TAL"/>
              <w:rPr>
                <w:sz w:val="16"/>
                <w:szCs w:val="16"/>
                <w:lang w:eastAsia="en-US"/>
              </w:rPr>
            </w:pPr>
            <w:r w:rsidRPr="00DF53B4">
              <w:rPr>
                <w:sz w:val="16"/>
                <w:szCs w:val="16"/>
                <w:lang w:eastAsia="en-US"/>
              </w:rPr>
              <w:t>from tag and to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CF4A1F"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B2A1B"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B130B"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C6608B" w14:textId="77777777" w:rsidR="00AB22DC" w:rsidRPr="00DF53B4" w:rsidRDefault="00AB22DC" w:rsidP="00AB22DC">
            <w:pPr>
              <w:pStyle w:val="TAL"/>
              <w:rPr>
                <w:sz w:val="16"/>
                <w:szCs w:val="16"/>
                <w:lang w:eastAsia="en-US"/>
              </w:rPr>
            </w:pPr>
            <w:r w:rsidRPr="00DF53B4">
              <w:rPr>
                <w:sz w:val="16"/>
                <w:szCs w:val="16"/>
                <w:lang w:eastAsia="en-US"/>
              </w:rPr>
              <w:t>R5-140903</w:t>
            </w:r>
          </w:p>
        </w:tc>
      </w:tr>
      <w:tr w:rsidR="00AB22DC" w:rsidRPr="00DF53B4" w14:paraId="347483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168A15"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BC1CBF"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A7B26B" w14:textId="77777777" w:rsidR="00AB22DC" w:rsidRPr="00DF53B4" w:rsidRDefault="00AB22DC" w:rsidP="00AB22DC">
            <w:pPr>
              <w:pStyle w:val="TAL"/>
              <w:rPr>
                <w:sz w:val="16"/>
                <w:szCs w:val="16"/>
                <w:lang w:eastAsia="en-US"/>
              </w:rPr>
            </w:pPr>
            <w:r w:rsidRPr="00DF53B4">
              <w:rPr>
                <w:sz w:val="16"/>
                <w:szCs w:val="16"/>
                <w:lang w:eastAsia="en-US"/>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45CFC"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1FE62B" w14:textId="77777777" w:rsidR="00AB22DC" w:rsidRPr="00DF53B4" w:rsidRDefault="00AB22DC" w:rsidP="00AB22DC">
            <w:pPr>
              <w:pStyle w:val="TAL"/>
              <w:rPr>
                <w:sz w:val="16"/>
                <w:szCs w:val="16"/>
                <w:lang w:eastAsia="en-US"/>
              </w:rPr>
            </w:pPr>
            <w:r w:rsidRPr="00DF53B4">
              <w:rPr>
                <w:sz w:val="16"/>
                <w:szCs w:val="16"/>
                <w:lang w:eastAsia="en-US"/>
              </w:rPr>
              <w:t>Remove test case 16.1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CDE96B"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099FE"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A0833B"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76617" w14:textId="77777777" w:rsidR="00AB22DC" w:rsidRPr="00DF53B4" w:rsidRDefault="00AB22DC" w:rsidP="00AB22DC">
            <w:pPr>
              <w:pStyle w:val="TAL"/>
              <w:rPr>
                <w:sz w:val="16"/>
                <w:szCs w:val="16"/>
                <w:lang w:eastAsia="en-US"/>
              </w:rPr>
            </w:pPr>
            <w:r w:rsidRPr="00DF53B4">
              <w:rPr>
                <w:sz w:val="16"/>
                <w:szCs w:val="16"/>
                <w:lang w:eastAsia="en-US"/>
              </w:rPr>
              <w:t>R5-140904</w:t>
            </w:r>
          </w:p>
        </w:tc>
      </w:tr>
      <w:tr w:rsidR="00AB22DC" w:rsidRPr="00DF53B4" w14:paraId="16A429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ED7A4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84F6E"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8C08CE" w14:textId="77777777" w:rsidR="00AB22DC" w:rsidRPr="00DF53B4" w:rsidRDefault="00AB22DC" w:rsidP="00AB22DC">
            <w:pPr>
              <w:pStyle w:val="TAL"/>
              <w:rPr>
                <w:sz w:val="16"/>
                <w:szCs w:val="16"/>
                <w:lang w:eastAsia="en-US"/>
              </w:rPr>
            </w:pPr>
            <w:r w:rsidRPr="00DF53B4">
              <w:rPr>
                <w:sz w:val="16"/>
                <w:szCs w:val="16"/>
                <w:lang w:eastAsia="en-US"/>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7225"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39CED5" w14:textId="77777777" w:rsidR="00AB22DC" w:rsidRPr="00DF53B4" w:rsidRDefault="00AB22DC" w:rsidP="00AB22DC">
            <w:pPr>
              <w:pStyle w:val="TAL"/>
              <w:rPr>
                <w:sz w:val="16"/>
                <w:szCs w:val="16"/>
                <w:lang w:eastAsia="en-US"/>
              </w:rPr>
            </w:pPr>
            <w:r w:rsidRPr="00DF53B4">
              <w:rPr>
                <w:sz w:val="16"/>
                <w:szCs w:val="16"/>
                <w:lang w:eastAsia="en-US"/>
              </w:rPr>
              <w:t>Remove annex C.16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C08F9B"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51F910"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CA6CB"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277444" w14:textId="77777777" w:rsidR="00AB22DC" w:rsidRPr="00DF53B4" w:rsidRDefault="00AB22DC" w:rsidP="00AB22DC">
            <w:pPr>
              <w:pStyle w:val="TAL"/>
              <w:rPr>
                <w:sz w:val="16"/>
                <w:szCs w:val="16"/>
                <w:lang w:eastAsia="en-US"/>
              </w:rPr>
            </w:pPr>
            <w:r w:rsidRPr="00DF53B4">
              <w:rPr>
                <w:sz w:val="16"/>
                <w:szCs w:val="16"/>
                <w:lang w:eastAsia="en-US"/>
              </w:rPr>
              <w:t>R5-140905</w:t>
            </w:r>
          </w:p>
        </w:tc>
      </w:tr>
      <w:tr w:rsidR="00AB22DC" w:rsidRPr="00DF53B4" w14:paraId="1154E9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CE455A"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4758C6"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257DEC" w14:textId="77777777" w:rsidR="00AB22DC" w:rsidRPr="00DF53B4" w:rsidRDefault="00AB22DC" w:rsidP="00AB22DC">
            <w:pPr>
              <w:pStyle w:val="TAL"/>
              <w:rPr>
                <w:sz w:val="16"/>
                <w:szCs w:val="16"/>
                <w:lang w:eastAsia="en-US"/>
              </w:rPr>
            </w:pPr>
            <w:r w:rsidRPr="00DF53B4">
              <w:rPr>
                <w:sz w:val="16"/>
                <w:szCs w:val="16"/>
                <w:lang w:eastAsia="en-US"/>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7FFA"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A69155" w14:textId="77777777" w:rsidR="00AB22DC" w:rsidRPr="00DF53B4" w:rsidRDefault="00AB22DC" w:rsidP="00AB22DC">
            <w:pPr>
              <w:pStyle w:val="TAL"/>
              <w:rPr>
                <w:sz w:val="16"/>
                <w:szCs w:val="16"/>
                <w:lang w:eastAsia="en-US"/>
              </w:rPr>
            </w:pPr>
            <w:r w:rsidRPr="00DF53B4">
              <w:rPr>
                <w:sz w:val="16"/>
                <w:szCs w:val="16"/>
                <w:lang w:eastAsia="en-US"/>
              </w:rPr>
              <w:t>Clarify generic procedure C.21 for IR.92 7.0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224FDC"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E669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192A2"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B30F0C" w14:textId="77777777" w:rsidR="00AB22DC" w:rsidRPr="00DF53B4" w:rsidRDefault="00AB22DC" w:rsidP="00AB22DC">
            <w:pPr>
              <w:pStyle w:val="TAL"/>
              <w:rPr>
                <w:sz w:val="16"/>
                <w:szCs w:val="16"/>
                <w:lang w:eastAsia="en-US"/>
              </w:rPr>
            </w:pPr>
            <w:r w:rsidRPr="00DF53B4">
              <w:rPr>
                <w:sz w:val="16"/>
                <w:szCs w:val="16"/>
                <w:lang w:eastAsia="en-US"/>
              </w:rPr>
              <w:t>R5-140906</w:t>
            </w:r>
          </w:p>
        </w:tc>
      </w:tr>
      <w:tr w:rsidR="00AB22DC" w:rsidRPr="00DF53B4" w14:paraId="200F33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961D32"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EABE3C"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90F10C" w14:textId="77777777" w:rsidR="00AB22DC" w:rsidRPr="00DF53B4" w:rsidRDefault="00AB22DC" w:rsidP="00AB22DC">
            <w:pPr>
              <w:pStyle w:val="TAL"/>
              <w:rPr>
                <w:sz w:val="16"/>
                <w:szCs w:val="16"/>
                <w:lang w:eastAsia="en-US"/>
              </w:rPr>
            </w:pPr>
            <w:r w:rsidRPr="00DF53B4">
              <w:rPr>
                <w:sz w:val="16"/>
                <w:szCs w:val="16"/>
                <w:lang w:eastAsia="en-US"/>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C11EF"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C8B69F" w14:textId="77777777" w:rsidR="00AB22DC" w:rsidRPr="00DF53B4" w:rsidRDefault="00AB22DC" w:rsidP="00AB22DC">
            <w:pPr>
              <w:pStyle w:val="TAL"/>
              <w:rPr>
                <w:sz w:val="16"/>
                <w:szCs w:val="16"/>
                <w:lang w:eastAsia="en-US"/>
              </w:rPr>
            </w:pPr>
            <w:r w:rsidRPr="00DF53B4">
              <w:rPr>
                <w:sz w:val="16"/>
                <w:szCs w:val="16"/>
                <w:lang w:eastAsia="en-US"/>
              </w:rPr>
              <w:t>Correct editorial errors in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12BF7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7F99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E1880"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3EC4C3" w14:textId="77777777" w:rsidR="00AB22DC" w:rsidRPr="00DF53B4" w:rsidRDefault="00AB22DC" w:rsidP="00AB22DC">
            <w:pPr>
              <w:pStyle w:val="TAL"/>
              <w:rPr>
                <w:sz w:val="16"/>
                <w:szCs w:val="16"/>
                <w:lang w:eastAsia="en-US"/>
              </w:rPr>
            </w:pPr>
            <w:r w:rsidRPr="00DF53B4">
              <w:rPr>
                <w:sz w:val="16"/>
                <w:szCs w:val="16"/>
                <w:lang w:eastAsia="en-US"/>
              </w:rPr>
              <w:t>R5-140907</w:t>
            </w:r>
          </w:p>
        </w:tc>
      </w:tr>
      <w:tr w:rsidR="00AB22DC" w:rsidRPr="00DF53B4" w14:paraId="166AC20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3D33BC"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F67144"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63F980" w14:textId="77777777" w:rsidR="00AB22DC" w:rsidRPr="00DF53B4" w:rsidRDefault="00AB22DC" w:rsidP="00AB22DC">
            <w:pPr>
              <w:pStyle w:val="TAL"/>
              <w:rPr>
                <w:sz w:val="16"/>
                <w:szCs w:val="16"/>
                <w:lang w:eastAsia="en-US"/>
              </w:rPr>
            </w:pPr>
            <w:r w:rsidRPr="00DF53B4">
              <w:rPr>
                <w:sz w:val="16"/>
                <w:szCs w:val="16"/>
                <w:lang w:eastAsia="en-US"/>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676C06"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A808AA" w14:textId="77777777" w:rsidR="00AB22DC" w:rsidRPr="00DF53B4" w:rsidRDefault="00AB22DC" w:rsidP="00AB22DC">
            <w:pPr>
              <w:pStyle w:val="TAL"/>
              <w:rPr>
                <w:sz w:val="16"/>
                <w:szCs w:val="16"/>
                <w:lang w:eastAsia="en-US"/>
              </w:rPr>
            </w:pPr>
            <w:r w:rsidRPr="00DF53B4">
              <w:rPr>
                <w:sz w:val="16"/>
                <w:szCs w:val="16"/>
                <w:lang w:eastAsia="en-US"/>
              </w:rPr>
              <w:t>Correction of GCF WI-103 MTSI Testcase 15.27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612FAF"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F22D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78862"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581D59" w14:textId="77777777" w:rsidR="00AB22DC" w:rsidRPr="00DF53B4" w:rsidRDefault="00AB22DC" w:rsidP="00AB22DC">
            <w:pPr>
              <w:pStyle w:val="TAL"/>
              <w:rPr>
                <w:sz w:val="16"/>
                <w:szCs w:val="16"/>
                <w:lang w:eastAsia="en-US"/>
              </w:rPr>
            </w:pPr>
            <w:r w:rsidRPr="00DF53B4">
              <w:rPr>
                <w:sz w:val="16"/>
                <w:szCs w:val="16"/>
                <w:lang w:eastAsia="en-US"/>
              </w:rPr>
              <w:t>R5-140908</w:t>
            </w:r>
          </w:p>
        </w:tc>
      </w:tr>
      <w:tr w:rsidR="00AB22DC" w:rsidRPr="00DF53B4" w14:paraId="77D4D51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A1CF79"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11B65"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A49B47" w14:textId="77777777" w:rsidR="00AB22DC" w:rsidRPr="00DF53B4" w:rsidRDefault="00AB22DC" w:rsidP="00AB22DC">
            <w:pPr>
              <w:pStyle w:val="TAL"/>
              <w:rPr>
                <w:sz w:val="16"/>
                <w:szCs w:val="16"/>
                <w:lang w:eastAsia="en-US"/>
              </w:rPr>
            </w:pPr>
            <w:r w:rsidRPr="00DF53B4">
              <w:rPr>
                <w:sz w:val="16"/>
                <w:szCs w:val="16"/>
                <w:lang w:eastAsia="en-US"/>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5C55D"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D16111" w14:textId="77777777" w:rsidR="00AB22DC" w:rsidRPr="00DF53B4" w:rsidRDefault="00AB22DC" w:rsidP="00AB22DC">
            <w:pPr>
              <w:pStyle w:val="TAL"/>
              <w:rPr>
                <w:sz w:val="16"/>
                <w:szCs w:val="16"/>
                <w:lang w:eastAsia="en-US"/>
              </w:rPr>
            </w:pPr>
            <w:r w:rsidRPr="00DF53B4">
              <w:rPr>
                <w:sz w:val="16"/>
                <w:szCs w:val="16"/>
                <w:lang w:eastAsia="en-US"/>
              </w:rPr>
              <w:t>Correction to GCF WI-103 MTSI testcase 15.28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85B2AC"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246718"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93F22A"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BE050F" w14:textId="77777777" w:rsidR="00AB22DC" w:rsidRPr="00DF53B4" w:rsidRDefault="00AB22DC" w:rsidP="00AB22DC">
            <w:pPr>
              <w:pStyle w:val="TAL"/>
              <w:rPr>
                <w:sz w:val="16"/>
                <w:szCs w:val="16"/>
                <w:lang w:eastAsia="en-US"/>
              </w:rPr>
            </w:pPr>
            <w:r w:rsidRPr="00DF53B4">
              <w:rPr>
                <w:sz w:val="16"/>
                <w:szCs w:val="16"/>
                <w:lang w:eastAsia="en-US"/>
              </w:rPr>
              <w:t>R5-140909</w:t>
            </w:r>
          </w:p>
        </w:tc>
      </w:tr>
      <w:tr w:rsidR="00AB22DC" w:rsidRPr="00DF53B4" w14:paraId="2074E58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FF6F28"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5813FD"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03D588" w14:textId="77777777" w:rsidR="00AB22DC" w:rsidRPr="00DF53B4" w:rsidRDefault="00AB22DC" w:rsidP="00AB22DC">
            <w:pPr>
              <w:pStyle w:val="TAL"/>
              <w:rPr>
                <w:sz w:val="16"/>
                <w:szCs w:val="16"/>
                <w:lang w:eastAsia="en-US"/>
              </w:rPr>
            </w:pPr>
            <w:r w:rsidRPr="00DF53B4">
              <w:rPr>
                <w:sz w:val="16"/>
                <w:szCs w:val="16"/>
                <w:lang w:eastAsia="en-US"/>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FBB"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194D03" w14:textId="77777777" w:rsidR="00AB22DC" w:rsidRPr="00DF53B4" w:rsidRDefault="00AB22DC" w:rsidP="00AB22DC">
            <w:pPr>
              <w:pStyle w:val="TAL"/>
              <w:rPr>
                <w:sz w:val="16"/>
                <w:szCs w:val="16"/>
                <w:lang w:eastAsia="en-US"/>
              </w:rPr>
            </w:pPr>
            <w:r w:rsidRPr="00DF53B4">
              <w:rPr>
                <w:sz w:val="16"/>
                <w:szCs w:val="16"/>
                <w:lang w:eastAsia="en-US"/>
              </w:rPr>
              <w:t>Addition of new TC for SSAC in Connected mode to voice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AC28C8"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A55F7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B4345"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60AA60" w14:textId="77777777" w:rsidR="00AB22DC" w:rsidRPr="00DF53B4" w:rsidRDefault="00AB22DC" w:rsidP="00AB22DC">
            <w:pPr>
              <w:pStyle w:val="TAL"/>
              <w:rPr>
                <w:sz w:val="16"/>
                <w:szCs w:val="16"/>
                <w:lang w:eastAsia="en-US"/>
              </w:rPr>
            </w:pPr>
            <w:r w:rsidRPr="00DF53B4">
              <w:rPr>
                <w:sz w:val="16"/>
                <w:szCs w:val="16"/>
                <w:lang w:eastAsia="en-US"/>
              </w:rPr>
              <w:t>R5-140910</w:t>
            </w:r>
          </w:p>
        </w:tc>
      </w:tr>
      <w:tr w:rsidR="00AB22DC" w:rsidRPr="00DF53B4" w14:paraId="54AAA6D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96AF9B"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DBAA4C"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20E90C" w14:textId="77777777" w:rsidR="00AB22DC" w:rsidRPr="00DF53B4" w:rsidRDefault="00AB22DC" w:rsidP="00AB22DC">
            <w:pPr>
              <w:pStyle w:val="TAL"/>
              <w:rPr>
                <w:sz w:val="16"/>
                <w:szCs w:val="16"/>
                <w:lang w:eastAsia="en-US"/>
              </w:rPr>
            </w:pPr>
            <w:r w:rsidRPr="00DF53B4">
              <w:rPr>
                <w:sz w:val="16"/>
                <w:szCs w:val="16"/>
                <w:lang w:eastAsia="en-US"/>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9371E"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E457DB" w14:textId="77777777" w:rsidR="00AB22DC" w:rsidRPr="00DF53B4" w:rsidRDefault="00AB22DC" w:rsidP="00AB22DC">
            <w:pPr>
              <w:pStyle w:val="TAL"/>
              <w:rPr>
                <w:sz w:val="16"/>
                <w:szCs w:val="16"/>
                <w:lang w:eastAsia="en-US"/>
              </w:rPr>
            </w:pPr>
            <w:r w:rsidRPr="00DF53B4">
              <w:rPr>
                <w:sz w:val="16"/>
                <w:szCs w:val="16"/>
                <w:lang w:eastAsia="en-US"/>
              </w:rPr>
              <w:t>Addition of new TC for SSAC in Connected mode changing to voice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0B6439"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09541"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AC171"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1BFC4C" w14:textId="77777777" w:rsidR="00AB22DC" w:rsidRPr="00DF53B4" w:rsidRDefault="00AB22DC" w:rsidP="00AB22DC">
            <w:pPr>
              <w:pStyle w:val="TAL"/>
              <w:rPr>
                <w:sz w:val="16"/>
                <w:szCs w:val="16"/>
                <w:lang w:eastAsia="en-US"/>
              </w:rPr>
            </w:pPr>
            <w:r w:rsidRPr="00DF53B4">
              <w:rPr>
                <w:sz w:val="16"/>
                <w:szCs w:val="16"/>
                <w:lang w:eastAsia="en-US"/>
              </w:rPr>
              <w:t>R5-140911</w:t>
            </w:r>
          </w:p>
        </w:tc>
      </w:tr>
      <w:tr w:rsidR="00AB22DC" w:rsidRPr="00DF53B4" w14:paraId="3CAEF37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CF0E3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6085AE"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F5452B" w14:textId="77777777" w:rsidR="00AB22DC" w:rsidRPr="00DF53B4" w:rsidRDefault="00AB22DC" w:rsidP="00AB22DC">
            <w:pPr>
              <w:pStyle w:val="TAL"/>
              <w:rPr>
                <w:sz w:val="16"/>
                <w:szCs w:val="16"/>
                <w:lang w:eastAsia="en-US"/>
              </w:rPr>
            </w:pPr>
            <w:r w:rsidRPr="00DF53B4">
              <w:rPr>
                <w:sz w:val="16"/>
                <w:szCs w:val="16"/>
                <w:lang w:eastAsia="en-US"/>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B5E42"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0BE970" w14:textId="77777777" w:rsidR="00AB22DC" w:rsidRPr="00DF53B4" w:rsidRDefault="00AB22DC" w:rsidP="00AB22DC">
            <w:pPr>
              <w:pStyle w:val="TAL"/>
              <w:rPr>
                <w:sz w:val="16"/>
                <w:szCs w:val="16"/>
                <w:lang w:eastAsia="en-US"/>
              </w:rPr>
            </w:pPr>
            <w:r w:rsidRPr="00DF53B4">
              <w:rPr>
                <w:sz w:val="16"/>
                <w:szCs w:val="16"/>
                <w:lang w:eastAsia="en-US"/>
              </w:rPr>
              <w:t>Addition of new TC of SSAC in Connected mode to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0730E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BBEC6"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275E4"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717C01" w14:textId="77777777" w:rsidR="00AB22DC" w:rsidRPr="00DF53B4" w:rsidRDefault="00AB22DC" w:rsidP="00AB22DC">
            <w:pPr>
              <w:pStyle w:val="TAL"/>
              <w:rPr>
                <w:sz w:val="16"/>
                <w:szCs w:val="16"/>
                <w:lang w:eastAsia="en-US"/>
              </w:rPr>
            </w:pPr>
            <w:r w:rsidRPr="00DF53B4">
              <w:rPr>
                <w:sz w:val="16"/>
                <w:szCs w:val="16"/>
                <w:lang w:eastAsia="en-US"/>
              </w:rPr>
              <w:t>R5-140912</w:t>
            </w:r>
          </w:p>
        </w:tc>
      </w:tr>
      <w:tr w:rsidR="00AB22DC" w:rsidRPr="00DF53B4" w14:paraId="2840C01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BF633E"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4F05C9"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9DB5B5" w14:textId="77777777" w:rsidR="00AB22DC" w:rsidRPr="00DF53B4" w:rsidRDefault="00AB22DC" w:rsidP="00AB22DC">
            <w:pPr>
              <w:pStyle w:val="TAL"/>
              <w:rPr>
                <w:sz w:val="16"/>
                <w:szCs w:val="16"/>
                <w:lang w:eastAsia="en-US"/>
              </w:rPr>
            </w:pPr>
            <w:r w:rsidRPr="00DF53B4">
              <w:rPr>
                <w:sz w:val="16"/>
                <w:szCs w:val="16"/>
                <w:lang w:eastAsia="en-US"/>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09163"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E63205" w14:textId="77777777" w:rsidR="00AB22DC" w:rsidRPr="00DF53B4" w:rsidRDefault="00AB22DC" w:rsidP="00AB22DC">
            <w:pPr>
              <w:pStyle w:val="TAL"/>
              <w:rPr>
                <w:sz w:val="16"/>
                <w:szCs w:val="16"/>
                <w:lang w:eastAsia="en-US"/>
              </w:rPr>
            </w:pPr>
            <w:r w:rsidRPr="00DF53B4">
              <w:rPr>
                <w:sz w:val="16"/>
                <w:szCs w:val="16"/>
                <w:lang w:eastAsia="en-US"/>
              </w:rPr>
              <w:t>Addition of new TC of SSAC in Connected mode changing to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19C65A"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B510D"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C117FE"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C254EC" w14:textId="77777777" w:rsidR="00AB22DC" w:rsidRPr="00DF53B4" w:rsidRDefault="00AB22DC" w:rsidP="00AB22DC">
            <w:pPr>
              <w:pStyle w:val="TAL"/>
              <w:rPr>
                <w:sz w:val="16"/>
                <w:szCs w:val="16"/>
                <w:lang w:eastAsia="en-US"/>
              </w:rPr>
            </w:pPr>
            <w:r w:rsidRPr="00DF53B4">
              <w:rPr>
                <w:sz w:val="16"/>
                <w:szCs w:val="16"/>
                <w:lang w:eastAsia="en-US"/>
              </w:rPr>
              <w:t>R5-140913</w:t>
            </w:r>
          </w:p>
        </w:tc>
      </w:tr>
      <w:tr w:rsidR="00AB22DC" w:rsidRPr="00DF53B4" w14:paraId="4492428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154050"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512BBB" w14:textId="77777777" w:rsidR="00AB22DC" w:rsidRPr="00DF53B4" w:rsidRDefault="00AB22DC" w:rsidP="00AB22DC">
            <w:pPr>
              <w:rPr>
                <w:rFonts w:ascii="Arial" w:hAnsi="Arial" w:cs="Arial"/>
                <w:sz w:val="16"/>
                <w:szCs w:val="16"/>
              </w:rPr>
            </w:pPr>
            <w:r w:rsidRPr="00DF53B4">
              <w:rPr>
                <w:rFonts w:ascii="Arial" w:hAnsi="Arial" w:cs="Arial"/>
                <w:sz w:val="16"/>
                <w:szCs w:val="16"/>
              </w:rPr>
              <w:t>RP-140334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0789A2" w14:textId="77777777" w:rsidR="00AB22DC" w:rsidRPr="00DF53B4" w:rsidRDefault="00AB22DC" w:rsidP="00AB22DC">
            <w:pPr>
              <w:pStyle w:val="TAL"/>
              <w:rPr>
                <w:sz w:val="16"/>
                <w:szCs w:val="16"/>
                <w:lang w:eastAsia="en-US"/>
              </w:rPr>
            </w:pPr>
            <w:r w:rsidRPr="00DF53B4">
              <w:rPr>
                <w:sz w:val="16"/>
                <w:szCs w:val="16"/>
                <w:lang w:eastAsia="en-US"/>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810DA"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EB3E8E" w14:textId="77777777" w:rsidR="00AB22DC" w:rsidRPr="00DF53B4" w:rsidRDefault="00AB22DC" w:rsidP="00AB22DC">
            <w:pPr>
              <w:pStyle w:val="TAL"/>
              <w:rPr>
                <w:sz w:val="16"/>
                <w:szCs w:val="16"/>
                <w:lang w:eastAsia="en-US"/>
              </w:rPr>
            </w:pPr>
            <w:r w:rsidRPr="00DF53B4">
              <w:rPr>
                <w:sz w:val="16"/>
                <w:szCs w:val="16"/>
                <w:lang w:eastAsia="en-US"/>
              </w:rPr>
              <w:t>Addition of new TC of SSAC in Connected mode to emergency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CBB2BE"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4DEE3"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37AFB1"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5BCB48" w14:textId="77777777" w:rsidR="00AB22DC" w:rsidRPr="00DF53B4" w:rsidRDefault="00AB22DC" w:rsidP="00AB22DC">
            <w:pPr>
              <w:pStyle w:val="TAL"/>
              <w:rPr>
                <w:sz w:val="16"/>
                <w:szCs w:val="16"/>
                <w:lang w:eastAsia="en-US"/>
              </w:rPr>
            </w:pPr>
            <w:r w:rsidRPr="00DF53B4">
              <w:rPr>
                <w:sz w:val="16"/>
                <w:szCs w:val="16"/>
                <w:lang w:eastAsia="en-US"/>
              </w:rPr>
              <w:t>R5-140914</w:t>
            </w:r>
          </w:p>
        </w:tc>
      </w:tr>
      <w:tr w:rsidR="00AB22DC" w:rsidRPr="00DF53B4" w14:paraId="2962FD4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0FFA4F"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026F6F"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79BAC9" w14:textId="77777777" w:rsidR="00AB22DC" w:rsidRPr="00DF53B4" w:rsidRDefault="00AB22DC" w:rsidP="00AB22DC">
            <w:pPr>
              <w:pStyle w:val="TAL"/>
              <w:rPr>
                <w:sz w:val="16"/>
                <w:szCs w:val="16"/>
                <w:lang w:eastAsia="en-US"/>
              </w:rPr>
            </w:pPr>
            <w:r w:rsidRPr="00DF53B4">
              <w:rPr>
                <w:sz w:val="16"/>
                <w:szCs w:val="16"/>
                <w:lang w:eastAsia="en-US"/>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F731C"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EFB497" w14:textId="77777777" w:rsidR="00AB22DC" w:rsidRPr="00DF53B4" w:rsidRDefault="00AB22DC" w:rsidP="00AB22DC">
            <w:pPr>
              <w:pStyle w:val="TAL"/>
              <w:rPr>
                <w:sz w:val="16"/>
                <w:szCs w:val="16"/>
                <w:lang w:eastAsia="en-US"/>
              </w:rPr>
            </w:pPr>
            <w:r w:rsidRPr="00DF53B4">
              <w:rPr>
                <w:sz w:val="16"/>
                <w:szCs w:val="16"/>
                <w:lang w:eastAsia="en-US"/>
              </w:rPr>
              <w:t>Fixing prose related to TC 15.12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EFF745"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DF9FF"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C5CA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9AD17A" w14:textId="77777777" w:rsidR="00AB22DC" w:rsidRPr="00DF53B4" w:rsidRDefault="00AB22DC" w:rsidP="00AB22DC">
            <w:pPr>
              <w:pStyle w:val="TAL"/>
              <w:rPr>
                <w:sz w:val="16"/>
                <w:szCs w:val="16"/>
                <w:lang w:eastAsia="en-US"/>
              </w:rPr>
            </w:pPr>
            <w:r w:rsidRPr="00DF53B4">
              <w:rPr>
                <w:sz w:val="16"/>
                <w:szCs w:val="16"/>
                <w:lang w:eastAsia="en-US"/>
              </w:rPr>
              <w:t>R5-140915</w:t>
            </w:r>
          </w:p>
        </w:tc>
      </w:tr>
      <w:tr w:rsidR="00AB22DC" w:rsidRPr="00DF53B4" w14:paraId="1410553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9A6879"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6DD33"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80AEF0" w14:textId="77777777" w:rsidR="00AB22DC" w:rsidRPr="00DF53B4" w:rsidRDefault="00AB22DC" w:rsidP="00AB22DC">
            <w:pPr>
              <w:pStyle w:val="TAL"/>
              <w:rPr>
                <w:sz w:val="16"/>
                <w:szCs w:val="16"/>
                <w:lang w:eastAsia="en-US"/>
              </w:rPr>
            </w:pPr>
            <w:r w:rsidRPr="00DF53B4">
              <w:rPr>
                <w:sz w:val="16"/>
                <w:szCs w:val="16"/>
                <w:lang w:eastAsia="en-US"/>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41CFA"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98A353" w14:textId="77777777" w:rsidR="00AB22DC" w:rsidRPr="00DF53B4" w:rsidRDefault="00AB22DC" w:rsidP="00AB22DC">
            <w:pPr>
              <w:pStyle w:val="TAL"/>
              <w:rPr>
                <w:sz w:val="16"/>
                <w:szCs w:val="16"/>
                <w:lang w:eastAsia="en-US"/>
              </w:rPr>
            </w:pPr>
            <w:r w:rsidRPr="00DF53B4">
              <w:rPr>
                <w:sz w:val="16"/>
                <w:szCs w:val="16"/>
                <w:lang w:eastAsia="en-US"/>
              </w:rPr>
              <w:t>Update test case 16.2 for IR.92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E6E55"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BA22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A85B88"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CC2E12" w14:textId="77777777" w:rsidR="00AB22DC" w:rsidRPr="00DF53B4" w:rsidRDefault="00AB22DC" w:rsidP="00AB22DC">
            <w:pPr>
              <w:pStyle w:val="TAL"/>
              <w:rPr>
                <w:sz w:val="16"/>
                <w:szCs w:val="16"/>
                <w:lang w:eastAsia="en-US"/>
              </w:rPr>
            </w:pPr>
            <w:r w:rsidRPr="00DF53B4">
              <w:rPr>
                <w:sz w:val="16"/>
                <w:szCs w:val="16"/>
                <w:lang w:eastAsia="en-US"/>
              </w:rPr>
              <w:t>R5-140916</w:t>
            </w:r>
          </w:p>
        </w:tc>
      </w:tr>
      <w:tr w:rsidR="00AB22DC" w:rsidRPr="00DF53B4" w14:paraId="470D61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A0D473"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031A98"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1FF263" w14:textId="77777777" w:rsidR="00AB22DC" w:rsidRPr="00DF53B4" w:rsidRDefault="00AB22DC" w:rsidP="00AB22DC">
            <w:pPr>
              <w:pStyle w:val="TAL"/>
              <w:rPr>
                <w:sz w:val="16"/>
                <w:szCs w:val="16"/>
                <w:lang w:eastAsia="en-US"/>
              </w:rPr>
            </w:pPr>
            <w:r w:rsidRPr="00DF53B4">
              <w:rPr>
                <w:sz w:val="16"/>
                <w:szCs w:val="16"/>
                <w:lang w:eastAsia="en-US"/>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2B082"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5A3E79" w14:textId="77777777" w:rsidR="00AB22DC" w:rsidRPr="00DF53B4" w:rsidRDefault="00AB22DC" w:rsidP="00AB22DC">
            <w:pPr>
              <w:pStyle w:val="TAL"/>
              <w:rPr>
                <w:sz w:val="16"/>
                <w:szCs w:val="16"/>
                <w:lang w:eastAsia="en-US"/>
              </w:rPr>
            </w:pPr>
            <w:r w:rsidRPr="00DF53B4">
              <w:rPr>
                <w:sz w:val="16"/>
                <w:szCs w:val="16"/>
                <w:lang w:eastAsia="en-US"/>
              </w:rPr>
              <w:t>Update test case 16.4 for IR.92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1B7A3A"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CEDD8"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D4B18"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26801C" w14:textId="77777777" w:rsidR="00AB22DC" w:rsidRPr="00DF53B4" w:rsidRDefault="00AB22DC" w:rsidP="00AB22DC">
            <w:pPr>
              <w:pStyle w:val="TAL"/>
              <w:rPr>
                <w:sz w:val="16"/>
                <w:szCs w:val="16"/>
                <w:lang w:eastAsia="en-US"/>
              </w:rPr>
            </w:pPr>
            <w:r w:rsidRPr="00DF53B4">
              <w:rPr>
                <w:sz w:val="16"/>
                <w:szCs w:val="16"/>
                <w:lang w:eastAsia="en-US"/>
              </w:rPr>
              <w:t>R5-140917</w:t>
            </w:r>
          </w:p>
        </w:tc>
      </w:tr>
      <w:tr w:rsidR="00AB22DC" w:rsidRPr="00DF53B4" w14:paraId="03E8D2A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7494D0"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DE1C0"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4A7C0F" w14:textId="77777777" w:rsidR="00AB22DC" w:rsidRPr="00DF53B4" w:rsidRDefault="00AB22DC" w:rsidP="00AB22DC">
            <w:pPr>
              <w:pStyle w:val="TAL"/>
              <w:rPr>
                <w:sz w:val="16"/>
                <w:szCs w:val="16"/>
                <w:lang w:eastAsia="en-US"/>
              </w:rPr>
            </w:pPr>
            <w:r w:rsidRPr="00DF53B4">
              <w:rPr>
                <w:sz w:val="16"/>
                <w:szCs w:val="16"/>
                <w:lang w:eastAsia="en-US"/>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2849"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45462" w14:textId="77777777" w:rsidR="00AB22DC" w:rsidRPr="00DF53B4" w:rsidRDefault="00AB22DC" w:rsidP="00AB22DC">
            <w:pPr>
              <w:pStyle w:val="TAL"/>
              <w:rPr>
                <w:sz w:val="16"/>
                <w:szCs w:val="16"/>
                <w:lang w:eastAsia="en-US"/>
              </w:rPr>
            </w:pPr>
            <w:r w:rsidRPr="00DF53B4">
              <w:rPr>
                <w:sz w:val="16"/>
                <w:szCs w:val="16"/>
                <w:lang w:eastAsia="en-US"/>
              </w:rPr>
              <w:t>Update test case 12.13 with SDP conformance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E6019A"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84E28"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B2CDF"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3546C5" w14:textId="77777777" w:rsidR="00AB22DC" w:rsidRPr="00DF53B4" w:rsidRDefault="00AB22DC" w:rsidP="00AB22DC">
            <w:pPr>
              <w:pStyle w:val="TAL"/>
              <w:rPr>
                <w:sz w:val="16"/>
                <w:szCs w:val="16"/>
                <w:lang w:eastAsia="en-US"/>
              </w:rPr>
            </w:pPr>
            <w:r w:rsidRPr="00DF53B4">
              <w:rPr>
                <w:sz w:val="16"/>
                <w:szCs w:val="16"/>
                <w:lang w:eastAsia="en-US"/>
              </w:rPr>
              <w:t>R5-140919</w:t>
            </w:r>
          </w:p>
        </w:tc>
      </w:tr>
      <w:tr w:rsidR="00AB22DC" w:rsidRPr="00DF53B4" w14:paraId="54706C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E61767"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1C8FE1" w14:textId="77777777" w:rsidR="00AB22DC" w:rsidRPr="00DF53B4" w:rsidRDefault="00AB22DC" w:rsidP="00AB22DC">
            <w:pPr>
              <w:rPr>
                <w:rFonts w:ascii="Arial" w:hAnsi="Arial" w:cs="Arial"/>
                <w:sz w:val="16"/>
                <w:szCs w:val="16"/>
              </w:rPr>
            </w:pPr>
            <w:r w:rsidRPr="00DF53B4">
              <w:rPr>
                <w:rFonts w:ascii="Arial" w:hAnsi="Arial" w:cs="Arial"/>
                <w:sz w:val="16"/>
                <w:szCs w:val="16"/>
              </w:rPr>
              <w:t>RP-140308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C86CD3" w14:textId="77777777" w:rsidR="00AB22DC" w:rsidRPr="00DF53B4" w:rsidRDefault="00AB22DC" w:rsidP="00AB22DC">
            <w:pPr>
              <w:pStyle w:val="TAL"/>
              <w:rPr>
                <w:sz w:val="16"/>
                <w:szCs w:val="16"/>
                <w:lang w:eastAsia="en-US"/>
              </w:rPr>
            </w:pPr>
            <w:r w:rsidRPr="00DF53B4">
              <w:rPr>
                <w:sz w:val="16"/>
                <w:szCs w:val="16"/>
                <w:lang w:eastAsia="en-US"/>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3BC6E"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60C9BD" w14:textId="77777777" w:rsidR="00AB22DC" w:rsidRPr="00DF53B4" w:rsidRDefault="00AB22DC" w:rsidP="00AB22DC">
            <w:pPr>
              <w:pStyle w:val="TAL"/>
              <w:rPr>
                <w:sz w:val="16"/>
                <w:szCs w:val="16"/>
                <w:lang w:eastAsia="en-US"/>
              </w:rPr>
            </w:pPr>
            <w:r w:rsidRPr="00DF53B4">
              <w:rPr>
                <w:sz w:val="16"/>
                <w:szCs w:val="16"/>
                <w:lang w:eastAsia="en-US"/>
              </w:rPr>
              <w:t>Update of test case 19.3.3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282236"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5678D"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5288D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58097B" w14:textId="77777777" w:rsidR="00AB22DC" w:rsidRPr="00DF53B4" w:rsidRDefault="00AB22DC" w:rsidP="00AB22DC">
            <w:pPr>
              <w:pStyle w:val="TAL"/>
              <w:rPr>
                <w:sz w:val="16"/>
                <w:szCs w:val="16"/>
                <w:lang w:eastAsia="en-US"/>
              </w:rPr>
            </w:pPr>
            <w:r w:rsidRPr="00DF53B4">
              <w:rPr>
                <w:sz w:val="16"/>
                <w:szCs w:val="16"/>
                <w:lang w:eastAsia="en-US"/>
              </w:rPr>
              <w:t>R5-140920</w:t>
            </w:r>
          </w:p>
        </w:tc>
      </w:tr>
      <w:tr w:rsidR="00AB22DC" w:rsidRPr="00DF53B4" w14:paraId="2E4F9F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0CD7BC"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BD40C2"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6A16E3" w14:textId="77777777" w:rsidR="00AB22DC" w:rsidRPr="00DF53B4" w:rsidRDefault="00AB22DC" w:rsidP="00AB22DC">
            <w:pPr>
              <w:pStyle w:val="TAL"/>
              <w:rPr>
                <w:sz w:val="16"/>
                <w:szCs w:val="16"/>
                <w:lang w:eastAsia="en-US"/>
              </w:rPr>
            </w:pPr>
            <w:r w:rsidRPr="00DF53B4">
              <w:rPr>
                <w:sz w:val="16"/>
                <w:szCs w:val="16"/>
                <w:lang w:eastAsia="en-US"/>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D617"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ADD8BF" w14:textId="77777777" w:rsidR="00AB22DC" w:rsidRPr="00DF53B4" w:rsidRDefault="00AB22DC" w:rsidP="00AB22DC">
            <w:pPr>
              <w:pStyle w:val="TAL"/>
              <w:rPr>
                <w:sz w:val="16"/>
                <w:szCs w:val="16"/>
                <w:lang w:eastAsia="en-US"/>
              </w:rPr>
            </w:pPr>
            <w:r w:rsidRPr="00DF53B4">
              <w:rPr>
                <w:sz w:val="16"/>
                <w:szCs w:val="16"/>
                <w:lang w:eastAsia="en-US"/>
              </w:rPr>
              <w:t>Update generic procedure C.11 with SDP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60C732"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6784B"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1B8C0"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197FFB" w14:textId="77777777" w:rsidR="00AB22DC" w:rsidRPr="00DF53B4" w:rsidRDefault="00AB22DC" w:rsidP="00AB22DC">
            <w:pPr>
              <w:pStyle w:val="TAL"/>
              <w:rPr>
                <w:sz w:val="16"/>
                <w:szCs w:val="16"/>
                <w:lang w:eastAsia="en-US"/>
              </w:rPr>
            </w:pPr>
            <w:r w:rsidRPr="00DF53B4">
              <w:rPr>
                <w:sz w:val="16"/>
                <w:szCs w:val="16"/>
                <w:lang w:eastAsia="en-US"/>
              </w:rPr>
              <w:t>R5-140975</w:t>
            </w:r>
          </w:p>
        </w:tc>
      </w:tr>
      <w:tr w:rsidR="00AB22DC" w:rsidRPr="00DF53B4" w14:paraId="6A7D74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954130"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F2A042"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FAEB4E" w14:textId="77777777" w:rsidR="00AB22DC" w:rsidRPr="00DF53B4" w:rsidRDefault="00AB22DC" w:rsidP="00AB22DC">
            <w:pPr>
              <w:pStyle w:val="TAL"/>
              <w:rPr>
                <w:sz w:val="16"/>
                <w:szCs w:val="16"/>
                <w:lang w:eastAsia="en-US"/>
              </w:rPr>
            </w:pPr>
            <w:r w:rsidRPr="00DF53B4">
              <w:rPr>
                <w:sz w:val="16"/>
                <w:szCs w:val="16"/>
                <w:lang w:eastAsia="en-US"/>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1D553"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01774A" w14:textId="77777777" w:rsidR="00AB22DC" w:rsidRPr="00DF53B4" w:rsidRDefault="00AB22DC" w:rsidP="00AB22DC">
            <w:pPr>
              <w:pStyle w:val="TAL"/>
              <w:rPr>
                <w:sz w:val="16"/>
                <w:szCs w:val="16"/>
                <w:lang w:eastAsia="en-US"/>
              </w:rPr>
            </w:pPr>
            <w:r w:rsidRPr="00DF53B4">
              <w:rPr>
                <w:sz w:val="16"/>
                <w:szCs w:val="16"/>
                <w:lang w:eastAsia="en-US"/>
              </w:rPr>
              <w:t>max-red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4A3D2E"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9EBBF"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5D6A7"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B89D75" w14:textId="77777777" w:rsidR="00AB22DC" w:rsidRPr="00DF53B4" w:rsidRDefault="00AB22DC" w:rsidP="00AB22DC">
            <w:pPr>
              <w:pStyle w:val="TAL"/>
              <w:rPr>
                <w:sz w:val="16"/>
                <w:szCs w:val="16"/>
                <w:lang w:eastAsia="en-US"/>
              </w:rPr>
            </w:pPr>
            <w:r w:rsidRPr="00DF53B4">
              <w:rPr>
                <w:sz w:val="16"/>
                <w:szCs w:val="16"/>
                <w:lang w:eastAsia="en-US"/>
              </w:rPr>
              <w:t>R5-141114</w:t>
            </w:r>
          </w:p>
        </w:tc>
      </w:tr>
      <w:tr w:rsidR="00AB22DC" w:rsidRPr="00DF53B4" w14:paraId="4D91B99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F33079"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97814D"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483DAB" w14:textId="77777777" w:rsidR="00AB22DC" w:rsidRPr="00DF53B4" w:rsidRDefault="00AB22DC" w:rsidP="00AB22DC">
            <w:pPr>
              <w:pStyle w:val="TAL"/>
              <w:rPr>
                <w:sz w:val="16"/>
                <w:szCs w:val="16"/>
                <w:lang w:eastAsia="en-US"/>
              </w:rPr>
            </w:pPr>
            <w:r w:rsidRPr="00DF53B4">
              <w:rPr>
                <w:sz w:val="16"/>
                <w:szCs w:val="16"/>
                <w:lang w:eastAsia="en-US"/>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282AB"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0BA0C8" w14:textId="77777777" w:rsidR="00AB22DC" w:rsidRPr="00DF53B4" w:rsidRDefault="00AB22DC" w:rsidP="00AB22DC">
            <w:pPr>
              <w:pStyle w:val="TAL"/>
              <w:rPr>
                <w:sz w:val="16"/>
                <w:szCs w:val="16"/>
                <w:lang w:eastAsia="en-US"/>
              </w:rPr>
            </w:pPr>
            <w:r w:rsidRPr="00DF53B4">
              <w:rPr>
                <w:sz w:val="16"/>
                <w:szCs w:val="16"/>
                <w:lang w:eastAsia="en-US"/>
              </w:rPr>
              <w:t>Corrections to default message content for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23D725"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19303"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1BB9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35B5F1" w14:textId="77777777" w:rsidR="00AB22DC" w:rsidRPr="00DF53B4" w:rsidRDefault="00AB22DC" w:rsidP="00AB22DC">
            <w:pPr>
              <w:pStyle w:val="TAL"/>
              <w:rPr>
                <w:sz w:val="16"/>
                <w:szCs w:val="16"/>
                <w:lang w:eastAsia="en-US"/>
              </w:rPr>
            </w:pPr>
            <w:r w:rsidRPr="00DF53B4">
              <w:rPr>
                <w:sz w:val="16"/>
                <w:szCs w:val="16"/>
                <w:lang w:eastAsia="en-US"/>
              </w:rPr>
              <w:t>R5-141115</w:t>
            </w:r>
          </w:p>
        </w:tc>
      </w:tr>
      <w:tr w:rsidR="00AB22DC" w:rsidRPr="00DF53B4" w14:paraId="6D50B8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89A3EE" w14:textId="77777777" w:rsidR="00AB22DC" w:rsidRPr="00DF53B4" w:rsidRDefault="00AB22DC" w:rsidP="00AB22DC">
            <w:pPr>
              <w:pStyle w:val="TAL"/>
              <w:rPr>
                <w:sz w:val="16"/>
                <w:szCs w:val="16"/>
                <w:lang w:eastAsia="en-US"/>
              </w:rPr>
            </w:pPr>
            <w:r w:rsidRPr="00DF53B4">
              <w:rPr>
                <w:sz w:val="16"/>
                <w:szCs w:val="16"/>
                <w:lang w:eastAsia="en-US"/>
              </w:rPr>
              <w:t>RP-63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62C5A4" w14:textId="77777777" w:rsidR="00AB22DC" w:rsidRPr="00DF53B4" w:rsidRDefault="00AB22DC" w:rsidP="00AB22DC">
            <w:pPr>
              <w:rPr>
                <w:rFonts w:ascii="Arial" w:hAnsi="Arial" w:cs="Arial"/>
                <w:sz w:val="16"/>
                <w:szCs w:val="16"/>
              </w:rPr>
            </w:pPr>
            <w:r w:rsidRPr="00DF53B4">
              <w:rPr>
                <w:rFonts w:ascii="Arial" w:hAnsi="Arial" w:cs="Arial"/>
                <w:sz w:val="16"/>
                <w:szCs w:val="16"/>
              </w:rPr>
              <w:t>RP-140306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44F8CD" w14:textId="77777777" w:rsidR="00AB22DC" w:rsidRPr="00DF53B4" w:rsidRDefault="00AB22DC" w:rsidP="00AB22DC">
            <w:pPr>
              <w:pStyle w:val="TAL"/>
              <w:rPr>
                <w:sz w:val="16"/>
                <w:szCs w:val="16"/>
                <w:lang w:eastAsia="en-US"/>
              </w:rPr>
            </w:pPr>
            <w:r w:rsidRPr="00DF53B4">
              <w:rPr>
                <w:sz w:val="16"/>
                <w:szCs w:val="16"/>
                <w:lang w:eastAsia="en-US"/>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98A3F" w14:textId="77777777" w:rsidR="00AB22DC" w:rsidRPr="00DF53B4" w:rsidRDefault="00AB22DC" w:rsidP="00AB22D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094815" w14:textId="77777777" w:rsidR="00AB22DC" w:rsidRPr="00DF53B4" w:rsidRDefault="00AB22DC" w:rsidP="00AB22DC">
            <w:pPr>
              <w:pStyle w:val="TAL"/>
              <w:rPr>
                <w:sz w:val="16"/>
                <w:szCs w:val="16"/>
                <w:lang w:eastAsia="en-US"/>
              </w:rPr>
            </w:pPr>
            <w:r w:rsidRPr="00DF53B4">
              <w:rPr>
                <w:sz w:val="16"/>
                <w:szCs w:val="16"/>
                <w:lang w:eastAsia="en-US"/>
              </w:rPr>
              <w:t>Correction and addition of Generic Procedures in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1F4C7B" w14:textId="77777777" w:rsidR="00AB22DC" w:rsidRPr="00DF53B4" w:rsidRDefault="00AB22DC" w:rsidP="00AB22D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C5F875" w14:textId="77777777" w:rsidR="00AB22DC" w:rsidRPr="00DF53B4" w:rsidRDefault="00AB22DC" w:rsidP="00AB22DC">
            <w:pPr>
              <w:pStyle w:val="TAL"/>
              <w:rPr>
                <w:sz w:val="16"/>
                <w:szCs w:val="16"/>
                <w:lang w:eastAsia="en-US"/>
              </w:rPr>
            </w:pPr>
            <w:r w:rsidRPr="00DF53B4">
              <w:rPr>
                <w:sz w:val="16"/>
                <w:szCs w:val="16"/>
                <w:lang w:eastAsia="en-US"/>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D957F3" w14:textId="77777777" w:rsidR="00AB22DC" w:rsidRPr="00DF53B4" w:rsidRDefault="00AB22DC" w:rsidP="00AB22DC">
            <w:pPr>
              <w:pStyle w:val="TAL"/>
              <w:rPr>
                <w:sz w:val="16"/>
                <w:szCs w:val="16"/>
                <w:lang w:eastAsia="en-US"/>
              </w:rPr>
            </w:pPr>
            <w:r w:rsidRPr="00DF53B4">
              <w:rPr>
                <w:sz w:val="16"/>
                <w:szCs w:val="16"/>
                <w:lang w:eastAsia="en-US"/>
              </w:rPr>
              <w:t>12.1.0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0FEF00" w14:textId="77777777" w:rsidR="00AB22DC" w:rsidRPr="00DF53B4" w:rsidRDefault="00AB22DC" w:rsidP="00AB22DC">
            <w:pPr>
              <w:pStyle w:val="TAL"/>
              <w:rPr>
                <w:sz w:val="16"/>
                <w:szCs w:val="16"/>
                <w:lang w:eastAsia="en-US"/>
              </w:rPr>
            </w:pPr>
            <w:r w:rsidRPr="00DF53B4">
              <w:rPr>
                <w:sz w:val="16"/>
                <w:szCs w:val="16"/>
                <w:lang w:eastAsia="en-US"/>
              </w:rPr>
              <w:t>R5-141128</w:t>
            </w:r>
          </w:p>
        </w:tc>
      </w:tr>
      <w:tr w:rsidR="00C64B90" w:rsidRPr="00DF53B4" w14:paraId="177EECA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B59240"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B8723F"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03C249" w14:textId="77777777" w:rsidR="00C64B90" w:rsidRPr="00DF53B4" w:rsidRDefault="00C64B90" w:rsidP="00C64B90">
            <w:pPr>
              <w:pStyle w:val="TAL"/>
              <w:rPr>
                <w:sz w:val="16"/>
                <w:szCs w:val="16"/>
                <w:lang w:eastAsia="en-US"/>
              </w:rPr>
            </w:pPr>
            <w:r w:rsidRPr="00DF53B4">
              <w:rPr>
                <w:sz w:val="16"/>
                <w:szCs w:val="16"/>
                <w:lang w:eastAsia="en-US"/>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15DD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B9A333" w14:textId="77777777" w:rsidR="00C64B90" w:rsidRPr="00DF53B4" w:rsidRDefault="00C64B90" w:rsidP="00C64B90">
            <w:pPr>
              <w:pStyle w:val="TAL"/>
              <w:rPr>
                <w:sz w:val="16"/>
                <w:szCs w:val="16"/>
                <w:lang w:eastAsia="en-US"/>
              </w:rPr>
            </w:pPr>
            <w:r w:rsidRPr="00DF53B4">
              <w:rPr>
                <w:sz w:val="16"/>
                <w:szCs w:val="16"/>
                <w:lang w:eastAsia="en-US"/>
              </w:rPr>
              <w:t>Clarification for EFpsismsc on ISIM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B6A7CE"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0603B"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87B78"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F581BC" w14:textId="77777777" w:rsidR="00C64B90" w:rsidRPr="00DF53B4" w:rsidRDefault="00C64B90" w:rsidP="00C64B90">
            <w:pPr>
              <w:pStyle w:val="TAL"/>
              <w:rPr>
                <w:sz w:val="16"/>
                <w:szCs w:val="16"/>
                <w:lang w:eastAsia="en-US"/>
              </w:rPr>
            </w:pPr>
            <w:r w:rsidRPr="00DF53B4">
              <w:rPr>
                <w:sz w:val="16"/>
                <w:szCs w:val="16"/>
                <w:lang w:eastAsia="en-US"/>
              </w:rPr>
              <w:t>R5-142157</w:t>
            </w:r>
          </w:p>
        </w:tc>
      </w:tr>
      <w:tr w:rsidR="00C64B90" w:rsidRPr="00DF53B4" w14:paraId="4589D4F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4996F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314278"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CFCD08" w14:textId="77777777" w:rsidR="00C64B90" w:rsidRPr="00DF53B4" w:rsidRDefault="00C64B90" w:rsidP="00C64B90">
            <w:pPr>
              <w:pStyle w:val="TAL"/>
              <w:rPr>
                <w:sz w:val="16"/>
                <w:szCs w:val="16"/>
                <w:lang w:eastAsia="en-US"/>
              </w:rPr>
            </w:pPr>
            <w:r w:rsidRPr="00DF53B4">
              <w:rPr>
                <w:sz w:val="16"/>
                <w:szCs w:val="16"/>
                <w:lang w:eastAsia="en-US"/>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9AB22"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272186" w14:textId="77777777" w:rsidR="00C64B90" w:rsidRPr="00DF53B4" w:rsidRDefault="00C64B90" w:rsidP="00C64B90">
            <w:pPr>
              <w:pStyle w:val="TAL"/>
              <w:rPr>
                <w:sz w:val="16"/>
                <w:szCs w:val="16"/>
                <w:lang w:eastAsia="en-US"/>
              </w:rPr>
            </w:pPr>
            <w:r w:rsidRPr="00DF53B4">
              <w:rPr>
                <w:sz w:val="16"/>
                <w:szCs w:val="16"/>
                <w:lang w:eastAsia="en-US"/>
              </w:rPr>
              <w:t>PANI header in 200 OK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3DFA49"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7658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E25C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BB7525" w14:textId="77777777" w:rsidR="00C64B90" w:rsidRPr="00DF53B4" w:rsidRDefault="00C64B90" w:rsidP="00C64B90">
            <w:pPr>
              <w:pStyle w:val="TAL"/>
              <w:rPr>
                <w:sz w:val="16"/>
                <w:szCs w:val="16"/>
                <w:lang w:eastAsia="en-US"/>
              </w:rPr>
            </w:pPr>
            <w:r w:rsidRPr="00DF53B4">
              <w:rPr>
                <w:sz w:val="16"/>
                <w:szCs w:val="16"/>
                <w:lang w:eastAsia="en-US"/>
              </w:rPr>
              <w:t>R5-142223</w:t>
            </w:r>
          </w:p>
        </w:tc>
      </w:tr>
      <w:tr w:rsidR="00C64B90" w:rsidRPr="00DF53B4" w14:paraId="1994D64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BC27B4"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4BF6A9"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429C2B" w14:textId="77777777" w:rsidR="00C64B90" w:rsidRPr="00DF53B4" w:rsidRDefault="00C64B90" w:rsidP="00C64B90">
            <w:pPr>
              <w:pStyle w:val="TAL"/>
              <w:rPr>
                <w:sz w:val="16"/>
                <w:szCs w:val="16"/>
                <w:lang w:eastAsia="en-US"/>
              </w:rPr>
            </w:pPr>
            <w:r w:rsidRPr="00DF53B4">
              <w:rPr>
                <w:sz w:val="16"/>
                <w:szCs w:val="16"/>
                <w:lang w:eastAsia="en-US"/>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DF152"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CF8624" w14:textId="77777777" w:rsidR="00C64B90" w:rsidRPr="00DF53B4" w:rsidRDefault="00C64B90" w:rsidP="00C64B90">
            <w:pPr>
              <w:pStyle w:val="TAL"/>
              <w:rPr>
                <w:sz w:val="16"/>
                <w:szCs w:val="16"/>
                <w:lang w:eastAsia="en-US"/>
              </w:rPr>
            </w:pPr>
            <w:r w:rsidRPr="00DF53B4">
              <w:rPr>
                <w:sz w:val="16"/>
                <w:szCs w:val="16"/>
                <w:lang w:eastAsia="en-US"/>
              </w:rPr>
              <w:t>Corrections regarding URL encoding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5A0B7C"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7905B"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9B3A5"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DB0D0" w14:textId="77777777" w:rsidR="00C64B90" w:rsidRPr="00DF53B4" w:rsidRDefault="00C64B90" w:rsidP="00C64B90">
            <w:pPr>
              <w:pStyle w:val="TAL"/>
              <w:rPr>
                <w:sz w:val="16"/>
                <w:szCs w:val="16"/>
                <w:lang w:eastAsia="en-US"/>
              </w:rPr>
            </w:pPr>
            <w:r w:rsidRPr="00DF53B4">
              <w:rPr>
                <w:sz w:val="16"/>
                <w:szCs w:val="16"/>
                <w:lang w:eastAsia="en-US"/>
              </w:rPr>
              <w:t>R5-142247</w:t>
            </w:r>
          </w:p>
        </w:tc>
      </w:tr>
      <w:tr w:rsidR="00C64B90" w:rsidRPr="00DF53B4" w14:paraId="7FB2186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EE57C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A9A89F"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B6B6A6" w14:textId="77777777" w:rsidR="00C64B90" w:rsidRPr="00DF53B4" w:rsidRDefault="00C64B90" w:rsidP="00C64B90">
            <w:pPr>
              <w:pStyle w:val="TAL"/>
              <w:rPr>
                <w:sz w:val="16"/>
                <w:szCs w:val="16"/>
                <w:lang w:eastAsia="en-US"/>
              </w:rPr>
            </w:pPr>
            <w:r w:rsidRPr="00DF53B4">
              <w:rPr>
                <w:sz w:val="16"/>
                <w:szCs w:val="16"/>
                <w:lang w:eastAsia="en-US"/>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E4CE"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1B9F41" w14:textId="77777777" w:rsidR="00C64B90" w:rsidRPr="00DF53B4" w:rsidRDefault="00C64B90" w:rsidP="00C64B90">
            <w:pPr>
              <w:pStyle w:val="TAL"/>
              <w:rPr>
                <w:sz w:val="16"/>
                <w:szCs w:val="16"/>
                <w:lang w:eastAsia="en-US"/>
              </w:rPr>
            </w:pPr>
            <w:r w:rsidRPr="00DF53B4">
              <w:rPr>
                <w:sz w:val="16"/>
                <w:szCs w:val="16"/>
                <w:lang w:eastAsia="en-US"/>
              </w:rPr>
              <w:t>Correction to test case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B97A72"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9B4EBD"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289514"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EC1A19" w14:textId="77777777" w:rsidR="00C64B90" w:rsidRPr="00DF53B4" w:rsidRDefault="00C64B90" w:rsidP="00C64B90">
            <w:pPr>
              <w:pStyle w:val="TAL"/>
              <w:rPr>
                <w:sz w:val="16"/>
                <w:szCs w:val="16"/>
                <w:lang w:eastAsia="en-US"/>
              </w:rPr>
            </w:pPr>
            <w:r w:rsidRPr="00DF53B4">
              <w:rPr>
                <w:sz w:val="16"/>
                <w:szCs w:val="16"/>
                <w:lang w:eastAsia="en-US"/>
              </w:rPr>
              <w:t>R5-142266</w:t>
            </w:r>
          </w:p>
        </w:tc>
      </w:tr>
      <w:tr w:rsidR="00C64B90" w:rsidRPr="00DF53B4" w14:paraId="7FACAEA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5F3A20"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45D0A4" w14:textId="77777777" w:rsidR="00C64B90" w:rsidRPr="00DF53B4" w:rsidRDefault="00C64B90" w:rsidP="00C64B90">
            <w:pPr>
              <w:rPr>
                <w:rFonts w:ascii="Arial" w:hAnsi="Arial"/>
                <w:sz w:val="16"/>
                <w:szCs w:val="16"/>
              </w:rPr>
            </w:pPr>
            <w:r w:rsidRPr="00DF53B4">
              <w:rPr>
                <w:rFonts w:ascii="Arial" w:hAnsi="Arial"/>
                <w:sz w:val="16"/>
                <w:szCs w:val="16"/>
              </w:rPr>
              <w:t>RP-140817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61F686" w14:textId="77777777" w:rsidR="00C64B90" w:rsidRPr="00DF53B4" w:rsidRDefault="00C64B90" w:rsidP="00C64B90">
            <w:pPr>
              <w:pStyle w:val="TAL"/>
              <w:rPr>
                <w:sz w:val="16"/>
                <w:szCs w:val="16"/>
                <w:lang w:eastAsia="en-US"/>
              </w:rPr>
            </w:pPr>
            <w:r w:rsidRPr="00DF53B4">
              <w:rPr>
                <w:sz w:val="16"/>
                <w:szCs w:val="16"/>
                <w:lang w:eastAsia="en-US"/>
              </w:rPr>
              <w:t>0534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B4F70"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6376F3" w14:textId="77777777" w:rsidR="00C64B90" w:rsidRPr="00DF53B4" w:rsidRDefault="00C64B90" w:rsidP="00C64B90">
            <w:pPr>
              <w:pStyle w:val="TAL"/>
              <w:rPr>
                <w:sz w:val="16"/>
                <w:szCs w:val="16"/>
                <w:lang w:eastAsia="en-US"/>
              </w:rPr>
            </w:pPr>
            <w:r w:rsidRPr="00DF53B4">
              <w:rPr>
                <w:sz w:val="16"/>
                <w:szCs w:val="16"/>
                <w:lang w:eastAsia="en-US"/>
              </w:rPr>
              <w:t>Correction of Invite Message for aSRVCC Testcases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D6F41D"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FB9F9"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E839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B9F9B0" w14:textId="77777777" w:rsidR="00C64B90" w:rsidRPr="00DF53B4" w:rsidRDefault="00C64B90" w:rsidP="00C64B90">
            <w:pPr>
              <w:pStyle w:val="TAL"/>
              <w:rPr>
                <w:sz w:val="16"/>
                <w:szCs w:val="16"/>
                <w:lang w:eastAsia="en-US"/>
              </w:rPr>
            </w:pPr>
            <w:r w:rsidRPr="00DF53B4">
              <w:rPr>
                <w:sz w:val="16"/>
                <w:szCs w:val="16"/>
                <w:lang w:eastAsia="en-US"/>
              </w:rPr>
              <w:t>R5-142287</w:t>
            </w:r>
          </w:p>
        </w:tc>
      </w:tr>
      <w:tr w:rsidR="00C64B90" w:rsidRPr="00DF53B4" w14:paraId="5348ADC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B41A3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5EDE56"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847D16" w14:textId="77777777" w:rsidR="00C64B90" w:rsidRPr="00DF53B4" w:rsidRDefault="00C64B90" w:rsidP="00C64B90">
            <w:pPr>
              <w:pStyle w:val="TAL"/>
              <w:rPr>
                <w:sz w:val="16"/>
                <w:szCs w:val="16"/>
                <w:lang w:eastAsia="en-US"/>
              </w:rPr>
            </w:pPr>
            <w:r w:rsidRPr="00DF53B4">
              <w:rPr>
                <w:sz w:val="16"/>
                <w:szCs w:val="16"/>
                <w:lang w:eastAsia="en-US"/>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F6193"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0F212A" w14:textId="77777777" w:rsidR="00C64B90" w:rsidRPr="00DF53B4" w:rsidRDefault="00C64B90" w:rsidP="00C64B90">
            <w:pPr>
              <w:pStyle w:val="TAL"/>
              <w:rPr>
                <w:sz w:val="16"/>
                <w:szCs w:val="16"/>
                <w:lang w:eastAsia="en-US"/>
              </w:rPr>
            </w:pPr>
            <w:r w:rsidRPr="00DF53B4">
              <w:rPr>
                <w:sz w:val="16"/>
                <w:szCs w:val="16"/>
                <w:lang w:eastAsia="en-US"/>
              </w:rPr>
              <w:t>Fixes to A.2.7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781D2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3334A"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D37AB9"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17C0B5" w14:textId="77777777" w:rsidR="00C64B90" w:rsidRPr="00DF53B4" w:rsidRDefault="00C64B90" w:rsidP="00C64B90">
            <w:pPr>
              <w:pStyle w:val="TAL"/>
              <w:rPr>
                <w:sz w:val="16"/>
                <w:szCs w:val="16"/>
                <w:lang w:eastAsia="en-US"/>
              </w:rPr>
            </w:pPr>
            <w:r w:rsidRPr="00DF53B4">
              <w:rPr>
                <w:sz w:val="16"/>
                <w:szCs w:val="16"/>
                <w:lang w:eastAsia="en-US"/>
              </w:rPr>
              <w:t>R5-142319</w:t>
            </w:r>
          </w:p>
        </w:tc>
      </w:tr>
      <w:tr w:rsidR="00C64B90" w:rsidRPr="00DF53B4" w14:paraId="27C75D2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3EA253"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E6227E"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C61B88" w14:textId="77777777" w:rsidR="00C64B90" w:rsidRPr="00DF53B4" w:rsidRDefault="00C64B90" w:rsidP="00C64B90">
            <w:pPr>
              <w:pStyle w:val="TAL"/>
              <w:rPr>
                <w:sz w:val="16"/>
                <w:szCs w:val="16"/>
                <w:lang w:eastAsia="en-US"/>
              </w:rPr>
            </w:pPr>
            <w:r w:rsidRPr="00DF53B4">
              <w:rPr>
                <w:sz w:val="16"/>
                <w:szCs w:val="16"/>
                <w:lang w:eastAsia="en-US"/>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B0F7E"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2E1B81" w14:textId="77777777" w:rsidR="00C64B90" w:rsidRPr="00DF53B4" w:rsidRDefault="00C64B90" w:rsidP="00C64B90">
            <w:pPr>
              <w:pStyle w:val="TAL"/>
              <w:rPr>
                <w:sz w:val="16"/>
                <w:szCs w:val="16"/>
                <w:lang w:eastAsia="en-US"/>
              </w:rPr>
            </w:pPr>
            <w:r w:rsidRPr="00DF53B4">
              <w:rPr>
                <w:sz w:val="16"/>
                <w:szCs w:val="16"/>
                <w:lang w:eastAsia="en-US"/>
              </w:rPr>
              <w:t>Record-Route header in MT re-INVITE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E20FAF"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09519"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4C8E9"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FC4A9D" w14:textId="77777777" w:rsidR="00C64B90" w:rsidRPr="00DF53B4" w:rsidRDefault="00C64B90" w:rsidP="00C64B90">
            <w:pPr>
              <w:pStyle w:val="TAL"/>
              <w:rPr>
                <w:sz w:val="16"/>
                <w:szCs w:val="16"/>
                <w:lang w:eastAsia="en-US"/>
              </w:rPr>
            </w:pPr>
            <w:r w:rsidRPr="00DF53B4">
              <w:rPr>
                <w:sz w:val="16"/>
                <w:szCs w:val="16"/>
                <w:lang w:eastAsia="en-US"/>
              </w:rPr>
              <w:t>R5-142320</w:t>
            </w:r>
          </w:p>
        </w:tc>
      </w:tr>
      <w:tr w:rsidR="00C64B90" w:rsidRPr="00DF53B4" w14:paraId="6552519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4E4FA8"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529E6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928125" w14:textId="77777777" w:rsidR="00C64B90" w:rsidRPr="00DF53B4" w:rsidRDefault="00C64B90" w:rsidP="00C64B90">
            <w:pPr>
              <w:pStyle w:val="TAL"/>
              <w:rPr>
                <w:sz w:val="16"/>
                <w:szCs w:val="16"/>
                <w:lang w:eastAsia="en-US"/>
              </w:rPr>
            </w:pPr>
            <w:r w:rsidRPr="00DF53B4">
              <w:rPr>
                <w:sz w:val="16"/>
                <w:szCs w:val="16"/>
                <w:lang w:eastAsia="en-US"/>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15218"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671AB1" w14:textId="77777777" w:rsidR="00C64B90" w:rsidRPr="00DF53B4" w:rsidRDefault="00C64B90" w:rsidP="00C64B90">
            <w:pPr>
              <w:pStyle w:val="TAL"/>
              <w:rPr>
                <w:sz w:val="16"/>
                <w:szCs w:val="16"/>
                <w:lang w:eastAsia="en-US"/>
              </w:rPr>
            </w:pPr>
            <w:r w:rsidRPr="00DF53B4">
              <w:rPr>
                <w:sz w:val="16"/>
                <w:szCs w:val="16"/>
                <w:lang w:eastAsia="en-US"/>
              </w:rPr>
              <w:t>Clarification to test case 15.14a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77C613"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6B59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086D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60E588" w14:textId="77777777" w:rsidR="00C64B90" w:rsidRPr="00DF53B4" w:rsidRDefault="00C64B90" w:rsidP="00C64B90">
            <w:pPr>
              <w:pStyle w:val="TAL"/>
              <w:rPr>
                <w:sz w:val="16"/>
                <w:szCs w:val="16"/>
                <w:lang w:eastAsia="en-US"/>
              </w:rPr>
            </w:pPr>
            <w:r w:rsidRPr="00DF53B4">
              <w:rPr>
                <w:sz w:val="16"/>
                <w:szCs w:val="16"/>
                <w:lang w:eastAsia="en-US"/>
              </w:rPr>
              <w:t>R5-142486</w:t>
            </w:r>
          </w:p>
        </w:tc>
      </w:tr>
      <w:tr w:rsidR="00C64B90" w:rsidRPr="00DF53B4" w14:paraId="7334975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102C9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8BCC43"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2808A5" w14:textId="77777777" w:rsidR="00C64B90" w:rsidRPr="00DF53B4" w:rsidRDefault="00C64B90" w:rsidP="00C64B90">
            <w:pPr>
              <w:pStyle w:val="TAL"/>
              <w:rPr>
                <w:sz w:val="16"/>
                <w:szCs w:val="16"/>
                <w:lang w:eastAsia="en-US"/>
              </w:rPr>
            </w:pPr>
            <w:r w:rsidRPr="00DF53B4">
              <w:rPr>
                <w:sz w:val="16"/>
                <w:szCs w:val="16"/>
                <w:lang w:eastAsia="en-US"/>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087C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C564A4" w14:textId="77777777" w:rsidR="00C64B90" w:rsidRPr="00DF53B4" w:rsidRDefault="00C64B90" w:rsidP="00C64B90">
            <w:pPr>
              <w:pStyle w:val="TAL"/>
              <w:rPr>
                <w:sz w:val="16"/>
                <w:szCs w:val="16"/>
                <w:lang w:eastAsia="en-US"/>
              </w:rPr>
            </w:pPr>
            <w:r w:rsidRPr="00DF53B4">
              <w:rPr>
                <w:sz w:val="16"/>
                <w:szCs w:val="16"/>
                <w:lang w:eastAsia="en-US"/>
              </w:rPr>
              <w:t>Correct to delete semicolon (":") in the ecn media line format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B29369"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E06F2"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D7005"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EF3E45" w14:textId="77777777" w:rsidR="00C64B90" w:rsidRPr="00DF53B4" w:rsidRDefault="00C64B90" w:rsidP="00C64B90">
            <w:pPr>
              <w:pStyle w:val="TAL"/>
              <w:rPr>
                <w:sz w:val="16"/>
                <w:szCs w:val="16"/>
                <w:lang w:eastAsia="en-US"/>
              </w:rPr>
            </w:pPr>
            <w:r w:rsidRPr="00DF53B4">
              <w:rPr>
                <w:sz w:val="16"/>
                <w:szCs w:val="16"/>
                <w:lang w:eastAsia="en-US"/>
              </w:rPr>
              <w:t>R5-142519</w:t>
            </w:r>
          </w:p>
        </w:tc>
      </w:tr>
      <w:tr w:rsidR="00C64B90" w:rsidRPr="00DF53B4" w14:paraId="089608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9F8A6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8D4D22"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D508A2" w14:textId="77777777" w:rsidR="00C64B90" w:rsidRPr="00DF53B4" w:rsidRDefault="00C64B90" w:rsidP="00C64B90">
            <w:pPr>
              <w:pStyle w:val="TAL"/>
              <w:rPr>
                <w:sz w:val="16"/>
                <w:szCs w:val="16"/>
                <w:lang w:eastAsia="en-US"/>
              </w:rPr>
            </w:pPr>
            <w:r w:rsidRPr="00DF53B4">
              <w:rPr>
                <w:sz w:val="16"/>
                <w:szCs w:val="16"/>
                <w:lang w:eastAsia="en-US"/>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935A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4BF273" w14:textId="77777777" w:rsidR="00C64B90" w:rsidRPr="00DF53B4" w:rsidRDefault="00C64B90" w:rsidP="00C64B90">
            <w:pPr>
              <w:pStyle w:val="TAL"/>
              <w:rPr>
                <w:sz w:val="16"/>
                <w:szCs w:val="16"/>
                <w:lang w:eastAsia="en-US"/>
              </w:rPr>
            </w:pPr>
            <w:r w:rsidRPr="00DF53B4">
              <w:rPr>
                <w:sz w:val="16"/>
                <w:szCs w:val="16"/>
                <w:lang w:eastAsia="en-US"/>
              </w:rPr>
              <w:t>Editorial correction to the reference document information on TC15.24.5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A11B3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CF27A"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0F1DB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F2F461" w14:textId="77777777" w:rsidR="00C64B90" w:rsidRPr="00DF53B4" w:rsidRDefault="00C64B90" w:rsidP="00C64B90">
            <w:pPr>
              <w:pStyle w:val="TAL"/>
              <w:rPr>
                <w:sz w:val="16"/>
                <w:szCs w:val="16"/>
                <w:lang w:eastAsia="en-US"/>
              </w:rPr>
            </w:pPr>
            <w:r w:rsidRPr="00DF53B4">
              <w:rPr>
                <w:sz w:val="16"/>
                <w:szCs w:val="16"/>
                <w:lang w:eastAsia="en-US"/>
              </w:rPr>
              <w:t>R5-142521</w:t>
            </w:r>
          </w:p>
        </w:tc>
      </w:tr>
      <w:tr w:rsidR="00C64B90" w:rsidRPr="00DF53B4" w14:paraId="7B4C711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CB39BC"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2E7B8" w14:textId="77777777" w:rsidR="00C64B90" w:rsidRPr="00DF53B4" w:rsidRDefault="00C64B90" w:rsidP="00C64B90">
            <w:pPr>
              <w:rPr>
                <w:rFonts w:ascii="Arial" w:hAnsi="Arial"/>
                <w:sz w:val="16"/>
                <w:szCs w:val="16"/>
              </w:rPr>
            </w:pPr>
            <w:r w:rsidRPr="00DF53B4">
              <w:rPr>
                <w:rFonts w:ascii="Arial" w:hAnsi="Arial"/>
                <w:sz w:val="16"/>
                <w:szCs w:val="16"/>
              </w:rPr>
              <w:t>RP-140817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305297" w14:textId="77777777" w:rsidR="00C64B90" w:rsidRPr="00DF53B4" w:rsidRDefault="00C64B90" w:rsidP="00C64B90">
            <w:pPr>
              <w:pStyle w:val="TAL"/>
              <w:rPr>
                <w:sz w:val="16"/>
                <w:szCs w:val="16"/>
                <w:lang w:eastAsia="en-US"/>
              </w:rPr>
            </w:pPr>
            <w:r w:rsidRPr="00DF53B4">
              <w:rPr>
                <w:sz w:val="16"/>
                <w:szCs w:val="16"/>
                <w:lang w:eastAsia="en-US"/>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D2F0A"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6277B7" w14:textId="77777777" w:rsidR="00C64B90" w:rsidRPr="00DF53B4" w:rsidRDefault="00C64B90" w:rsidP="00C64B90">
            <w:pPr>
              <w:pStyle w:val="TAL"/>
              <w:rPr>
                <w:sz w:val="16"/>
                <w:szCs w:val="16"/>
                <w:lang w:eastAsia="en-US"/>
              </w:rPr>
            </w:pPr>
            <w:r w:rsidRPr="00DF53B4">
              <w:rPr>
                <w:sz w:val="16"/>
                <w:szCs w:val="16"/>
                <w:lang w:eastAsia="en-US"/>
              </w:rPr>
              <w:t>Add a reference to Release 10 UE in the "Reference" part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975C3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A187B"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9E06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31BDD5" w14:textId="77777777" w:rsidR="00C64B90" w:rsidRPr="00DF53B4" w:rsidRDefault="00C64B90" w:rsidP="00C64B90">
            <w:pPr>
              <w:pStyle w:val="TAL"/>
              <w:rPr>
                <w:sz w:val="16"/>
                <w:szCs w:val="16"/>
                <w:lang w:eastAsia="en-US"/>
              </w:rPr>
            </w:pPr>
            <w:r w:rsidRPr="00DF53B4">
              <w:rPr>
                <w:sz w:val="16"/>
                <w:szCs w:val="16"/>
                <w:lang w:eastAsia="en-US"/>
              </w:rPr>
              <w:t>R5-142522</w:t>
            </w:r>
          </w:p>
        </w:tc>
      </w:tr>
      <w:tr w:rsidR="00C64B90" w:rsidRPr="00DF53B4" w14:paraId="2307B1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9A671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7226B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430A66" w14:textId="77777777" w:rsidR="00C64B90" w:rsidRPr="00DF53B4" w:rsidRDefault="00C64B90" w:rsidP="00C64B90">
            <w:pPr>
              <w:pStyle w:val="TAL"/>
              <w:rPr>
                <w:sz w:val="16"/>
                <w:szCs w:val="16"/>
                <w:lang w:eastAsia="en-US"/>
              </w:rPr>
            </w:pPr>
            <w:r w:rsidRPr="00DF53B4">
              <w:rPr>
                <w:sz w:val="16"/>
                <w:szCs w:val="16"/>
                <w:lang w:eastAsia="en-US"/>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2CA7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4D0D4C" w14:textId="77777777" w:rsidR="00C64B90" w:rsidRPr="00DF53B4" w:rsidRDefault="00C64B90" w:rsidP="00C64B90">
            <w:pPr>
              <w:pStyle w:val="TAL"/>
              <w:rPr>
                <w:sz w:val="16"/>
                <w:szCs w:val="16"/>
                <w:lang w:eastAsia="en-US"/>
              </w:rPr>
            </w:pPr>
            <w:r w:rsidRPr="00DF53B4">
              <w:rPr>
                <w:sz w:val="16"/>
                <w:szCs w:val="16"/>
                <w:lang w:eastAsia="en-US"/>
              </w:rPr>
              <w:t>Correct to the test step contents of the test cases 7.2 &amp; 7.3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03D195"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C2B14"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5D721D"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EF7FD3" w14:textId="77777777" w:rsidR="00C64B90" w:rsidRPr="00DF53B4" w:rsidRDefault="00C64B90" w:rsidP="00C64B90">
            <w:pPr>
              <w:pStyle w:val="TAL"/>
              <w:rPr>
                <w:sz w:val="16"/>
                <w:szCs w:val="16"/>
                <w:lang w:eastAsia="en-US"/>
              </w:rPr>
            </w:pPr>
            <w:r w:rsidRPr="00DF53B4">
              <w:rPr>
                <w:sz w:val="16"/>
                <w:szCs w:val="16"/>
                <w:lang w:eastAsia="en-US"/>
              </w:rPr>
              <w:t>R5-142523</w:t>
            </w:r>
          </w:p>
        </w:tc>
      </w:tr>
      <w:tr w:rsidR="00C64B90" w:rsidRPr="00DF53B4" w14:paraId="1250421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3D9BFA"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95CC17"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C37B60" w14:textId="77777777" w:rsidR="00C64B90" w:rsidRPr="00DF53B4" w:rsidRDefault="00C64B90" w:rsidP="00C64B90">
            <w:pPr>
              <w:pStyle w:val="TAL"/>
              <w:rPr>
                <w:sz w:val="16"/>
                <w:szCs w:val="16"/>
                <w:lang w:eastAsia="en-US"/>
              </w:rPr>
            </w:pPr>
            <w:r w:rsidRPr="00DF53B4">
              <w:rPr>
                <w:sz w:val="16"/>
                <w:szCs w:val="16"/>
                <w:lang w:eastAsia="en-US"/>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0F6BC"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E62A24" w14:textId="77777777" w:rsidR="00C64B90" w:rsidRPr="00DF53B4" w:rsidRDefault="00C64B90" w:rsidP="00C64B90">
            <w:pPr>
              <w:pStyle w:val="TAL"/>
              <w:rPr>
                <w:sz w:val="16"/>
                <w:szCs w:val="16"/>
                <w:lang w:eastAsia="en-US"/>
              </w:rPr>
            </w:pPr>
            <w:r w:rsidRPr="00DF53B4">
              <w:rPr>
                <w:sz w:val="16"/>
                <w:szCs w:val="16"/>
                <w:lang w:eastAsia="en-US"/>
              </w:rPr>
              <w:t xml:space="preserve">Correction to the </w:t>
            </w:r>
            <w:r w:rsidR="003210C0" w:rsidRPr="00DF53B4">
              <w:rPr>
                <w:sz w:val="16"/>
                <w:szCs w:val="16"/>
                <w:lang w:eastAsia="en-US"/>
              </w:rPr>
              <w:t>typos</w:t>
            </w:r>
            <w:r w:rsidRPr="00DF53B4">
              <w:rPr>
                <w:sz w:val="16"/>
                <w:szCs w:val="16"/>
                <w:lang w:eastAsia="en-US"/>
              </w:rPr>
              <w:t xml:space="preserve"> in test cases from 7.2 to 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EB887E"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DFF2FC"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983A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BBF91A" w14:textId="77777777" w:rsidR="00C64B90" w:rsidRPr="00DF53B4" w:rsidRDefault="00C64B90" w:rsidP="00C64B90">
            <w:pPr>
              <w:pStyle w:val="TAL"/>
              <w:rPr>
                <w:sz w:val="16"/>
                <w:szCs w:val="16"/>
                <w:lang w:eastAsia="en-US"/>
              </w:rPr>
            </w:pPr>
            <w:r w:rsidRPr="00DF53B4">
              <w:rPr>
                <w:sz w:val="16"/>
                <w:szCs w:val="16"/>
                <w:lang w:eastAsia="en-US"/>
              </w:rPr>
              <w:t>R5-142524</w:t>
            </w:r>
          </w:p>
        </w:tc>
      </w:tr>
      <w:tr w:rsidR="00C64B90" w:rsidRPr="00DF53B4" w14:paraId="686A00E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038E6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7A9B13"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9BEE56" w14:textId="77777777" w:rsidR="00C64B90" w:rsidRPr="00DF53B4" w:rsidRDefault="00C64B90" w:rsidP="00C64B90">
            <w:pPr>
              <w:pStyle w:val="TAL"/>
              <w:rPr>
                <w:sz w:val="16"/>
                <w:szCs w:val="16"/>
                <w:lang w:eastAsia="en-US"/>
              </w:rPr>
            </w:pPr>
            <w:r w:rsidRPr="00DF53B4">
              <w:rPr>
                <w:sz w:val="16"/>
                <w:szCs w:val="16"/>
                <w:lang w:eastAsia="en-US"/>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3293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200F5F" w14:textId="77777777" w:rsidR="00C64B90" w:rsidRPr="00DF53B4" w:rsidRDefault="00C64B90" w:rsidP="00C64B90">
            <w:pPr>
              <w:pStyle w:val="TAL"/>
              <w:rPr>
                <w:sz w:val="16"/>
                <w:szCs w:val="16"/>
                <w:lang w:eastAsia="en-US"/>
              </w:rPr>
            </w:pPr>
            <w:r w:rsidRPr="00DF53B4">
              <w:rPr>
                <w:sz w:val="16"/>
                <w:szCs w:val="16"/>
                <w:lang w:eastAsia="en-US"/>
              </w:rPr>
              <w:t>Editorial update of TC 12.12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FA8FC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6B483E"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BF692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312BCC" w14:textId="77777777" w:rsidR="00C64B90" w:rsidRPr="00DF53B4" w:rsidRDefault="00C64B90" w:rsidP="00C64B90">
            <w:pPr>
              <w:pStyle w:val="TAL"/>
              <w:rPr>
                <w:sz w:val="16"/>
                <w:szCs w:val="16"/>
                <w:lang w:eastAsia="en-US"/>
              </w:rPr>
            </w:pPr>
            <w:r w:rsidRPr="00DF53B4">
              <w:rPr>
                <w:sz w:val="16"/>
                <w:szCs w:val="16"/>
                <w:lang w:eastAsia="en-US"/>
              </w:rPr>
              <w:t>R5-142642</w:t>
            </w:r>
          </w:p>
        </w:tc>
      </w:tr>
      <w:tr w:rsidR="00C64B90" w:rsidRPr="00DF53B4" w14:paraId="657AAE7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B1AF47"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9E1F51" w14:textId="77777777" w:rsidR="00C64B90" w:rsidRPr="00DF53B4" w:rsidRDefault="00C64B90" w:rsidP="00C64B90">
            <w:pPr>
              <w:rPr>
                <w:rFonts w:ascii="Arial" w:hAnsi="Arial"/>
                <w:sz w:val="16"/>
                <w:szCs w:val="16"/>
              </w:rPr>
            </w:pPr>
            <w:r w:rsidRPr="00DF53B4">
              <w:rPr>
                <w:rFonts w:ascii="Arial" w:hAnsi="Arial"/>
                <w:sz w:val="16"/>
                <w:szCs w:val="16"/>
              </w:rPr>
              <w:t>RP-140815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244F2C" w14:textId="77777777" w:rsidR="00C64B90" w:rsidRPr="00DF53B4" w:rsidRDefault="00C64B90" w:rsidP="00C64B90">
            <w:pPr>
              <w:pStyle w:val="TAL"/>
              <w:rPr>
                <w:sz w:val="16"/>
                <w:szCs w:val="16"/>
                <w:lang w:eastAsia="en-US"/>
              </w:rPr>
            </w:pPr>
            <w:r w:rsidRPr="00DF53B4">
              <w:rPr>
                <w:sz w:val="16"/>
                <w:szCs w:val="16"/>
                <w:lang w:eastAsia="en-US"/>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E48A4"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358682" w14:textId="77777777" w:rsidR="00C64B90" w:rsidRPr="00DF53B4" w:rsidRDefault="00C64B90" w:rsidP="00C64B90">
            <w:pPr>
              <w:pStyle w:val="TAL"/>
              <w:rPr>
                <w:sz w:val="16"/>
                <w:szCs w:val="16"/>
                <w:lang w:eastAsia="en-US"/>
              </w:rPr>
            </w:pPr>
            <w:r w:rsidRPr="00DF53B4">
              <w:rPr>
                <w:sz w:val="16"/>
                <w:szCs w:val="16"/>
                <w:lang w:eastAsia="en-US"/>
              </w:rPr>
              <w:t>Corrections to clause 19 and Annex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75F54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F8CA5"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3667E"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0FAD5E" w14:textId="77777777" w:rsidR="00C64B90" w:rsidRPr="00DF53B4" w:rsidRDefault="00C64B90" w:rsidP="00C64B90">
            <w:pPr>
              <w:pStyle w:val="TAL"/>
              <w:rPr>
                <w:sz w:val="16"/>
                <w:szCs w:val="16"/>
                <w:lang w:eastAsia="en-US"/>
              </w:rPr>
            </w:pPr>
            <w:r w:rsidRPr="00DF53B4">
              <w:rPr>
                <w:sz w:val="16"/>
                <w:szCs w:val="16"/>
                <w:lang w:eastAsia="en-US"/>
              </w:rPr>
              <w:t>R5-142718</w:t>
            </w:r>
          </w:p>
        </w:tc>
      </w:tr>
      <w:tr w:rsidR="00C64B90" w:rsidRPr="00DF53B4" w14:paraId="04FECD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83D15D"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03B73A"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8E8C3" w14:textId="77777777" w:rsidR="00C64B90" w:rsidRPr="00DF53B4" w:rsidRDefault="00C64B90" w:rsidP="00C64B90">
            <w:pPr>
              <w:pStyle w:val="TAL"/>
              <w:rPr>
                <w:sz w:val="16"/>
                <w:szCs w:val="16"/>
                <w:lang w:eastAsia="en-US"/>
              </w:rPr>
            </w:pPr>
            <w:r w:rsidRPr="00DF53B4">
              <w:rPr>
                <w:sz w:val="16"/>
                <w:szCs w:val="16"/>
                <w:lang w:eastAsia="en-US"/>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5FA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2F4E59" w14:textId="77777777" w:rsidR="00C64B90" w:rsidRPr="00DF53B4" w:rsidRDefault="00C64B90" w:rsidP="00C64B90">
            <w:pPr>
              <w:pStyle w:val="TAL"/>
              <w:rPr>
                <w:sz w:val="16"/>
                <w:szCs w:val="16"/>
                <w:lang w:eastAsia="en-US"/>
              </w:rPr>
            </w:pPr>
            <w:r w:rsidRPr="00DF53B4">
              <w:rPr>
                <w:sz w:val="16"/>
                <w:szCs w:val="16"/>
                <w:lang w:eastAsia="en-US"/>
              </w:rPr>
              <w:t>Editorial update of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D824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B9E62"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7DF1C"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16EFEA" w14:textId="77777777" w:rsidR="00C64B90" w:rsidRPr="00DF53B4" w:rsidRDefault="00C64B90" w:rsidP="00C64B90">
            <w:pPr>
              <w:pStyle w:val="TAL"/>
              <w:rPr>
                <w:sz w:val="16"/>
                <w:szCs w:val="16"/>
                <w:lang w:eastAsia="en-US"/>
              </w:rPr>
            </w:pPr>
            <w:r w:rsidRPr="00DF53B4">
              <w:rPr>
                <w:sz w:val="16"/>
                <w:szCs w:val="16"/>
                <w:lang w:eastAsia="en-US"/>
              </w:rPr>
              <w:t>R5-142741</w:t>
            </w:r>
          </w:p>
        </w:tc>
      </w:tr>
      <w:tr w:rsidR="00C64B90" w:rsidRPr="00DF53B4" w14:paraId="68E4751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1BE49B"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1DDA83"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54A304" w14:textId="77777777" w:rsidR="00C64B90" w:rsidRPr="00DF53B4" w:rsidRDefault="00C64B90" w:rsidP="00C64B90">
            <w:pPr>
              <w:pStyle w:val="TAL"/>
              <w:rPr>
                <w:sz w:val="16"/>
                <w:szCs w:val="16"/>
                <w:lang w:eastAsia="en-US"/>
              </w:rPr>
            </w:pPr>
            <w:r w:rsidRPr="00DF53B4">
              <w:rPr>
                <w:sz w:val="16"/>
                <w:szCs w:val="16"/>
                <w:lang w:eastAsia="en-US"/>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E989D"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316F71" w14:textId="77777777" w:rsidR="00C64B90" w:rsidRPr="00DF53B4" w:rsidRDefault="00C64B90" w:rsidP="00C64B90">
            <w:pPr>
              <w:pStyle w:val="TAL"/>
              <w:rPr>
                <w:sz w:val="16"/>
                <w:szCs w:val="16"/>
                <w:lang w:eastAsia="en-US"/>
              </w:rPr>
            </w:pPr>
            <w:r w:rsidRPr="00DF53B4">
              <w:rPr>
                <w:sz w:val="16"/>
                <w:szCs w:val="16"/>
                <w:lang w:eastAsia="en-US"/>
              </w:rPr>
              <w:t>Test case 9.2: Clarification on meaning of “new Security-Client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8D029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8373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5AF7D9"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E30284" w14:textId="77777777" w:rsidR="00C64B90" w:rsidRPr="00DF53B4" w:rsidRDefault="00C64B90" w:rsidP="00C64B90">
            <w:pPr>
              <w:pStyle w:val="TAL"/>
              <w:rPr>
                <w:sz w:val="16"/>
                <w:szCs w:val="16"/>
                <w:lang w:eastAsia="en-US"/>
              </w:rPr>
            </w:pPr>
            <w:r w:rsidRPr="00DF53B4">
              <w:rPr>
                <w:sz w:val="16"/>
                <w:szCs w:val="16"/>
                <w:lang w:eastAsia="en-US"/>
              </w:rPr>
              <w:t>R5-142929</w:t>
            </w:r>
          </w:p>
        </w:tc>
      </w:tr>
      <w:tr w:rsidR="00C64B90" w:rsidRPr="00DF53B4" w14:paraId="04C506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6DE0B5"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524D4E"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6C8319" w14:textId="77777777" w:rsidR="00C64B90" w:rsidRPr="00DF53B4" w:rsidRDefault="00C64B90" w:rsidP="00C64B90">
            <w:pPr>
              <w:pStyle w:val="TAL"/>
              <w:rPr>
                <w:sz w:val="16"/>
                <w:szCs w:val="16"/>
                <w:lang w:eastAsia="en-US"/>
              </w:rPr>
            </w:pPr>
            <w:r w:rsidRPr="00DF53B4">
              <w:rPr>
                <w:sz w:val="16"/>
                <w:szCs w:val="16"/>
                <w:lang w:eastAsia="en-US"/>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E4726"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2C5A51" w14:textId="77777777" w:rsidR="00C64B90" w:rsidRPr="00DF53B4" w:rsidRDefault="00C64B90" w:rsidP="00C64B90">
            <w:pPr>
              <w:pStyle w:val="TAL"/>
              <w:rPr>
                <w:sz w:val="16"/>
                <w:szCs w:val="16"/>
                <w:lang w:eastAsia="en-US"/>
              </w:rPr>
            </w:pPr>
            <w:r w:rsidRPr="00DF53B4">
              <w:rPr>
                <w:sz w:val="16"/>
                <w:szCs w:val="16"/>
                <w:lang w:eastAsia="en-US"/>
              </w:rPr>
              <w:t>Corrections to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91A34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1AA11"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562EC2"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4CA78F" w14:textId="77777777" w:rsidR="00C64B90" w:rsidRPr="00DF53B4" w:rsidRDefault="00C64B90" w:rsidP="00C64B90">
            <w:pPr>
              <w:pStyle w:val="TAL"/>
              <w:rPr>
                <w:sz w:val="16"/>
                <w:szCs w:val="16"/>
                <w:lang w:eastAsia="en-US"/>
              </w:rPr>
            </w:pPr>
            <w:r w:rsidRPr="00DF53B4">
              <w:rPr>
                <w:sz w:val="16"/>
                <w:szCs w:val="16"/>
                <w:lang w:eastAsia="en-US"/>
              </w:rPr>
              <w:t>R5-142936</w:t>
            </w:r>
          </w:p>
        </w:tc>
      </w:tr>
      <w:tr w:rsidR="00C64B90" w:rsidRPr="00DF53B4" w14:paraId="2C5CF85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85BFD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1C9D6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CE4DA8" w14:textId="77777777" w:rsidR="00C64B90" w:rsidRPr="00DF53B4" w:rsidRDefault="00C64B90" w:rsidP="00C64B90">
            <w:pPr>
              <w:pStyle w:val="TAL"/>
              <w:rPr>
                <w:sz w:val="16"/>
                <w:szCs w:val="16"/>
                <w:lang w:eastAsia="en-US"/>
              </w:rPr>
            </w:pPr>
            <w:r w:rsidRPr="00DF53B4">
              <w:rPr>
                <w:sz w:val="16"/>
                <w:szCs w:val="16"/>
                <w:lang w:eastAsia="en-US"/>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0172"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F23CF7" w14:textId="77777777" w:rsidR="00C64B90" w:rsidRPr="00DF53B4" w:rsidRDefault="00C64B90" w:rsidP="00C64B90">
            <w:pPr>
              <w:pStyle w:val="TAL"/>
              <w:rPr>
                <w:sz w:val="16"/>
                <w:szCs w:val="16"/>
                <w:lang w:eastAsia="en-US"/>
              </w:rPr>
            </w:pPr>
            <w:r w:rsidRPr="00DF53B4">
              <w:rPr>
                <w:sz w:val="16"/>
                <w:szCs w:val="16"/>
                <w:lang w:eastAsia="en-US"/>
              </w:rPr>
              <w:t>Restrict reason-text for unsuccessful SRVCC handover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19C5A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1073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3E978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47177D" w14:textId="77777777" w:rsidR="00C64B90" w:rsidRPr="00DF53B4" w:rsidRDefault="00C64B90" w:rsidP="00C64B90">
            <w:pPr>
              <w:pStyle w:val="TAL"/>
              <w:rPr>
                <w:sz w:val="16"/>
                <w:szCs w:val="16"/>
                <w:lang w:eastAsia="en-US"/>
              </w:rPr>
            </w:pPr>
            <w:r w:rsidRPr="00DF53B4">
              <w:rPr>
                <w:sz w:val="16"/>
                <w:szCs w:val="16"/>
                <w:lang w:eastAsia="en-US"/>
              </w:rPr>
              <w:t>R5-142948</w:t>
            </w:r>
          </w:p>
        </w:tc>
      </w:tr>
      <w:tr w:rsidR="00C64B90" w:rsidRPr="00DF53B4" w14:paraId="5A53EE3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B00B09"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A3FB3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E82CA4" w14:textId="77777777" w:rsidR="00C64B90" w:rsidRPr="00DF53B4" w:rsidRDefault="00C64B90" w:rsidP="00C64B90">
            <w:pPr>
              <w:pStyle w:val="TAL"/>
              <w:rPr>
                <w:sz w:val="16"/>
                <w:szCs w:val="16"/>
                <w:lang w:eastAsia="en-US"/>
              </w:rPr>
            </w:pPr>
            <w:r w:rsidRPr="00DF53B4">
              <w:rPr>
                <w:sz w:val="16"/>
                <w:szCs w:val="16"/>
                <w:lang w:eastAsia="en-US"/>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55F01"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1A7185" w14:textId="77777777" w:rsidR="00C64B90" w:rsidRPr="00DF53B4" w:rsidRDefault="00C64B90" w:rsidP="00C64B90">
            <w:pPr>
              <w:pStyle w:val="TAL"/>
              <w:rPr>
                <w:sz w:val="16"/>
                <w:szCs w:val="16"/>
                <w:lang w:eastAsia="en-US"/>
              </w:rPr>
            </w:pPr>
            <w:r w:rsidRPr="00DF53B4">
              <w:rPr>
                <w:sz w:val="16"/>
                <w:szCs w:val="16"/>
                <w:lang w:eastAsia="en-US"/>
              </w:rPr>
              <w:t>No P-Preferred-Identity and Accept-Contact in re-INVITE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81D21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55682"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47BC4"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FCCD12" w14:textId="77777777" w:rsidR="00C64B90" w:rsidRPr="00DF53B4" w:rsidRDefault="00C64B90" w:rsidP="00C64B90">
            <w:pPr>
              <w:pStyle w:val="TAL"/>
              <w:rPr>
                <w:sz w:val="16"/>
                <w:szCs w:val="16"/>
                <w:lang w:eastAsia="en-US"/>
              </w:rPr>
            </w:pPr>
            <w:r w:rsidRPr="00DF53B4">
              <w:rPr>
                <w:sz w:val="16"/>
                <w:szCs w:val="16"/>
                <w:lang w:eastAsia="en-US"/>
              </w:rPr>
              <w:t>R5-142949</w:t>
            </w:r>
          </w:p>
        </w:tc>
      </w:tr>
      <w:tr w:rsidR="00C64B90" w:rsidRPr="00DF53B4" w14:paraId="1939B7A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E6F3DF"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26A9D3" w14:textId="77777777" w:rsidR="00C64B90" w:rsidRPr="00DF53B4" w:rsidRDefault="00C64B90" w:rsidP="00C64B90">
            <w:pPr>
              <w:rPr>
                <w:rFonts w:ascii="Arial" w:hAnsi="Arial"/>
                <w:sz w:val="16"/>
                <w:szCs w:val="16"/>
              </w:rPr>
            </w:pPr>
            <w:r w:rsidRPr="00DF53B4">
              <w:rPr>
                <w:rFonts w:ascii="Arial" w:hAnsi="Arial"/>
                <w:sz w:val="16"/>
                <w:szCs w:val="16"/>
              </w:rPr>
              <w:t>RP-140815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4DC823" w14:textId="77777777" w:rsidR="00C64B90" w:rsidRPr="00DF53B4" w:rsidRDefault="00C64B90" w:rsidP="00C64B90">
            <w:pPr>
              <w:pStyle w:val="TAL"/>
              <w:rPr>
                <w:sz w:val="16"/>
                <w:szCs w:val="16"/>
                <w:lang w:eastAsia="en-US"/>
              </w:rPr>
            </w:pPr>
            <w:r w:rsidRPr="00DF53B4">
              <w:rPr>
                <w:sz w:val="16"/>
                <w:szCs w:val="16"/>
                <w:lang w:eastAsia="en-US"/>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3C14D"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1B97F8" w14:textId="77777777" w:rsidR="00C64B90" w:rsidRPr="00DF53B4" w:rsidRDefault="00C64B90" w:rsidP="00C64B90">
            <w:pPr>
              <w:pStyle w:val="TAL"/>
              <w:rPr>
                <w:sz w:val="16"/>
                <w:szCs w:val="16"/>
                <w:lang w:eastAsia="en-US"/>
              </w:rPr>
            </w:pPr>
            <w:r w:rsidRPr="00DF53B4">
              <w:rPr>
                <w:sz w:val="16"/>
                <w:szCs w:val="16"/>
                <w:lang w:eastAsia="en-US"/>
              </w:rPr>
              <w:t>Correction of GCF WI-154 IMS Emergency Call Testcase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A1B54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4106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60E51"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C01D88" w14:textId="77777777" w:rsidR="00C64B90" w:rsidRPr="00DF53B4" w:rsidRDefault="00C64B90" w:rsidP="00C64B90">
            <w:pPr>
              <w:pStyle w:val="TAL"/>
              <w:rPr>
                <w:sz w:val="16"/>
                <w:szCs w:val="16"/>
                <w:lang w:eastAsia="en-US"/>
              </w:rPr>
            </w:pPr>
            <w:r w:rsidRPr="00DF53B4">
              <w:rPr>
                <w:sz w:val="16"/>
                <w:szCs w:val="16"/>
                <w:lang w:eastAsia="en-US"/>
              </w:rPr>
              <w:t>R5-142950</w:t>
            </w:r>
          </w:p>
        </w:tc>
      </w:tr>
      <w:tr w:rsidR="00C64B90" w:rsidRPr="00DF53B4" w14:paraId="66296BF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478C49"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DDA7B6"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77A6C3" w14:textId="77777777" w:rsidR="00C64B90" w:rsidRPr="00DF53B4" w:rsidRDefault="00C64B90" w:rsidP="00C64B90">
            <w:pPr>
              <w:pStyle w:val="TAL"/>
              <w:rPr>
                <w:sz w:val="16"/>
                <w:szCs w:val="16"/>
                <w:lang w:eastAsia="en-US"/>
              </w:rPr>
            </w:pPr>
            <w:r w:rsidRPr="00DF53B4">
              <w:rPr>
                <w:sz w:val="16"/>
                <w:szCs w:val="16"/>
                <w:lang w:eastAsia="en-US"/>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8924"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AAFF20" w14:textId="77777777" w:rsidR="00C64B90" w:rsidRPr="00DF53B4" w:rsidRDefault="00C64B90" w:rsidP="00C64B90">
            <w:pPr>
              <w:pStyle w:val="TAL"/>
              <w:rPr>
                <w:sz w:val="16"/>
                <w:szCs w:val="16"/>
                <w:lang w:eastAsia="en-US"/>
              </w:rPr>
            </w:pPr>
            <w:r w:rsidRPr="00DF53B4">
              <w:rPr>
                <w:sz w:val="16"/>
                <w:szCs w:val="16"/>
                <w:lang w:eastAsia="en-US"/>
              </w:rPr>
              <w:t>Corrections for Annex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0A285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9A66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0F137"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A2AF3B" w14:textId="77777777" w:rsidR="00C64B90" w:rsidRPr="00DF53B4" w:rsidRDefault="00C64B90" w:rsidP="00C64B90">
            <w:pPr>
              <w:pStyle w:val="TAL"/>
              <w:rPr>
                <w:sz w:val="16"/>
                <w:szCs w:val="16"/>
                <w:lang w:eastAsia="en-US"/>
              </w:rPr>
            </w:pPr>
            <w:r w:rsidRPr="00DF53B4">
              <w:rPr>
                <w:sz w:val="16"/>
                <w:szCs w:val="16"/>
                <w:lang w:eastAsia="en-US"/>
              </w:rPr>
              <w:t>R5-142951</w:t>
            </w:r>
          </w:p>
        </w:tc>
      </w:tr>
      <w:tr w:rsidR="00C64B90" w:rsidRPr="00DF53B4" w14:paraId="4F18CF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207EA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6EFC2"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48B653" w14:textId="77777777" w:rsidR="00C64B90" w:rsidRPr="00DF53B4" w:rsidRDefault="00C64B90" w:rsidP="00C64B90">
            <w:pPr>
              <w:pStyle w:val="TAL"/>
              <w:rPr>
                <w:sz w:val="16"/>
                <w:szCs w:val="16"/>
                <w:lang w:eastAsia="en-US"/>
              </w:rPr>
            </w:pPr>
            <w:r w:rsidRPr="00DF53B4">
              <w:rPr>
                <w:sz w:val="16"/>
                <w:szCs w:val="16"/>
                <w:lang w:eastAsia="en-US"/>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87679F"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9EED97" w14:textId="77777777" w:rsidR="00C64B90" w:rsidRPr="00DF53B4" w:rsidRDefault="00C64B90" w:rsidP="00C64B90">
            <w:pPr>
              <w:pStyle w:val="TAL"/>
              <w:rPr>
                <w:sz w:val="16"/>
                <w:szCs w:val="16"/>
                <w:lang w:eastAsia="en-US"/>
              </w:rPr>
            </w:pPr>
            <w:r w:rsidRPr="00DF53B4">
              <w:rPr>
                <w:sz w:val="16"/>
                <w:szCs w:val="16"/>
                <w:lang w:eastAsia="en-US"/>
              </w:rPr>
              <w:t>Correction to Annex procedure C.32 and C.33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DA7DB"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D228C"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33238"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BA74A0" w14:textId="77777777" w:rsidR="00C64B90" w:rsidRPr="00DF53B4" w:rsidRDefault="00C64B90" w:rsidP="00C64B90">
            <w:pPr>
              <w:pStyle w:val="TAL"/>
              <w:rPr>
                <w:sz w:val="16"/>
                <w:szCs w:val="16"/>
                <w:lang w:eastAsia="en-US"/>
              </w:rPr>
            </w:pPr>
            <w:r w:rsidRPr="00DF53B4">
              <w:rPr>
                <w:sz w:val="16"/>
                <w:szCs w:val="16"/>
                <w:lang w:eastAsia="en-US"/>
              </w:rPr>
              <w:t>R5-142952</w:t>
            </w:r>
          </w:p>
        </w:tc>
      </w:tr>
      <w:tr w:rsidR="00C64B90" w:rsidRPr="00DF53B4" w14:paraId="4E3202D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D79680"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B56812" w14:textId="77777777" w:rsidR="00C64B90" w:rsidRPr="00DF53B4" w:rsidRDefault="00C64B90" w:rsidP="00C64B90">
            <w:pPr>
              <w:rPr>
                <w:rFonts w:ascii="Arial" w:hAnsi="Arial"/>
                <w:sz w:val="16"/>
                <w:szCs w:val="16"/>
              </w:rPr>
            </w:pPr>
            <w:r w:rsidRPr="00DF53B4">
              <w:rPr>
                <w:rFonts w:ascii="Arial" w:hAnsi="Arial"/>
                <w:sz w:val="16"/>
                <w:szCs w:val="16"/>
              </w:rPr>
              <w:t>RP-140839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663D86" w14:textId="77777777" w:rsidR="00C64B90" w:rsidRPr="00DF53B4" w:rsidRDefault="00C64B90" w:rsidP="00C64B90">
            <w:pPr>
              <w:pStyle w:val="TAL"/>
              <w:rPr>
                <w:sz w:val="16"/>
                <w:szCs w:val="16"/>
                <w:lang w:eastAsia="en-US"/>
              </w:rPr>
            </w:pPr>
            <w:r w:rsidRPr="00DF53B4">
              <w:rPr>
                <w:sz w:val="16"/>
                <w:szCs w:val="16"/>
                <w:lang w:eastAsia="en-US"/>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3265A"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F34161" w14:textId="77777777" w:rsidR="00C64B90" w:rsidRPr="00DF53B4" w:rsidRDefault="00C64B90" w:rsidP="00C64B90">
            <w:pPr>
              <w:pStyle w:val="TAL"/>
              <w:rPr>
                <w:sz w:val="16"/>
                <w:szCs w:val="16"/>
                <w:lang w:eastAsia="en-US"/>
              </w:rPr>
            </w:pPr>
            <w:r w:rsidRPr="00DF53B4">
              <w:rPr>
                <w:sz w:val="16"/>
                <w:szCs w:val="16"/>
                <w:lang w:eastAsia="en-US"/>
              </w:rPr>
              <w:t>Correction of SSAC in Connected mode TCs about</w:t>
            </w:r>
            <w:r w:rsidR="00CB7D07" w:rsidRPr="00DF53B4">
              <w:rPr>
                <w:sz w:val="16"/>
                <w:szCs w:val="16"/>
                <w:lang w:eastAsia="en-US"/>
              </w:rPr>
              <w:t xml:space="preserve"> </w:t>
            </w:r>
            <w:r w:rsidRPr="00DF53B4">
              <w:rPr>
                <w:sz w:val="16"/>
                <w:szCs w:val="16"/>
                <w:lang w:eastAsia="en-US"/>
              </w:rPr>
              <w:t>RAB establishment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201BA7"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1A159"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279857"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0C269C" w14:textId="77777777" w:rsidR="00C64B90" w:rsidRPr="00DF53B4" w:rsidRDefault="00C64B90" w:rsidP="00C64B90">
            <w:pPr>
              <w:pStyle w:val="TAL"/>
              <w:rPr>
                <w:sz w:val="16"/>
                <w:szCs w:val="16"/>
                <w:lang w:eastAsia="en-US"/>
              </w:rPr>
            </w:pPr>
            <w:r w:rsidRPr="00DF53B4">
              <w:rPr>
                <w:sz w:val="16"/>
                <w:szCs w:val="16"/>
                <w:lang w:eastAsia="en-US"/>
              </w:rPr>
              <w:t>R5-142953</w:t>
            </w:r>
          </w:p>
        </w:tc>
      </w:tr>
      <w:tr w:rsidR="00C64B90" w:rsidRPr="00DF53B4" w14:paraId="4E6F026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2E51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3B830A" w14:textId="77777777" w:rsidR="00C64B90" w:rsidRPr="00DF53B4" w:rsidRDefault="00C64B90" w:rsidP="00C64B90">
            <w:pPr>
              <w:rPr>
                <w:rFonts w:ascii="Arial" w:hAnsi="Arial"/>
                <w:sz w:val="16"/>
                <w:szCs w:val="16"/>
              </w:rPr>
            </w:pPr>
            <w:r w:rsidRPr="00DF53B4">
              <w:rPr>
                <w:rFonts w:ascii="Arial" w:hAnsi="Arial"/>
                <w:sz w:val="16"/>
                <w:szCs w:val="16"/>
              </w:rPr>
              <w:t>RP-140815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1EEED3" w14:textId="77777777" w:rsidR="00C64B90" w:rsidRPr="00DF53B4" w:rsidRDefault="00C64B90" w:rsidP="00C64B90">
            <w:pPr>
              <w:pStyle w:val="TAL"/>
              <w:rPr>
                <w:sz w:val="16"/>
                <w:szCs w:val="16"/>
                <w:lang w:eastAsia="en-US"/>
              </w:rPr>
            </w:pPr>
            <w:r w:rsidRPr="00DF53B4">
              <w:rPr>
                <w:sz w:val="16"/>
                <w:szCs w:val="16"/>
                <w:lang w:eastAsia="en-US"/>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CE67A"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E29748" w14:textId="77777777" w:rsidR="00C64B90" w:rsidRPr="00DF53B4" w:rsidRDefault="00C64B90" w:rsidP="00C64B90">
            <w:pPr>
              <w:pStyle w:val="TAL"/>
              <w:rPr>
                <w:sz w:val="16"/>
                <w:szCs w:val="16"/>
                <w:lang w:eastAsia="en-US"/>
              </w:rPr>
            </w:pPr>
            <w:r w:rsidRPr="00DF53B4">
              <w:rPr>
                <w:sz w:val="16"/>
                <w:szCs w:val="16"/>
                <w:lang w:eastAsia="en-US"/>
              </w:rPr>
              <w:t xml:space="preserve">Addition of new TC for the UE </w:t>
            </w:r>
            <w:r w:rsidR="003210C0" w:rsidRPr="00DF53B4">
              <w:rPr>
                <w:sz w:val="16"/>
                <w:szCs w:val="16"/>
                <w:lang w:eastAsia="en-US"/>
              </w:rPr>
              <w:t>behaviour</w:t>
            </w:r>
            <w:r w:rsidRPr="00DF53B4">
              <w:rPr>
                <w:sz w:val="16"/>
                <w:szCs w:val="16"/>
                <w:lang w:eastAsia="en-US"/>
              </w:rPr>
              <w:t xml:space="preserve"> receiving SIP_380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D29181"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4CE84"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1370D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DC2472" w14:textId="77777777" w:rsidR="00C64B90" w:rsidRPr="00DF53B4" w:rsidRDefault="00C64B90" w:rsidP="00C64B90">
            <w:pPr>
              <w:pStyle w:val="TAL"/>
              <w:rPr>
                <w:sz w:val="16"/>
                <w:szCs w:val="16"/>
                <w:lang w:eastAsia="en-US"/>
              </w:rPr>
            </w:pPr>
            <w:r w:rsidRPr="00DF53B4">
              <w:rPr>
                <w:sz w:val="16"/>
                <w:szCs w:val="16"/>
                <w:lang w:eastAsia="en-US"/>
              </w:rPr>
              <w:t>R5-142954</w:t>
            </w:r>
          </w:p>
        </w:tc>
      </w:tr>
      <w:tr w:rsidR="00C64B90" w:rsidRPr="00DF53B4" w14:paraId="1EA5806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BD07B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DD8B1C"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2EA1A4" w14:textId="77777777" w:rsidR="00C64B90" w:rsidRPr="00DF53B4" w:rsidRDefault="00C64B90" w:rsidP="00C64B90">
            <w:pPr>
              <w:pStyle w:val="TAL"/>
              <w:rPr>
                <w:sz w:val="16"/>
                <w:szCs w:val="16"/>
                <w:lang w:eastAsia="en-US"/>
              </w:rPr>
            </w:pPr>
            <w:r w:rsidRPr="00DF53B4">
              <w:rPr>
                <w:sz w:val="16"/>
                <w:szCs w:val="16"/>
                <w:lang w:eastAsia="en-US"/>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BDCB5"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4ED436" w14:textId="77777777" w:rsidR="00C64B90" w:rsidRPr="00DF53B4" w:rsidRDefault="00C64B90" w:rsidP="00C64B90">
            <w:pPr>
              <w:pStyle w:val="TAL"/>
              <w:rPr>
                <w:sz w:val="16"/>
                <w:szCs w:val="16"/>
                <w:lang w:eastAsia="en-US"/>
              </w:rPr>
            </w:pPr>
            <w:r w:rsidRPr="00DF53B4">
              <w:rPr>
                <w:sz w:val="16"/>
                <w:szCs w:val="16"/>
                <w:lang w:eastAsia="en-US"/>
              </w:rPr>
              <w:t>TC 15.27 disambiguation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2FE7E5"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E01295"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5C886"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5ABA2F" w14:textId="77777777" w:rsidR="00C64B90" w:rsidRPr="00DF53B4" w:rsidRDefault="00C64B90" w:rsidP="00C64B90">
            <w:pPr>
              <w:pStyle w:val="TAL"/>
              <w:rPr>
                <w:sz w:val="16"/>
                <w:szCs w:val="16"/>
                <w:lang w:eastAsia="en-US"/>
              </w:rPr>
            </w:pPr>
            <w:r w:rsidRPr="00DF53B4">
              <w:rPr>
                <w:sz w:val="16"/>
                <w:szCs w:val="16"/>
                <w:lang w:eastAsia="en-US"/>
              </w:rPr>
              <w:t>R5-142955</w:t>
            </w:r>
          </w:p>
        </w:tc>
      </w:tr>
      <w:tr w:rsidR="00C64B90" w:rsidRPr="00DF53B4" w14:paraId="51CA569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3CD041"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0E34B8"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0927EC" w14:textId="77777777" w:rsidR="00C64B90" w:rsidRPr="00DF53B4" w:rsidRDefault="00C64B90" w:rsidP="00C64B90">
            <w:pPr>
              <w:pStyle w:val="TAL"/>
              <w:rPr>
                <w:sz w:val="16"/>
                <w:szCs w:val="16"/>
                <w:lang w:eastAsia="en-US"/>
              </w:rPr>
            </w:pPr>
            <w:r w:rsidRPr="00DF53B4">
              <w:rPr>
                <w:sz w:val="16"/>
                <w:szCs w:val="16"/>
                <w:lang w:eastAsia="en-US"/>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6199"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A614C1" w14:textId="77777777" w:rsidR="00C64B90" w:rsidRPr="00DF53B4" w:rsidRDefault="00C64B90" w:rsidP="00C64B90">
            <w:pPr>
              <w:pStyle w:val="TAL"/>
              <w:rPr>
                <w:sz w:val="16"/>
                <w:szCs w:val="16"/>
                <w:lang w:eastAsia="en-US"/>
              </w:rPr>
            </w:pPr>
            <w:r w:rsidRPr="00DF53B4">
              <w:rPr>
                <w:sz w:val="16"/>
                <w:szCs w:val="16"/>
                <w:lang w:eastAsia="en-US"/>
              </w:rPr>
              <w:t>Apply C.30 to TC 8.13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7718B6"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FBEDD7"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FFDEA"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1CC550" w14:textId="77777777" w:rsidR="00C64B90" w:rsidRPr="00DF53B4" w:rsidRDefault="00C64B90" w:rsidP="00C64B90">
            <w:pPr>
              <w:pStyle w:val="TAL"/>
              <w:rPr>
                <w:sz w:val="16"/>
                <w:szCs w:val="16"/>
                <w:lang w:eastAsia="en-US"/>
              </w:rPr>
            </w:pPr>
            <w:r w:rsidRPr="00DF53B4">
              <w:rPr>
                <w:sz w:val="16"/>
                <w:szCs w:val="16"/>
                <w:lang w:eastAsia="en-US"/>
              </w:rPr>
              <w:t>R5-142956</w:t>
            </w:r>
          </w:p>
        </w:tc>
      </w:tr>
      <w:tr w:rsidR="00C64B90" w:rsidRPr="00DF53B4" w14:paraId="5C01A80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68D876"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451F81"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D65C47" w14:textId="77777777" w:rsidR="00C64B90" w:rsidRPr="00DF53B4" w:rsidRDefault="00C64B90" w:rsidP="00C64B90">
            <w:pPr>
              <w:pStyle w:val="TAL"/>
              <w:rPr>
                <w:sz w:val="16"/>
                <w:szCs w:val="16"/>
                <w:lang w:eastAsia="en-US"/>
              </w:rPr>
            </w:pPr>
            <w:r w:rsidRPr="00DF53B4">
              <w:rPr>
                <w:sz w:val="16"/>
                <w:szCs w:val="16"/>
                <w:lang w:eastAsia="en-US"/>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EBD0D"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C7817A" w14:textId="77777777" w:rsidR="00C64B90" w:rsidRPr="00DF53B4" w:rsidRDefault="00C64B90" w:rsidP="00C64B90">
            <w:pPr>
              <w:pStyle w:val="TAL"/>
              <w:rPr>
                <w:sz w:val="16"/>
                <w:szCs w:val="16"/>
                <w:lang w:eastAsia="en-US"/>
              </w:rPr>
            </w:pPr>
            <w:r w:rsidRPr="00DF53B4">
              <w:rPr>
                <w:sz w:val="16"/>
                <w:szCs w:val="16"/>
                <w:lang w:eastAsia="en-US"/>
              </w:rPr>
              <w:t>Remove annex C.7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BEF293"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6CAF4A"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DAB7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F69D69" w14:textId="77777777" w:rsidR="00C64B90" w:rsidRPr="00DF53B4" w:rsidRDefault="00C64B90" w:rsidP="00C64B90">
            <w:pPr>
              <w:pStyle w:val="TAL"/>
              <w:rPr>
                <w:sz w:val="16"/>
                <w:szCs w:val="16"/>
                <w:lang w:eastAsia="en-US"/>
              </w:rPr>
            </w:pPr>
            <w:r w:rsidRPr="00DF53B4">
              <w:rPr>
                <w:sz w:val="16"/>
                <w:szCs w:val="16"/>
                <w:lang w:eastAsia="en-US"/>
              </w:rPr>
              <w:t>R5-142957</w:t>
            </w:r>
          </w:p>
        </w:tc>
      </w:tr>
      <w:tr w:rsidR="00C64B90" w:rsidRPr="00DF53B4" w14:paraId="20C3405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98CB9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C67980"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301F0E" w14:textId="77777777" w:rsidR="00C64B90" w:rsidRPr="00DF53B4" w:rsidRDefault="00C64B90" w:rsidP="00C64B90">
            <w:pPr>
              <w:pStyle w:val="TAL"/>
              <w:rPr>
                <w:sz w:val="16"/>
                <w:szCs w:val="16"/>
                <w:lang w:eastAsia="en-US"/>
              </w:rPr>
            </w:pPr>
            <w:r w:rsidRPr="00DF53B4">
              <w:rPr>
                <w:sz w:val="16"/>
                <w:szCs w:val="16"/>
                <w:lang w:eastAsia="en-US"/>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44A29"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3DB3D9" w14:textId="77777777" w:rsidR="00C64B90" w:rsidRPr="00DF53B4" w:rsidRDefault="00C64B90" w:rsidP="00C64B90">
            <w:pPr>
              <w:pStyle w:val="TAL"/>
              <w:rPr>
                <w:sz w:val="16"/>
                <w:szCs w:val="16"/>
                <w:lang w:eastAsia="en-US"/>
              </w:rPr>
            </w:pPr>
            <w:r w:rsidRPr="00DF53B4">
              <w:rPr>
                <w:sz w:val="16"/>
                <w:szCs w:val="16"/>
                <w:lang w:eastAsia="en-US"/>
              </w:rPr>
              <w:t>Misc fixes to TC 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298B6E"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7080D"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CB5C2"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B5C7EA" w14:textId="77777777" w:rsidR="00C64B90" w:rsidRPr="00DF53B4" w:rsidRDefault="00C64B90" w:rsidP="00C64B90">
            <w:pPr>
              <w:pStyle w:val="TAL"/>
              <w:rPr>
                <w:sz w:val="16"/>
                <w:szCs w:val="16"/>
                <w:lang w:eastAsia="en-US"/>
              </w:rPr>
            </w:pPr>
            <w:r w:rsidRPr="00DF53B4">
              <w:rPr>
                <w:sz w:val="16"/>
                <w:szCs w:val="16"/>
                <w:lang w:eastAsia="en-US"/>
              </w:rPr>
              <w:t>R5-142958</w:t>
            </w:r>
          </w:p>
        </w:tc>
      </w:tr>
      <w:tr w:rsidR="00C64B90" w:rsidRPr="00DF53B4" w14:paraId="6BCDB59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880565"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3F1F2"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A5AD4D" w14:textId="77777777" w:rsidR="00C64B90" w:rsidRPr="00DF53B4" w:rsidRDefault="00C64B90" w:rsidP="00C64B90">
            <w:pPr>
              <w:pStyle w:val="TAL"/>
              <w:rPr>
                <w:sz w:val="16"/>
                <w:szCs w:val="16"/>
                <w:lang w:eastAsia="en-US"/>
              </w:rPr>
            </w:pPr>
            <w:r w:rsidRPr="00DF53B4">
              <w:rPr>
                <w:sz w:val="16"/>
                <w:szCs w:val="16"/>
                <w:lang w:eastAsia="en-US"/>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3B64"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512BB1" w14:textId="77777777" w:rsidR="00C64B90" w:rsidRPr="00DF53B4" w:rsidRDefault="00C64B90" w:rsidP="00C64B90">
            <w:pPr>
              <w:pStyle w:val="TAL"/>
              <w:rPr>
                <w:sz w:val="16"/>
                <w:szCs w:val="16"/>
                <w:lang w:eastAsia="en-US"/>
              </w:rPr>
            </w:pPr>
            <w:r w:rsidRPr="00DF53B4">
              <w:rPr>
                <w:sz w:val="16"/>
                <w:szCs w:val="16"/>
                <w:lang w:eastAsia="en-US"/>
              </w:rPr>
              <w:t>Fulfil AP#62.02 on TC 15.12 and C.9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060044"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4F7D0"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3A880"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C40A59" w14:textId="77777777" w:rsidR="00C64B90" w:rsidRPr="00DF53B4" w:rsidRDefault="00C64B90" w:rsidP="00C64B90">
            <w:pPr>
              <w:pStyle w:val="TAL"/>
              <w:rPr>
                <w:sz w:val="16"/>
                <w:szCs w:val="16"/>
                <w:lang w:eastAsia="en-US"/>
              </w:rPr>
            </w:pPr>
            <w:r w:rsidRPr="00DF53B4">
              <w:rPr>
                <w:sz w:val="16"/>
                <w:szCs w:val="16"/>
                <w:lang w:eastAsia="en-US"/>
              </w:rPr>
              <w:t>R5-142993</w:t>
            </w:r>
          </w:p>
        </w:tc>
      </w:tr>
      <w:tr w:rsidR="00C64B90" w:rsidRPr="00DF53B4" w14:paraId="7EE1601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BD84EE"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A17526"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183914" w14:textId="77777777" w:rsidR="00C64B90" w:rsidRPr="00DF53B4" w:rsidRDefault="00C64B90" w:rsidP="00C64B90">
            <w:pPr>
              <w:pStyle w:val="TAL"/>
              <w:rPr>
                <w:sz w:val="16"/>
                <w:szCs w:val="16"/>
                <w:lang w:eastAsia="en-US"/>
              </w:rPr>
            </w:pPr>
            <w:r w:rsidRPr="00DF53B4">
              <w:rPr>
                <w:sz w:val="16"/>
                <w:szCs w:val="16"/>
                <w:lang w:eastAsia="en-US"/>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7AEB"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429497" w14:textId="77777777" w:rsidR="00C64B90" w:rsidRPr="00DF53B4" w:rsidRDefault="00C64B90" w:rsidP="00C64B90">
            <w:pPr>
              <w:pStyle w:val="TAL"/>
              <w:rPr>
                <w:sz w:val="16"/>
                <w:szCs w:val="16"/>
                <w:lang w:eastAsia="en-US"/>
              </w:rPr>
            </w:pPr>
            <w:r w:rsidRPr="00DF53B4">
              <w:rPr>
                <w:sz w:val="16"/>
                <w:szCs w:val="16"/>
                <w:lang w:eastAsia="en-US"/>
              </w:rPr>
              <w:t>Changes to 16.2, 16.3, and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4B2B38"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C5A5F5"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CA50F"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D5105B" w14:textId="77777777" w:rsidR="00C64B90" w:rsidRPr="00DF53B4" w:rsidRDefault="00C64B90" w:rsidP="00C64B90">
            <w:pPr>
              <w:pStyle w:val="TAL"/>
              <w:rPr>
                <w:sz w:val="16"/>
                <w:szCs w:val="16"/>
                <w:lang w:eastAsia="en-US"/>
              </w:rPr>
            </w:pPr>
            <w:r w:rsidRPr="00DF53B4">
              <w:rPr>
                <w:sz w:val="16"/>
                <w:szCs w:val="16"/>
                <w:lang w:eastAsia="en-US"/>
              </w:rPr>
              <w:t>R5-142994</w:t>
            </w:r>
          </w:p>
        </w:tc>
      </w:tr>
      <w:tr w:rsidR="00C64B90" w:rsidRPr="00DF53B4" w14:paraId="3B583B3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2FC432"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867F6A"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D2E9C3" w14:textId="77777777" w:rsidR="00C64B90" w:rsidRPr="00DF53B4" w:rsidRDefault="00C64B90" w:rsidP="00C64B90">
            <w:pPr>
              <w:pStyle w:val="TAL"/>
              <w:rPr>
                <w:sz w:val="16"/>
                <w:szCs w:val="16"/>
                <w:lang w:eastAsia="en-US"/>
              </w:rPr>
            </w:pPr>
            <w:r w:rsidRPr="00DF53B4">
              <w:rPr>
                <w:sz w:val="16"/>
                <w:szCs w:val="16"/>
                <w:lang w:eastAsia="en-US"/>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2E"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F2DD4B" w14:textId="77777777" w:rsidR="00C64B90" w:rsidRPr="00DF53B4" w:rsidRDefault="00C64B90" w:rsidP="00C64B90">
            <w:pPr>
              <w:pStyle w:val="TAL"/>
              <w:rPr>
                <w:sz w:val="16"/>
                <w:szCs w:val="16"/>
                <w:lang w:eastAsia="en-US"/>
              </w:rPr>
            </w:pPr>
            <w:r w:rsidRPr="00DF53B4">
              <w:rPr>
                <w:sz w:val="16"/>
                <w:szCs w:val="16"/>
                <w:lang w:eastAsia="en-US"/>
              </w:rPr>
              <w:t>Corrections to contents of SIP re-INVITE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20804F"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7060D"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01923"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1034B" w14:textId="77777777" w:rsidR="00C64B90" w:rsidRPr="00DF53B4" w:rsidRDefault="00C64B90" w:rsidP="00C64B90">
            <w:pPr>
              <w:pStyle w:val="TAL"/>
              <w:rPr>
                <w:sz w:val="16"/>
                <w:szCs w:val="16"/>
                <w:lang w:eastAsia="en-US"/>
              </w:rPr>
            </w:pPr>
            <w:r w:rsidRPr="00DF53B4">
              <w:rPr>
                <w:sz w:val="16"/>
                <w:szCs w:val="16"/>
                <w:lang w:eastAsia="en-US"/>
              </w:rPr>
              <w:t>R5-142995</w:t>
            </w:r>
          </w:p>
        </w:tc>
      </w:tr>
      <w:tr w:rsidR="00C64B90" w:rsidRPr="00DF53B4" w14:paraId="54A4139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E3DD08" w14:textId="77777777" w:rsidR="00C64B90" w:rsidRPr="00DF53B4" w:rsidRDefault="00C64B90" w:rsidP="00C64B90">
            <w:pPr>
              <w:pStyle w:val="TAL"/>
              <w:rPr>
                <w:sz w:val="16"/>
                <w:szCs w:val="16"/>
                <w:lang w:eastAsia="en-US"/>
              </w:rPr>
            </w:pPr>
            <w:r w:rsidRPr="00DF53B4">
              <w:rPr>
                <w:sz w:val="16"/>
                <w:szCs w:val="16"/>
                <w:lang w:eastAsia="en-US"/>
              </w:rPr>
              <w:t>RP-64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A35D04" w14:textId="77777777" w:rsidR="00C64B90" w:rsidRPr="00DF53B4" w:rsidRDefault="00C64B90" w:rsidP="00C64B90">
            <w:pPr>
              <w:rPr>
                <w:rFonts w:ascii="Arial" w:hAnsi="Arial"/>
                <w:sz w:val="16"/>
                <w:szCs w:val="16"/>
              </w:rPr>
            </w:pPr>
            <w:r w:rsidRPr="00DF53B4">
              <w:rPr>
                <w:rFonts w:ascii="Arial" w:hAnsi="Arial"/>
                <w:sz w:val="16"/>
                <w:szCs w:val="16"/>
              </w:rPr>
              <w:t>RP-140812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342584" w14:textId="77777777" w:rsidR="00C64B90" w:rsidRPr="00DF53B4" w:rsidRDefault="00C64B90" w:rsidP="00C64B90">
            <w:pPr>
              <w:pStyle w:val="TAL"/>
              <w:rPr>
                <w:sz w:val="16"/>
                <w:szCs w:val="16"/>
                <w:lang w:eastAsia="en-US"/>
              </w:rPr>
            </w:pPr>
            <w:r w:rsidRPr="00DF53B4">
              <w:rPr>
                <w:sz w:val="16"/>
                <w:szCs w:val="16"/>
                <w:lang w:eastAsia="en-US"/>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0023B" w14:textId="77777777" w:rsidR="00C64B90" w:rsidRPr="00DF53B4" w:rsidRDefault="00C64B90" w:rsidP="00C64B90">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B283FF" w14:textId="77777777" w:rsidR="00C64B90" w:rsidRPr="00DF53B4" w:rsidRDefault="00C64B90" w:rsidP="00C64B90">
            <w:pPr>
              <w:pStyle w:val="TAL"/>
              <w:rPr>
                <w:sz w:val="16"/>
                <w:szCs w:val="16"/>
                <w:lang w:eastAsia="en-US"/>
              </w:rPr>
            </w:pPr>
            <w:r w:rsidRPr="00DF53B4">
              <w:rPr>
                <w:sz w:val="16"/>
                <w:szCs w:val="16"/>
                <w:lang w:eastAsia="en-US"/>
              </w:rPr>
              <w:t>Fixes to o-lines in SDP bodies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7EC380" w14:textId="77777777" w:rsidR="00C64B90" w:rsidRPr="00DF53B4" w:rsidRDefault="00C64B90" w:rsidP="00C64B90">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1ED4B3" w14:textId="77777777" w:rsidR="00C64B90" w:rsidRPr="00DF53B4" w:rsidRDefault="00C64B90" w:rsidP="00C64B90">
            <w:pPr>
              <w:pStyle w:val="TAL"/>
              <w:rPr>
                <w:sz w:val="16"/>
                <w:szCs w:val="16"/>
                <w:lang w:eastAsia="en-US"/>
              </w:rPr>
            </w:pPr>
            <w:r w:rsidRPr="00DF53B4">
              <w:rPr>
                <w:sz w:val="16"/>
                <w:szCs w:val="16"/>
                <w:lang w:eastAsia="en-US"/>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2B0A4" w14:textId="77777777" w:rsidR="00C64B90" w:rsidRPr="00DF53B4" w:rsidRDefault="00C64B90" w:rsidP="00C64B90">
            <w:pPr>
              <w:pStyle w:val="TAL"/>
              <w:rPr>
                <w:sz w:val="16"/>
                <w:szCs w:val="16"/>
                <w:lang w:eastAsia="en-US"/>
              </w:rPr>
            </w:pPr>
            <w:r w:rsidRPr="00DF53B4">
              <w:rPr>
                <w:sz w:val="16"/>
                <w:szCs w:val="16"/>
                <w:lang w:eastAsia="en-US"/>
              </w:rPr>
              <w:t>12.2.0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CF66B5" w14:textId="77777777" w:rsidR="00C64B90" w:rsidRPr="00DF53B4" w:rsidRDefault="00C64B90" w:rsidP="00C64B90">
            <w:pPr>
              <w:pStyle w:val="TAL"/>
              <w:rPr>
                <w:sz w:val="16"/>
                <w:szCs w:val="16"/>
                <w:lang w:eastAsia="en-US"/>
              </w:rPr>
            </w:pPr>
            <w:r w:rsidRPr="00DF53B4">
              <w:rPr>
                <w:sz w:val="16"/>
                <w:szCs w:val="16"/>
                <w:lang w:eastAsia="en-US"/>
              </w:rPr>
              <w:t>R5-143201</w:t>
            </w:r>
          </w:p>
        </w:tc>
      </w:tr>
      <w:tr w:rsidR="00423D84" w:rsidRPr="00DF53B4" w14:paraId="717A31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900F33"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A3E9B9"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4A4204" w14:textId="77777777" w:rsidR="00423D84" w:rsidRPr="00DF53B4" w:rsidRDefault="00423D84" w:rsidP="00423D84">
            <w:pPr>
              <w:pStyle w:val="TAL"/>
              <w:rPr>
                <w:sz w:val="16"/>
                <w:szCs w:val="16"/>
                <w:lang w:eastAsia="en-US"/>
              </w:rPr>
            </w:pPr>
            <w:r w:rsidRPr="00DF53B4">
              <w:rPr>
                <w:sz w:val="16"/>
                <w:szCs w:val="16"/>
                <w:lang w:eastAsia="en-US"/>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344D4"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046DC1" w14:textId="77777777" w:rsidR="00423D84" w:rsidRPr="00DF53B4" w:rsidRDefault="00423D84" w:rsidP="00423D84">
            <w:pPr>
              <w:pStyle w:val="TAL"/>
              <w:rPr>
                <w:sz w:val="16"/>
                <w:szCs w:val="16"/>
                <w:lang w:eastAsia="en-US"/>
              </w:rPr>
            </w:pPr>
            <w:r w:rsidRPr="00DF53B4">
              <w:rPr>
                <w:sz w:val="16"/>
                <w:szCs w:val="16"/>
                <w:lang w:eastAsia="en-US"/>
              </w:rPr>
              <w:t>Update the default security-client header field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F35ECE"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8C891"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36AAB"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A01609" w14:textId="77777777" w:rsidR="00423D84" w:rsidRPr="00DF53B4" w:rsidRDefault="00423D84" w:rsidP="00423D84">
            <w:pPr>
              <w:pStyle w:val="TAL"/>
              <w:rPr>
                <w:sz w:val="16"/>
                <w:szCs w:val="16"/>
                <w:lang w:eastAsia="en-US"/>
              </w:rPr>
            </w:pPr>
            <w:r w:rsidRPr="00DF53B4">
              <w:rPr>
                <w:sz w:val="16"/>
                <w:szCs w:val="16"/>
                <w:lang w:eastAsia="en-US"/>
              </w:rPr>
              <w:t>R5-144131</w:t>
            </w:r>
          </w:p>
        </w:tc>
      </w:tr>
      <w:tr w:rsidR="00423D84" w:rsidRPr="00DF53B4" w14:paraId="3B8186C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B7F0F8"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A45E0A" w14:textId="77777777" w:rsidR="00423D84" w:rsidRPr="00DF53B4" w:rsidRDefault="00423D84" w:rsidP="00423D84">
            <w:pPr>
              <w:rPr>
                <w:rFonts w:ascii="Arial" w:hAnsi="Arial"/>
                <w:sz w:val="16"/>
                <w:szCs w:val="16"/>
              </w:rPr>
            </w:pPr>
            <w:r w:rsidRPr="00DF53B4">
              <w:rPr>
                <w:rFonts w:ascii="Arial" w:hAnsi="Arial"/>
                <w:sz w:val="16"/>
                <w:szCs w:val="16"/>
              </w:rPr>
              <w:t>RP-141596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B8A0E4" w14:textId="77777777" w:rsidR="00423D84" w:rsidRPr="00DF53B4" w:rsidRDefault="00423D84" w:rsidP="00423D84">
            <w:pPr>
              <w:pStyle w:val="TAL"/>
              <w:rPr>
                <w:sz w:val="16"/>
                <w:szCs w:val="16"/>
                <w:lang w:eastAsia="en-US"/>
              </w:rPr>
            </w:pPr>
            <w:r w:rsidRPr="00DF53B4">
              <w:rPr>
                <w:sz w:val="16"/>
                <w:szCs w:val="16"/>
                <w:lang w:eastAsia="en-US"/>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11CF4"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0731D" w14:textId="77777777" w:rsidR="00423D84" w:rsidRPr="00DF53B4" w:rsidRDefault="00423D84" w:rsidP="00423D84">
            <w:pPr>
              <w:pStyle w:val="TAL"/>
              <w:rPr>
                <w:sz w:val="16"/>
                <w:szCs w:val="16"/>
                <w:lang w:eastAsia="en-US"/>
              </w:rPr>
            </w:pPr>
            <w:r w:rsidRPr="00DF53B4">
              <w:rPr>
                <w:sz w:val="16"/>
                <w:szCs w:val="16"/>
                <w:lang w:eastAsia="en-US"/>
              </w:rPr>
              <w:t>Correction to SSAC test cases 12.18a, 12.19a, 12.20a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0CFB65"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5460D"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2D6460"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706FE5" w14:textId="77777777" w:rsidR="00423D84" w:rsidRPr="00DF53B4" w:rsidRDefault="00423D84" w:rsidP="00423D84">
            <w:pPr>
              <w:pStyle w:val="TAL"/>
              <w:rPr>
                <w:sz w:val="16"/>
                <w:szCs w:val="16"/>
                <w:lang w:eastAsia="en-US"/>
              </w:rPr>
            </w:pPr>
            <w:r w:rsidRPr="00DF53B4">
              <w:rPr>
                <w:sz w:val="16"/>
                <w:szCs w:val="16"/>
                <w:lang w:eastAsia="en-US"/>
              </w:rPr>
              <w:t>R5-144279</w:t>
            </w:r>
          </w:p>
        </w:tc>
      </w:tr>
      <w:tr w:rsidR="00423D84" w:rsidRPr="00DF53B4" w14:paraId="4D85217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D1B72"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B2CE5D"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A399A1" w14:textId="77777777" w:rsidR="00423D84" w:rsidRPr="00DF53B4" w:rsidRDefault="00423D84" w:rsidP="00423D84">
            <w:pPr>
              <w:pStyle w:val="TAL"/>
              <w:rPr>
                <w:sz w:val="16"/>
                <w:szCs w:val="16"/>
                <w:lang w:eastAsia="en-US"/>
              </w:rPr>
            </w:pPr>
            <w:r w:rsidRPr="00DF53B4">
              <w:rPr>
                <w:sz w:val="16"/>
                <w:szCs w:val="16"/>
                <w:lang w:eastAsia="en-US"/>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99924"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84EA66" w14:textId="77777777" w:rsidR="00423D84" w:rsidRPr="00DF53B4" w:rsidRDefault="00423D84" w:rsidP="00423D84">
            <w:pPr>
              <w:pStyle w:val="TAL"/>
              <w:rPr>
                <w:sz w:val="16"/>
                <w:szCs w:val="16"/>
                <w:lang w:eastAsia="en-US"/>
              </w:rPr>
            </w:pPr>
            <w:r w:rsidRPr="00DF53B4">
              <w:rPr>
                <w:sz w:val="16"/>
                <w:szCs w:val="16"/>
                <w:lang w:eastAsia="en-US"/>
              </w:rPr>
              <w:t>Corrections of test case 15.21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21093F"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C8696"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3F406"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654141" w14:textId="77777777" w:rsidR="00423D84" w:rsidRPr="00DF53B4" w:rsidRDefault="00423D84" w:rsidP="00423D84">
            <w:pPr>
              <w:pStyle w:val="TAL"/>
              <w:rPr>
                <w:sz w:val="16"/>
                <w:szCs w:val="16"/>
                <w:lang w:eastAsia="en-US"/>
              </w:rPr>
            </w:pPr>
            <w:r w:rsidRPr="00DF53B4">
              <w:rPr>
                <w:sz w:val="16"/>
                <w:szCs w:val="16"/>
                <w:lang w:eastAsia="en-US"/>
              </w:rPr>
              <w:t>R5-144335</w:t>
            </w:r>
          </w:p>
        </w:tc>
      </w:tr>
      <w:tr w:rsidR="00423D84" w:rsidRPr="00DF53B4" w14:paraId="13FFFA3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62D889"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19B99C"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F29E91" w14:textId="77777777" w:rsidR="00423D84" w:rsidRPr="00DF53B4" w:rsidRDefault="00423D84" w:rsidP="00423D84">
            <w:pPr>
              <w:pStyle w:val="TAL"/>
              <w:rPr>
                <w:sz w:val="16"/>
                <w:szCs w:val="16"/>
                <w:lang w:eastAsia="en-US"/>
              </w:rPr>
            </w:pPr>
            <w:r w:rsidRPr="00DF53B4">
              <w:rPr>
                <w:sz w:val="16"/>
                <w:szCs w:val="16"/>
                <w:lang w:eastAsia="en-US"/>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9F51F"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FD74F1" w14:textId="77777777" w:rsidR="00423D84" w:rsidRPr="00DF53B4" w:rsidRDefault="00423D84" w:rsidP="00423D84">
            <w:pPr>
              <w:pStyle w:val="TAL"/>
              <w:rPr>
                <w:sz w:val="16"/>
                <w:szCs w:val="16"/>
                <w:lang w:eastAsia="en-US"/>
              </w:rPr>
            </w:pPr>
            <w:r w:rsidRPr="00DF53B4">
              <w:rPr>
                <w:sz w:val="16"/>
                <w:szCs w:val="16"/>
                <w:lang w:eastAsia="en-US"/>
              </w:rPr>
              <w:t>Corrections of SDP s= and o= lines in DL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7BEA62"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BB194"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874F9"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EC582F" w14:textId="77777777" w:rsidR="00423D84" w:rsidRPr="00DF53B4" w:rsidRDefault="00423D84" w:rsidP="00423D84">
            <w:pPr>
              <w:pStyle w:val="TAL"/>
              <w:rPr>
                <w:sz w:val="16"/>
                <w:szCs w:val="16"/>
                <w:lang w:eastAsia="en-US"/>
              </w:rPr>
            </w:pPr>
            <w:r w:rsidRPr="00DF53B4">
              <w:rPr>
                <w:sz w:val="16"/>
                <w:szCs w:val="16"/>
                <w:lang w:eastAsia="en-US"/>
              </w:rPr>
              <w:t>R5-144402</w:t>
            </w:r>
          </w:p>
        </w:tc>
      </w:tr>
      <w:tr w:rsidR="00423D84" w:rsidRPr="00DF53B4" w14:paraId="3FA3F63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2EBC1D"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F37DDA" w14:textId="77777777" w:rsidR="00423D84" w:rsidRPr="00DF53B4" w:rsidRDefault="00423D84" w:rsidP="00423D84">
            <w:pPr>
              <w:rPr>
                <w:rFonts w:ascii="Arial" w:hAnsi="Arial"/>
                <w:sz w:val="16"/>
                <w:szCs w:val="16"/>
              </w:rPr>
            </w:pPr>
            <w:r w:rsidRPr="00DF53B4">
              <w:rPr>
                <w:rFonts w:ascii="Arial" w:hAnsi="Arial"/>
                <w:sz w:val="16"/>
                <w:szCs w:val="16"/>
              </w:rPr>
              <w:t>RP-141573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2FDB74" w14:textId="77777777" w:rsidR="00423D84" w:rsidRPr="00DF53B4" w:rsidRDefault="00423D84" w:rsidP="00423D84">
            <w:pPr>
              <w:pStyle w:val="TAL"/>
              <w:rPr>
                <w:sz w:val="16"/>
                <w:szCs w:val="16"/>
                <w:lang w:eastAsia="en-US"/>
              </w:rPr>
            </w:pPr>
            <w:r w:rsidRPr="00DF53B4">
              <w:rPr>
                <w:sz w:val="16"/>
                <w:szCs w:val="16"/>
                <w:lang w:eastAsia="en-US"/>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2C105"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B3820E" w14:textId="77777777" w:rsidR="00423D84" w:rsidRPr="00DF53B4" w:rsidRDefault="00423D84" w:rsidP="00423D84">
            <w:pPr>
              <w:pStyle w:val="TAL"/>
              <w:rPr>
                <w:sz w:val="16"/>
                <w:szCs w:val="16"/>
                <w:lang w:eastAsia="en-US"/>
              </w:rPr>
            </w:pPr>
            <w:r w:rsidRPr="00DF53B4">
              <w:rPr>
                <w:sz w:val="16"/>
                <w:szCs w:val="16"/>
                <w:lang w:eastAsia="en-US"/>
              </w:rPr>
              <w:t>Addition of new test case for SIP 423 against</w:t>
            </w:r>
            <w:r w:rsidR="00CB7D07" w:rsidRPr="00DF53B4">
              <w:rPr>
                <w:sz w:val="16"/>
                <w:szCs w:val="16"/>
                <w:lang w:eastAsia="en-US"/>
              </w:rPr>
              <w:t xml:space="preserve"> </w:t>
            </w:r>
            <w:r w:rsidRPr="00DF53B4">
              <w:rPr>
                <w:sz w:val="16"/>
                <w:szCs w:val="16"/>
                <w:lang w:eastAsia="en-US"/>
              </w:rPr>
              <w:t>re-registration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91377E"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0A9F8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971E8A"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7B70D1" w14:textId="77777777" w:rsidR="00423D84" w:rsidRPr="00DF53B4" w:rsidRDefault="00423D84" w:rsidP="00423D84">
            <w:pPr>
              <w:pStyle w:val="TAL"/>
              <w:rPr>
                <w:sz w:val="16"/>
                <w:szCs w:val="16"/>
                <w:lang w:eastAsia="en-US"/>
              </w:rPr>
            </w:pPr>
            <w:r w:rsidRPr="00DF53B4">
              <w:rPr>
                <w:sz w:val="16"/>
                <w:szCs w:val="16"/>
                <w:lang w:eastAsia="en-US"/>
              </w:rPr>
              <w:t>R5-144547</w:t>
            </w:r>
          </w:p>
        </w:tc>
      </w:tr>
      <w:tr w:rsidR="00423D84" w:rsidRPr="00DF53B4" w14:paraId="26A135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29723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0FD12C"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D83E00" w14:textId="77777777" w:rsidR="00423D84" w:rsidRPr="00DF53B4" w:rsidRDefault="00423D84" w:rsidP="00423D84">
            <w:pPr>
              <w:pStyle w:val="TAL"/>
              <w:rPr>
                <w:sz w:val="16"/>
                <w:szCs w:val="16"/>
                <w:lang w:eastAsia="en-US"/>
              </w:rPr>
            </w:pPr>
            <w:r w:rsidRPr="00DF53B4">
              <w:rPr>
                <w:sz w:val="16"/>
                <w:szCs w:val="16"/>
                <w:lang w:eastAsia="en-US"/>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F8EF8"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AC9B6F" w14:textId="77777777" w:rsidR="00423D84" w:rsidRPr="00DF53B4" w:rsidRDefault="00423D84" w:rsidP="00423D84">
            <w:pPr>
              <w:pStyle w:val="TAL"/>
              <w:rPr>
                <w:sz w:val="16"/>
                <w:szCs w:val="16"/>
                <w:lang w:eastAsia="en-US"/>
              </w:rPr>
            </w:pPr>
            <w:r w:rsidRPr="00DF53B4">
              <w:rPr>
                <w:sz w:val="16"/>
                <w:szCs w:val="16"/>
                <w:lang w:eastAsia="en-US"/>
              </w:rPr>
              <w:t>New test case 15.19a Inviting user to conference by sending a REFER request to the conference focus /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D3B4EA"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02256"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23952"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1DF732" w14:textId="77777777" w:rsidR="00423D84" w:rsidRPr="00DF53B4" w:rsidRDefault="00423D84" w:rsidP="00423D84">
            <w:pPr>
              <w:pStyle w:val="TAL"/>
              <w:rPr>
                <w:sz w:val="16"/>
                <w:szCs w:val="16"/>
                <w:lang w:eastAsia="en-US"/>
              </w:rPr>
            </w:pPr>
            <w:r w:rsidRPr="00DF53B4">
              <w:rPr>
                <w:sz w:val="16"/>
                <w:szCs w:val="16"/>
                <w:lang w:eastAsia="en-US"/>
              </w:rPr>
              <w:t>R5-144556</w:t>
            </w:r>
          </w:p>
        </w:tc>
      </w:tr>
      <w:tr w:rsidR="00423D84" w:rsidRPr="00DF53B4" w14:paraId="0999F81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8D238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997B5D"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1E7FE5" w14:textId="77777777" w:rsidR="00423D84" w:rsidRPr="00DF53B4" w:rsidRDefault="00423D84" w:rsidP="00423D84">
            <w:pPr>
              <w:pStyle w:val="TAL"/>
              <w:rPr>
                <w:sz w:val="16"/>
                <w:szCs w:val="16"/>
                <w:lang w:eastAsia="en-US"/>
              </w:rPr>
            </w:pPr>
            <w:r w:rsidRPr="00DF53B4">
              <w:rPr>
                <w:sz w:val="16"/>
                <w:szCs w:val="16"/>
                <w:lang w:eastAsia="en-US"/>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D3740"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DD81E5" w14:textId="77777777" w:rsidR="00423D84" w:rsidRPr="00DF53B4" w:rsidRDefault="00423D84" w:rsidP="00423D84">
            <w:pPr>
              <w:pStyle w:val="TAL"/>
              <w:rPr>
                <w:sz w:val="16"/>
                <w:szCs w:val="16"/>
                <w:lang w:eastAsia="en-US"/>
              </w:rPr>
            </w:pPr>
            <w:r w:rsidRPr="00DF53B4">
              <w:rPr>
                <w:sz w:val="16"/>
                <w:szCs w:val="16"/>
                <w:lang w:eastAsia="en-US"/>
              </w:rPr>
              <w:t xml:space="preserve">New generic procedure </w:t>
            </w:r>
            <w:r w:rsidR="004914E9" w:rsidRPr="00DF53B4">
              <w:rPr>
                <w:sz w:val="16"/>
                <w:szCs w:val="16"/>
                <w:lang w:eastAsia="en-US"/>
              </w:rPr>
              <w:t>C.37</w:t>
            </w:r>
            <w:r w:rsidRPr="00DF53B4">
              <w:rPr>
                <w:sz w:val="16"/>
                <w:szCs w:val="16"/>
                <w:lang w:eastAsia="en-US"/>
              </w:rPr>
              <w:t xml:space="preserve"> for Generic test procedure for Inviting user to Video conference by sending a REFER request to the conference focus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CCFA65"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EC41E"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67B0E"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CB9EDA" w14:textId="77777777" w:rsidR="00423D84" w:rsidRPr="00DF53B4" w:rsidRDefault="00423D84" w:rsidP="00423D84">
            <w:pPr>
              <w:pStyle w:val="TAL"/>
              <w:rPr>
                <w:sz w:val="16"/>
                <w:szCs w:val="16"/>
                <w:lang w:eastAsia="en-US"/>
              </w:rPr>
            </w:pPr>
            <w:r w:rsidRPr="00DF53B4">
              <w:rPr>
                <w:sz w:val="16"/>
                <w:szCs w:val="16"/>
                <w:lang w:eastAsia="en-US"/>
              </w:rPr>
              <w:t>R5-144561</w:t>
            </w:r>
          </w:p>
        </w:tc>
      </w:tr>
      <w:tr w:rsidR="00423D84" w:rsidRPr="00DF53B4" w14:paraId="518D78E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CEB370"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C6B4EA"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175E22" w14:textId="77777777" w:rsidR="00423D84" w:rsidRPr="00DF53B4" w:rsidRDefault="00423D84" w:rsidP="00423D84">
            <w:pPr>
              <w:pStyle w:val="TAL"/>
              <w:rPr>
                <w:sz w:val="16"/>
                <w:szCs w:val="16"/>
                <w:lang w:eastAsia="en-US"/>
              </w:rPr>
            </w:pPr>
            <w:r w:rsidRPr="00DF53B4">
              <w:rPr>
                <w:sz w:val="16"/>
                <w:szCs w:val="16"/>
                <w:lang w:eastAsia="en-US"/>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31233"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5DEBD1" w14:textId="77777777" w:rsidR="00423D84" w:rsidRPr="00DF53B4" w:rsidRDefault="00423D84" w:rsidP="00423D84">
            <w:pPr>
              <w:pStyle w:val="TAL"/>
              <w:rPr>
                <w:sz w:val="16"/>
                <w:szCs w:val="16"/>
                <w:lang w:eastAsia="en-US"/>
              </w:rPr>
            </w:pPr>
            <w:r w:rsidRPr="00DF53B4">
              <w:rPr>
                <w:sz w:val="16"/>
                <w:szCs w:val="16"/>
                <w:lang w:eastAsia="en-US"/>
              </w:rPr>
              <w:t xml:space="preserve">New generic procedure </w:t>
            </w:r>
            <w:r w:rsidR="004914E9" w:rsidRPr="00DF53B4">
              <w:rPr>
                <w:sz w:val="16"/>
                <w:szCs w:val="16"/>
                <w:lang w:eastAsia="en-US"/>
              </w:rPr>
              <w:t>C.38</w:t>
            </w:r>
            <w:r w:rsidRPr="00DF53B4">
              <w:rPr>
                <w:sz w:val="16"/>
                <w:szCs w:val="16"/>
                <w:lang w:eastAsia="en-US"/>
              </w:rPr>
              <w:t xml:space="preserve"> for Generic test procedure for MTSI Video conference creation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2CA11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2CEC6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76580F"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1CD7BF" w14:textId="77777777" w:rsidR="00423D84" w:rsidRPr="00DF53B4" w:rsidRDefault="00423D84" w:rsidP="00423D84">
            <w:pPr>
              <w:pStyle w:val="TAL"/>
              <w:rPr>
                <w:sz w:val="16"/>
                <w:szCs w:val="16"/>
                <w:lang w:eastAsia="en-US"/>
              </w:rPr>
            </w:pPr>
            <w:r w:rsidRPr="00DF53B4">
              <w:rPr>
                <w:sz w:val="16"/>
                <w:szCs w:val="16"/>
                <w:lang w:eastAsia="en-US"/>
              </w:rPr>
              <w:t>R5-144564</w:t>
            </w:r>
          </w:p>
        </w:tc>
      </w:tr>
      <w:tr w:rsidR="00423D84" w:rsidRPr="00DF53B4" w14:paraId="141BCB5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632173"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070281" w14:textId="77777777" w:rsidR="00423D84" w:rsidRPr="00DF53B4" w:rsidRDefault="00423D84" w:rsidP="00423D84">
            <w:pPr>
              <w:rPr>
                <w:rFonts w:ascii="Arial" w:hAnsi="Arial"/>
                <w:sz w:val="16"/>
                <w:szCs w:val="16"/>
              </w:rPr>
            </w:pPr>
            <w:r w:rsidRPr="00DF53B4">
              <w:rPr>
                <w:rFonts w:ascii="Arial" w:hAnsi="Arial"/>
                <w:sz w:val="16"/>
                <w:szCs w:val="16"/>
              </w:rPr>
              <w:t>RP-141573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F804E0" w14:textId="77777777" w:rsidR="00423D84" w:rsidRPr="00DF53B4" w:rsidRDefault="00423D84" w:rsidP="00423D84">
            <w:pPr>
              <w:pStyle w:val="TAL"/>
              <w:rPr>
                <w:sz w:val="16"/>
                <w:szCs w:val="16"/>
                <w:lang w:eastAsia="en-US"/>
              </w:rPr>
            </w:pPr>
            <w:r w:rsidRPr="00DF53B4">
              <w:rPr>
                <w:sz w:val="16"/>
                <w:szCs w:val="16"/>
                <w:lang w:eastAsia="en-US"/>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FE270"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FEAD17" w14:textId="77777777" w:rsidR="00423D84" w:rsidRPr="00DF53B4" w:rsidRDefault="00423D84" w:rsidP="00423D84">
            <w:pPr>
              <w:pStyle w:val="TAL"/>
              <w:rPr>
                <w:sz w:val="16"/>
                <w:szCs w:val="16"/>
                <w:lang w:eastAsia="en-US"/>
              </w:rPr>
            </w:pPr>
            <w:r w:rsidRPr="00DF53B4">
              <w:rPr>
                <w:sz w:val="16"/>
                <w:szCs w:val="16"/>
                <w:lang w:eastAsia="en-US"/>
              </w:rPr>
              <w:t>Correction to Emergency Service over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43335B"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160866"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CD877"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193BE6" w14:textId="77777777" w:rsidR="00423D84" w:rsidRPr="00DF53B4" w:rsidRDefault="00423D84" w:rsidP="00423D84">
            <w:pPr>
              <w:pStyle w:val="TAL"/>
              <w:rPr>
                <w:sz w:val="16"/>
                <w:szCs w:val="16"/>
                <w:lang w:eastAsia="en-US"/>
              </w:rPr>
            </w:pPr>
            <w:r w:rsidRPr="00DF53B4">
              <w:rPr>
                <w:sz w:val="16"/>
                <w:szCs w:val="16"/>
                <w:lang w:eastAsia="en-US"/>
              </w:rPr>
              <w:t>R5-144591</w:t>
            </w:r>
          </w:p>
        </w:tc>
      </w:tr>
      <w:tr w:rsidR="00423D84" w:rsidRPr="00DF53B4" w14:paraId="3DE5D62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54617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2C9137"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CBA32E" w14:textId="77777777" w:rsidR="00423D84" w:rsidRPr="00DF53B4" w:rsidRDefault="00423D84" w:rsidP="00423D84">
            <w:pPr>
              <w:pStyle w:val="TAL"/>
              <w:rPr>
                <w:sz w:val="16"/>
                <w:szCs w:val="16"/>
                <w:lang w:eastAsia="en-US"/>
              </w:rPr>
            </w:pPr>
            <w:r w:rsidRPr="00DF53B4">
              <w:rPr>
                <w:sz w:val="16"/>
                <w:szCs w:val="16"/>
                <w:lang w:eastAsia="en-US"/>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FD807"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4F66DA" w14:textId="77777777" w:rsidR="00423D84" w:rsidRPr="00DF53B4" w:rsidRDefault="00423D84" w:rsidP="00423D84">
            <w:pPr>
              <w:pStyle w:val="TAL"/>
              <w:rPr>
                <w:sz w:val="16"/>
                <w:szCs w:val="16"/>
                <w:lang w:eastAsia="en-US"/>
              </w:rPr>
            </w:pPr>
            <w:r w:rsidRPr="00DF53B4">
              <w:rPr>
                <w:sz w:val="16"/>
                <w:szCs w:val="16"/>
                <w:lang w:eastAsia="en-US"/>
              </w:rPr>
              <w:t>Correct video profile-level-id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2978A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06BF7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EC0A6E"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58DB66" w14:textId="77777777" w:rsidR="00423D84" w:rsidRPr="00DF53B4" w:rsidRDefault="00423D84" w:rsidP="00423D84">
            <w:pPr>
              <w:pStyle w:val="TAL"/>
              <w:rPr>
                <w:sz w:val="16"/>
                <w:szCs w:val="16"/>
                <w:lang w:eastAsia="en-US"/>
              </w:rPr>
            </w:pPr>
            <w:r w:rsidRPr="00DF53B4">
              <w:rPr>
                <w:sz w:val="16"/>
                <w:szCs w:val="16"/>
                <w:lang w:eastAsia="en-US"/>
              </w:rPr>
              <w:t>R5-144595</w:t>
            </w:r>
          </w:p>
        </w:tc>
      </w:tr>
      <w:tr w:rsidR="00423D84" w:rsidRPr="00DF53B4" w14:paraId="6DD6B56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55BCE2"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3C09B6"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4D5C43" w14:textId="77777777" w:rsidR="00423D84" w:rsidRPr="00DF53B4" w:rsidRDefault="00423D84" w:rsidP="00423D84">
            <w:pPr>
              <w:pStyle w:val="TAL"/>
              <w:rPr>
                <w:sz w:val="16"/>
                <w:szCs w:val="16"/>
                <w:lang w:eastAsia="en-US"/>
              </w:rPr>
            </w:pPr>
            <w:r w:rsidRPr="00DF53B4">
              <w:rPr>
                <w:sz w:val="16"/>
                <w:szCs w:val="16"/>
                <w:lang w:eastAsia="en-US"/>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96BAE"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04B6EB" w14:textId="77777777" w:rsidR="00423D84" w:rsidRPr="00DF53B4" w:rsidRDefault="00423D84" w:rsidP="00423D84">
            <w:pPr>
              <w:pStyle w:val="TAL"/>
              <w:rPr>
                <w:sz w:val="16"/>
                <w:szCs w:val="16"/>
                <w:lang w:eastAsia="en-US"/>
              </w:rPr>
            </w:pPr>
            <w:r w:rsidRPr="00DF53B4">
              <w:rPr>
                <w:sz w:val="16"/>
                <w:szCs w:val="16"/>
                <w:lang w:eastAsia="en-US"/>
              </w:rPr>
              <w:t>Refining Record-Route header in MT re-INVITE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EA44DD"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0B6E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606AD"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4AE241" w14:textId="77777777" w:rsidR="00423D84" w:rsidRPr="00DF53B4" w:rsidRDefault="00423D84" w:rsidP="00423D84">
            <w:pPr>
              <w:pStyle w:val="TAL"/>
              <w:rPr>
                <w:sz w:val="16"/>
                <w:szCs w:val="16"/>
                <w:lang w:eastAsia="en-US"/>
              </w:rPr>
            </w:pPr>
            <w:r w:rsidRPr="00DF53B4">
              <w:rPr>
                <w:sz w:val="16"/>
                <w:szCs w:val="16"/>
                <w:lang w:eastAsia="en-US"/>
              </w:rPr>
              <w:t>R5-144601</w:t>
            </w:r>
          </w:p>
        </w:tc>
      </w:tr>
      <w:tr w:rsidR="00423D84" w:rsidRPr="00DF53B4" w14:paraId="0F8E567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FAD9F5"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88713C"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6CCD7C" w14:textId="77777777" w:rsidR="00423D84" w:rsidRPr="00DF53B4" w:rsidRDefault="00423D84" w:rsidP="00423D84">
            <w:pPr>
              <w:pStyle w:val="TAL"/>
              <w:rPr>
                <w:sz w:val="16"/>
                <w:szCs w:val="16"/>
                <w:lang w:eastAsia="en-US"/>
              </w:rPr>
            </w:pPr>
            <w:r w:rsidRPr="00DF53B4">
              <w:rPr>
                <w:sz w:val="16"/>
                <w:szCs w:val="16"/>
                <w:lang w:eastAsia="en-US"/>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3DAD9"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BF97A4" w14:textId="77777777" w:rsidR="00423D84" w:rsidRPr="00DF53B4" w:rsidRDefault="00423D84" w:rsidP="00423D84">
            <w:pPr>
              <w:pStyle w:val="TAL"/>
              <w:rPr>
                <w:sz w:val="16"/>
                <w:szCs w:val="16"/>
                <w:lang w:eastAsia="en-US"/>
              </w:rPr>
            </w:pPr>
            <w:r w:rsidRPr="00DF53B4">
              <w:rPr>
                <w:sz w:val="16"/>
                <w:szCs w:val="16"/>
                <w:lang w:eastAsia="en-US"/>
              </w:rPr>
              <w:t>Correction to C.24 for SRVCC media removal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293C20"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F497C1"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E91F7"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E29C2E" w14:textId="77777777" w:rsidR="00423D84" w:rsidRPr="00DF53B4" w:rsidRDefault="00423D84" w:rsidP="00423D84">
            <w:pPr>
              <w:pStyle w:val="TAL"/>
              <w:rPr>
                <w:sz w:val="16"/>
                <w:szCs w:val="16"/>
                <w:lang w:eastAsia="en-US"/>
              </w:rPr>
            </w:pPr>
            <w:r w:rsidRPr="00DF53B4">
              <w:rPr>
                <w:sz w:val="16"/>
                <w:szCs w:val="16"/>
                <w:lang w:eastAsia="en-US"/>
              </w:rPr>
              <w:t>R5-144686</w:t>
            </w:r>
          </w:p>
        </w:tc>
      </w:tr>
      <w:tr w:rsidR="00423D84" w:rsidRPr="00DF53B4" w14:paraId="6B63CF1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98178D"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CC73E1"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868203" w14:textId="77777777" w:rsidR="00423D84" w:rsidRPr="00DF53B4" w:rsidRDefault="00423D84" w:rsidP="00423D84">
            <w:pPr>
              <w:pStyle w:val="TAL"/>
              <w:rPr>
                <w:sz w:val="16"/>
                <w:szCs w:val="16"/>
                <w:lang w:eastAsia="en-US"/>
              </w:rPr>
            </w:pPr>
            <w:r w:rsidRPr="00DF53B4">
              <w:rPr>
                <w:sz w:val="16"/>
                <w:szCs w:val="16"/>
                <w:lang w:eastAsia="en-US"/>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68FED"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3C1A9D" w14:textId="77777777" w:rsidR="00423D84" w:rsidRPr="00DF53B4" w:rsidRDefault="00423D84" w:rsidP="00423D84">
            <w:pPr>
              <w:pStyle w:val="TAL"/>
              <w:rPr>
                <w:sz w:val="16"/>
                <w:szCs w:val="16"/>
                <w:lang w:eastAsia="en-US"/>
              </w:rPr>
            </w:pPr>
            <w:r w:rsidRPr="00DF53B4">
              <w:rPr>
                <w:sz w:val="16"/>
                <w:szCs w:val="16"/>
                <w:lang w:eastAsia="en-US"/>
              </w:rPr>
              <w:t xml:space="preserve">Addition of Generic test procedures C.34 and C.35 for removal of early </w:t>
            </w:r>
            <w:r w:rsidR="003210C0" w:rsidRPr="00DF53B4">
              <w:rPr>
                <w:sz w:val="16"/>
                <w:szCs w:val="16"/>
                <w:lang w:eastAsia="en-US"/>
              </w:rPr>
              <w:t>dialog</w:t>
            </w:r>
            <w:r w:rsidRPr="00DF53B4">
              <w:rPr>
                <w:sz w:val="16"/>
                <w:szCs w:val="16"/>
                <w:lang w:eastAsia="en-US"/>
              </w:rPr>
              <w:t xml:space="preserve"> for originating call and incoming call for aSRVCC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D5D69F"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774F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F1473"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706F1E" w14:textId="77777777" w:rsidR="00423D84" w:rsidRPr="00DF53B4" w:rsidRDefault="00423D84" w:rsidP="00423D84">
            <w:pPr>
              <w:pStyle w:val="TAL"/>
              <w:rPr>
                <w:sz w:val="16"/>
                <w:szCs w:val="16"/>
                <w:lang w:eastAsia="en-US"/>
              </w:rPr>
            </w:pPr>
            <w:r w:rsidRPr="00DF53B4">
              <w:rPr>
                <w:sz w:val="16"/>
                <w:szCs w:val="16"/>
                <w:lang w:eastAsia="en-US"/>
              </w:rPr>
              <w:t>R5-144687</w:t>
            </w:r>
          </w:p>
        </w:tc>
      </w:tr>
      <w:tr w:rsidR="00423D84" w:rsidRPr="00DF53B4" w14:paraId="487D1FA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0D064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B729CF" w14:textId="77777777" w:rsidR="00423D84" w:rsidRPr="00DF53B4" w:rsidRDefault="00423D84" w:rsidP="00423D84">
            <w:pPr>
              <w:rPr>
                <w:rFonts w:ascii="Arial" w:hAnsi="Arial"/>
                <w:sz w:val="16"/>
                <w:szCs w:val="16"/>
              </w:rPr>
            </w:pPr>
            <w:r w:rsidRPr="00DF53B4">
              <w:rPr>
                <w:rFonts w:ascii="Arial" w:hAnsi="Arial"/>
                <w:sz w:val="16"/>
                <w:szCs w:val="16"/>
              </w:rPr>
              <w:t>RP-141596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CBDDD0" w14:textId="77777777" w:rsidR="00423D84" w:rsidRPr="00DF53B4" w:rsidRDefault="00423D84" w:rsidP="00423D84">
            <w:pPr>
              <w:pStyle w:val="TAL"/>
              <w:rPr>
                <w:sz w:val="16"/>
                <w:szCs w:val="16"/>
                <w:lang w:eastAsia="en-US"/>
              </w:rPr>
            </w:pPr>
            <w:r w:rsidRPr="00DF53B4">
              <w:rPr>
                <w:sz w:val="16"/>
                <w:szCs w:val="16"/>
                <w:lang w:eastAsia="en-US"/>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958D2"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A1251E" w14:textId="77777777" w:rsidR="00423D84" w:rsidRPr="00DF53B4" w:rsidRDefault="00423D84" w:rsidP="00423D84">
            <w:pPr>
              <w:pStyle w:val="TAL"/>
              <w:rPr>
                <w:sz w:val="16"/>
                <w:szCs w:val="16"/>
                <w:lang w:eastAsia="en-US"/>
              </w:rPr>
            </w:pPr>
            <w:r w:rsidRPr="00DF53B4">
              <w:rPr>
                <w:sz w:val="16"/>
                <w:szCs w:val="16"/>
                <w:lang w:eastAsia="en-US"/>
              </w:rPr>
              <w:t>Editorial correction of title for Rel-12 SSAC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19A58B"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F0C7CD"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DB227"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18623A" w14:textId="77777777" w:rsidR="00423D84" w:rsidRPr="00DF53B4" w:rsidRDefault="00423D84" w:rsidP="00423D84">
            <w:pPr>
              <w:pStyle w:val="TAL"/>
              <w:rPr>
                <w:sz w:val="16"/>
                <w:szCs w:val="16"/>
                <w:lang w:eastAsia="en-US"/>
              </w:rPr>
            </w:pPr>
            <w:r w:rsidRPr="00DF53B4">
              <w:rPr>
                <w:sz w:val="16"/>
                <w:szCs w:val="16"/>
                <w:lang w:eastAsia="en-US"/>
              </w:rPr>
              <w:t>R5-144688</w:t>
            </w:r>
          </w:p>
        </w:tc>
      </w:tr>
      <w:tr w:rsidR="00423D84" w:rsidRPr="00DF53B4" w14:paraId="3D30B27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349960"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EC9879"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A20DF5" w14:textId="77777777" w:rsidR="00423D84" w:rsidRPr="00DF53B4" w:rsidRDefault="00423D84" w:rsidP="00423D84">
            <w:pPr>
              <w:pStyle w:val="TAL"/>
              <w:rPr>
                <w:sz w:val="16"/>
                <w:szCs w:val="16"/>
                <w:lang w:eastAsia="en-US"/>
              </w:rPr>
            </w:pPr>
            <w:r w:rsidRPr="00DF53B4">
              <w:rPr>
                <w:sz w:val="16"/>
                <w:szCs w:val="16"/>
                <w:lang w:eastAsia="en-US"/>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E6318"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2C698F" w14:textId="77777777" w:rsidR="00423D84" w:rsidRPr="00DF53B4" w:rsidRDefault="00423D84" w:rsidP="00423D84">
            <w:pPr>
              <w:pStyle w:val="TAL"/>
              <w:rPr>
                <w:sz w:val="16"/>
                <w:szCs w:val="16"/>
                <w:lang w:eastAsia="en-US"/>
              </w:rPr>
            </w:pPr>
            <w:r w:rsidRPr="00DF53B4">
              <w:rPr>
                <w:sz w:val="16"/>
                <w:szCs w:val="16"/>
                <w:lang w:eastAsia="en-US"/>
              </w:rPr>
              <w:t>Add XUI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DA649F"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3012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600364"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6F0573" w14:textId="77777777" w:rsidR="00423D84" w:rsidRPr="00DF53B4" w:rsidRDefault="00423D84" w:rsidP="00423D84">
            <w:pPr>
              <w:pStyle w:val="TAL"/>
              <w:rPr>
                <w:sz w:val="16"/>
                <w:szCs w:val="16"/>
                <w:lang w:eastAsia="en-US"/>
              </w:rPr>
            </w:pPr>
            <w:r w:rsidRPr="00DF53B4">
              <w:rPr>
                <w:sz w:val="16"/>
                <w:szCs w:val="16"/>
                <w:lang w:eastAsia="en-US"/>
              </w:rPr>
              <w:t>R5-144689</w:t>
            </w:r>
          </w:p>
        </w:tc>
      </w:tr>
      <w:tr w:rsidR="00423D84" w:rsidRPr="00DF53B4" w14:paraId="1E62A4E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3B6716"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EE6107"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0D1F90" w14:textId="77777777" w:rsidR="00423D84" w:rsidRPr="00DF53B4" w:rsidRDefault="00423D84" w:rsidP="00423D84">
            <w:pPr>
              <w:pStyle w:val="TAL"/>
              <w:rPr>
                <w:sz w:val="16"/>
                <w:szCs w:val="16"/>
                <w:lang w:eastAsia="en-US"/>
              </w:rPr>
            </w:pPr>
            <w:r w:rsidRPr="00DF53B4">
              <w:rPr>
                <w:sz w:val="16"/>
                <w:szCs w:val="16"/>
                <w:lang w:eastAsia="en-US"/>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9EDF"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5B9664" w14:textId="77777777" w:rsidR="00423D84" w:rsidRPr="00DF53B4" w:rsidRDefault="00423D84" w:rsidP="00423D84">
            <w:pPr>
              <w:pStyle w:val="TAL"/>
              <w:rPr>
                <w:sz w:val="16"/>
                <w:szCs w:val="16"/>
                <w:lang w:eastAsia="en-US"/>
              </w:rPr>
            </w:pPr>
            <w:r w:rsidRPr="00DF53B4">
              <w:rPr>
                <w:sz w:val="16"/>
                <w:szCs w:val="16"/>
                <w:lang w:eastAsia="en-US"/>
              </w:rPr>
              <w:t>New test case 15.11a MO Video Call Hold without announcement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A5822C"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FB7F7"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C13A73"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EC1EB4" w14:textId="77777777" w:rsidR="00423D84" w:rsidRPr="00DF53B4" w:rsidRDefault="00423D84" w:rsidP="00423D84">
            <w:pPr>
              <w:pStyle w:val="TAL"/>
              <w:rPr>
                <w:sz w:val="16"/>
                <w:szCs w:val="16"/>
                <w:lang w:eastAsia="en-US"/>
              </w:rPr>
            </w:pPr>
            <w:r w:rsidRPr="00DF53B4">
              <w:rPr>
                <w:sz w:val="16"/>
                <w:szCs w:val="16"/>
                <w:lang w:eastAsia="en-US"/>
              </w:rPr>
              <w:t>R5-144690</w:t>
            </w:r>
          </w:p>
        </w:tc>
      </w:tr>
      <w:tr w:rsidR="00423D84" w:rsidRPr="00DF53B4" w14:paraId="3506527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5DE127"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9372D4"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A90ACF" w14:textId="77777777" w:rsidR="00423D84" w:rsidRPr="00DF53B4" w:rsidRDefault="00423D84" w:rsidP="00423D84">
            <w:pPr>
              <w:pStyle w:val="TAL"/>
              <w:rPr>
                <w:sz w:val="16"/>
                <w:szCs w:val="16"/>
                <w:lang w:eastAsia="en-US"/>
              </w:rPr>
            </w:pPr>
            <w:r w:rsidRPr="00DF53B4">
              <w:rPr>
                <w:sz w:val="16"/>
                <w:szCs w:val="16"/>
                <w:lang w:eastAsia="en-US"/>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047DE"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A1F0FB" w14:textId="77777777" w:rsidR="00423D84" w:rsidRPr="00DF53B4" w:rsidRDefault="00423D84" w:rsidP="00423D84">
            <w:pPr>
              <w:pStyle w:val="TAL"/>
              <w:rPr>
                <w:sz w:val="16"/>
                <w:szCs w:val="16"/>
                <w:lang w:eastAsia="en-US"/>
              </w:rPr>
            </w:pPr>
            <w:r w:rsidRPr="00DF53B4">
              <w:rPr>
                <w:sz w:val="16"/>
                <w:szCs w:val="16"/>
                <w:lang w:eastAsia="en-US"/>
              </w:rPr>
              <w:t>New test case 15.12a MT Video Call Hold without announcement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A6B0C3"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81209"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38E45F"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9DE927" w14:textId="77777777" w:rsidR="00423D84" w:rsidRPr="00DF53B4" w:rsidRDefault="00423D84" w:rsidP="00423D84">
            <w:pPr>
              <w:pStyle w:val="TAL"/>
              <w:rPr>
                <w:sz w:val="16"/>
                <w:szCs w:val="16"/>
                <w:lang w:eastAsia="en-US"/>
              </w:rPr>
            </w:pPr>
            <w:r w:rsidRPr="00DF53B4">
              <w:rPr>
                <w:sz w:val="16"/>
                <w:szCs w:val="16"/>
                <w:lang w:eastAsia="en-US"/>
              </w:rPr>
              <w:t>R5-144691</w:t>
            </w:r>
          </w:p>
        </w:tc>
      </w:tr>
      <w:tr w:rsidR="00423D84" w:rsidRPr="00DF53B4" w14:paraId="3DC435D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956149"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C21C1D"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BD6245" w14:textId="77777777" w:rsidR="00423D84" w:rsidRPr="00DF53B4" w:rsidRDefault="00423D84" w:rsidP="00423D84">
            <w:pPr>
              <w:pStyle w:val="TAL"/>
              <w:rPr>
                <w:sz w:val="16"/>
                <w:szCs w:val="16"/>
                <w:lang w:eastAsia="en-US"/>
              </w:rPr>
            </w:pPr>
            <w:r w:rsidRPr="00DF53B4">
              <w:rPr>
                <w:sz w:val="16"/>
                <w:szCs w:val="16"/>
                <w:lang w:eastAsia="en-US"/>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6FD3D2"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11E0891" w14:textId="77777777" w:rsidR="00423D84" w:rsidRPr="00DF53B4" w:rsidRDefault="00423D84" w:rsidP="00423D84">
            <w:pPr>
              <w:pStyle w:val="TAL"/>
              <w:rPr>
                <w:sz w:val="16"/>
                <w:szCs w:val="16"/>
                <w:lang w:eastAsia="en-US"/>
              </w:rPr>
            </w:pPr>
            <w:r w:rsidRPr="00DF53B4">
              <w:rPr>
                <w:sz w:val="16"/>
                <w:szCs w:val="16"/>
                <w:lang w:eastAsia="en-US"/>
              </w:rPr>
              <w:t>New test case 15.21b Joining a conference after being invited to it /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3B5E17"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959A23"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6E072"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1D43F0" w14:textId="77777777" w:rsidR="00423D84" w:rsidRPr="00DF53B4" w:rsidRDefault="00423D84" w:rsidP="00423D84">
            <w:pPr>
              <w:pStyle w:val="TAL"/>
              <w:rPr>
                <w:sz w:val="16"/>
                <w:szCs w:val="16"/>
                <w:lang w:eastAsia="en-US"/>
              </w:rPr>
            </w:pPr>
            <w:r w:rsidRPr="00DF53B4">
              <w:rPr>
                <w:sz w:val="16"/>
                <w:szCs w:val="16"/>
                <w:lang w:eastAsia="en-US"/>
              </w:rPr>
              <w:t>R5-144693</w:t>
            </w:r>
          </w:p>
        </w:tc>
      </w:tr>
      <w:tr w:rsidR="00423D84" w:rsidRPr="00DF53B4" w14:paraId="0CD5E08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514E6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3A4140"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E6210B" w14:textId="77777777" w:rsidR="00423D84" w:rsidRPr="00DF53B4" w:rsidRDefault="00423D84" w:rsidP="00423D84">
            <w:pPr>
              <w:pStyle w:val="TAL"/>
              <w:rPr>
                <w:sz w:val="16"/>
                <w:szCs w:val="16"/>
                <w:lang w:eastAsia="en-US"/>
              </w:rPr>
            </w:pPr>
            <w:r w:rsidRPr="00DF53B4">
              <w:rPr>
                <w:sz w:val="16"/>
                <w:szCs w:val="16"/>
                <w:lang w:eastAsia="en-US"/>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E994E"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9C3E59" w14:textId="77777777" w:rsidR="00423D84" w:rsidRPr="00DF53B4" w:rsidRDefault="00423D84" w:rsidP="00423D84">
            <w:pPr>
              <w:pStyle w:val="TAL"/>
              <w:rPr>
                <w:sz w:val="16"/>
                <w:szCs w:val="16"/>
                <w:lang w:eastAsia="en-US"/>
              </w:rPr>
            </w:pPr>
            <w:r w:rsidRPr="00DF53B4">
              <w:rPr>
                <w:sz w:val="16"/>
                <w:szCs w:val="16"/>
                <w:lang w:eastAsia="en-US"/>
              </w:rPr>
              <w:t>New test case 15.21c Three way session creation / Video</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109D38"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6C52B8"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AE53E8"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D5B6E2" w14:textId="77777777" w:rsidR="00423D84" w:rsidRPr="00DF53B4" w:rsidRDefault="00423D84" w:rsidP="00423D84">
            <w:pPr>
              <w:pStyle w:val="TAL"/>
              <w:rPr>
                <w:sz w:val="16"/>
                <w:szCs w:val="16"/>
                <w:lang w:eastAsia="en-US"/>
              </w:rPr>
            </w:pPr>
            <w:r w:rsidRPr="00DF53B4">
              <w:rPr>
                <w:sz w:val="16"/>
                <w:szCs w:val="16"/>
                <w:lang w:eastAsia="en-US"/>
              </w:rPr>
              <w:t>R5-144695</w:t>
            </w:r>
          </w:p>
        </w:tc>
      </w:tr>
      <w:tr w:rsidR="00423D84" w:rsidRPr="00DF53B4" w14:paraId="7FCBD3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129DFE"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43C6AE"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29DDE6" w14:textId="77777777" w:rsidR="00423D84" w:rsidRPr="00DF53B4" w:rsidRDefault="00423D84" w:rsidP="00423D84">
            <w:pPr>
              <w:pStyle w:val="TAL"/>
              <w:rPr>
                <w:sz w:val="16"/>
                <w:szCs w:val="16"/>
                <w:lang w:eastAsia="en-US"/>
              </w:rPr>
            </w:pPr>
            <w:r w:rsidRPr="00DF53B4">
              <w:rPr>
                <w:sz w:val="16"/>
                <w:szCs w:val="16"/>
                <w:lang w:eastAsia="en-US"/>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28E7C"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90DAED" w14:textId="77777777" w:rsidR="00423D84" w:rsidRPr="00DF53B4" w:rsidRDefault="00423D84" w:rsidP="00423D84">
            <w:pPr>
              <w:pStyle w:val="TAL"/>
              <w:rPr>
                <w:sz w:val="16"/>
                <w:szCs w:val="16"/>
                <w:lang w:eastAsia="en-US"/>
              </w:rPr>
            </w:pPr>
            <w:r w:rsidRPr="00DF53B4">
              <w:rPr>
                <w:sz w:val="16"/>
                <w:szCs w:val="16"/>
                <w:lang w:eastAsia="en-US"/>
              </w:rPr>
              <w:t>Bandwidth values in SDP offered by 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2B9290"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A25755"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D3A7C"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B98262" w14:textId="77777777" w:rsidR="00423D84" w:rsidRPr="00DF53B4" w:rsidRDefault="00423D84" w:rsidP="00423D84">
            <w:pPr>
              <w:pStyle w:val="TAL"/>
              <w:rPr>
                <w:sz w:val="16"/>
                <w:szCs w:val="16"/>
                <w:lang w:eastAsia="en-US"/>
              </w:rPr>
            </w:pPr>
            <w:r w:rsidRPr="00DF53B4">
              <w:rPr>
                <w:sz w:val="16"/>
                <w:szCs w:val="16"/>
                <w:lang w:eastAsia="en-US"/>
              </w:rPr>
              <w:t>R5-144700</w:t>
            </w:r>
          </w:p>
        </w:tc>
      </w:tr>
      <w:tr w:rsidR="00423D84" w:rsidRPr="00DF53B4" w14:paraId="5006F64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7F9C11"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931BE8"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A2640F" w14:textId="77777777" w:rsidR="00423D84" w:rsidRPr="00DF53B4" w:rsidRDefault="00423D84" w:rsidP="00423D84">
            <w:pPr>
              <w:pStyle w:val="TAL"/>
              <w:rPr>
                <w:sz w:val="16"/>
                <w:szCs w:val="16"/>
                <w:lang w:eastAsia="en-US"/>
              </w:rPr>
            </w:pPr>
            <w:r w:rsidRPr="00DF53B4">
              <w:rPr>
                <w:sz w:val="16"/>
                <w:szCs w:val="16"/>
                <w:lang w:eastAsia="en-US"/>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53F95"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C51072" w14:textId="77777777" w:rsidR="00423D84" w:rsidRPr="00DF53B4" w:rsidRDefault="00423D84" w:rsidP="00423D84">
            <w:pPr>
              <w:pStyle w:val="TAL"/>
              <w:rPr>
                <w:sz w:val="16"/>
                <w:szCs w:val="16"/>
                <w:lang w:eastAsia="en-US"/>
              </w:rPr>
            </w:pPr>
            <w:r w:rsidRPr="00DF53B4">
              <w:rPr>
                <w:sz w:val="16"/>
                <w:szCs w:val="16"/>
                <w:lang w:eastAsia="en-US"/>
              </w:rPr>
              <w:t>Correction to Initial registration using GIBA test case 8.10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14ACAC"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1125B"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A1F06"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A50D95" w14:textId="77777777" w:rsidR="00423D84" w:rsidRPr="00DF53B4" w:rsidRDefault="00423D84" w:rsidP="00423D84">
            <w:pPr>
              <w:pStyle w:val="TAL"/>
              <w:rPr>
                <w:sz w:val="16"/>
                <w:szCs w:val="16"/>
                <w:lang w:eastAsia="en-US"/>
              </w:rPr>
            </w:pPr>
            <w:r w:rsidRPr="00DF53B4">
              <w:rPr>
                <w:sz w:val="16"/>
                <w:szCs w:val="16"/>
                <w:lang w:eastAsia="en-US"/>
              </w:rPr>
              <w:t>R5-144701</w:t>
            </w:r>
          </w:p>
        </w:tc>
      </w:tr>
      <w:tr w:rsidR="00423D84" w:rsidRPr="00DF53B4" w14:paraId="64E05BC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21EF62"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E95F4A"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F967CE" w14:textId="77777777" w:rsidR="00423D84" w:rsidRPr="00DF53B4" w:rsidRDefault="00423D84" w:rsidP="00423D84">
            <w:pPr>
              <w:pStyle w:val="TAL"/>
              <w:rPr>
                <w:sz w:val="16"/>
                <w:szCs w:val="16"/>
                <w:lang w:eastAsia="en-US"/>
              </w:rPr>
            </w:pPr>
            <w:r w:rsidRPr="00DF53B4">
              <w:rPr>
                <w:sz w:val="16"/>
                <w:szCs w:val="16"/>
                <w:lang w:eastAsia="en-US"/>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04672"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6B3984" w14:textId="77777777" w:rsidR="00423D84" w:rsidRPr="00DF53B4" w:rsidRDefault="00423D84" w:rsidP="00423D84">
            <w:pPr>
              <w:pStyle w:val="TAL"/>
              <w:rPr>
                <w:sz w:val="16"/>
                <w:szCs w:val="16"/>
                <w:lang w:eastAsia="en-US"/>
              </w:rPr>
            </w:pPr>
            <w:r w:rsidRPr="00DF53B4">
              <w:rPr>
                <w:sz w:val="16"/>
                <w:szCs w:val="16"/>
                <w:lang w:eastAsia="en-US"/>
              </w:rPr>
              <w:t>Removal of px_pcscf</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8A35F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57411"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26526"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6F4CC1" w14:textId="77777777" w:rsidR="00423D84" w:rsidRPr="00DF53B4" w:rsidRDefault="00423D84" w:rsidP="00423D84">
            <w:pPr>
              <w:pStyle w:val="TAL"/>
              <w:rPr>
                <w:sz w:val="16"/>
                <w:szCs w:val="16"/>
                <w:lang w:eastAsia="en-US"/>
              </w:rPr>
            </w:pPr>
            <w:r w:rsidRPr="00DF53B4">
              <w:rPr>
                <w:sz w:val="16"/>
                <w:szCs w:val="16"/>
                <w:lang w:eastAsia="en-US"/>
              </w:rPr>
              <w:t>R5-144709</w:t>
            </w:r>
          </w:p>
        </w:tc>
      </w:tr>
      <w:tr w:rsidR="00423D84" w:rsidRPr="00DF53B4" w14:paraId="4013916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2EE9EC"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D0AE6B" w14:textId="77777777" w:rsidR="00423D84" w:rsidRPr="00DF53B4" w:rsidRDefault="00423D84" w:rsidP="00423D84">
            <w:pPr>
              <w:rPr>
                <w:rFonts w:ascii="Arial" w:hAnsi="Arial"/>
                <w:sz w:val="16"/>
                <w:szCs w:val="16"/>
              </w:rPr>
            </w:pPr>
            <w:r w:rsidRPr="00DF53B4">
              <w:rPr>
                <w:rFonts w:ascii="Arial" w:hAnsi="Arial"/>
                <w:sz w:val="16"/>
                <w:szCs w:val="16"/>
              </w:rPr>
              <w:t>RP-141573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C014BD" w14:textId="77777777" w:rsidR="00423D84" w:rsidRPr="00DF53B4" w:rsidRDefault="00423D84" w:rsidP="00423D84">
            <w:pPr>
              <w:pStyle w:val="TAL"/>
              <w:rPr>
                <w:sz w:val="16"/>
                <w:szCs w:val="16"/>
                <w:lang w:eastAsia="en-US"/>
              </w:rPr>
            </w:pPr>
            <w:r w:rsidRPr="00DF53B4">
              <w:rPr>
                <w:sz w:val="16"/>
                <w:szCs w:val="16"/>
                <w:lang w:eastAsia="en-US"/>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876A5"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1C6591" w14:textId="77777777" w:rsidR="00423D84" w:rsidRPr="00DF53B4" w:rsidRDefault="00423D84" w:rsidP="00423D84">
            <w:pPr>
              <w:pStyle w:val="TAL"/>
              <w:rPr>
                <w:sz w:val="16"/>
                <w:szCs w:val="16"/>
                <w:lang w:eastAsia="en-US"/>
              </w:rPr>
            </w:pPr>
            <w:r w:rsidRPr="00DF53B4">
              <w:rPr>
                <w:sz w:val="16"/>
                <w:szCs w:val="16"/>
                <w:lang w:eastAsia="en-US"/>
              </w:rPr>
              <w:t>Correction to test case 19.1.3b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714C69"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D1EBA"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0A374"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B89D6" w14:textId="77777777" w:rsidR="00423D84" w:rsidRPr="00DF53B4" w:rsidRDefault="00423D84" w:rsidP="00423D84">
            <w:pPr>
              <w:pStyle w:val="TAL"/>
              <w:rPr>
                <w:sz w:val="16"/>
                <w:szCs w:val="16"/>
                <w:lang w:eastAsia="en-US"/>
              </w:rPr>
            </w:pPr>
            <w:r w:rsidRPr="00DF53B4">
              <w:rPr>
                <w:sz w:val="16"/>
                <w:szCs w:val="16"/>
                <w:lang w:eastAsia="en-US"/>
              </w:rPr>
              <w:t>R5-144748</w:t>
            </w:r>
          </w:p>
        </w:tc>
      </w:tr>
      <w:tr w:rsidR="00423D84" w:rsidRPr="00DF53B4" w14:paraId="0A9D332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BE4B9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672059"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50C229" w14:textId="77777777" w:rsidR="00423D84" w:rsidRPr="00DF53B4" w:rsidRDefault="00423D84" w:rsidP="00423D84">
            <w:pPr>
              <w:pStyle w:val="TAL"/>
              <w:rPr>
                <w:sz w:val="16"/>
                <w:szCs w:val="16"/>
                <w:lang w:eastAsia="en-US"/>
              </w:rPr>
            </w:pPr>
            <w:r w:rsidRPr="00DF53B4">
              <w:rPr>
                <w:sz w:val="16"/>
                <w:szCs w:val="16"/>
                <w:lang w:eastAsia="en-US"/>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571D6"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5D21DE" w14:textId="77777777" w:rsidR="00423D84" w:rsidRPr="00DF53B4" w:rsidRDefault="00423D84" w:rsidP="00423D84">
            <w:pPr>
              <w:pStyle w:val="TAL"/>
              <w:rPr>
                <w:sz w:val="16"/>
                <w:szCs w:val="16"/>
                <w:lang w:eastAsia="en-US"/>
              </w:rPr>
            </w:pPr>
            <w:r w:rsidRPr="00DF53B4">
              <w:rPr>
                <w:sz w:val="16"/>
                <w:szCs w:val="16"/>
                <w:lang w:eastAsia="en-US"/>
              </w:rPr>
              <w:t>Reverting the coding changes to P-Asserted-Service and P-Preferred-Service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E916B1"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18645B"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EF205"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276011" w14:textId="77777777" w:rsidR="00423D84" w:rsidRPr="00DF53B4" w:rsidRDefault="00423D84" w:rsidP="00423D84">
            <w:pPr>
              <w:pStyle w:val="TAL"/>
              <w:rPr>
                <w:sz w:val="16"/>
                <w:szCs w:val="16"/>
                <w:lang w:eastAsia="en-US"/>
              </w:rPr>
            </w:pPr>
            <w:r w:rsidRPr="00DF53B4">
              <w:rPr>
                <w:sz w:val="16"/>
                <w:szCs w:val="16"/>
                <w:lang w:eastAsia="en-US"/>
              </w:rPr>
              <w:t>R5-144752</w:t>
            </w:r>
          </w:p>
        </w:tc>
      </w:tr>
      <w:tr w:rsidR="00423D84" w:rsidRPr="00DF53B4" w14:paraId="586F30E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BF79B7"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AD3D92"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1FC696" w14:textId="77777777" w:rsidR="00423D84" w:rsidRPr="00DF53B4" w:rsidRDefault="00423D84" w:rsidP="00423D84">
            <w:pPr>
              <w:pStyle w:val="TAL"/>
              <w:rPr>
                <w:sz w:val="16"/>
                <w:szCs w:val="16"/>
                <w:lang w:eastAsia="en-US"/>
              </w:rPr>
            </w:pPr>
            <w:r w:rsidRPr="00DF53B4">
              <w:rPr>
                <w:sz w:val="16"/>
                <w:szCs w:val="16"/>
                <w:lang w:eastAsia="en-US"/>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212FA"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6EDA4A" w14:textId="77777777" w:rsidR="00423D84" w:rsidRPr="00DF53B4" w:rsidRDefault="00423D84" w:rsidP="00423D84">
            <w:pPr>
              <w:pStyle w:val="TAL"/>
              <w:rPr>
                <w:sz w:val="16"/>
                <w:szCs w:val="16"/>
                <w:lang w:eastAsia="en-US"/>
              </w:rPr>
            </w:pPr>
            <w:r w:rsidRPr="00DF53B4">
              <w:rPr>
                <w:sz w:val="16"/>
                <w:szCs w:val="16"/>
                <w:lang w:eastAsia="en-US"/>
              </w:rPr>
              <w:t>On SDP in re-INVITE requests in IMS test cases 15.11 and 15.12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B8F7B6"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03EF1E"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8F7E4"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4A9CD3" w14:textId="77777777" w:rsidR="00423D84" w:rsidRPr="00DF53B4" w:rsidRDefault="00423D84" w:rsidP="00423D84">
            <w:pPr>
              <w:pStyle w:val="TAL"/>
              <w:rPr>
                <w:sz w:val="16"/>
                <w:szCs w:val="16"/>
                <w:lang w:eastAsia="en-US"/>
              </w:rPr>
            </w:pPr>
            <w:r w:rsidRPr="00DF53B4">
              <w:rPr>
                <w:sz w:val="16"/>
                <w:szCs w:val="16"/>
                <w:lang w:eastAsia="en-US"/>
              </w:rPr>
              <w:t>R5-144753</w:t>
            </w:r>
          </w:p>
        </w:tc>
      </w:tr>
      <w:tr w:rsidR="00423D84" w:rsidRPr="00DF53B4" w14:paraId="49F89F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B4F1FA"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B3E3A8"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3163B9" w14:textId="77777777" w:rsidR="00423D84" w:rsidRPr="00DF53B4" w:rsidRDefault="00423D84" w:rsidP="00423D84">
            <w:pPr>
              <w:pStyle w:val="TAL"/>
              <w:rPr>
                <w:sz w:val="16"/>
                <w:szCs w:val="16"/>
                <w:lang w:eastAsia="en-US"/>
              </w:rPr>
            </w:pPr>
            <w:r w:rsidRPr="00DF53B4">
              <w:rPr>
                <w:sz w:val="16"/>
                <w:szCs w:val="16"/>
                <w:lang w:eastAsia="en-US"/>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72D1"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00A820" w14:textId="77777777" w:rsidR="00423D84" w:rsidRPr="00DF53B4" w:rsidRDefault="00423D84" w:rsidP="00423D84">
            <w:pPr>
              <w:pStyle w:val="TAL"/>
              <w:rPr>
                <w:sz w:val="16"/>
                <w:szCs w:val="16"/>
                <w:lang w:eastAsia="en-US"/>
              </w:rPr>
            </w:pPr>
            <w:r w:rsidRPr="00DF53B4">
              <w:rPr>
                <w:sz w:val="16"/>
                <w:szCs w:val="16"/>
                <w:lang w:eastAsia="en-US"/>
              </w:rPr>
              <w:t>Synch failure in IMS TC 9.2: Revisited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3E9231"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B2EFB"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C60A1C"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7E8D1F" w14:textId="77777777" w:rsidR="00423D84" w:rsidRPr="00DF53B4" w:rsidRDefault="00423D84" w:rsidP="00423D84">
            <w:pPr>
              <w:pStyle w:val="TAL"/>
              <w:rPr>
                <w:sz w:val="16"/>
                <w:szCs w:val="16"/>
                <w:lang w:eastAsia="en-US"/>
              </w:rPr>
            </w:pPr>
            <w:r w:rsidRPr="00DF53B4">
              <w:rPr>
                <w:sz w:val="16"/>
                <w:szCs w:val="16"/>
                <w:lang w:eastAsia="en-US"/>
              </w:rPr>
              <w:t>R5-144754</w:t>
            </w:r>
          </w:p>
        </w:tc>
      </w:tr>
      <w:tr w:rsidR="00423D84" w:rsidRPr="00DF53B4" w14:paraId="6E86943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FA0A60" w14:textId="77777777" w:rsidR="00423D84" w:rsidRPr="00DF53B4" w:rsidRDefault="00423D84" w:rsidP="00423D84">
            <w:pPr>
              <w:pStyle w:val="TAL"/>
              <w:rPr>
                <w:sz w:val="16"/>
                <w:szCs w:val="16"/>
                <w:lang w:eastAsia="en-US"/>
              </w:rPr>
            </w:pPr>
            <w:r w:rsidRPr="00DF53B4">
              <w:rPr>
                <w:sz w:val="16"/>
                <w:szCs w:val="16"/>
                <w:lang w:eastAsia="en-US"/>
              </w:rPr>
              <w:t>RP-65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6CEED3" w14:textId="77777777" w:rsidR="00423D84" w:rsidRPr="00DF53B4" w:rsidRDefault="00423D84" w:rsidP="00423D84">
            <w:pPr>
              <w:rPr>
                <w:rFonts w:ascii="Arial" w:hAnsi="Arial"/>
                <w:sz w:val="16"/>
                <w:szCs w:val="16"/>
              </w:rPr>
            </w:pPr>
            <w:r w:rsidRPr="00DF53B4">
              <w:rPr>
                <w:rFonts w:ascii="Arial" w:hAnsi="Arial"/>
                <w:sz w:val="16"/>
                <w:szCs w:val="16"/>
              </w:rPr>
              <w:t>RP-141571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12E858" w14:textId="77777777" w:rsidR="00423D84" w:rsidRPr="00DF53B4" w:rsidRDefault="00423D84" w:rsidP="00423D84">
            <w:pPr>
              <w:pStyle w:val="TAL"/>
              <w:rPr>
                <w:sz w:val="16"/>
                <w:szCs w:val="16"/>
                <w:lang w:eastAsia="en-US"/>
              </w:rPr>
            </w:pPr>
            <w:r w:rsidRPr="00DF53B4">
              <w:rPr>
                <w:sz w:val="16"/>
                <w:szCs w:val="16"/>
                <w:lang w:eastAsia="en-US"/>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68740D" w14:textId="77777777" w:rsidR="00423D84" w:rsidRPr="00DF53B4" w:rsidRDefault="00423D84" w:rsidP="00423D84">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38E8C4" w14:textId="77777777" w:rsidR="00423D84" w:rsidRPr="00DF53B4" w:rsidRDefault="00423D84" w:rsidP="00423D84">
            <w:pPr>
              <w:pStyle w:val="TAL"/>
              <w:rPr>
                <w:sz w:val="16"/>
                <w:szCs w:val="16"/>
                <w:lang w:eastAsia="en-US"/>
              </w:rPr>
            </w:pPr>
            <w:r w:rsidRPr="00DF53B4">
              <w:rPr>
                <w:sz w:val="16"/>
                <w:szCs w:val="16"/>
                <w:lang w:eastAsia="en-US"/>
              </w:rPr>
              <w:t>Clarification for SDP session-version field in Annex C.27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46A370" w14:textId="77777777" w:rsidR="00423D84" w:rsidRPr="00DF53B4" w:rsidRDefault="00423D84" w:rsidP="00423D84">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8B94E" w14:textId="77777777" w:rsidR="00423D84" w:rsidRPr="00DF53B4" w:rsidRDefault="00423D84" w:rsidP="00423D84">
            <w:pPr>
              <w:pStyle w:val="TAL"/>
              <w:rPr>
                <w:sz w:val="16"/>
                <w:szCs w:val="16"/>
                <w:lang w:eastAsia="en-US"/>
              </w:rPr>
            </w:pPr>
            <w:r w:rsidRPr="00DF53B4">
              <w:rPr>
                <w:sz w:val="16"/>
                <w:szCs w:val="16"/>
                <w:lang w:eastAsia="en-US"/>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E9D953" w14:textId="77777777" w:rsidR="00423D84" w:rsidRPr="00DF53B4" w:rsidRDefault="00423D84" w:rsidP="00423D84">
            <w:pPr>
              <w:pStyle w:val="TAL"/>
              <w:rPr>
                <w:sz w:val="16"/>
                <w:szCs w:val="16"/>
                <w:lang w:eastAsia="en-US"/>
              </w:rPr>
            </w:pPr>
            <w:r w:rsidRPr="00DF53B4">
              <w:rPr>
                <w:sz w:val="16"/>
                <w:szCs w:val="16"/>
                <w:lang w:eastAsia="en-US"/>
              </w:rPr>
              <w:t>12.3.0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433CF7" w14:textId="77777777" w:rsidR="00423D84" w:rsidRPr="00DF53B4" w:rsidRDefault="00423D84" w:rsidP="00423D84">
            <w:pPr>
              <w:pStyle w:val="TAL"/>
              <w:rPr>
                <w:sz w:val="16"/>
                <w:szCs w:val="16"/>
                <w:lang w:eastAsia="en-US"/>
              </w:rPr>
            </w:pPr>
            <w:r w:rsidRPr="00DF53B4">
              <w:rPr>
                <w:sz w:val="16"/>
                <w:szCs w:val="16"/>
                <w:lang w:eastAsia="en-US"/>
              </w:rPr>
              <w:t>R5-144755</w:t>
            </w:r>
          </w:p>
        </w:tc>
      </w:tr>
      <w:tr w:rsidR="00BC6499" w:rsidRPr="00DF53B4" w14:paraId="05B73CC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F0DC92" w14:textId="77777777" w:rsidR="00BC6499" w:rsidRPr="00DF53B4" w:rsidRDefault="00BC6499" w:rsidP="00BB5CDB">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4A97BF" w14:textId="77777777" w:rsidR="00BC6499" w:rsidRPr="00DF53B4" w:rsidRDefault="00BC6499" w:rsidP="00BB5CDB">
            <w:pPr>
              <w:rPr>
                <w:rFonts w:ascii="Arial" w:hAnsi="Arial"/>
                <w:sz w:val="16"/>
                <w:szCs w:val="16"/>
              </w:rPr>
            </w:pPr>
            <w:r w:rsidRPr="00DF53B4">
              <w:rPr>
                <w:rFonts w:ascii="Arial" w:hAnsi="Arial"/>
                <w:sz w:val="16"/>
                <w:szCs w:val="16"/>
              </w:rPr>
              <w:t>RP-141761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C3189" w14:textId="77777777" w:rsidR="00BC6499" w:rsidRPr="00DF53B4" w:rsidRDefault="00BC6499" w:rsidP="00BB5CDB">
            <w:pPr>
              <w:pStyle w:val="TAL"/>
              <w:rPr>
                <w:sz w:val="16"/>
                <w:szCs w:val="16"/>
                <w:lang w:eastAsia="en-US"/>
              </w:rPr>
            </w:pPr>
            <w:r w:rsidRPr="00DF53B4">
              <w:rPr>
                <w:sz w:val="16"/>
                <w:szCs w:val="16"/>
                <w:lang w:eastAsia="en-US"/>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5229F" w14:textId="77777777" w:rsidR="00BC6499" w:rsidRPr="00DF53B4" w:rsidRDefault="00BC6499" w:rsidP="00BB5CD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3DFD09" w14:textId="77777777" w:rsidR="00BC6499" w:rsidRPr="00DF53B4" w:rsidRDefault="00BC6499" w:rsidP="00BB5CDB">
            <w:pPr>
              <w:pStyle w:val="TAL"/>
              <w:rPr>
                <w:sz w:val="16"/>
                <w:szCs w:val="16"/>
                <w:lang w:eastAsia="en-US"/>
              </w:rPr>
            </w:pPr>
            <w:r w:rsidRPr="00DF53B4">
              <w:rPr>
                <w:sz w:val="16"/>
                <w:szCs w:val="16"/>
                <w:lang w:eastAsia="en-US"/>
              </w:rPr>
              <w:t>Re-implementing the RAN5 agreed CR R5-144402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2122DA" w14:textId="77777777" w:rsidR="00BC6499" w:rsidRPr="00DF53B4" w:rsidRDefault="00BC6499" w:rsidP="00BB5CDB">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2E434" w14:textId="77777777" w:rsidR="00BC6499" w:rsidRPr="00DF53B4" w:rsidRDefault="00BC6499" w:rsidP="00BB5CDB">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98505" w14:textId="77777777" w:rsidR="00BC6499" w:rsidRPr="00DF53B4" w:rsidRDefault="00BC6499" w:rsidP="00BB5CDB">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B0DA65" w14:textId="77777777" w:rsidR="00BC6499" w:rsidRPr="00DF53B4" w:rsidRDefault="00BC6499" w:rsidP="00BB5CDB">
            <w:pPr>
              <w:pStyle w:val="TAL"/>
              <w:rPr>
                <w:sz w:val="16"/>
                <w:szCs w:val="16"/>
                <w:lang w:eastAsia="en-US"/>
              </w:rPr>
            </w:pPr>
            <w:r w:rsidRPr="00DF53B4">
              <w:rPr>
                <w:sz w:val="16"/>
                <w:szCs w:val="16"/>
                <w:lang w:eastAsia="en-US"/>
              </w:rPr>
              <w:t>-</w:t>
            </w:r>
          </w:p>
        </w:tc>
      </w:tr>
      <w:tr w:rsidR="00BC5578" w:rsidRPr="00DF53B4" w14:paraId="2AA8544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A31094"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BFF4C0"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1D54AD" w14:textId="77777777" w:rsidR="00BC5578" w:rsidRPr="00DF53B4" w:rsidRDefault="00BC5578" w:rsidP="00BC5578">
            <w:pPr>
              <w:pStyle w:val="TAL"/>
              <w:rPr>
                <w:sz w:val="16"/>
                <w:szCs w:val="16"/>
                <w:lang w:eastAsia="en-US"/>
              </w:rPr>
            </w:pPr>
            <w:r w:rsidRPr="00DF53B4">
              <w:rPr>
                <w:sz w:val="16"/>
                <w:szCs w:val="16"/>
                <w:lang w:eastAsia="en-US"/>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62C0B"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146882" w14:textId="77777777" w:rsidR="00BC5578" w:rsidRPr="00DF53B4" w:rsidRDefault="00BC5578" w:rsidP="00BC5578">
            <w:pPr>
              <w:pStyle w:val="TAL"/>
              <w:rPr>
                <w:sz w:val="16"/>
                <w:szCs w:val="16"/>
                <w:lang w:eastAsia="en-US"/>
              </w:rPr>
            </w:pPr>
            <w:r w:rsidRPr="00DF53B4">
              <w:rPr>
                <w:sz w:val="16"/>
                <w:szCs w:val="16"/>
                <w:lang w:eastAsia="en-US"/>
              </w:rPr>
              <w:t>Update of pre-alerting Feature-Caps header field in 183 session progress for bSRVCC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F9F3C8"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A0E1C"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CC0278"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877536" w14:textId="77777777" w:rsidR="00BC5578" w:rsidRPr="00DF53B4" w:rsidRDefault="00BC5578" w:rsidP="00BC5578">
            <w:pPr>
              <w:pStyle w:val="TAL"/>
              <w:rPr>
                <w:sz w:val="16"/>
                <w:szCs w:val="16"/>
                <w:lang w:eastAsia="en-US"/>
              </w:rPr>
            </w:pPr>
            <w:r w:rsidRPr="00DF53B4">
              <w:rPr>
                <w:sz w:val="16"/>
                <w:szCs w:val="16"/>
                <w:lang w:eastAsia="en-US"/>
              </w:rPr>
              <w:t>R5-145071</w:t>
            </w:r>
          </w:p>
        </w:tc>
      </w:tr>
      <w:tr w:rsidR="00BC5578" w:rsidRPr="00DF53B4" w14:paraId="23022E6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B5584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0919CD"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2F9E2B" w14:textId="77777777" w:rsidR="00BC5578" w:rsidRPr="00DF53B4" w:rsidRDefault="00BC5578" w:rsidP="00BC5578">
            <w:pPr>
              <w:pStyle w:val="TAL"/>
              <w:rPr>
                <w:sz w:val="16"/>
                <w:szCs w:val="16"/>
                <w:lang w:eastAsia="en-US"/>
              </w:rPr>
            </w:pPr>
            <w:r w:rsidRPr="00DF53B4">
              <w:rPr>
                <w:sz w:val="16"/>
                <w:szCs w:val="16"/>
                <w:lang w:eastAsia="en-US"/>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3C983"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E68407" w14:textId="77777777" w:rsidR="00BC5578" w:rsidRPr="00DF53B4" w:rsidRDefault="00BC5578" w:rsidP="00BC5578">
            <w:pPr>
              <w:pStyle w:val="TAL"/>
              <w:rPr>
                <w:sz w:val="16"/>
                <w:szCs w:val="16"/>
                <w:lang w:eastAsia="en-US"/>
              </w:rPr>
            </w:pPr>
            <w:r w:rsidRPr="00DF53B4">
              <w:rPr>
                <w:sz w:val="16"/>
                <w:szCs w:val="16"/>
                <w:lang w:eastAsia="en-US"/>
              </w:rPr>
              <w:t>Corrections for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63C76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673FF"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CB77A"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17CC36" w14:textId="77777777" w:rsidR="00BC5578" w:rsidRPr="00DF53B4" w:rsidRDefault="00BC5578" w:rsidP="00BC5578">
            <w:pPr>
              <w:pStyle w:val="TAL"/>
              <w:rPr>
                <w:sz w:val="16"/>
                <w:szCs w:val="16"/>
                <w:lang w:eastAsia="en-US"/>
              </w:rPr>
            </w:pPr>
            <w:r w:rsidRPr="00DF53B4">
              <w:rPr>
                <w:sz w:val="16"/>
                <w:szCs w:val="16"/>
                <w:lang w:eastAsia="en-US"/>
              </w:rPr>
              <w:t>R5-145194</w:t>
            </w:r>
          </w:p>
        </w:tc>
      </w:tr>
      <w:tr w:rsidR="00BC5578" w:rsidRPr="00DF53B4" w14:paraId="2BF9D98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BBDA4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B17EA1"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53C01A" w14:textId="77777777" w:rsidR="00BC5578" w:rsidRPr="00DF53B4" w:rsidRDefault="00BC5578" w:rsidP="00BC5578">
            <w:pPr>
              <w:pStyle w:val="TAL"/>
              <w:rPr>
                <w:sz w:val="16"/>
                <w:szCs w:val="16"/>
                <w:lang w:eastAsia="en-US"/>
              </w:rPr>
            </w:pPr>
            <w:r w:rsidRPr="00DF53B4">
              <w:rPr>
                <w:sz w:val="16"/>
                <w:szCs w:val="16"/>
                <w:lang w:eastAsia="en-US"/>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FD8893"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6D5528" w14:textId="77777777" w:rsidR="00BC5578" w:rsidRPr="00DF53B4" w:rsidRDefault="00BC5578" w:rsidP="00BC5578">
            <w:pPr>
              <w:pStyle w:val="TAL"/>
              <w:rPr>
                <w:sz w:val="16"/>
                <w:szCs w:val="16"/>
                <w:lang w:eastAsia="en-US"/>
              </w:rPr>
            </w:pPr>
            <w:r w:rsidRPr="00DF53B4">
              <w:rPr>
                <w:sz w:val="16"/>
                <w:szCs w:val="16"/>
                <w:lang w:eastAsia="en-US"/>
              </w:rPr>
              <w:t>unicast-address on o-line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68ACA3"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B3992B"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7EA0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AACFFC" w14:textId="77777777" w:rsidR="00BC5578" w:rsidRPr="00DF53B4" w:rsidRDefault="00BC5578" w:rsidP="00BC5578">
            <w:pPr>
              <w:pStyle w:val="TAL"/>
              <w:rPr>
                <w:sz w:val="16"/>
                <w:szCs w:val="16"/>
                <w:lang w:eastAsia="en-US"/>
              </w:rPr>
            </w:pPr>
            <w:r w:rsidRPr="00DF53B4">
              <w:rPr>
                <w:sz w:val="16"/>
                <w:szCs w:val="16"/>
                <w:lang w:eastAsia="en-US"/>
              </w:rPr>
              <w:t>R5-145261</w:t>
            </w:r>
          </w:p>
        </w:tc>
      </w:tr>
      <w:tr w:rsidR="00BC5578" w:rsidRPr="00DF53B4" w14:paraId="3528273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1AE7D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3DB844"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D2DE45" w14:textId="77777777" w:rsidR="00BC5578" w:rsidRPr="00DF53B4" w:rsidRDefault="00BC5578" w:rsidP="00BC5578">
            <w:pPr>
              <w:pStyle w:val="TAL"/>
              <w:rPr>
                <w:sz w:val="16"/>
                <w:szCs w:val="16"/>
                <w:lang w:eastAsia="en-US"/>
              </w:rPr>
            </w:pPr>
            <w:r w:rsidRPr="00DF53B4">
              <w:rPr>
                <w:sz w:val="16"/>
                <w:szCs w:val="16"/>
                <w:lang w:eastAsia="en-US"/>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5E78A"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B0773E" w14:textId="77777777" w:rsidR="00BC5578" w:rsidRPr="00DF53B4" w:rsidRDefault="00BC5578" w:rsidP="00BC5578">
            <w:pPr>
              <w:pStyle w:val="TAL"/>
              <w:rPr>
                <w:sz w:val="16"/>
                <w:szCs w:val="16"/>
                <w:lang w:eastAsia="en-US"/>
              </w:rPr>
            </w:pPr>
            <w:r w:rsidRPr="00DF53B4">
              <w:rPr>
                <w:sz w:val="16"/>
                <w:szCs w:val="16"/>
                <w:lang w:eastAsia="en-US"/>
              </w:rPr>
              <w:t>Correction to IMS test case 8.16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DB64C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B53B2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AADE05"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144F04" w14:textId="77777777" w:rsidR="00BC5578" w:rsidRPr="00DF53B4" w:rsidRDefault="00BC5578" w:rsidP="00BC5578">
            <w:pPr>
              <w:pStyle w:val="TAL"/>
              <w:rPr>
                <w:sz w:val="16"/>
                <w:szCs w:val="16"/>
                <w:lang w:eastAsia="en-US"/>
              </w:rPr>
            </w:pPr>
            <w:r w:rsidRPr="00DF53B4">
              <w:rPr>
                <w:sz w:val="16"/>
                <w:szCs w:val="16"/>
                <w:lang w:eastAsia="en-US"/>
              </w:rPr>
              <w:t>R5-145369</w:t>
            </w:r>
          </w:p>
        </w:tc>
      </w:tr>
      <w:tr w:rsidR="00BC5578" w:rsidRPr="00DF53B4" w14:paraId="456B76F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745B5D"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E1F372"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45557F" w14:textId="77777777" w:rsidR="00BC5578" w:rsidRPr="00DF53B4" w:rsidRDefault="00BC5578" w:rsidP="00BC5578">
            <w:pPr>
              <w:pStyle w:val="TAL"/>
              <w:rPr>
                <w:sz w:val="16"/>
                <w:szCs w:val="16"/>
                <w:lang w:eastAsia="en-US"/>
              </w:rPr>
            </w:pPr>
            <w:r w:rsidRPr="00DF53B4">
              <w:rPr>
                <w:sz w:val="16"/>
                <w:szCs w:val="16"/>
                <w:lang w:eastAsia="en-US"/>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DD75A"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6B9F65" w14:textId="77777777" w:rsidR="00BC5578" w:rsidRPr="00DF53B4" w:rsidRDefault="00BC5578" w:rsidP="00BC5578">
            <w:pPr>
              <w:pStyle w:val="TAL"/>
              <w:rPr>
                <w:sz w:val="16"/>
                <w:szCs w:val="16"/>
                <w:lang w:eastAsia="en-US"/>
              </w:rPr>
            </w:pPr>
            <w:r w:rsidRPr="00DF53B4">
              <w:rPr>
                <w:sz w:val="16"/>
                <w:szCs w:val="16"/>
                <w:lang w:eastAsia="en-US"/>
              </w:rPr>
              <w:t>Correction to IMS Emergency Call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CE975E"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91DB66"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9AA143"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294C93" w14:textId="77777777" w:rsidR="00BC5578" w:rsidRPr="00DF53B4" w:rsidRDefault="00BC5578" w:rsidP="00BC5578">
            <w:pPr>
              <w:pStyle w:val="TAL"/>
              <w:rPr>
                <w:sz w:val="16"/>
                <w:szCs w:val="16"/>
                <w:lang w:eastAsia="en-US"/>
              </w:rPr>
            </w:pPr>
            <w:r w:rsidRPr="00DF53B4">
              <w:rPr>
                <w:sz w:val="16"/>
                <w:szCs w:val="16"/>
                <w:lang w:eastAsia="en-US"/>
              </w:rPr>
              <w:t>R5-145546</w:t>
            </w:r>
          </w:p>
        </w:tc>
      </w:tr>
      <w:tr w:rsidR="00BC5578" w:rsidRPr="00DF53B4" w14:paraId="3CD3FD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BF100F"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D7E9BD"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2ECCC8" w14:textId="77777777" w:rsidR="00BC5578" w:rsidRPr="00DF53B4" w:rsidRDefault="00BC5578" w:rsidP="00BC5578">
            <w:pPr>
              <w:pStyle w:val="TAL"/>
              <w:rPr>
                <w:sz w:val="16"/>
                <w:szCs w:val="16"/>
                <w:lang w:eastAsia="en-US"/>
              </w:rPr>
            </w:pPr>
            <w:r w:rsidRPr="00DF53B4">
              <w:rPr>
                <w:sz w:val="16"/>
                <w:szCs w:val="16"/>
                <w:lang w:eastAsia="en-US"/>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2D551"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6E7B43" w14:textId="77777777" w:rsidR="00BC5578" w:rsidRPr="00DF53B4" w:rsidRDefault="00BC5578" w:rsidP="00BC5578">
            <w:pPr>
              <w:pStyle w:val="TAL"/>
              <w:rPr>
                <w:sz w:val="16"/>
                <w:szCs w:val="16"/>
                <w:lang w:eastAsia="en-US"/>
              </w:rPr>
            </w:pPr>
            <w:r w:rsidRPr="00DF53B4">
              <w:rPr>
                <w:sz w:val="16"/>
                <w:szCs w:val="16"/>
                <w:lang w:eastAsia="en-US"/>
              </w:rPr>
              <w:t>IMS over UTRAN / Clarification of NSAPI value used for TCs 6.3 and 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7B9679"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897B2"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F0452E"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AD46C" w14:textId="77777777" w:rsidR="00BC5578" w:rsidRPr="00DF53B4" w:rsidRDefault="00BC5578" w:rsidP="00BC5578">
            <w:pPr>
              <w:pStyle w:val="TAL"/>
              <w:rPr>
                <w:sz w:val="16"/>
                <w:szCs w:val="16"/>
                <w:lang w:eastAsia="en-US"/>
              </w:rPr>
            </w:pPr>
            <w:r w:rsidRPr="00DF53B4">
              <w:rPr>
                <w:sz w:val="16"/>
                <w:szCs w:val="16"/>
                <w:lang w:eastAsia="en-US"/>
              </w:rPr>
              <w:t>R5-145719</w:t>
            </w:r>
          </w:p>
        </w:tc>
      </w:tr>
      <w:tr w:rsidR="00BC5578" w:rsidRPr="00DF53B4" w14:paraId="16955F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B07E7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F0CE89"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302ACC" w14:textId="77777777" w:rsidR="00BC5578" w:rsidRPr="00DF53B4" w:rsidRDefault="00BC5578" w:rsidP="00BC5578">
            <w:pPr>
              <w:pStyle w:val="TAL"/>
              <w:rPr>
                <w:sz w:val="16"/>
                <w:szCs w:val="16"/>
                <w:lang w:eastAsia="en-US"/>
              </w:rPr>
            </w:pPr>
            <w:r w:rsidRPr="00DF53B4">
              <w:rPr>
                <w:sz w:val="16"/>
                <w:szCs w:val="16"/>
                <w:lang w:eastAsia="en-US"/>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6A376"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19A70E" w14:textId="77777777" w:rsidR="00BC5578" w:rsidRPr="00DF53B4" w:rsidRDefault="00BC5578" w:rsidP="00BC5578">
            <w:pPr>
              <w:pStyle w:val="TAL"/>
              <w:rPr>
                <w:sz w:val="16"/>
                <w:szCs w:val="16"/>
                <w:lang w:eastAsia="en-US"/>
              </w:rPr>
            </w:pPr>
            <w:r w:rsidRPr="00DF53B4">
              <w:rPr>
                <w:sz w:val="16"/>
                <w:szCs w:val="16"/>
                <w:lang w:eastAsia="en-US"/>
              </w:rPr>
              <w:t>Correction to WI-103 IMS XCAP Testcase 15.5,15.7,15.9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2A9EF9"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19CF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F4F6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E6DC11" w14:textId="77777777" w:rsidR="00BC5578" w:rsidRPr="00DF53B4" w:rsidRDefault="00BC5578" w:rsidP="00BC5578">
            <w:pPr>
              <w:pStyle w:val="TAL"/>
              <w:rPr>
                <w:sz w:val="16"/>
                <w:szCs w:val="16"/>
                <w:lang w:eastAsia="en-US"/>
              </w:rPr>
            </w:pPr>
            <w:r w:rsidRPr="00DF53B4">
              <w:rPr>
                <w:sz w:val="16"/>
                <w:szCs w:val="16"/>
                <w:lang w:eastAsia="en-US"/>
              </w:rPr>
              <w:t>R5-145720</w:t>
            </w:r>
          </w:p>
        </w:tc>
      </w:tr>
      <w:tr w:rsidR="00BC5578" w:rsidRPr="00DF53B4" w14:paraId="77DF4A7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77DE1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90868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86B9DA" w14:textId="77777777" w:rsidR="00BC5578" w:rsidRPr="00DF53B4" w:rsidRDefault="00BC5578" w:rsidP="00BC5578">
            <w:pPr>
              <w:pStyle w:val="TAL"/>
              <w:rPr>
                <w:sz w:val="16"/>
                <w:szCs w:val="16"/>
                <w:lang w:eastAsia="en-US"/>
              </w:rPr>
            </w:pPr>
            <w:r w:rsidRPr="00DF53B4">
              <w:rPr>
                <w:sz w:val="16"/>
                <w:szCs w:val="16"/>
                <w:lang w:eastAsia="en-US"/>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47F83"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ECC1F1" w14:textId="77777777" w:rsidR="00BC5578" w:rsidRPr="00DF53B4" w:rsidRDefault="00BC5578" w:rsidP="00BC5578">
            <w:pPr>
              <w:pStyle w:val="TAL"/>
              <w:rPr>
                <w:sz w:val="16"/>
                <w:szCs w:val="16"/>
                <w:lang w:eastAsia="en-US"/>
              </w:rPr>
            </w:pPr>
            <w:r w:rsidRPr="00DF53B4">
              <w:rPr>
                <w:sz w:val="16"/>
                <w:szCs w:val="16"/>
                <w:lang w:eastAsia="en-US"/>
              </w:rPr>
              <w:t>Correction to GCF WI-103 IMS XCAP Testcases 15.14, 15.14a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D93656"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6376B"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8C3DC"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CEAD68" w14:textId="77777777" w:rsidR="00BC5578" w:rsidRPr="00DF53B4" w:rsidRDefault="00BC5578" w:rsidP="00BC5578">
            <w:pPr>
              <w:pStyle w:val="TAL"/>
              <w:rPr>
                <w:sz w:val="16"/>
                <w:szCs w:val="16"/>
                <w:lang w:eastAsia="en-US"/>
              </w:rPr>
            </w:pPr>
            <w:r w:rsidRPr="00DF53B4">
              <w:rPr>
                <w:sz w:val="16"/>
                <w:szCs w:val="16"/>
                <w:lang w:eastAsia="en-US"/>
              </w:rPr>
              <w:t>R5-145721</w:t>
            </w:r>
          </w:p>
        </w:tc>
      </w:tr>
      <w:tr w:rsidR="00BC5578" w:rsidRPr="00DF53B4" w14:paraId="2CF277E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39AA33"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434C0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C993A5" w14:textId="77777777" w:rsidR="00BC5578" w:rsidRPr="00DF53B4" w:rsidRDefault="00BC5578" w:rsidP="00BC5578">
            <w:pPr>
              <w:pStyle w:val="TAL"/>
              <w:rPr>
                <w:sz w:val="16"/>
                <w:szCs w:val="16"/>
                <w:lang w:eastAsia="en-US"/>
              </w:rPr>
            </w:pPr>
            <w:r w:rsidRPr="00DF53B4">
              <w:rPr>
                <w:sz w:val="16"/>
                <w:szCs w:val="16"/>
                <w:lang w:eastAsia="en-US"/>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203A0"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C1CD12" w14:textId="77777777" w:rsidR="00BC5578" w:rsidRPr="00DF53B4" w:rsidRDefault="00BC5578" w:rsidP="00BC5578">
            <w:pPr>
              <w:pStyle w:val="TAL"/>
              <w:rPr>
                <w:sz w:val="16"/>
                <w:szCs w:val="16"/>
                <w:lang w:eastAsia="en-US"/>
              </w:rPr>
            </w:pPr>
            <w:r w:rsidRPr="00DF53B4">
              <w:rPr>
                <w:sz w:val="16"/>
                <w:szCs w:val="16"/>
                <w:lang w:eastAsia="en-US"/>
              </w:rPr>
              <w:t>Correction to WI-103 IMS XCAP Testcase 15.10a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E4EB0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18596E"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BC986"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DED733" w14:textId="77777777" w:rsidR="00BC5578" w:rsidRPr="00DF53B4" w:rsidRDefault="00BC5578" w:rsidP="00BC5578">
            <w:pPr>
              <w:pStyle w:val="TAL"/>
              <w:rPr>
                <w:sz w:val="16"/>
                <w:szCs w:val="16"/>
                <w:lang w:eastAsia="en-US"/>
              </w:rPr>
            </w:pPr>
            <w:r w:rsidRPr="00DF53B4">
              <w:rPr>
                <w:sz w:val="16"/>
                <w:szCs w:val="16"/>
                <w:lang w:eastAsia="en-US"/>
              </w:rPr>
              <w:t>R5-145722</w:t>
            </w:r>
          </w:p>
        </w:tc>
      </w:tr>
      <w:tr w:rsidR="00BC5578" w:rsidRPr="00DF53B4" w14:paraId="74141CA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ED96A0"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B8788D"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F59FF3" w14:textId="77777777" w:rsidR="00BC5578" w:rsidRPr="00DF53B4" w:rsidRDefault="00BC5578" w:rsidP="00BC5578">
            <w:pPr>
              <w:pStyle w:val="TAL"/>
              <w:rPr>
                <w:sz w:val="16"/>
                <w:szCs w:val="16"/>
                <w:lang w:eastAsia="en-US"/>
              </w:rPr>
            </w:pPr>
            <w:r w:rsidRPr="00DF53B4">
              <w:rPr>
                <w:sz w:val="16"/>
                <w:szCs w:val="16"/>
                <w:lang w:eastAsia="en-US"/>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0852"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79D981" w14:textId="77777777" w:rsidR="00BC5578" w:rsidRPr="00DF53B4" w:rsidRDefault="00BC5578" w:rsidP="00BC5578">
            <w:pPr>
              <w:pStyle w:val="TAL"/>
              <w:rPr>
                <w:sz w:val="16"/>
                <w:szCs w:val="16"/>
                <w:lang w:eastAsia="en-US"/>
              </w:rPr>
            </w:pPr>
            <w:r w:rsidRPr="00DF53B4">
              <w:rPr>
                <w:sz w:val="16"/>
                <w:szCs w:val="16"/>
                <w:lang w:eastAsia="en-US"/>
              </w:rPr>
              <w:t>Corrections for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99E7AE"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59D26F"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AA619"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F2C248" w14:textId="77777777" w:rsidR="00BC5578" w:rsidRPr="00DF53B4" w:rsidRDefault="00BC5578" w:rsidP="00BC5578">
            <w:pPr>
              <w:pStyle w:val="TAL"/>
              <w:rPr>
                <w:sz w:val="16"/>
                <w:szCs w:val="16"/>
                <w:lang w:eastAsia="en-US"/>
              </w:rPr>
            </w:pPr>
            <w:r w:rsidRPr="00DF53B4">
              <w:rPr>
                <w:sz w:val="16"/>
                <w:szCs w:val="16"/>
                <w:lang w:eastAsia="en-US"/>
              </w:rPr>
              <w:t>R5-145723</w:t>
            </w:r>
          </w:p>
        </w:tc>
      </w:tr>
      <w:tr w:rsidR="00BC5578" w:rsidRPr="00DF53B4" w14:paraId="5E51E3A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9BD3A3"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12EB0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D065EE" w14:textId="77777777" w:rsidR="00BC5578" w:rsidRPr="00DF53B4" w:rsidRDefault="00BC5578" w:rsidP="00BC5578">
            <w:pPr>
              <w:pStyle w:val="TAL"/>
              <w:rPr>
                <w:sz w:val="16"/>
                <w:szCs w:val="16"/>
                <w:lang w:eastAsia="en-US"/>
              </w:rPr>
            </w:pPr>
            <w:r w:rsidRPr="00DF53B4">
              <w:rPr>
                <w:sz w:val="16"/>
                <w:szCs w:val="16"/>
                <w:lang w:eastAsia="en-US"/>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34064"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2A0982" w14:textId="77777777" w:rsidR="00BC5578" w:rsidRPr="00DF53B4" w:rsidRDefault="00BC5578" w:rsidP="00BC5578">
            <w:pPr>
              <w:pStyle w:val="TAL"/>
              <w:rPr>
                <w:sz w:val="16"/>
                <w:szCs w:val="16"/>
                <w:lang w:eastAsia="en-US"/>
              </w:rPr>
            </w:pPr>
            <w:r w:rsidRPr="00DF53B4">
              <w:rPr>
                <w:sz w:val="16"/>
                <w:szCs w:val="16"/>
                <w:lang w:eastAsia="en-US"/>
              </w:rPr>
              <w:t>Correction for pAccessNetworkInfo in SIP responses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BB7726"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6CC1D"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1502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4D8771" w14:textId="77777777" w:rsidR="00BC5578" w:rsidRPr="00DF53B4" w:rsidRDefault="00BC5578" w:rsidP="00BC5578">
            <w:pPr>
              <w:pStyle w:val="TAL"/>
              <w:rPr>
                <w:sz w:val="16"/>
                <w:szCs w:val="16"/>
                <w:lang w:eastAsia="en-US"/>
              </w:rPr>
            </w:pPr>
            <w:r w:rsidRPr="00DF53B4">
              <w:rPr>
                <w:sz w:val="16"/>
                <w:szCs w:val="16"/>
                <w:lang w:eastAsia="en-US"/>
              </w:rPr>
              <w:t>R5-145724</w:t>
            </w:r>
          </w:p>
        </w:tc>
      </w:tr>
      <w:tr w:rsidR="00BC5578" w:rsidRPr="00DF53B4" w14:paraId="2BD3A2A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964858"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621BE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D649A3" w14:textId="77777777" w:rsidR="00BC5578" w:rsidRPr="00DF53B4" w:rsidRDefault="00BC5578" w:rsidP="00BC5578">
            <w:pPr>
              <w:pStyle w:val="TAL"/>
              <w:rPr>
                <w:sz w:val="16"/>
                <w:szCs w:val="16"/>
                <w:lang w:eastAsia="en-US"/>
              </w:rPr>
            </w:pPr>
            <w:r w:rsidRPr="00DF53B4">
              <w:rPr>
                <w:sz w:val="16"/>
                <w:szCs w:val="16"/>
                <w:lang w:eastAsia="en-US"/>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3B354"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937170" w14:textId="77777777" w:rsidR="00BC5578" w:rsidRPr="00DF53B4" w:rsidRDefault="00BC5578" w:rsidP="00BC5578">
            <w:pPr>
              <w:pStyle w:val="TAL"/>
              <w:rPr>
                <w:sz w:val="16"/>
                <w:szCs w:val="16"/>
                <w:lang w:eastAsia="en-US"/>
              </w:rPr>
            </w:pPr>
            <w:r w:rsidRPr="00DF53B4">
              <w:rPr>
                <w:sz w:val="16"/>
                <w:szCs w:val="16"/>
                <w:lang w:eastAsia="en-US"/>
              </w:rPr>
              <w:t>Correction for SDP message contents for MO call setup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7399F3"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E5C4F6"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C1E85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FBE6D8" w14:textId="77777777" w:rsidR="00BC5578" w:rsidRPr="00DF53B4" w:rsidRDefault="00BC5578" w:rsidP="00BC5578">
            <w:pPr>
              <w:pStyle w:val="TAL"/>
              <w:rPr>
                <w:sz w:val="16"/>
                <w:szCs w:val="16"/>
                <w:lang w:eastAsia="en-US"/>
              </w:rPr>
            </w:pPr>
            <w:r w:rsidRPr="00DF53B4">
              <w:rPr>
                <w:sz w:val="16"/>
                <w:szCs w:val="16"/>
                <w:lang w:eastAsia="en-US"/>
              </w:rPr>
              <w:t>R5-145725</w:t>
            </w:r>
          </w:p>
        </w:tc>
      </w:tr>
      <w:tr w:rsidR="00BC5578" w:rsidRPr="00DF53B4" w14:paraId="7B3ACC3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1353ED"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87AFF3"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75B2B4" w14:textId="77777777" w:rsidR="00BC5578" w:rsidRPr="00DF53B4" w:rsidRDefault="00BC5578" w:rsidP="00BC5578">
            <w:pPr>
              <w:pStyle w:val="TAL"/>
              <w:rPr>
                <w:sz w:val="16"/>
                <w:szCs w:val="16"/>
                <w:lang w:eastAsia="en-US"/>
              </w:rPr>
            </w:pPr>
            <w:r w:rsidRPr="00DF53B4">
              <w:rPr>
                <w:sz w:val="16"/>
                <w:szCs w:val="16"/>
                <w:lang w:eastAsia="en-US"/>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56A6D"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E09292" w14:textId="77777777" w:rsidR="00BC5578" w:rsidRPr="00DF53B4" w:rsidRDefault="00BC5578" w:rsidP="00BC5578">
            <w:pPr>
              <w:pStyle w:val="TAL"/>
              <w:rPr>
                <w:sz w:val="16"/>
                <w:szCs w:val="16"/>
                <w:lang w:eastAsia="en-US"/>
              </w:rPr>
            </w:pPr>
            <w:r w:rsidRPr="00DF53B4">
              <w:rPr>
                <w:sz w:val="16"/>
                <w:szCs w:val="16"/>
                <w:lang w:eastAsia="en-US"/>
              </w:rPr>
              <w:t>SDP in re-INVITE for Call Hold: revisited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639CA5"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D22DD"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F1F40"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E9F1B" w14:textId="77777777" w:rsidR="00BC5578" w:rsidRPr="00DF53B4" w:rsidRDefault="00BC5578" w:rsidP="00BC5578">
            <w:pPr>
              <w:pStyle w:val="TAL"/>
              <w:rPr>
                <w:sz w:val="16"/>
                <w:szCs w:val="16"/>
                <w:lang w:eastAsia="en-US"/>
              </w:rPr>
            </w:pPr>
            <w:r w:rsidRPr="00DF53B4">
              <w:rPr>
                <w:sz w:val="16"/>
                <w:szCs w:val="16"/>
                <w:lang w:eastAsia="en-US"/>
              </w:rPr>
              <w:t>R5-145726</w:t>
            </w:r>
          </w:p>
        </w:tc>
      </w:tr>
      <w:tr w:rsidR="00BC5578" w:rsidRPr="00DF53B4" w14:paraId="7EB58D8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BA1CB3"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EBBF18"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0EBACF" w14:textId="77777777" w:rsidR="00BC5578" w:rsidRPr="00DF53B4" w:rsidRDefault="00BC5578" w:rsidP="00BC5578">
            <w:pPr>
              <w:pStyle w:val="TAL"/>
              <w:rPr>
                <w:sz w:val="16"/>
                <w:szCs w:val="16"/>
                <w:lang w:eastAsia="en-US"/>
              </w:rPr>
            </w:pPr>
            <w:r w:rsidRPr="00DF53B4">
              <w:rPr>
                <w:sz w:val="16"/>
                <w:szCs w:val="16"/>
                <w:lang w:eastAsia="en-US"/>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16ECB"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A4222F" w14:textId="77777777" w:rsidR="00BC5578" w:rsidRPr="00DF53B4" w:rsidRDefault="00BC5578" w:rsidP="00BC5578">
            <w:pPr>
              <w:pStyle w:val="TAL"/>
              <w:rPr>
                <w:sz w:val="16"/>
                <w:szCs w:val="16"/>
                <w:lang w:eastAsia="en-US"/>
              </w:rPr>
            </w:pPr>
            <w:r w:rsidRPr="00DF53B4">
              <w:rPr>
                <w:sz w:val="16"/>
                <w:szCs w:val="16"/>
                <w:lang w:eastAsia="en-US"/>
              </w:rPr>
              <w:t>Correction to IMS default message: port in Via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C0470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70DAB6"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8360CA"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251C24" w14:textId="77777777" w:rsidR="00BC5578" w:rsidRPr="00DF53B4" w:rsidRDefault="00BC5578" w:rsidP="00BC5578">
            <w:pPr>
              <w:pStyle w:val="TAL"/>
              <w:rPr>
                <w:sz w:val="16"/>
                <w:szCs w:val="16"/>
                <w:lang w:eastAsia="en-US"/>
              </w:rPr>
            </w:pPr>
            <w:r w:rsidRPr="00DF53B4">
              <w:rPr>
                <w:sz w:val="16"/>
                <w:szCs w:val="16"/>
                <w:lang w:eastAsia="en-US"/>
              </w:rPr>
              <w:t>R5-145727</w:t>
            </w:r>
          </w:p>
        </w:tc>
      </w:tr>
      <w:tr w:rsidR="00BC5578" w:rsidRPr="00DF53B4" w14:paraId="40BBD71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038F4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D17E0"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9A7DF" w14:textId="77777777" w:rsidR="00BC5578" w:rsidRPr="00DF53B4" w:rsidRDefault="00BC5578" w:rsidP="00BC5578">
            <w:pPr>
              <w:pStyle w:val="TAL"/>
              <w:rPr>
                <w:sz w:val="16"/>
                <w:szCs w:val="16"/>
                <w:lang w:eastAsia="en-US"/>
              </w:rPr>
            </w:pPr>
            <w:r w:rsidRPr="00DF53B4">
              <w:rPr>
                <w:sz w:val="16"/>
                <w:szCs w:val="16"/>
                <w:lang w:eastAsia="en-US"/>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9D207"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1B4356" w14:textId="77777777" w:rsidR="00BC5578" w:rsidRPr="00DF53B4" w:rsidRDefault="00BC5578" w:rsidP="00BC5578">
            <w:pPr>
              <w:pStyle w:val="TAL"/>
              <w:rPr>
                <w:sz w:val="16"/>
                <w:szCs w:val="16"/>
                <w:lang w:eastAsia="en-US"/>
              </w:rPr>
            </w:pPr>
            <w:r w:rsidRPr="00DF53B4">
              <w:rPr>
                <w:sz w:val="16"/>
                <w:szCs w:val="16"/>
                <w:lang w:eastAsia="en-US"/>
              </w:rPr>
              <w:t>Alignment of IMS TCs 16.2, 16.3, and 16.4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F3308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A8A28"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300D0"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331510" w14:textId="77777777" w:rsidR="00BC5578" w:rsidRPr="00DF53B4" w:rsidRDefault="00BC5578" w:rsidP="00BC5578">
            <w:pPr>
              <w:pStyle w:val="TAL"/>
              <w:rPr>
                <w:sz w:val="16"/>
                <w:szCs w:val="16"/>
                <w:lang w:eastAsia="en-US"/>
              </w:rPr>
            </w:pPr>
            <w:r w:rsidRPr="00DF53B4">
              <w:rPr>
                <w:sz w:val="16"/>
                <w:szCs w:val="16"/>
                <w:lang w:eastAsia="en-US"/>
              </w:rPr>
              <w:t>R5-145728</w:t>
            </w:r>
          </w:p>
        </w:tc>
      </w:tr>
      <w:tr w:rsidR="00BC5578" w:rsidRPr="00DF53B4" w14:paraId="5B90CCB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3648E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9748F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D7FCE9" w14:textId="77777777" w:rsidR="00BC5578" w:rsidRPr="00DF53B4" w:rsidRDefault="00BC5578" w:rsidP="00BC5578">
            <w:pPr>
              <w:pStyle w:val="TAL"/>
              <w:rPr>
                <w:sz w:val="16"/>
                <w:szCs w:val="16"/>
                <w:lang w:eastAsia="en-US"/>
              </w:rPr>
            </w:pPr>
            <w:r w:rsidRPr="00DF53B4">
              <w:rPr>
                <w:sz w:val="16"/>
                <w:szCs w:val="16"/>
                <w:lang w:eastAsia="en-US"/>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E444F"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5F5BC6" w14:textId="77777777" w:rsidR="00BC5578" w:rsidRPr="00DF53B4" w:rsidRDefault="00BC5578" w:rsidP="00BC5578">
            <w:pPr>
              <w:pStyle w:val="TAL"/>
              <w:rPr>
                <w:sz w:val="16"/>
                <w:szCs w:val="16"/>
                <w:lang w:eastAsia="en-US"/>
              </w:rPr>
            </w:pPr>
            <w:r w:rsidRPr="00DF53B4">
              <w:rPr>
                <w:sz w:val="16"/>
                <w:szCs w:val="16"/>
                <w:lang w:eastAsia="en-US"/>
              </w:rPr>
              <w:t>Target URI for Call Forwarding via XCAP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5082F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BFA0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35A93"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667B31" w14:textId="77777777" w:rsidR="00BC5578" w:rsidRPr="00DF53B4" w:rsidRDefault="00BC5578" w:rsidP="00BC5578">
            <w:pPr>
              <w:pStyle w:val="TAL"/>
              <w:rPr>
                <w:sz w:val="16"/>
                <w:szCs w:val="16"/>
                <w:lang w:eastAsia="en-US"/>
              </w:rPr>
            </w:pPr>
            <w:r w:rsidRPr="00DF53B4">
              <w:rPr>
                <w:sz w:val="16"/>
                <w:szCs w:val="16"/>
                <w:lang w:eastAsia="en-US"/>
              </w:rPr>
              <w:t>R5-145729</w:t>
            </w:r>
          </w:p>
        </w:tc>
      </w:tr>
      <w:tr w:rsidR="00BC5578" w:rsidRPr="00DF53B4" w14:paraId="52509E7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0A27A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9FFAB9"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6268DE" w14:textId="77777777" w:rsidR="00BC5578" w:rsidRPr="00DF53B4" w:rsidRDefault="00BC5578" w:rsidP="00BC5578">
            <w:pPr>
              <w:pStyle w:val="TAL"/>
              <w:rPr>
                <w:sz w:val="16"/>
                <w:szCs w:val="16"/>
                <w:lang w:eastAsia="en-US"/>
              </w:rPr>
            </w:pPr>
            <w:r w:rsidRPr="00DF53B4">
              <w:rPr>
                <w:sz w:val="16"/>
                <w:szCs w:val="16"/>
                <w:lang w:eastAsia="en-US"/>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E870"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AAD7B9" w14:textId="77777777" w:rsidR="00BC5578" w:rsidRPr="00DF53B4" w:rsidRDefault="00BC5578" w:rsidP="00BC5578">
            <w:pPr>
              <w:pStyle w:val="TAL"/>
              <w:rPr>
                <w:sz w:val="16"/>
                <w:szCs w:val="16"/>
                <w:lang w:eastAsia="en-US"/>
              </w:rPr>
            </w:pPr>
            <w:r w:rsidRPr="00DF53B4">
              <w:rPr>
                <w:sz w:val="16"/>
                <w:szCs w:val="16"/>
                <w:lang w:eastAsia="en-US"/>
              </w:rPr>
              <w:t>Issues on bandwidth modifiers RR and RR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228F2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B8951"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FA557"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E6EE4B" w14:textId="77777777" w:rsidR="00BC5578" w:rsidRPr="00DF53B4" w:rsidRDefault="00BC5578" w:rsidP="00BC5578">
            <w:pPr>
              <w:pStyle w:val="TAL"/>
              <w:rPr>
                <w:sz w:val="16"/>
                <w:szCs w:val="16"/>
                <w:lang w:eastAsia="en-US"/>
              </w:rPr>
            </w:pPr>
            <w:r w:rsidRPr="00DF53B4">
              <w:rPr>
                <w:sz w:val="16"/>
                <w:szCs w:val="16"/>
                <w:lang w:eastAsia="en-US"/>
              </w:rPr>
              <w:t>R5-145730</w:t>
            </w:r>
          </w:p>
        </w:tc>
      </w:tr>
      <w:tr w:rsidR="00BC5578" w:rsidRPr="00DF53B4" w14:paraId="6CE238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DC38A8"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7687C9"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43DC26" w14:textId="77777777" w:rsidR="00BC5578" w:rsidRPr="00DF53B4" w:rsidRDefault="00BC5578" w:rsidP="00BC5578">
            <w:pPr>
              <w:pStyle w:val="TAL"/>
              <w:rPr>
                <w:sz w:val="16"/>
                <w:szCs w:val="16"/>
                <w:lang w:eastAsia="en-US"/>
              </w:rPr>
            </w:pPr>
            <w:r w:rsidRPr="00DF53B4">
              <w:rPr>
                <w:sz w:val="16"/>
                <w:szCs w:val="16"/>
                <w:lang w:eastAsia="en-US"/>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16522"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71C68F" w14:textId="77777777" w:rsidR="00BC5578" w:rsidRPr="00DF53B4" w:rsidRDefault="00BC5578" w:rsidP="00BC5578">
            <w:pPr>
              <w:pStyle w:val="TAL"/>
              <w:rPr>
                <w:sz w:val="16"/>
                <w:szCs w:val="16"/>
                <w:lang w:eastAsia="en-US"/>
              </w:rPr>
            </w:pPr>
            <w:r w:rsidRPr="00DF53B4">
              <w:rPr>
                <w:sz w:val="16"/>
                <w:szCs w:val="16"/>
                <w:lang w:eastAsia="en-US"/>
              </w:rPr>
              <w:t>Correction to WI-154 IMS Emergency Call Testcase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DB238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DF79D"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0FD28"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3CA711" w14:textId="77777777" w:rsidR="00BC5578" w:rsidRPr="00DF53B4" w:rsidRDefault="00BC5578" w:rsidP="00BC5578">
            <w:pPr>
              <w:pStyle w:val="TAL"/>
              <w:rPr>
                <w:sz w:val="16"/>
                <w:szCs w:val="16"/>
                <w:lang w:eastAsia="en-US"/>
              </w:rPr>
            </w:pPr>
            <w:r w:rsidRPr="00DF53B4">
              <w:rPr>
                <w:sz w:val="16"/>
                <w:szCs w:val="16"/>
                <w:lang w:eastAsia="en-US"/>
              </w:rPr>
              <w:t>R5-145732</w:t>
            </w:r>
          </w:p>
        </w:tc>
      </w:tr>
      <w:tr w:rsidR="00BC5578" w:rsidRPr="00DF53B4" w14:paraId="1E2CD74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A153EB"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D233A"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DD6581" w14:textId="77777777" w:rsidR="00BC5578" w:rsidRPr="00DF53B4" w:rsidRDefault="00BC5578" w:rsidP="00BC5578">
            <w:pPr>
              <w:pStyle w:val="TAL"/>
              <w:rPr>
                <w:sz w:val="16"/>
                <w:szCs w:val="16"/>
                <w:lang w:eastAsia="en-US"/>
              </w:rPr>
            </w:pPr>
            <w:r w:rsidRPr="00DF53B4">
              <w:rPr>
                <w:sz w:val="16"/>
                <w:szCs w:val="16"/>
                <w:lang w:eastAsia="en-US"/>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BBC0A"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B98BA0" w14:textId="77777777" w:rsidR="00BC5578" w:rsidRPr="00DF53B4" w:rsidRDefault="00BC5578" w:rsidP="00BC5578">
            <w:pPr>
              <w:pStyle w:val="TAL"/>
              <w:rPr>
                <w:sz w:val="16"/>
                <w:szCs w:val="16"/>
                <w:lang w:eastAsia="en-US"/>
              </w:rPr>
            </w:pPr>
            <w:r w:rsidRPr="00DF53B4">
              <w:rPr>
                <w:sz w:val="16"/>
                <w:szCs w:val="16"/>
                <w:lang w:eastAsia="en-US"/>
              </w:rPr>
              <w:t>Introduction of test case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2E3140"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241999"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F6E903"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55D72E" w14:textId="77777777" w:rsidR="00BC5578" w:rsidRPr="00DF53B4" w:rsidRDefault="00BC5578" w:rsidP="00BC5578">
            <w:pPr>
              <w:pStyle w:val="TAL"/>
              <w:rPr>
                <w:sz w:val="16"/>
                <w:szCs w:val="16"/>
                <w:lang w:eastAsia="en-US"/>
              </w:rPr>
            </w:pPr>
            <w:r w:rsidRPr="00DF53B4">
              <w:rPr>
                <w:sz w:val="16"/>
                <w:szCs w:val="16"/>
                <w:lang w:eastAsia="en-US"/>
              </w:rPr>
              <w:t>R5-145733</w:t>
            </w:r>
          </w:p>
        </w:tc>
      </w:tr>
      <w:tr w:rsidR="00BC5578" w:rsidRPr="00DF53B4" w14:paraId="76A3316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4C8BC6"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9B0CDC"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493D44" w14:textId="77777777" w:rsidR="00BC5578" w:rsidRPr="00DF53B4" w:rsidRDefault="00BC5578" w:rsidP="00BC5578">
            <w:pPr>
              <w:pStyle w:val="TAL"/>
              <w:rPr>
                <w:sz w:val="16"/>
                <w:szCs w:val="16"/>
                <w:lang w:eastAsia="en-US"/>
              </w:rPr>
            </w:pPr>
            <w:r w:rsidRPr="00DF53B4">
              <w:rPr>
                <w:sz w:val="16"/>
                <w:szCs w:val="16"/>
                <w:lang w:eastAsia="en-US"/>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068BE"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7F116B" w14:textId="77777777" w:rsidR="00BC5578" w:rsidRPr="00DF53B4" w:rsidRDefault="00BC5578" w:rsidP="00BC5578">
            <w:pPr>
              <w:pStyle w:val="TAL"/>
              <w:rPr>
                <w:sz w:val="16"/>
                <w:szCs w:val="16"/>
                <w:lang w:eastAsia="en-US"/>
              </w:rPr>
            </w:pPr>
            <w:r w:rsidRPr="00DF53B4">
              <w:rPr>
                <w:sz w:val="16"/>
                <w:szCs w:val="16"/>
                <w:lang w:eastAsia="en-US"/>
              </w:rPr>
              <w:t>Correction to IMS Emergency Call test case 19.3.3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CC3242"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0AF2C"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CF05F"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DE27A1" w14:textId="77777777" w:rsidR="00BC5578" w:rsidRPr="00DF53B4" w:rsidRDefault="00BC5578" w:rsidP="00BC5578">
            <w:pPr>
              <w:pStyle w:val="TAL"/>
              <w:rPr>
                <w:sz w:val="16"/>
                <w:szCs w:val="16"/>
                <w:lang w:eastAsia="en-US"/>
              </w:rPr>
            </w:pPr>
            <w:r w:rsidRPr="00DF53B4">
              <w:rPr>
                <w:sz w:val="16"/>
                <w:szCs w:val="16"/>
                <w:lang w:eastAsia="en-US"/>
              </w:rPr>
              <w:t>R5-145734</w:t>
            </w:r>
          </w:p>
        </w:tc>
      </w:tr>
      <w:tr w:rsidR="00BC5578" w:rsidRPr="00DF53B4" w14:paraId="2934BA5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AAA45D"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70784C"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C3E6D4" w14:textId="77777777" w:rsidR="00BC5578" w:rsidRPr="00DF53B4" w:rsidRDefault="00BC5578" w:rsidP="00BC5578">
            <w:pPr>
              <w:pStyle w:val="TAL"/>
              <w:rPr>
                <w:sz w:val="16"/>
                <w:szCs w:val="16"/>
                <w:lang w:eastAsia="en-US"/>
              </w:rPr>
            </w:pPr>
            <w:r w:rsidRPr="00DF53B4">
              <w:rPr>
                <w:sz w:val="16"/>
                <w:szCs w:val="16"/>
                <w:lang w:eastAsia="en-US"/>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B5071"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CA01CD" w14:textId="77777777" w:rsidR="00BC5578" w:rsidRPr="00DF53B4" w:rsidRDefault="00BC5578" w:rsidP="00BC5578">
            <w:pPr>
              <w:pStyle w:val="TAL"/>
              <w:rPr>
                <w:sz w:val="16"/>
                <w:szCs w:val="16"/>
                <w:lang w:eastAsia="en-US"/>
              </w:rPr>
            </w:pPr>
            <w:r w:rsidRPr="00DF53B4">
              <w:rPr>
                <w:sz w:val="16"/>
                <w:szCs w:val="16"/>
                <w:lang w:eastAsia="en-US"/>
              </w:rPr>
              <w:t>Correction to WI-154 IMS Emergency Call testcase 19.3.4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B3EDF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CE411"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8610A7"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39C484" w14:textId="77777777" w:rsidR="00BC5578" w:rsidRPr="00DF53B4" w:rsidRDefault="00BC5578" w:rsidP="00BC5578">
            <w:pPr>
              <w:pStyle w:val="TAL"/>
              <w:rPr>
                <w:sz w:val="16"/>
                <w:szCs w:val="16"/>
                <w:lang w:eastAsia="en-US"/>
              </w:rPr>
            </w:pPr>
            <w:r w:rsidRPr="00DF53B4">
              <w:rPr>
                <w:sz w:val="16"/>
                <w:szCs w:val="16"/>
                <w:lang w:eastAsia="en-US"/>
              </w:rPr>
              <w:t>R5-145735</w:t>
            </w:r>
          </w:p>
        </w:tc>
      </w:tr>
      <w:tr w:rsidR="00BC5578" w:rsidRPr="00DF53B4" w14:paraId="427220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DE8DC0"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F0E448"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72565A" w14:textId="77777777" w:rsidR="00BC5578" w:rsidRPr="00DF53B4" w:rsidRDefault="00BC5578" w:rsidP="00BC5578">
            <w:pPr>
              <w:pStyle w:val="TAL"/>
              <w:rPr>
                <w:sz w:val="16"/>
                <w:szCs w:val="16"/>
                <w:lang w:eastAsia="en-US"/>
              </w:rPr>
            </w:pPr>
            <w:r w:rsidRPr="00DF53B4">
              <w:rPr>
                <w:sz w:val="16"/>
                <w:szCs w:val="16"/>
                <w:lang w:eastAsia="en-US"/>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679D61"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0D6530" w14:textId="77777777" w:rsidR="00BC5578" w:rsidRPr="00DF53B4" w:rsidRDefault="00BC5578" w:rsidP="00BC5578">
            <w:pPr>
              <w:pStyle w:val="TAL"/>
              <w:rPr>
                <w:sz w:val="16"/>
                <w:szCs w:val="16"/>
                <w:lang w:eastAsia="en-US"/>
              </w:rPr>
            </w:pPr>
            <w:r w:rsidRPr="00DF53B4">
              <w:rPr>
                <w:sz w:val="16"/>
                <w:szCs w:val="16"/>
                <w:lang w:eastAsia="en-US"/>
              </w:rPr>
              <w:t>Addition of default messages contents exchange of ATGW information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EF98D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C71EA2"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EF2556"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784816" w14:textId="77777777" w:rsidR="00BC5578" w:rsidRPr="00DF53B4" w:rsidRDefault="00BC5578" w:rsidP="00BC5578">
            <w:pPr>
              <w:pStyle w:val="TAL"/>
              <w:rPr>
                <w:sz w:val="16"/>
                <w:szCs w:val="16"/>
                <w:lang w:eastAsia="en-US"/>
              </w:rPr>
            </w:pPr>
            <w:r w:rsidRPr="00DF53B4">
              <w:rPr>
                <w:sz w:val="16"/>
                <w:szCs w:val="16"/>
                <w:lang w:eastAsia="en-US"/>
              </w:rPr>
              <w:t>R5-145745</w:t>
            </w:r>
          </w:p>
        </w:tc>
      </w:tr>
      <w:tr w:rsidR="00BC5578" w:rsidRPr="00DF53B4" w14:paraId="1D04CDB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58842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D31426"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B8EE4A" w14:textId="77777777" w:rsidR="00BC5578" w:rsidRPr="00DF53B4" w:rsidRDefault="00BC5578" w:rsidP="00BC5578">
            <w:pPr>
              <w:pStyle w:val="TAL"/>
              <w:rPr>
                <w:sz w:val="16"/>
                <w:szCs w:val="16"/>
                <w:lang w:eastAsia="en-US"/>
              </w:rPr>
            </w:pPr>
            <w:r w:rsidRPr="00DF53B4">
              <w:rPr>
                <w:sz w:val="16"/>
                <w:szCs w:val="16"/>
                <w:lang w:eastAsia="en-US"/>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A69B8"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D693B4" w14:textId="77777777" w:rsidR="00BC5578" w:rsidRPr="00DF53B4" w:rsidRDefault="00BC5578" w:rsidP="00BC5578">
            <w:pPr>
              <w:pStyle w:val="TAL"/>
              <w:rPr>
                <w:sz w:val="16"/>
                <w:szCs w:val="16"/>
                <w:lang w:eastAsia="en-US"/>
              </w:rPr>
            </w:pPr>
            <w:r w:rsidRPr="00DF53B4">
              <w:rPr>
                <w:sz w:val="16"/>
                <w:szCs w:val="16"/>
                <w:lang w:eastAsia="en-US"/>
              </w:rPr>
              <w:t>Updates of default message contents for IMS MO call setup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ED54C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94D67"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7B215E"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BBC86C" w14:textId="77777777" w:rsidR="00BC5578" w:rsidRPr="00DF53B4" w:rsidRDefault="00BC5578" w:rsidP="00BC5578">
            <w:pPr>
              <w:pStyle w:val="TAL"/>
              <w:rPr>
                <w:sz w:val="16"/>
                <w:szCs w:val="16"/>
                <w:lang w:eastAsia="en-US"/>
              </w:rPr>
            </w:pPr>
            <w:r w:rsidRPr="00DF53B4">
              <w:rPr>
                <w:sz w:val="16"/>
                <w:szCs w:val="16"/>
                <w:lang w:eastAsia="en-US"/>
              </w:rPr>
              <w:t>R5-145746</w:t>
            </w:r>
          </w:p>
        </w:tc>
      </w:tr>
      <w:tr w:rsidR="00BC5578" w:rsidRPr="00DF53B4" w14:paraId="100EB9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53AA3C"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B69CB6"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A6AE96" w14:textId="77777777" w:rsidR="00BC5578" w:rsidRPr="00DF53B4" w:rsidRDefault="00BC5578" w:rsidP="00BC5578">
            <w:pPr>
              <w:pStyle w:val="TAL"/>
              <w:rPr>
                <w:sz w:val="16"/>
                <w:szCs w:val="16"/>
                <w:lang w:eastAsia="en-US"/>
              </w:rPr>
            </w:pPr>
            <w:r w:rsidRPr="00DF53B4">
              <w:rPr>
                <w:sz w:val="16"/>
                <w:szCs w:val="16"/>
                <w:lang w:eastAsia="en-US"/>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47A5F"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576C19" w14:textId="77777777" w:rsidR="00BC5578" w:rsidRPr="00DF53B4" w:rsidRDefault="00BC5578" w:rsidP="00BC5578">
            <w:pPr>
              <w:pStyle w:val="TAL"/>
              <w:rPr>
                <w:sz w:val="16"/>
                <w:szCs w:val="16"/>
                <w:lang w:eastAsia="en-US"/>
              </w:rPr>
            </w:pPr>
            <w:r w:rsidRPr="00DF53B4">
              <w:rPr>
                <w:sz w:val="16"/>
                <w:szCs w:val="16"/>
                <w:lang w:eastAsia="en-US"/>
              </w:rPr>
              <w:t>New generic procedure for setting up MTSI MO speech call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DACFE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69C12"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7E3F80"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56C6A1" w14:textId="77777777" w:rsidR="00BC5578" w:rsidRPr="00DF53B4" w:rsidRDefault="00BC5578" w:rsidP="00BC5578">
            <w:pPr>
              <w:pStyle w:val="TAL"/>
              <w:rPr>
                <w:sz w:val="16"/>
                <w:szCs w:val="16"/>
                <w:lang w:eastAsia="en-US"/>
              </w:rPr>
            </w:pPr>
            <w:r w:rsidRPr="00DF53B4">
              <w:rPr>
                <w:sz w:val="16"/>
                <w:szCs w:val="16"/>
                <w:lang w:eastAsia="en-US"/>
              </w:rPr>
              <w:t>R5-145747</w:t>
            </w:r>
          </w:p>
        </w:tc>
      </w:tr>
      <w:tr w:rsidR="00BC5578" w:rsidRPr="00DF53B4" w14:paraId="1F7920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F4E0C2"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5F48F2"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7E36EB" w14:textId="77777777" w:rsidR="00BC5578" w:rsidRPr="00DF53B4" w:rsidRDefault="00BC5578" w:rsidP="00BC5578">
            <w:pPr>
              <w:pStyle w:val="TAL"/>
              <w:rPr>
                <w:sz w:val="16"/>
                <w:szCs w:val="16"/>
                <w:lang w:eastAsia="en-US"/>
              </w:rPr>
            </w:pPr>
            <w:r w:rsidRPr="00DF53B4">
              <w:rPr>
                <w:sz w:val="16"/>
                <w:szCs w:val="16"/>
                <w:lang w:eastAsia="en-US"/>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DA865"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01E80F" w14:textId="77777777" w:rsidR="00BC5578" w:rsidRPr="00DF53B4" w:rsidRDefault="00BC5578" w:rsidP="00BC5578">
            <w:pPr>
              <w:pStyle w:val="TAL"/>
              <w:rPr>
                <w:sz w:val="16"/>
                <w:szCs w:val="16"/>
                <w:lang w:eastAsia="en-US"/>
              </w:rPr>
            </w:pPr>
            <w:r w:rsidRPr="00DF53B4">
              <w:rPr>
                <w:sz w:val="16"/>
                <w:szCs w:val="16"/>
                <w:lang w:eastAsia="en-US"/>
              </w:rPr>
              <w:t>New generic procedure Generic test procedure for MTSI MT speech call for rSRVCC û user reject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05838"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B55534"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28548"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0FE963" w14:textId="77777777" w:rsidR="00BC5578" w:rsidRPr="00DF53B4" w:rsidRDefault="00BC5578" w:rsidP="00BC5578">
            <w:pPr>
              <w:pStyle w:val="TAL"/>
              <w:rPr>
                <w:sz w:val="16"/>
                <w:szCs w:val="16"/>
                <w:lang w:eastAsia="en-US"/>
              </w:rPr>
            </w:pPr>
            <w:r w:rsidRPr="00DF53B4">
              <w:rPr>
                <w:sz w:val="16"/>
                <w:szCs w:val="16"/>
                <w:lang w:eastAsia="en-US"/>
              </w:rPr>
              <w:t>R5-145748</w:t>
            </w:r>
          </w:p>
        </w:tc>
      </w:tr>
      <w:tr w:rsidR="00BC5578" w:rsidRPr="00DF53B4" w14:paraId="5CCF3D0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DB0F0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DCAD26"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EB85B0" w14:textId="77777777" w:rsidR="00BC5578" w:rsidRPr="00DF53B4" w:rsidRDefault="00BC5578" w:rsidP="00BC5578">
            <w:pPr>
              <w:pStyle w:val="TAL"/>
              <w:rPr>
                <w:sz w:val="16"/>
                <w:szCs w:val="16"/>
                <w:lang w:eastAsia="en-US"/>
              </w:rPr>
            </w:pPr>
            <w:r w:rsidRPr="00DF53B4">
              <w:rPr>
                <w:sz w:val="16"/>
                <w:szCs w:val="16"/>
                <w:lang w:eastAsia="en-US"/>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48694"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5BCD36" w14:textId="77777777" w:rsidR="00BC5578" w:rsidRPr="00DF53B4" w:rsidRDefault="00BC5578" w:rsidP="00BC5578">
            <w:pPr>
              <w:pStyle w:val="TAL"/>
              <w:rPr>
                <w:sz w:val="16"/>
                <w:szCs w:val="16"/>
                <w:lang w:eastAsia="en-US"/>
              </w:rPr>
            </w:pPr>
            <w:r w:rsidRPr="00DF53B4">
              <w:rPr>
                <w:sz w:val="16"/>
                <w:szCs w:val="16"/>
                <w:lang w:eastAsia="en-US"/>
              </w:rPr>
              <w:t>New generic procedure Generic test procedure for MTSI MT speech call for rSRVCC in alerting state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DC443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2DE23"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808F7F"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0DF07A" w14:textId="77777777" w:rsidR="00BC5578" w:rsidRPr="00DF53B4" w:rsidRDefault="00BC5578" w:rsidP="00BC5578">
            <w:pPr>
              <w:pStyle w:val="TAL"/>
              <w:rPr>
                <w:sz w:val="16"/>
                <w:szCs w:val="16"/>
                <w:lang w:eastAsia="en-US"/>
              </w:rPr>
            </w:pPr>
            <w:r w:rsidRPr="00DF53B4">
              <w:rPr>
                <w:sz w:val="16"/>
                <w:szCs w:val="16"/>
                <w:lang w:eastAsia="en-US"/>
              </w:rPr>
              <w:t>R5-145749</w:t>
            </w:r>
          </w:p>
        </w:tc>
      </w:tr>
      <w:tr w:rsidR="00BC5578" w:rsidRPr="00DF53B4" w14:paraId="7DFDB0B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65250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4AAEE5"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248539" w14:textId="77777777" w:rsidR="00BC5578" w:rsidRPr="00DF53B4" w:rsidRDefault="00BC5578" w:rsidP="00BC5578">
            <w:pPr>
              <w:pStyle w:val="TAL"/>
              <w:rPr>
                <w:sz w:val="16"/>
                <w:szCs w:val="16"/>
                <w:lang w:eastAsia="en-US"/>
              </w:rPr>
            </w:pPr>
            <w:r w:rsidRPr="00DF53B4">
              <w:rPr>
                <w:sz w:val="16"/>
                <w:szCs w:val="16"/>
                <w:lang w:eastAsia="en-US"/>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7A31D"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D96D59" w14:textId="77777777" w:rsidR="00BC5578" w:rsidRPr="00DF53B4" w:rsidRDefault="00BC5578" w:rsidP="00BC5578">
            <w:pPr>
              <w:pStyle w:val="TAL"/>
              <w:rPr>
                <w:sz w:val="16"/>
                <w:szCs w:val="16"/>
                <w:lang w:eastAsia="en-US"/>
              </w:rPr>
            </w:pPr>
            <w:r w:rsidRPr="00DF53B4">
              <w:rPr>
                <w:sz w:val="16"/>
                <w:szCs w:val="16"/>
                <w:lang w:eastAsia="en-US"/>
              </w:rPr>
              <w:t>New generic procedure for UE receiving the ATGW information for CS to PS 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4B2B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81574"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BE55F"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8B4C5F" w14:textId="77777777" w:rsidR="00BC5578" w:rsidRPr="00DF53B4" w:rsidRDefault="00BC5578" w:rsidP="00BC5578">
            <w:pPr>
              <w:pStyle w:val="TAL"/>
              <w:rPr>
                <w:sz w:val="16"/>
                <w:szCs w:val="16"/>
                <w:lang w:eastAsia="en-US"/>
              </w:rPr>
            </w:pPr>
            <w:r w:rsidRPr="00DF53B4">
              <w:rPr>
                <w:sz w:val="16"/>
                <w:szCs w:val="16"/>
                <w:lang w:eastAsia="en-US"/>
              </w:rPr>
              <w:t>R5-145750</w:t>
            </w:r>
          </w:p>
        </w:tc>
      </w:tr>
      <w:tr w:rsidR="00BC5578" w:rsidRPr="00DF53B4" w14:paraId="7F697C8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70BB37"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CAEDF1" w14:textId="77777777" w:rsidR="00BC5578" w:rsidRPr="00DF53B4" w:rsidRDefault="00BC5578" w:rsidP="00BC5578">
            <w:pPr>
              <w:rPr>
                <w:rFonts w:ascii="Arial" w:hAnsi="Arial"/>
                <w:sz w:val="16"/>
                <w:szCs w:val="16"/>
              </w:rPr>
            </w:pPr>
            <w:r w:rsidRPr="00DF53B4">
              <w:rPr>
                <w:rFonts w:ascii="Arial" w:hAnsi="Arial"/>
                <w:sz w:val="16"/>
                <w:szCs w:val="16"/>
              </w:rPr>
              <w:t>RP-142056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1722E5" w14:textId="77777777" w:rsidR="00BC5578" w:rsidRPr="00DF53B4" w:rsidRDefault="00BC5578" w:rsidP="00BC5578">
            <w:pPr>
              <w:pStyle w:val="TAL"/>
              <w:rPr>
                <w:sz w:val="16"/>
                <w:szCs w:val="16"/>
                <w:lang w:eastAsia="en-US"/>
              </w:rPr>
            </w:pPr>
            <w:r w:rsidRPr="00DF53B4">
              <w:rPr>
                <w:sz w:val="16"/>
                <w:szCs w:val="16"/>
                <w:lang w:eastAsia="en-US"/>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29E0E"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966A76" w14:textId="77777777" w:rsidR="00BC5578" w:rsidRPr="00DF53B4" w:rsidRDefault="00BC5578" w:rsidP="00BC5578">
            <w:pPr>
              <w:pStyle w:val="TAL"/>
              <w:rPr>
                <w:sz w:val="16"/>
                <w:szCs w:val="16"/>
                <w:lang w:eastAsia="en-US"/>
              </w:rPr>
            </w:pPr>
            <w:r w:rsidRPr="00DF53B4">
              <w:rPr>
                <w:sz w:val="16"/>
                <w:szCs w:val="16"/>
                <w:lang w:eastAsia="en-US"/>
              </w:rPr>
              <w:t>Correction GCF WI-154 IMS Emergency Call Testcase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7EEF81"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B72260"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E6FAE"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FF1F88" w14:textId="77777777" w:rsidR="00BC5578" w:rsidRPr="00DF53B4" w:rsidRDefault="00BC5578" w:rsidP="00BC5578">
            <w:pPr>
              <w:pStyle w:val="TAL"/>
              <w:rPr>
                <w:sz w:val="16"/>
                <w:szCs w:val="16"/>
                <w:lang w:eastAsia="en-US"/>
              </w:rPr>
            </w:pPr>
            <w:r w:rsidRPr="00DF53B4">
              <w:rPr>
                <w:sz w:val="16"/>
                <w:szCs w:val="16"/>
                <w:lang w:eastAsia="en-US"/>
              </w:rPr>
              <w:t>R5-145752</w:t>
            </w:r>
          </w:p>
        </w:tc>
      </w:tr>
      <w:tr w:rsidR="00BC5578" w:rsidRPr="00DF53B4" w14:paraId="1B4C093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DAEB89"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8AABEE" w14:textId="77777777" w:rsidR="00BC5578" w:rsidRPr="00DF53B4" w:rsidRDefault="00BC5578" w:rsidP="00BC5578">
            <w:pPr>
              <w:rPr>
                <w:rFonts w:ascii="Arial" w:hAnsi="Arial"/>
                <w:sz w:val="16"/>
                <w:szCs w:val="16"/>
              </w:rPr>
            </w:pPr>
            <w:r w:rsidRPr="00DF53B4">
              <w:rPr>
                <w:rFonts w:ascii="Arial" w:hAnsi="Arial"/>
                <w:sz w:val="16"/>
                <w:szCs w:val="16"/>
              </w:rPr>
              <w:t>RP-142054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F29609" w14:textId="77777777" w:rsidR="00BC5578" w:rsidRPr="00DF53B4" w:rsidRDefault="00BC5578" w:rsidP="00BC5578">
            <w:pPr>
              <w:pStyle w:val="TAL"/>
              <w:rPr>
                <w:sz w:val="16"/>
                <w:szCs w:val="16"/>
                <w:lang w:eastAsia="en-US"/>
              </w:rPr>
            </w:pPr>
            <w:r w:rsidRPr="00DF53B4">
              <w:rPr>
                <w:sz w:val="16"/>
                <w:szCs w:val="16"/>
                <w:lang w:eastAsia="en-US"/>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2C989"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AA66C3" w14:textId="77777777" w:rsidR="00BC5578" w:rsidRPr="00DF53B4" w:rsidRDefault="00BC5578" w:rsidP="00BC5578">
            <w:pPr>
              <w:pStyle w:val="TAL"/>
              <w:rPr>
                <w:sz w:val="16"/>
                <w:szCs w:val="16"/>
                <w:lang w:eastAsia="en-US"/>
              </w:rPr>
            </w:pPr>
            <w:r w:rsidRPr="00DF53B4">
              <w:rPr>
                <w:sz w:val="16"/>
                <w:szCs w:val="16"/>
                <w:lang w:eastAsia="en-US"/>
              </w:rPr>
              <w:t>Updates to generic test procedure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350017"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511D25"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D7BD0D"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7C86CC" w14:textId="77777777" w:rsidR="00BC5578" w:rsidRPr="00DF53B4" w:rsidRDefault="00BC5578" w:rsidP="00BC5578">
            <w:pPr>
              <w:pStyle w:val="TAL"/>
              <w:rPr>
                <w:sz w:val="16"/>
                <w:szCs w:val="16"/>
                <w:lang w:eastAsia="en-US"/>
              </w:rPr>
            </w:pPr>
            <w:r w:rsidRPr="00DF53B4">
              <w:rPr>
                <w:sz w:val="16"/>
                <w:szCs w:val="16"/>
                <w:lang w:eastAsia="en-US"/>
              </w:rPr>
              <w:t>R5-145789</w:t>
            </w:r>
          </w:p>
        </w:tc>
      </w:tr>
      <w:tr w:rsidR="00BC5578" w:rsidRPr="00DF53B4" w14:paraId="4190489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0B4DCA" w14:textId="77777777" w:rsidR="00BC5578" w:rsidRPr="00DF53B4" w:rsidRDefault="00BC5578" w:rsidP="00BC5578">
            <w:pPr>
              <w:pStyle w:val="TAL"/>
              <w:rPr>
                <w:sz w:val="16"/>
                <w:szCs w:val="16"/>
                <w:lang w:eastAsia="en-US"/>
              </w:rPr>
            </w:pPr>
            <w:r w:rsidRPr="00DF53B4">
              <w:rPr>
                <w:sz w:val="16"/>
                <w:szCs w:val="16"/>
                <w:lang w:eastAsia="en-US"/>
              </w:rPr>
              <w:t>RP-66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B4160C" w14:textId="77777777" w:rsidR="00BC5578" w:rsidRPr="00DF53B4" w:rsidRDefault="00BC5578" w:rsidP="00BC5578">
            <w:pPr>
              <w:rPr>
                <w:rFonts w:ascii="Arial" w:hAnsi="Arial"/>
                <w:sz w:val="16"/>
                <w:szCs w:val="16"/>
              </w:rPr>
            </w:pPr>
            <w:r w:rsidRPr="00DF53B4">
              <w:rPr>
                <w:rFonts w:ascii="Arial" w:hAnsi="Arial"/>
                <w:sz w:val="16"/>
                <w:szCs w:val="16"/>
              </w:rPr>
              <w:t>RP-142073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BEB821" w14:textId="77777777" w:rsidR="00BC5578" w:rsidRPr="00DF53B4" w:rsidRDefault="00BC5578" w:rsidP="00BC5578">
            <w:pPr>
              <w:pStyle w:val="TAL"/>
              <w:rPr>
                <w:sz w:val="16"/>
                <w:szCs w:val="16"/>
                <w:lang w:eastAsia="en-US"/>
              </w:rPr>
            </w:pPr>
            <w:r w:rsidRPr="00DF53B4">
              <w:rPr>
                <w:sz w:val="16"/>
                <w:szCs w:val="16"/>
                <w:lang w:eastAsia="en-US"/>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AA7E0" w14:textId="77777777" w:rsidR="00BC5578" w:rsidRPr="00DF53B4" w:rsidRDefault="00BC5578" w:rsidP="00BC5578">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F706B4" w14:textId="77777777" w:rsidR="00BC5578" w:rsidRPr="00DF53B4" w:rsidRDefault="00BC5578" w:rsidP="00BC5578">
            <w:pPr>
              <w:pStyle w:val="TAL"/>
              <w:rPr>
                <w:sz w:val="16"/>
                <w:szCs w:val="16"/>
                <w:lang w:eastAsia="en-US"/>
              </w:rPr>
            </w:pPr>
            <w:r w:rsidRPr="00DF53B4">
              <w:rPr>
                <w:sz w:val="16"/>
                <w:szCs w:val="16"/>
                <w:lang w:eastAsia="en-US"/>
              </w:rPr>
              <w:t>Updates of default message contents for IMS registration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C9086D" w14:textId="77777777" w:rsidR="00BC5578" w:rsidRPr="00DF53B4" w:rsidRDefault="00BC5578" w:rsidP="00BC5578">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4F9B1" w14:textId="77777777" w:rsidR="00BC5578" w:rsidRPr="00DF53B4" w:rsidRDefault="00BC5578" w:rsidP="00BC5578">
            <w:pPr>
              <w:pStyle w:val="TAL"/>
              <w:rPr>
                <w:sz w:val="16"/>
                <w:szCs w:val="16"/>
                <w:lang w:eastAsia="en-US"/>
              </w:rPr>
            </w:pPr>
            <w:r w:rsidRPr="00DF53B4">
              <w:rPr>
                <w:sz w:val="16"/>
                <w:szCs w:val="16"/>
                <w:lang w:eastAsia="en-US"/>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BC8B5" w14:textId="77777777" w:rsidR="00BC5578" w:rsidRPr="00DF53B4" w:rsidRDefault="00BC5578" w:rsidP="00BC5578">
            <w:pPr>
              <w:pStyle w:val="TAL"/>
              <w:rPr>
                <w:sz w:val="16"/>
                <w:szCs w:val="16"/>
                <w:lang w:eastAsia="en-US"/>
              </w:rPr>
            </w:pPr>
            <w:r w:rsidRPr="00DF53B4">
              <w:rPr>
                <w:sz w:val="16"/>
                <w:szCs w:val="16"/>
                <w:lang w:eastAsia="en-US"/>
              </w:rPr>
              <w:t>12.4.0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4F8438" w14:textId="77777777" w:rsidR="00BC5578" w:rsidRPr="00DF53B4" w:rsidRDefault="00BC5578" w:rsidP="00BC5578">
            <w:pPr>
              <w:pStyle w:val="TAL"/>
              <w:rPr>
                <w:sz w:val="16"/>
                <w:szCs w:val="16"/>
                <w:lang w:eastAsia="en-US"/>
              </w:rPr>
            </w:pPr>
            <w:r w:rsidRPr="00DF53B4">
              <w:rPr>
                <w:sz w:val="16"/>
                <w:szCs w:val="16"/>
                <w:lang w:eastAsia="en-US"/>
              </w:rPr>
              <w:t>R5-145796</w:t>
            </w:r>
          </w:p>
        </w:tc>
      </w:tr>
      <w:tr w:rsidR="00082058" w:rsidRPr="00DF53B4" w14:paraId="148A43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3D803A"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6D13D3"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9E6EEE" w14:textId="77777777" w:rsidR="00082058" w:rsidRPr="00DF53B4" w:rsidRDefault="00082058" w:rsidP="00407ACC">
            <w:pPr>
              <w:pStyle w:val="TAL"/>
              <w:rPr>
                <w:sz w:val="16"/>
                <w:szCs w:val="16"/>
                <w:lang w:eastAsia="en-US"/>
              </w:rPr>
            </w:pPr>
            <w:r w:rsidRPr="00DF53B4">
              <w:rPr>
                <w:sz w:val="16"/>
                <w:szCs w:val="16"/>
                <w:lang w:eastAsia="en-US"/>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25BE1"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5BA227" w14:textId="77777777" w:rsidR="00082058" w:rsidRPr="00DF53B4" w:rsidRDefault="00082058" w:rsidP="00407ACC">
            <w:pPr>
              <w:pStyle w:val="TAL"/>
              <w:rPr>
                <w:sz w:val="16"/>
                <w:szCs w:val="16"/>
                <w:lang w:eastAsia="en-US"/>
              </w:rPr>
            </w:pPr>
            <w:r w:rsidRPr="00DF53B4">
              <w:rPr>
                <w:sz w:val="16"/>
                <w:szCs w:val="16"/>
                <w:lang w:eastAsia="en-US"/>
              </w:rPr>
              <w:t>Correction to IMS test case 8.16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687CBA"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594C7"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A992C1"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6FB547" w14:textId="77777777" w:rsidR="00082058" w:rsidRPr="00DF53B4" w:rsidRDefault="00082058" w:rsidP="00407ACC">
            <w:pPr>
              <w:pStyle w:val="TAL"/>
              <w:rPr>
                <w:sz w:val="16"/>
                <w:szCs w:val="16"/>
                <w:lang w:eastAsia="en-US"/>
              </w:rPr>
            </w:pPr>
            <w:r w:rsidRPr="00DF53B4">
              <w:rPr>
                <w:sz w:val="16"/>
                <w:szCs w:val="16"/>
                <w:lang w:eastAsia="en-US"/>
              </w:rPr>
              <w:t>R5-150128</w:t>
            </w:r>
          </w:p>
        </w:tc>
      </w:tr>
      <w:tr w:rsidR="00082058" w:rsidRPr="00DF53B4" w14:paraId="546C29F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46B687"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D522ED"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A99552" w14:textId="77777777" w:rsidR="00082058" w:rsidRPr="00DF53B4" w:rsidRDefault="00082058" w:rsidP="00407ACC">
            <w:pPr>
              <w:pStyle w:val="TAL"/>
              <w:rPr>
                <w:sz w:val="16"/>
                <w:szCs w:val="16"/>
                <w:lang w:eastAsia="en-US"/>
              </w:rPr>
            </w:pPr>
            <w:r w:rsidRPr="00DF53B4">
              <w:rPr>
                <w:sz w:val="16"/>
                <w:szCs w:val="16"/>
                <w:lang w:eastAsia="en-US"/>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23F9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DF0ED2" w14:textId="77777777" w:rsidR="00082058" w:rsidRPr="00DF53B4" w:rsidRDefault="00082058" w:rsidP="00407ACC">
            <w:pPr>
              <w:pStyle w:val="TAL"/>
              <w:rPr>
                <w:sz w:val="16"/>
                <w:szCs w:val="16"/>
                <w:lang w:eastAsia="en-US"/>
              </w:rPr>
            </w:pPr>
            <w:r w:rsidRPr="00DF53B4">
              <w:rPr>
                <w:sz w:val="16"/>
                <w:szCs w:val="16"/>
                <w:lang w:eastAsia="en-US"/>
              </w:rPr>
              <w:t>Correction to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48959C"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0743C"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817A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D07D85" w14:textId="77777777" w:rsidR="00082058" w:rsidRPr="00DF53B4" w:rsidRDefault="00082058" w:rsidP="00407ACC">
            <w:pPr>
              <w:pStyle w:val="TAL"/>
              <w:rPr>
                <w:sz w:val="16"/>
                <w:szCs w:val="16"/>
                <w:lang w:eastAsia="en-US"/>
              </w:rPr>
            </w:pPr>
            <w:r w:rsidRPr="00DF53B4">
              <w:rPr>
                <w:sz w:val="16"/>
                <w:szCs w:val="16"/>
                <w:lang w:eastAsia="en-US"/>
              </w:rPr>
              <w:t>R5-150247</w:t>
            </w:r>
          </w:p>
        </w:tc>
      </w:tr>
      <w:tr w:rsidR="00082058" w:rsidRPr="00DF53B4" w14:paraId="442B1A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92A99E"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81F7C7"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0B5DEB" w14:textId="77777777" w:rsidR="00082058" w:rsidRPr="00DF53B4" w:rsidRDefault="00082058" w:rsidP="00407ACC">
            <w:pPr>
              <w:pStyle w:val="TAL"/>
              <w:rPr>
                <w:sz w:val="16"/>
                <w:szCs w:val="16"/>
                <w:lang w:eastAsia="en-US"/>
              </w:rPr>
            </w:pPr>
            <w:r w:rsidRPr="00DF53B4">
              <w:rPr>
                <w:sz w:val="16"/>
                <w:szCs w:val="16"/>
                <w:lang w:eastAsia="en-US"/>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EC4EF"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75C004" w14:textId="77777777" w:rsidR="00082058" w:rsidRPr="00DF53B4" w:rsidRDefault="00082058" w:rsidP="00407ACC">
            <w:pPr>
              <w:pStyle w:val="TAL"/>
              <w:rPr>
                <w:sz w:val="16"/>
                <w:szCs w:val="16"/>
                <w:lang w:eastAsia="en-US"/>
              </w:rPr>
            </w:pPr>
            <w:r w:rsidRPr="00DF53B4">
              <w:rPr>
                <w:sz w:val="16"/>
                <w:szCs w:val="16"/>
                <w:lang w:eastAsia="en-US"/>
              </w:rPr>
              <w:t>Correction to Test case 15.10a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544654"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AB51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A141FE"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6D6792" w14:textId="77777777" w:rsidR="00082058" w:rsidRPr="00DF53B4" w:rsidRDefault="00082058" w:rsidP="00407ACC">
            <w:pPr>
              <w:pStyle w:val="TAL"/>
              <w:rPr>
                <w:sz w:val="16"/>
                <w:szCs w:val="16"/>
                <w:lang w:eastAsia="en-US"/>
              </w:rPr>
            </w:pPr>
            <w:r w:rsidRPr="00DF53B4">
              <w:rPr>
                <w:sz w:val="16"/>
                <w:szCs w:val="16"/>
                <w:lang w:eastAsia="en-US"/>
              </w:rPr>
              <w:t>R5-150248</w:t>
            </w:r>
          </w:p>
        </w:tc>
      </w:tr>
      <w:tr w:rsidR="00082058" w:rsidRPr="00DF53B4" w14:paraId="6A31782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92CED8"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160CCF"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F640F6" w14:textId="77777777" w:rsidR="00082058" w:rsidRPr="00DF53B4" w:rsidRDefault="00082058" w:rsidP="00407ACC">
            <w:pPr>
              <w:pStyle w:val="TAL"/>
              <w:rPr>
                <w:sz w:val="16"/>
                <w:szCs w:val="16"/>
                <w:lang w:eastAsia="en-US"/>
              </w:rPr>
            </w:pPr>
            <w:r w:rsidRPr="00DF53B4">
              <w:rPr>
                <w:sz w:val="16"/>
                <w:szCs w:val="16"/>
                <w:lang w:eastAsia="en-US"/>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6D616"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EFF716" w14:textId="77777777" w:rsidR="00082058" w:rsidRPr="00DF53B4" w:rsidRDefault="00082058" w:rsidP="00407ACC">
            <w:pPr>
              <w:pStyle w:val="TAL"/>
              <w:rPr>
                <w:sz w:val="16"/>
                <w:szCs w:val="16"/>
                <w:lang w:eastAsia="en-US"/>
              </w:rPr>
            </w:pPr>
            <w:r w:rsidRPr="00DF53B4">
              <w:rPr>
                <w:sz w:val="16"/>
                <w:szCs w:val="16"/>
                <w:lang w:eastAsia="en-US"/>
              </w:rPr>
              <w:t>Correction to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E6F2D0"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DFE0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69AE0"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70386D" w14:textId="77777777" w:rsidR="00082058" w:rsidRPr="00DF53B4" w:rsidRDefault="00082058" w:rsidP="00407ACC">
            <w:pPr>
              <w:pStyle w:val="TAL"/>
              <w:rPr>
                <w:sz w:val="16"/>
                <w:szCs w:val="16"/>
                <w:lang w:eastAsia="en-US"/>
              </w:rPr>
            </w:pPr>
            <w:r w:rsidRPr="00DF53B4">
              <w:rPr>
                <w:sz w:val="16"/>
                <w:szCs w:val="16"/>
                <w:lang w:eastAsia="en-US"/>
              </w:rPr>
              <w:t>R5-150250</w:t>
            </w:r>
          </w:p>
        </w:tc>
      </w:tr>
      <w:tr w:rsidR="00082058" w:rsidRPr="00DF53B4" w14:paraId="2C183A8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DB3FB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29321E"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74776C" w14:textId="77777777" w:rsidR="00082058" w:rsidRPr="00DF53B4" w:rsidRDefault="00082058" w:rsidP="00407ACC">
            <w:pPr>
              <w:pStyle w:val="TAL"/>
              <w:rPr>
                <w:sz w:val="16"/>
                <w:szCs w:val="16"/>
                <w:lang w:eastAsia="en-US"/>
              </w:rPr>
            </w:pPr>
            <w:r w:rsidRPr="00DF53B4">
              <w:rPr>
                <w:sz w:val="16"/>
                <w:szCs w:val="16"/>
                <w:lang w:eastAsia="en-US"/>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1D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F46C7" w14:textId="77777777" w:rsidR="00082058" w:rsidRPr="00DF53B4" w:rsidRDefault="00082058" w:rsidP="00407ACC">
            <w:pPr>
              <w:pStyle w:val="TAL"/>
              <w:rPr>
                <w:sz w:val="16"/>
                <w:szCs w:val="16"/>
                <w:lang w:eastAsia="en-US"/>
              </w:rPr>
            </w:pPr>
            <w:r w:rsidRPr="00DF53B4">
              <w:rPr>
                <w:sz w:val="16"/>
                <w:szCs w:val="16"/>
                <w:lang w:eastAsia="en-US"/>
              </w:rPr>
              <w:t>Add reference document of RFC4488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5B22AC"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E0D48"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60531B"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610561" w14:textId="77777777" w:rsidR="00082058" w:rsidRPr="00DF53B4" w:rsidRDefault="00082058" w:rsidP="00407ACC">
            <w:pPr>
              <w:pStyle w:val="TAL"/>
              <w:rPr>
                <w:sz w:val="16"/>
                <w:szCs w:val="16"/>
                <w:lang w:eastAsia="en-US"/>
              </w:rPr>
            </w:pPr>
            <w:r w:rsidRPr="00DF53B4">
              <w:rPr>
                <w:sz w:val="16"/>
                <w:szCs w:val="16"/>
                <w:lang w:eastAsia="en-US"/>
              </w:rPr>
              <w:t>R5-150251</w:t>
            </w:r>
          </w:p>
        </w:tc>
      </w:tr>
      <w:tr w:rsidR="00082058" w:rsidRPr="00DF53B4" w14:paraId="2BAC5D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89E9D1"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DBC72D"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74D16F" w14:textId="77777777" w:rsidR="00082058" w:rsidRPr="00DF53B4" w:rsidRDefault="00082058" w:rsidP="00407ACC">
            <w:pPr>
              <w:pStyle w:val="TAL"/>
              <w:rPr>
                <w:sz w:val="16"/>
                <w:szCs w:val="16"/>
                <w:lang w:eastAsia="en-US"/>
              </w:rPr>
            </w:pPr>
            <w:r w:rsidRPr="00DF53B4">
              <w:rPr>
                <w:sz w:val="16"/>
                <w:szCs w:val="16"/>
                <w:lang w:eastAsia="en-US"/>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338C3"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F55579" w14:textId="77777777" w:rsidR="00082058" w:rsidRPr="00DF53B4" w:rsidRDefault="00082058" w:rsidP="00407ACC">
            <w:pPr>
              <w:pStyle w:val="TAL"/>
              <w:rPr>
                <w:sz w:val="16"/>
                <w:szCs w:val="16"/>
                <w:lang w:eastAsia="en-US"/>
              </w:rPr>
            </w:pPr>
            <w:r w:rsidRPr="00DF53B4">
              <w:rPr>
                <w:sz w:val="16"/>
                <w:szCs w:val="16"/>
                <w:lang w:eastAsia="en-US"/>
              </w:rPr>
              <w:t>Correction to GCF WI-154 IMS Emergency call Testcase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DCEB7B"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2B66E"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5D97C4"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941311" w14:textId="77777777" w:rsidR="00082058" w:rsidRPr="00DF53B4" w:rsidRDefault="00082058" w:rsidP="00407ACC">
            <w:pPr>
              <w:pStyle w:val="TAL"/>
              <w:rPr>
                <w:sz w:val="16"/>
                <w:szCs w:val="16"/>
                <w:lang w:eastAsia="en-US"/>
              </w:rPr>
            </w:pPr>
            <w:r w:rsidRPr="00DF53B4">
              <w:rPr>
                <w:sz w:val="16"/>
                <w:szCs w:val="16"/>
                <w:lang w:eastAsia="en-US"/>
              </w:rPr>
              <w:t>R5-150267</w:t>
            </w:r>
          </w:p>
        </w:tc>
      </w:tr>
      <w:tr w:rsidR="00082058" w:rsidRPr="00DF53B4" w14:paraId="28104C9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8607E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EB252E"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FE28E2" w14:textId="77777777" w:rsidR="00082058" w:rsidRPr="00DF53B4" w:rsidRDefault="00082058" w:rsidP="00407ACC">
            <w:pPr>
              <w:pStyle w:val="TAL"/>
              <w:rPr>
                <w:sz w:val="16"/>
                <w:szCs w:val="16"/>
                <w:lang w:eastAsia="en-US"/>
              </w:rPr>
            </w:pPr>
            <w:r w:rsidRPr="00DF53B4">
              <w:rPr>
                <w:sz w:val="16"/>
                <w:szCs w:val="16"/>
                <w:lang w:eastAsia="en-US"/>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3316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3B2B50" w14:textId="77777777" w:rsidR="00082058" w:rsidRPr="00DF53B4" w:rsidRDefault="00082058" w:rsidP="00407ACC">
            <w:pPr>
              <w:pStyle w:val="TAL"/>
              <w:rPr>
                <w:sz w:val="16"/>
                <w:szCs w:val="16"/>
                <w:lang w:eastAsia="en-US"/>
              </w:rPr>
            </w:pPr>
            <w:r w:rsidRPr="00DF53B4">
              <w:rPr>
                <w:sz w:val="16"/>
                <w:szCs w:val="16"/>
                <w:lang w:eastAsia="en-US"/>
              </w:rPr>
              <w:t>Correction to GCF WI-154 IMS Emergency call Testcases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F96F4E"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2FFBF9"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24404"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582F02" w14:textId="77777777" w:rsidR="00082058" w:rsidRPr="00DF53B4" w:rsidRDefault="00082058" w:rsidP="00407ACC">
            <w:pPr>
              <w:pStyle w:val="TAL"/>
              <w:rPr>
                <w:sz w:val="16"/>
                <w:szCs w:val="16"/>
                <w:lang w:eastAsia="en-US"/>
              </w:rPr>
            </w:pPr>
            <w:r w:rsidRPr="00DF53B4">
              <w:rPr>
                <w:sz w:val="16"/>
                <w:szCs w:val="16"/>
                <w:lang w:eastAsia="en-US"/>
              </w:rPr>
              <w:t>R5-150268</w:t>
            </w:r>
          </w:p>
        </w:tc>
      </w:tr>
      <w:tr w:rsidR="00082058" w:rsidRPr="00DF53B4" w14:paraId="56A7886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57608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1DDCF2"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B236EF" w14:textId="77777777" w:rsidR="00082058" w:rsidRPr="00DF53B4" w:rsidRDefault="00082058" w:rsidP="00407ACC">
            <w:pPr>
              <w:pStyle w:val="TAL"/>
              <w:rPr>
                <w:sz w:val="16"/>
                <w:szCs w:val="16"/>
                <w:lang w:eastAsia="en-US"/>
              </w:rPr>
            </w:pPr>
            <w:r w:rsidRPr="00DF53B4">
              <w:rPr>
                <w:sz w:val="16"/>
                <w:szCs w:val="16"/>
                <w:lang w:eastAsia="en-US"/>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254F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B1DE39" w14:textId="77777777" w:rsidR="00082058" w:rsidRPr="00DF53B4" w:rsidRDefault="00082058" w:rsidP="00407ACC">
            <w:pPr>
              <w:pStyle w:val="TAL"/>
              <w:rPr>
                <w:sz w:val="16"/>
                <w:szCs w:val="16"/>
                <w:lang w:eastAsia="en-US"/>
              </w:rPr>
            </w:pPr>
            <w:r w:rsidRPr="00DF53B4">
              <w:rPr>
                <w:sz w:val="16"/>
                <w:szCs w:val="16"/>
                <w:lang w:eastAsia="en-US"/>
              </w:rPr>
              <w:t>Correction to IMS Emergency Call test case 19.1.5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A6F26C"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AEEF2E"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1A784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85EB7A" w14:textId="77777777" w:rsidR="00082058" w:rsidRPr="00DF53B4" w:rsidRDefault="00082058" w:rsidP="00407ACC">
            <w:pPr>
              <w:pStyle w:val="TAL"/>
              <w:rPr>
                <w:sz w:val="16"/>
                <w:szCs w:val="16"/>
                <w:lang w:eastAsia="en-US"/>
              </w:rPr>
            </w:pPr>
            <w:r w:rsidRPr="00DF53B4">
              <w:rPr>
                <w:sz w:val="16"/>
                <w:szCs w:val="16"/>
                <w:lang w:eastAsia="en-US"/>
              </w:rPr>
              <w:t>R5-150338</w:t>
            </w:r>
          </w:p>
        </w:tc>
      </w:tr>
      <w:tr w:rsidR="00082058" w:rsidRPr="00DF53B4" w14:paraId="51F2036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29A70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F95A75"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102D39" w14:textId="77777777" w:rsidR="00082058" w:rsidRPr="00DF53B4" w:rsidRDefault="00082058" w:rsidP="00407ACC">
            <w:pPr>
              <w:pStyle w:val="TAL"/>
              <w:rPr>
                <w:sz w:val="16"/>
                <w:szCs w:val="16"/>
                <w:lang w:eastAsia="en-US"/>
              </w:rPr>
            </w:pPr>
            <w:r w:rsidRPr="00DF53B4">
              <w:rPr>
                <w:sz w:val="16"/>
                <w:szCs w:val="16"/>
                <w:lang w:eastAsia="en-US"/>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39AC7"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75B18B" w14:textId="77777777" w:rsidR="00082058" w:rsidRPr="00DF53B4" w:rsidRDefault="00082058" w:rsidP="00407ACC">
            <w:pPr>
              <w:pStyle w:val="TAL"/>
              <w:rPr>
                <w:sz w:val="16"/>
                <w:szCs w:val="16"/>
                <w:lang w:eastAsia="en-US"/>
              </w:rPr>
            </w:pPr>
            <w:r w:rsidRPr="00DF53B4">
              <w:rPr>
                <w:sz w:val="16"/>
                <w:szCs w:val="16"/>
                <w:lang w:eastAsia="en-US"/>
              </w:rPr>
              <w:t>Correction to IMS Emergency Call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28CE8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87F140"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F06C7"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F3FB06" w14:textId="77777777" w:rsidR="00082058" w:rsidRPr="00DF53B4" w:rsidRDefault="00082058" w:rsidP="00407ACC">
            <w:pPr>
              <w:pStyle w:val="TAL"/>
              <w:rPr>
                <w:sz w:val="16"/>
                <w:szCs w:val="16"/>
                <w:lang w:eastAsia="en-US"/>
              </w:rPr>
            </w:pPr>
            <w:r w:rsidRPr="00DF53B4">
              <w:rPr>
                <w:sz w:val="16"/>
                <w:szCs w:val="16"/>
                <w:lang w:eastAsia="en-US"/>
              </w:rPr>
              <w:t>R5-150345</w:t>
            </w:r>
          </w:p>
        </w:tc>
      </w:tr>
      <w:tr w:rsidR="00082058" w:rsidRPr="00DF53B4" w14:paraId="4346A4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79415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CB6B0F"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D705DA" w14:textId="77777777" w:rsidR="00082058" w:rsidRPr="00DF53B4" w:rsidRDefault="00082058" w:rsidP="00407ACC">
            <w:pPr>
              <w:pStyle w:val="TAL"/>
              <w:rPr>
                <w:sz w:val="16"/>
                <w:szCs w:val="16"/>
                <w:lang w:eastAsia="en-US"/>
              </w:rPr>
            </w:pPr>
            <w:r w:rsidRPr="00DF53B4">
              <w:rPr>
                <w:sz w:val="16"/>
                <w:szCs w:val="16"/>
                <w:lang w:eastAsia="en-US"/>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84926"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EAFF30" w14:textId="77777777" w:rsidR="00082058" w:rsidRPr="00DF53B4" w:rsidRDefault="00082058" w:rsidP="00407ACC">
            <w:pPr>
              <w:pStyle w:val="TAL"/>
              <w:rPr>
                <w:sz w:val="16"/>
                <w:szCs w:val="16"/>
                <w:lang w:eastAsia="en-US"/>
              </w:rPr>
            </w:pPr>
            <w:r w:rsidRPr="00DF53B4">
              <w:rPr>
                <w:sz w:val="16"/>
                <w:szCs w:val="16"/>
                <w:lang w:eastAsia="en-US"/>
              </w:rPr>
              <w:t>Three way session creation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4C99BF"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30EE6"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4F7794"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AB436F" w14:textId="77777777" w:rsidR="00082058" w:rsidRPr="00DF53B4" w:rsidRDefault="00082058" w:rsidP="00407ACC">
            <w:pPr>
              <w:pStyle w:val="TAL"/>
              <w:rPr>
                <w:sz w:val="16"/>
                <w:szCs w:val="16"/>
                <w:lang w:eastAsia="en-US"/>
              </w:rPr>
            </w:pPr>
            <w:r w:rsidRPr="00DF53B4">
              <w:rPr>
                <w:sz w:val="16"/>
                <w:szCs w:val="16"/>
                <w:lang w:eastAsia="en-US"/>
              </w:rPr>
              <w:t>R5-150384</w:t>
            </w:r>
          </w:p>
        </w:tc>
      </w:tr>
      <w:tr w:rsidR="00082058" w:rsidRPr="00DF53B4" w14:paraId="1FB4C62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23D46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9712D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BB4D4C" w14:textId="77777777" w:rsidR="00082058" w:rsidRPr="00DF53B4" w:rsidRDefault="00082058" w:rsidP="00407ACC">
            <w:pPr>
              <w:pStyle w:val="TAL"/>
              <w:rPr>
                <w:sz w:val="16"/>
                <w:szCs w:val="16"/>
                <w:lang w:eastAsia="en-US"/>
              </w:rPr>
            </w:pPr>
            <w:r w:rsidRPr="00DF53B4">
              <w:rPr>
                <w:sz w:val="16"/>
                <w:szCs w:val="16"/>
                <w:lang w:eastAsia="en-US"/>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1527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15BB27" w14:textId="77777777" w:rsidR="00082058" w:rsidRPr="00DF53B4" w:rsidRDefault="00082058" w:rsidP="00407ACC">
            <w:pPr>
              <w:pStyle w:val="TAL"/>
              <w:rPr>
                <w:sz w:val="16"/>
                <w:szCs w:val="16"/>
                <w:lang w:eastAsia="en-US"/>
              </w:rPr>
            </w:pPr>
            <w:r w:rsidRPr="00DF53B4">
              <w:rPr>
                <w:sz w:val="16"/>
                <w:szCs w:val="16"/>
                <w:lang w:eastAsia="en-US"/>
              </w:rPr>
              <w:t>Updating RFC 4244 to RFC 7044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B9C725"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9B99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0FBCA"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F867D9" w14:textId="77777777" w:rsidR="00082058" w:rsidRPr="00DF53B4" w:rsidRDefault="00082058" w:rsidP="00407ACC">
            <w:pPr>
              <w:pStyle w:val="TAL"/>
              <w:rPr>
                <w:sz w:val="16"/>
                <w:szCs w:val="16"/>
                <w:lang w:eastAsia="en-US"/>
              </w:rPr>
            </w:pPr>
            <w:r w:rsidRPr="00DF53B4">
              <w:rPr>
                <w:sz w:val="16"/>
                <w:szCs w:val="16"/>
                <w:lang w:eastAsia="en-US"/>
              </w:rPr>
              <w:t>R5-150385</w:t>
            </w:r>
          </w:p>
        </w:tc>
      </w:tr>
      <w:tr w:rsidR="00082058" w:rsidRPr="00DF53B4" w14:paraId="7D50B2F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22833B"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11700F"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04D294" w14:textId="77777777" w:rsidR="00082058" w:rsidRPr="00DF53B4" w:rsidRDefault="00082058" w:rsidP="00407ACC">
            <w:pPr>
              <w:pStyle w:val="TAL"/>
              <w:rPr>
                <w:sz w:val="16"/>
                <w:szCs w:val="16"/>
                <w:lang w:eastAsia="en-US"/>
              </w:rPr>
            </w:pPr>
            <w:r w:rsidRPr="00DF53B4">
              <w:rPr>
                <w:sz w:val="16"/>
                <w:szCs w:val="16"/>
                <w:lang w:eastAsia="en-US"/>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F5D8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83846B" w14:textId="77777777" w:rsidR="00082058" w:rsidRPr="00DF53B4" w:rsidRDefault="00082058" w:rsidP="00407ACC">
            <w:pPr>
              <w:pStyle w:val="TAL"/>
              <w:rPr>
                <w:sz w:val="16"/>
                <w:szCs w:val="16"/>
                <w:lang w:eastAsia="en-US"/>
              </w:rPr>
            </w:pPr>
            <w:r w:rsidRPr="00DF53B4">
              <w:rPr>
                <w:sz w:val="16"/>
                <w:szCs w:val="16"/>
                <w:lang w:eastAsia="en-US"/>
              </w:rPr>
              <w:t>s-lines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7BD330"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1BBDE"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10EFC"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58C380" w14:textId="77777777" w:rsidR="00082058" w:rsidRPr="00DF53B4" w:rsidRDefault="00082058" w:rsidP="00407ACC">
            <w:pPr>
              <w:pStyle w:val="TAL"/>
              <w:rPr>
                <w:sz w:val="16"/>
                <w:szCs w:val="16"/>
                <w:lang w:eastAsia="en-US"/>
              </w:rPr>
            </w:pPr>
            <w:r w:rsidRPr="00DF53B4">
              <w:rPr>
                <w:sz w:val="16"/>
                <w:szCs w:val="16"/>
                <w:lang w:eastAsia="en-US"/>
              </w:rPr>
              <w:t>R5-150386</w:t>
            </w:r>
          </w:p>
        </w:tc>
      </w:tr>
      <w:tr w:rsidR="00082058" w:rsidRPr="00DF53B4" w14:paraId="25D8B56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EF2AD7"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4B440F"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7ED800" w14:textId="77777777" w:rsidR="00082058" w:rsidRPr="00DF53B4" w:rsidRDefault="00082058" w:rsidP="00407ACC">
            <w:pPr>
              <w:pStyle w:val="TAL"/>
              <w:rPr>
                <w:sz w:val="16"/>
                <w:szCs w:val="16"/>
                <w:lang w:eastAsia="en-US"/>
              </w:rPr>
            </w:pPr>
            <w:r w:rsidRPr="00DF53B4">
              <w:rPr>
                <w:sz w:val="16"/>
                <w:szCs w:val="16"/>
                <w:lang w:eastAsia="en-US"/>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16F1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7E846A" w14:textId="77777777" w:rsidR="00082058" w:rsidRPr="00DF53B4" w:rsidRDefault="00082058" w:rsidP="00407ACC">
            <w:pPr>
              <w:pStyle w:val="TAL"/>
              <w:rPr>
                <w:sz w:val="16"/>
                <w:szCs w:val="16"/>
                <w:lang w:eastAsia="en-US"/>
              </w:rPr>
            </w:pPr>
            <w:r w:rsidRPr="00DF53B4">
              <w:rPr>
                <w:sz w:val="16"/>
                <w:szCs w:val="16"/>
                <w:lang w:eastAsia="en-US"/>
              </w:rPr>
              <w:t>Updates to A.1 default REGISTER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AABAE9"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D165C5"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A0A56"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AB61EF" w14:textId="77777777" w:rsidR="00082058" w:rsidRPr="00DF53B4" w:rsidRDefault="00082058" w:rsidP="00407ACC">
            <w:pPr>
              <w:pStyle w:val="TAL"/>
              <w:rPr>
                <w:sz w:val="16"/>
                <w:szCs w:val="16"/>
                <w:lang w:eastAsia="en-US"/>
              </w:rPr>
            </w:pPr>
            <w:r w:rsidRPr="00DF53B4">
              <w:rPr>
                <w:sz w:val="16"/>
                <w:szCs w:val="16"/>
                <w:lang w:eastAsia="en-US"/>
              </w:rPr>
              <w:t>R5-150584</w:t>
            </w:r>
          </w:p>
        </w:tc>
      </w:tr>
      <w:tr w:rsidR="00082058" w:rsidRPr="00DF53B4" w14:paraId="19DA627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B36D36"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7166B7"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7E59DD" w14:textId="77777777" w:rsidR="00082058" w:rsidRPr="00DF53B4" w:rsidRDefault="00082058" w:rsidP="00407ACC">
            <w:pPr>
              <w:pStyle w:val="TAL"/>
              <w:rPr>
                <w:sz w:val="16"/>
                <w:szCs w:val="16"/>
                <w:lang w:eastAsia="en-US"/>
              </w:rPr>
            </w:pPr>
            <w:r w:rsidRPr="00DF53B4">
              <w:rPr>
                <w:sz w:val="16"/>
                <w:szCs w:val="16"/>
                <w:lang w:eastAsia="en-US"/>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A55E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CDE72B" w14:textId="77777777" w:rsidR="00082058" w:rsidRPr="00DF53B4" w:rsidRDefault="00082058" w:rsidP="00407ACC">
            <w:pPr>
              <w:pStyle w:val="TAL"/>
              <w:rPr>
                <w:sz w:val="16"/>
                <w:szCs w:val="16"/>
                <w:lang w:eastAsia="en-US"/>
              </w:rPr>
            </w:pPr>
            <w:r w:rsidRPr="00DF53B4">
              <w:rPr>
                <w:sz w:val="16"/>
                <w:szCs w:val="16"/>
                <w:lang w:eastAsia="en-US"/>
              </w:rPr>
              <w:t>Updates to A.8 default messages for CS to PS 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2A2035"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264F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79400"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456FB0" w14:textId="77777777" w:rsidR="00082058" w:rsidRPr="00DF53B4" w:rsidRDefault="00082058" w:rsidP="00407ACC">
            <w:pPr>
              <w:pStyle w:val="TAL"/>
              <w:rPr>
                <w:sz w:val="16"/>
                <w:szCs w:val="16"/>
                <w:lang w:eastAsia="en-US"/>
              </w:rPr>
            </w:pPr>
            <w:r w:rsidRPr="00DF53B4">
              <w:rPr>
                <w:sz w:val="16"/>
                <w:szCs w:val="16"/>
                <w:lang w:eastAsia="en-US"/>
              </w:rPr>
              <w:t>R5-150585</w:t>
            </w:r>
          </w:p>
        </w:tc>
      </w:tr>
      <w:tr w:rsidR="00082058" w:rsidRPr="00DF53B4" w14:paraId="752410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FF6909"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6D62E7"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77E939" w14:textId="77777777" w:rsidR="00082058" w:rsidRPr="00DF53B4" w:rsidRDefault="00082058" w:rsidP="00407ACC">
            <w:pPr>
              <w:pStyle w:val="TAL"/>
              <w:rPr>
                <w:sz w:val="16"/>
                <w:szCs w:val="16"/>
                <w:lang w:eastAsia="en-US"/>
              </w:rPr>
            </w:pPr>
            <w:r w:rsidRPr="00DF53B4">
              <w:rPr>
                <w:sz w:val="16"/>
                <w:szCs w:val="16"/>
                <w:lang w:eastAsia="en-US"/>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AF71C"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26F159" w14:textId="77777777" w:rsidR="00082058" w:rsidRPr="00DF53B4" w:rsidRDefault="00082058" w:rsidP="00407ACC">
            <w:pPr>
              <w:pStyle w:val="TAL"/>
              <w:rPr>
                <w:sz w:val="16"/>
                <w:szCs w:val="16"/>
                <w:lang w:eastAsia="en-US"/>
              </w:rPr>
            </w:pPr>
            <w:r w:rsidRPr="00DF53B4">
              <w:rPr>
                <w:sz w:val="16"/>
                <w:szCs w:val="16"/>
                <w:lang w:eastAsia="en-US"/>
              </w:rPr>
              <w:t>Updates to annex C.39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05A6B1"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8B974"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F793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A50A1" w14:textId="77777777" w:rsidR="00082058" w:rsidRPr="00DF53B4" w:rsidRDefault="00082058" w:rsidP="00407ACC">
            <w:pPr>
              <w:pStyle w:val="TAL"/>
              <w:rPr>
                <w:sz w:val="16"/>
                <w:szCs w:val="16"/>
                <w:lang w:eastAsia="en-US"/>
              </w:rPr>
            </w:pPr>
            <w:r w:rsidRPr="00DF53B4">
              <w:rPr>
                <w:sz w:val="16"/>
                <w:szCs w:val="16"/>
                <w:lang w:eastAsia="en-US"/>
              </w:rPr>
              <w:t>R5-150586</w:t>
            </w:r>
          </w:p>
        </w:tc>
      </w:tr>
      <w:tr w:rsidR="00082058" w:rsidRPr="00DF53B4" w14:paraId="7679A76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A9FED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A1135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7060D3" w14:textId="77777777" w:rsidR="00082058" w:rsidRPr="00DF53B4" w:rsidRDefault="00082058" w:rsidP="00407ACC">
            <w:pPr>
              <w:pStyle w:val="TAL"/>
              <w:rPr>
                <w:sz w:val="16"/>
                <w:szCs w:val="16"/>
                <w:lang w:eastAsia="en-US"/>
              </w:rPr>
            </w:pPr>
            <w:r w:rsidRPr="00DF53B4">
              <w:rPr>
                <w:sz w:val="16"/>
                <w:szCs w:val="16"/>
                <w:lang w:eastAsia="en-US"/>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F658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26D4F2" w14:textId="77777777" w:rsidR="00082058" w:rsidRPr="00DF53B4" w:rsidRDefault="00082058" w:rsidP="00407ACC">
            <w:pPr>
              <w:pStyle w:val="TAL"/>
              <w:rPr>
                <w:sz w:val="16"/>
                <w:szCs w:val="16"/>
                <w:lang w:eastAsia="en-US"/>
              </w:rPr>
            </w:pPr>
            <w:r w:rsidRPr="00DF53B4">
              <w:rPr>
                <w:sz w:val="16"/>
                <w:szCs w:val="16"/>
                <w:lang w:eastAsia="en-US"/>
              </w:rPr>
              <w:t>Contact header in UPDATE requests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C406C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44E958"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8A1C6"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22E360" w14:textId="77777777" w:rsidR="00082058" w:rsidRPr="00DF53B4" w:rsidRDefault="00082058" w:rsidP="00407ACC">
            <w:pPr>
              <w:pStyle w:val="TAL"/>
              <w:rPr>
                <w:sz w:val="16"/>
                <w:szCs w:val="16"/>
                <w:lang w:eastAsia="en-US"/>
              </w:rPr>
            </w:pPr>
            <w:r w:rsidRPr="00DF53B4">
              <w:rPr>
                <w:sz w:val="16"/>
                <w:szCs w:val="16"/>
                <w:lang w:eastAsia="en-US"/>
              </w:rPr>
              <w:t>R5-150692</w:t>
            </w:r>
          </w:p>
        </w:tc>
      </w:tr>
      <w:tr w:rsidR="00082058" w:rsidRPr="00DF53B4" w14:paraId="13A17C7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18DA5D"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7DECA4"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EC14A9" w14:textId="77777777" w:rsidR="00082058" w:rsidRPr="00DF53B4" w:rsidRDefault="00082058" w:rsidP="00407ACC">
            <w:pPr>
              <w:pStyle w:val="TAL"/>
              <w:rPr>
                <w:sz w:val="16"/>
                <w:szCs w:val="16"/>
                <w:lang w:eastAsia="en-US"/>
              </w:rPr>
            </w:pPr>
            <w:r w:rsidRPr="00DF53B4">
              <w:rPr>
                <w:sz w:val="16"/>
                <w:szCs w:val="16"/>
                <w:lang w:eastAsia="en-US"/>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1835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E797D2C" w14:textId="77777777" w:rsidR="00082058" w:rsidRPr="00DF53B4" w:rsidRDefault="00082058" w:rsidP="00407ACC">
            <w:pPr>
              <w:pStyle w:val="TAL"/>
              <w:rPr>
                <w:sz w:val="16"/>
                <w:szCs w:val="16"/>
                <w:lang w:eastAsia="en-US"/>
              </w:rPr>
            </w:pPr>
            <w:r w:rsidRPr="00DF53B4">
              <w:rPr>
                <w:sz w:val="16"/>
                <w:szCs w:val="16"/>
                <w:lang w:eastAsia="en-US"/>
              </w:rPr>
              <w:t>Correction for generic test procedure for IMS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C3DA87"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322D7"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C7BFB"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AD18E9" w14:textId="77777777" w:rsidR="00082058" w:rsidRPr="00DF53B4" w:rsidRDefault="00082058" w:rsidP="00407ACC">
            <w:pPr>
              <w:pStyle w:val="TAL"/>
              <w:rPr>
                <w:sz w:val="16"/>
                <w:szCs w:val="16"/>
                <w:lang w:eastAsia="en-US"/>
              </w:rPr>
            </w:pPr>
            <w:r w:rsidRPr="00DF53B4">
              <w:rPr>
                <w:sz w:val="16"/>
                <w:szCs w:val="16"/>
                <w:lang w:eastAsia="en-US"/>
              </w:rPr>
              <w:t>R5-150694</w:t>
            </w:r>
          </w:p>
        </w:tc>
      </w:tr>
      <w:tr w:rsidR="00082058" w:rsidRPr="00DF53B4" w14:paraId="40A90DB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3172B8"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0AD63C"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C98A06" w14:textId="77777777" w:rsidR="00082058" w:rsidRPr="00DF53B4" w:rsidRDefault="00082058" w:rsidP="00407ACC">
            <w:pPr>
              <w:pStyle w:val="TAL"/>
              <w:rPr>
                <w:sz w:val="16"/>
                <w:szCs w:val="16"/>
                <w:lang w:eastAsia="en-US"/>
              </w:rPr>
            </w:pPr>
            <w:r w:rsidRPr="00DF53B4">
              <w:rPr>
                <w:sz w:val="16"/>
                <w:szCs w:val="16"/>
                <w:lang w:eastAsia="en-US"/>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0D3F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8F43CD" w14:textId="77777777" w:rsidR="00082058" w:rsidRPr="00DF53B4" w:rsidRDefault="00082058" w:rsidP="00407ACC">
            <w:pPr>
              <w:pStyle w:val="TAL"/>
              <w:rPr>
                <w:sz w:val="16"/>
                <w:szCs w:val="16"/>
                <w:lang w:eastAsia="en-US"/>
              </w:rPr>
            </w:pPr>
            <w:r w:rsidRPr="00DF53B4">
              <w:rPr>
                <w:sz w:val="16"/>
                <w:szCs w:val="16"/>
                <w:lang w:eastAsia="en-US"/>
              </w:rPr>
              <w:t>Correction to the procedure of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28F05B"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9A79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BEAE6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5BD38" w14:textId="77777777" w:rsidR="00082058" w:rsidRPr="00DF53B4" w:rsidRDefault="00082058" w:rsidP="00407ACC">
            <w:pPr>
              <w:pStyle w:val="TAL"/>
              <w:rPr>
                <w:sz w:val="16"/>
                <w:szCs w:val="16"/>
                <w:lang w:eastAsia="en-US"/>
              </w:rPr>
            </w:pPr>
            <w:r w:rsidRPr="00DF53B4">
              <w:rPr>
                <w:sz w:val="16"/>
                <w:szCs w:val="16"/>
                <w:lang w:eastAsia="en-US"/>
              </w:rPr>
              <w:t>R5-150696</w:t>
            </w:r>
          </w:p>
        </w:tc>
      </w:tr>
      <w:tr w:rsidR="00082058" w:rsidRPr="00DF53B4" w14:paraId="6B383BB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7F4559"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943F73"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52E9A1" w14:textId="77777777" w:rsidR="00082058" w:rsidRPr="00DF53B4" w:rsidRDefault="00082058" w:rsidP="00407ACC">
            <w:pPr>
              <w:pStyle w:val="TAL"/>
              <w:rPr>
                <w:sz w:val="16"/>
                <w:szCs w:val="16"/>
                <w:lang w:eastAsia="en-US"/>
              </w:rPr>
            </w:pPr>
            <w:r w:rsidRPr="00DF53B4">
              <w:rPr>
                <w:sz w:val="16"/>
                <w:szCs w:val="16"/>
                <w:lang w:eastAsia="en-US"/>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9B0F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65ACCC" w14:textId="77777777" w:rsidR="00082058" w:rsidRPr="00DF53B4" w:rsidRDefault="00082058" w:rsidP="00407ACC">
            <w:pPr>
              <w:pStyle w:val="TAL"/>
              <w:rPr>
                <w:sz w:val="16"/>
                <w:szCs w:val="16"/>
                <w:lang w:eastAsia="en-US"/>
              </w:rPr>
            </w:pPr>
            <w:r w:rsidRPr="00DF53B4">
              <w:rPr>
                <w:sz w:val="16"/>
                <w:szCs w:val="16"/>
                <w:lang w:eastAsia="en-US"/>
              </w:rPr>
              <w:t>Correction to the inconsistency in 19.1.3a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A2DE22"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097E5"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FE1F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CD90C8" w14:textId="77777777" w:rsidR="00082058" w:rsidRPr="00DF53B4" w:rsidRDefault="00082058" w:rsidP="00407ACC">
            <w:pPr>
              <w:pStyle w:val="TAL"/>
              <w:rPr>
                <w:sz w:val="16"/>
                <w:szCs w:val="16"/>
                <w:lang w:eastAsia="en-US"/>
              </w:rPr>
            </w:pPr>
            <w:r w:rsidRPr="00DF53B4">
              <w:rPr>
                <w:sz w:val="16"/>
                <w:szCs w:val="16"/>
                <w:lang w:eastAsia="en-US"/>
              </w:rPr>
              <w:t>R5-150698</w:t>
            </w:r>
          </w:p>
        </w:tc>
      </w:tr>
      <w:tr w:rsidR="00082058" w:rsidRPr="00DF53B4" w14:paraId="7351E29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58E839"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D1CAD1"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5E944A" w14:textId="77777777" w:rsidR="00082058" w:rsidRPr="00DF53B4" w:rsidRDefault="00082058" w:rsidP="00407ACC">
            <w:pPr>
              <w:pStyle w:val="TAL"/>
              <w:rPr>
                <w:sz w:val="16"/>
                <w:szCs w:val="16"/>
                <w:lang w:eastAsia="en-US"/>
              </w:rPr>
            </w:pPr>
            <w:r w:rsidRPr="00DF53B4">
              <w:rPr>
                <w:sz w:val="16"/>
                <w:szCs w:val="16"/>
                <w:lang w:eastAsia="en-US"/>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6B7E9F"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E58C40" w14:textId="77777777" w:rsidR="00082058" w:rsidRPr="00DF53B4" w:rsidRDefault="00082058" w:rsidP="00407ACC">
            <w:pPr>
              <w:pStyle w:val="TAL"/>
              <w:rPr>
                <w:sz w:val="16"/>
                <w:szCs w:val="16"/>
                <w:lang w:eastAsia="en-US"/>
              </w:rPr>
            </w:pPr>
            <w:r w:rsidRPr="00DF53B4">
              <w:rPr>
                <w:sz w:val="16"/>
                <w:szCs w:val="16"/>
                <w:lang w:eastAsia="en-US"/>
              </w:rPr>
              <w:t>Correction to the missing part on TC19.3.2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426211"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B918D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9E07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252D90" w14:textId="77777777" w:rsidR="00082058" w:rsidRPr="00DF53B4" w:rsidRDefault="00082058" w:rsidP="00407ACC">
            <w:pPr>
              <w:pStyle w:val="TAL"/>
              <w:rPr>
                <w:sz w:val="16"/>
                <w:szCs w:val="16"/>
                <w:lang w:eastAsia="en-US"/>
              </w:rPr>
            </w:pPr>
            <w:r w:rsidRPr="00DF53B4">
              <w:rPr>
                <w:sz w:val="16"/>
                <w:szCs w:val="16"/>
                <w:lang w:eastAsia="en-US"/>
              </w:rPr>
              <w:t>R5-150699</w:t>
            </w:r>
          </w:p>
        </w:tc>
      </w:tr>
      <w:tr w:rsidR="00082058" w:rsidRPr="00DF53B4" w14:paraId="344E418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6E059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D8F96C"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E58B57" w14:textId="77777777" w:rsidR="00082058" w:rsidRPr="00DF53B4" w:rsidRDefault="00082058" w:rsidP="00407ACC">
            <w:pPr>
              <w:pStyle w:val="TAL"/>
              <w:rPr>
                <w:sz w:val="16"/>
                <w:szCs w:val="16"/>
                <w:lang w:eastAsia="en-US"/>
              </w:rPr>
            </w:pPr>
            <w:r w:rsidRPr="00DF53B4">
              <w:rPr>
                <w:sz w:val="16"/>
                <w:szCs w:val="16"/>
                <w:lang w:eastAsia="en-US"/>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F39AF"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F4C770" w14:textId="77777777" w:rsidR="00082058" w:rsidRPr="00DF53B4" w:rsidRDefault="00082058" w:rsidP="00407ACC">
            <w:pPr>
              <w:pStyle w:val="TAL"/>
              <w:rPr>
                <w:sz w:val="16"/>
                <w:szCs w:val="16"/>
                <w:lang w:eastAsia="en-US"/>
              </w:rPr>
            </w:pPr>
            <w:r w:rsidRPr="00DF53B4">
              <w:rPr>
                <w:sz w:val="16"/>
                <w:szCs w:val="16"/>
                <w:lang w:eastAsia="en-US"/>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93FDDD"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7EC998"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8C2E9"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2A0D55" w14:textId="77777777" w:rsidR="00082058" w:rsidRPr="00DF53B4" w:rsidRDefault="00082058" w:rsidP="00407ACC">
            <w:pPr>
              <w:pStyle w:val="TAL"/>
              <w:rPr>
                <w:sz w:val="16"/>
                <w:szCs w:val="16"/>
                <w:lang w:eastAsia="en-US"/>
              </w:rPr>
            </w:pPr>
            <w:r w:rsidRPr="00DF53B4">
              <w:rPr>
                <w:sz w:val="16"/>
                <w:szCs w:val="16"/>
                <w:lang w:eastAsia="en-US"/>
              </w:rPr>
              <w:t>R5-150700</w:t>
            </w:r>
          </w:p>
        </w:tc>
      </w:tr>
      <w:tr w:rsidR="00082058" w:rsidRPr="00DF53B4" w14:paraId="2391750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35CFF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77CF01"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4D53DE" w14:textId="77777777" w:rsidR="00082058" w:rsidRPr="00DF53B4" w:rsidRDefault="00082058" w:rsidP="00407ACC">
            <w:pPr>
              <w:pStyle w:val="TAL"/>
              <w:rPr>
                <w:sz w:val="16"/>
                <w:szCs w:val="16"/>
                <w:lang w:eastAsia="en-US"/>
              </w:rPr>
            </w:pPr>
            <w:r w:rsidRPr="00DF53B4">
              <w:rPr>
                <w:sz w:val="16"/>
                <w:szCs w:val="16"/>
                <w:lang w:eastAsia="en-US"/>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6B2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F77D2E" w14:textId="77777777" w:rsidR="00082058" w:rsidRPr="00DF53B4" w:rsidRDefault="00082058" w:rsidP="00407ACC">
            <w:pPr>
              <w:pStyle w:val="TAL"/>
              <w:rPr>
                <w:sz w:val="16"/>
                <w:szCs w:val="16"/>
                <w:lang w:eastAsia="en-US"/>
              </w:rPr>
            </w:pPr>
            <w:r w:rsidRPr="00DF53B4">
              <w:rPr>
                <w:sz w:val="16"/>
                <w:szCs w:val="16"/>
                <w:lang w:eastAsia="en-US"/>
              </w:rPr>
              <w:t>Updating draft-montemurro-gsma-imei-urn to RFC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8A33C4"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0A8D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891FC2"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943A67" w14:textId="77777777" w:rsidR="00082058" w:rsidRPr="00DF53B4" w:rsidRDefault="00082058" w:rsidP="00407ACC">
            <w:pPr>
              <w:pStyle w:val="TAL"/>
              <w:rPr>
                <w:sz w:val="16"/>
                <w:szCs w:val="16"/>
                <w:lang w:eastAsia="en-US"/>
              </w:rPr>
            </w:pPr>
            <w:r w:rsidRPr="00DF53B4">
              <w:rPr>
                <w:sz w:val="16"/>
                <w:szCs w:val="16"/>
                <w:lang w:eastAsia="en-US"/>
              </w:rPr>
              <w:t>R5-150701</w:t>
            </w:r>
          </w:p>
        </w:tc>
      </w:tr>
      <w:tr w:rsidR="00082058" w:rsidRPr="00DF53B4" w14:paraId="09332F6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43983D"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3417F5"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87C388" w14:textId="77777777" w:rsidR="00082058" w:rsidRPr="00DF53B4" w:rsidRDefault="00082058" w:rsidP="00407ACC">
            <w:pPr>
              <w:pStyle w:val="TAL"/>
              <w:rPr>
                <w:sz w:val="16"/>
                <w:szCs w:val="16"/>
                <w:lang w:eastAsia="en-US"/>
              </w:rPr>
            </w:pPr>
            <w:r w:rsidRPr="00DF53B4">
              <w:rPr>
                <w:sz w:val="16"/>
                <w:szCs w:val="16"/>
                <w:lang w:eastAsia="en-US"/>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14B8"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D8A84B" w14:textId="77777777" w:rsidR="00082058" w:rsidRPr="00DF53B4" w:rsidRDefault="00082058" w:rsidP="00407ACC">
            <w:pPr>
              <w:pStyle w:val="TAL"/>
              <w:rPr>
                <w:sz w:val="16"/>
                <w:szCs w:val="16"/>
                <w:lang w:eastAsia="en-US"/>
              </w:rPr>
            </w:pPr>
            <w:r w:rsidRPr="00DF53B4">
              <w:rPr>
                <w:sz w:val="16"/>
                <w:szCs w:val="16"/>
                <w:lang w:eastAsia="en-US"/>
              </w:rPr>
              <w:t>Addressing Action Point AP#65.02 on o-lines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BD09BA"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B2586"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B5062"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579D1D" w14:textId="77777777" w:rsidR="00082058" w:rsidRPr="00DF53B4" w:rsidRDefault="00082058" w:rsidP="00407ACC">
            <w:pPr>
              <w:pStyle w:val="TAL"/>
              <w:rPr>
                <w:sz w:val="16"/>
                <w:szCs w:val="16"/>
                <w:lang w:eastAsia="en-US"/>
              </w:rPr>
            </w:pPr>
            <w:r w:rsidRPr="00DF53B4">
              <w:rPr>
                <w:sz w:val="16"/>
                <w:szCs w:val="16"/>
                <w:lang w:eastAsia="en-US"/>
              </w:rPr>
              <w:t>R5-150702</w:t>
            </w:r>
          </w:p>
        </w:tc>
      </w:tr>
      <w:tr w:rsidR="00082058" w:rsidRPr="00DF53B4" w14:paraId="73EFC75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ADB83E"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81DCBF"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FE4408" w14:textId="77777777" w:rsidR="00082058" w:rsidRPr="00DF53B4" w:rsidRDefault="00082058" w:rsidP="00407ACC">
            <w:pPr>
              <w:pStyle w:val="TAL"/>
              <w:rPr>
                <w:sz w:val="16"/>
                <w:szCs w:val="16"/>
                <w:lang w:eastAsia="en-US"/>
              </w:rPr>
            </w:pPr>
            <w:r w:rsidRPr="00DF53B4">
              <w:rPr>
                <w:sz w:val="16"/>
                <w:szCs w:val="16"/>
                <w:lang w:eastAsia="en-US"/>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CD09"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BA9BEC" w14:textId="77777777" w:rsidR="00082058" w:rsidRPr="00DF53B4" w:rsidRDefault="00082058" w:rsidP="00407ACC">
            <w:pPr>
              <w:pStyle w:val="TAL"/>
              <w:rPr>
                <w:sz w:val="16"/>
                <w:szCs w:val="16"/>
                <w:lang w:eastAsia="en-US"/>
              </w:rPr>
            </w:pPr>
            <w:r w:rsidRPr="00DF53B4">
              <w:rPr>
                <w:sz w:val="16"/>
                <w:szCs w:val="16"/>
                <w:lang w:eastAsia="en-US"/>
              </w:rPr>
              <w:t>Correction to GCF WI-198 IMS Video call Testcase 12.22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C9BC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1029F"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E8C16"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5131CA" w14:textId="77777777" w:rsidR="00082058" w:rsidRPr="00DF53B4" w:rsidRDefault="00082058" w:rsidP="00407ACC">
            <w:pPr>
              <w:pStyle w:val="TAL"/>
              <w:rPr>
                <w:sz w:val="16"/>
                <w:szCs w:val="16"/>
                <w:lang w:eastAsia="en-US"/>
              </w:rPr>
            </w:pPr>
            <w:r w:rsidRPr="00DF53B4">
              <w:rPr>
                <w:sz w:val="16"/>
                <w:szCs w:val="16"/>
                <w:lang w:eastAsia="en-US"/>
              </w:rPr>
              <w:t>R5-150703</w:t>
            </w:r>
          </w:p>
        </w:tc>
      </w:tr>
      <w:tr w:rsidR="00082058" w:rsidRPr="00DF53B4" w14:paraId="785466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BFD802"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CE9892" w14:textId="77777777" w:rsidR="00082058" w:rsidRPr="00DF53B4" w:rsidRDefault="00082058" w:rsidP="00407ACC">
            <w:pPr>
              <w:rPr>
                <w:rFonts w:ascii="Arial" w:hAnsi="Arial"/>
                <w:sz w:val="16"/>
                <w:szCs w:val="16"/>
              </w:rPr>
            </w:pPr>
            <w:r w:rsidRPr="00DF53B4">
              <w:rPr>
                <w:rFonts w:ascii="Arial" w:hAnsi="Arial"/>
                <w:sz w:val="16"/>
                <w:szCs w:val="16"/>
              </w:rPr>
              <w:t>RP-150325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BFFCB2" w14:textId="77777777" w:rsidR="00082058" w:rsidRPr="00DF53B4" w:rsidRDefault="00082058" w:rsidP="00407ACC">
            <w:pPr>
              <w:pStyle w:val="TAL"/>
              <w:rPr>
                <w:sz w:val="16"/>
                <w:szCs w:val="16"/>
                <w:lang w:eastAsia="en-US"/>
              </w:rPr>
            </w:pPr>
            <w:r w:rsidRPr="00DF53B4">
              <w:rPr>
                <w:sz w:val="16"/>
                <w:szCs w:val="16"/>
                <w:lang w:eastAsia="en-US"/>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E029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74BF4" w14:textId="77777777" w:rsidR="00082058" w:rsidRPr="00DF53B4" w:rsidRDefault="00082058" w:rsidP="00407ACC">
            <w:pPr>
              <w:pStyle w:val="TAL"/>
              <w:rPr>
                <w:sz w:val="16"/>
                <w:szCs w:val="16"/>
                <w:lang w:eastAsia="en-US"/>
              </w:rPr>
            </w:pPr>
            <w:r w:rsidRPr="00DF53B4">
              <w:rPr>
                <w:sz w:val="16"/>
                <w:szCs w:val="16"/>
                <w:lang w:eastAsia="en-US"/>
              </w:rPr>
              <w:t>Correction to test case 19.3.2b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B9A056"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8F52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0F6C9"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386A56" w14:textId="77777777" w:rsidR="00082058" w:rsidRPr="00DF53B4" w:rsidRDefault="00082058" w:rsidP="00407ACC">
            <w:pPr>
              <w:pStyle w:val="TAL"/>
              <w:rPr>
                <w:sz w:val="16"/>
                <w:szCs w:val="16"/>
                <w:lang w:eastAsia="en-US"/>
              </w:rPr>
            </w:pPr>
            <w:r w:rsidRPr="00DF53B4">
              <w:rPr>
                <w:sz w:val="16"/>
                <w:szCs w:val="16"/>
                <w:lang w:eastAsia="en-US"/>
              </w:rPr>
              <w:t>R5-150704</w:t>
            </w:r>
          </w:p>
        </w:tc>
      </w:tr>
      <w:tr w:rsidR="00082058" w:rsidRPr="00DF53B4" w14:paraId="7C85678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DB972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418C73"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61236" w14:textId="77777777" w:rsidR="00082058" w:rsidRPr="00DF53B4" w:rsidRDefault="00082058" w:rsidP="00407ACC">
            <w:pPr>
              <w:pStyle w:val="TAL"/>
              <w:rPr>
                <w:sz w:val="16"/>
                <w:szCs w:val="16"/>
                <w:lang w:eastAsia="en-US"/>
              </w:rPr>
            </w:pPr>
            <w:r w:rsidRPr="00DF53B4">
              <w:rPr>
                <w:sz w:val="16"/>
                <w:szCs w:val="16"/>
                <w:lang w:eastAsia="en-US"/>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E573F7"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9E961B" w14:textId="77777777" w:rsidR="00082058" w:rsidRPr="00DF53B4" w:rsidRDefault="00082058" w:rsidP="00407ACC">
            <w:pPr>
              <w:pStyle w:val="TAL"/>
              <w:rPr>
                <w:sz w:val="16"/>
                <w:szCs w:val="16"/>
                <w:lang w:eastAsia="en-US"/>
              </w:rPr>
            </w:pPr>
            <w:r w:rsidRPr="00DF53B4">
              <w:rPr>
                <w:sz w:val="16"/>
                <w:szCs w:val="16"/>
                <w:lang w:eastAsia="en-US"/>
              </w:rPr>
              <w:t>Corrections to IMS test case 15.15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17FAD"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BBB8AF"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8EB2F"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537391" w14:textId="77777777" w:rsidR="00082058" w:rsidRPr="00DF53B4" w:rsidRDefault="00082058" w:rsidP="00407ACC">
            <w:pPr>
              <w:pStyle w:val="TAL"/>
              <w:rPr>
                <w:sz w:val="16"/>
                <w:szCs w:val="16"/>
                <w:lang w:eastAsia="en-US"/>
              </w:rPr>
            </w:pPr>
            <w:r w:rsidRPr="00DF53B4">
              <w:rPr>
                <w:sz w:val="16"/>
                <w:szCs w:val="16"/>
                <w:lang w:eastAsia="en-US"/>
              </w:rPr>
              <w:t>R5-150705</w:t>
            </w:r>
          </w:p>
        </w:tc>
      </w:tr>
      <w:tr w:rsidR="00082058" w:rsidRPr="00DF53B4" w14:paraId="68658C8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E093E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980A2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CB055D" w14:textId="77777777" w:rsidR="00082058" w:rsidRPr="00DF53B4" w:rsidRDefault="00082058" w:rsidP="00407ACC">
            <w:pPr>
              <w:pStyle w:val="TAL"/>
              <w:rPr>
                <w:sz w:val="16"/>
                <w:szCs w:val="16"/>
                <w:lang w:eastAsia="en-US"/>
              </w:rPr>
            </w:pPr>
            <w:r w:rsidRPr="00DF53B4">
              <w:rPr>
                <w:sz w:val="16"/>
                <w:szCs w:val="16"/>
                <w:lang w:eastAsia="en-US"/>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9904A"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410FA6" w14:textId="77777777" w:rsidR="00082058" w:rsidRPr="00DF53B4" w:rsidRDefault="00082058" w:rsidP="00407ACC">
            <w:pPr>
              <w:pStyle w:val="TAL"/>
              <w:rPr>
                <w:sz w:val="16"/>
                <w:szCs w:val="16"/>
                <w:lang w:eastAsia="en-US"/>
              </w:rPr>
            </w:pPr>
            <w:r w:rsidRPr="00DF53B4">
              <w:rPr>
                <w:sz w:val="16"/>
                <w:szCs w:val="16"/>
                <w:lang w:eastAsia="en-US"/>
              </w:rPr>
              <w:t>ACK request in C.31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01FF96"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704BF"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DD267"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BD8A0B" w14:textId="77777777" w:rsidR="00082058" w:rsidRPr="00DF53B4" w:rsidRDefault="00082058" w:rsidP="00407ACC">
            <w:pPr>
              <w:pStyle w:val="TAL"/>
              <w:rPr>
                <w:sz w:val="16"/>
                <w:szCs w:val="16"/>
                <w:lang w:eastAsia="en-US"/>
              </w:rPr>
            </w:pPr>
            <w:r w:rsidRPr="00DF53B4">
              <w:rPr>
                <w:sz w:val="16"/>
                <w:szCs w:val="16"/>
                <w:lang w:eastAsia="en-US"/>
              </w:rPr>
              <w:t>R5-150706</w:t>
            </w:r>
          </w:p>
        </w:tc>
      </w:tr>
      <w:tr w:rsidR="00082058" w:rsidRPr="00DF53B4" w14:paraId="3E7C883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CE052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A822F2"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519B33" w14:textId="77777777" w:rsidR="00082058" w:rsidRPr="00DF53B4" w:rsidRDefault="00082058" w:rsidP="00407ACC">
            <w:pPr>
              <w:pStyle w:val="TAL"/>
              <w:rPr>
                <w:sz w:val="16"/>
                <w:szCs w:val="16"/>
                <w:lang w:eastAsia="en-US"/>
              </w:rPr>
            </w:pPr>
            <w:r w:rsidRPr="00DF53B4">
              <w:rPr>
                <w:sz w:val="16"/>
                <w:szCs w:val="16"/>
                <w:lang w:eastAsia="en-US"/>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B9B9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4DB6B2" w14:textId="77777777" w:rsidR="00082058" w:rsidRPr="00DF53B4" w:rsidRDefault="00082058" w:rsidP="00407ACC">
            <w:pPr>
              <w:pStyle w:val="TAL"/>
              <w:rPr>
                <w:sz w:val="16"/>
                <w:szCs w:val="16"/>
                <w:lang w:eastAsia="en-US"/>
              </w:rPr>
            </w:pPr>
            <w:r w:rsidRPr="00DF53B4">
              <w:rPr>
                <w:sz w:val="16"/>
                <w:szCs w:val="16"/>
                <w:lang w:eastAsia="en-US"/>
              </w:rPr>
              <w:t>183 Session Progress in TC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668A4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3A7CD"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92D6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B0AA28" w14:textId="77777777" w:rsidR="00082058" w:rsidRPr="00DF53B4" w:rsidRDefault="00082058" w:rsidP="00407ACC">
            <w:pPr>
              <w:pStyle w:val="TAL"/>
              <w:rPr>
                <w:sz w:val="16"/>
                <w:szCs w:val="16"/>
                <w:lang w:eastAsia="en-US"/>
              </w:rPr>
            </w:pPr>
            <w:r w:rsidRPr="00DF53B4">
              <w:rPr>
                <w:sz w:val="16"/>
                <w:szCs w:val="16"/>
                <w:lang w:eastAsia="en-US"/>
              </w:rPr>
              <w:t>R5-150707</w:t>
            </w:r>
          </w:p>
        </w:tc>
      </w:tr>
      <w:tr w:rsidR="00082058" w:rsidRPr="00DF53B4" w14:paraId="0F8AE8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835F7B"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F2CAED"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5FA662" w14:textId="77777777" w:rsidR="00082058" w:rsidRPr="00DF53B4" w:rsidRDefault="00082058" w:rsidP="00407ACC">
            <w:pPr>
              <w:pStyle w:val="TAL"/>
              <w:rPr>
                <w:sz w:val="16"/>
                <w:szCs w:val="16"/>
                <w:lang w:eastAsia="en-US"/>
              </w:rPr>
            </w:pPr>
            <w:r w:rsidRPr="00DF53B4">
              <w:rPr>
                <w:sz w:val="16"/>
                <w:szCs w:val="16"/>
                <w:lang w:eastAsia="en-US"/>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F7F5"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FB63AB" w14:textId="77777777" w:rsidR="00082058" w:rsidRPr="00DF53B4" w:rsidRDefault="00082058" w:rsidP="00407ACC">
            <w:pPr>
              <w:pStyle w:val="TAL"/>
              <w:rPr>
                <w:sz w:val="16"/>
                <w:szCs w:val="16"/>
                <w:lang w:eastAsia="en-US"/>
              </w:rPr>
            </w:pPr>
            <w:r w:rsidRPr="00DF53B4">
              <w:rPr>
                <w:sz w:val="16"/>
                <w:szCs w:val="16"/>
                <w:lang w:eastAsia="en-US"/>
              </w:rPr>
              <w:t>Add test case for GBA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2B8605"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C11AB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A174D"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CCA961" w14:textId="77777777" w:rsidR="00082058" w:rsidRPr="00DF53B4" w:rsidRDefault="00082058" w:rsidP="00407ACC">
            <w:pPr>
              <w:pStyle w:val="TAL"/>
              <w:rPr>
                <w:sz w:val="16"/>
                <w:szCs w:val="16"/>
                <w:lang w:eastAsia="en-US"/>
              </w:rPr>
            </w:pPr>
            <w:r w:rsidRPr="00DF53B4">
              <w:rPr>
                <w:sz w:val="16"/>
                <w:szCs w:val="16"/>
                <w:lang w:eastAsia="en-US"/>
              </w:rPr>
              <w:t>R5-150708</w:t>
            </w:r>
          </w:p>
        </w:tc>
      </w:tr>
      <w:tr w:rsidR="00082058" w:rsidRPr="00DF53B4" w14:paraId="04E741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FBA17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6DDBAB"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912AFA" w14:textId="77777777" w:rsidR="00082058" w:rsidRPr="00DF53B4" w:rsidRDefault="00082058" w:rsidP="00407ACC">
            <w:pPr>
              <w:pStyle w:val="TAL"/>
              <w:rPr>
                <w:sz w:val="16"/>
                <w:szCs w:val="16"/>
                <w:lang w:eastAsia="en-US"/>
              </w:rPr>
            </w:pPr>
            <w:r w:rsidRPr="00DF53B4">
              <w:rPr>
                <w:sz w:val="16"/>
                <w:szCs w:val="16"/>
                <w:lang w:eastAsia="en-US"/>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A9C67"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BEDE55" w14:textId="77777777" w:rsidR="00082058" w:rsidRPr="00DF53B4" w:rsidRDefault="00082058" w:rsidP="00407ACC">
            <w:pPr>
              <w:pStyle w:val="TAL"/>
              <w:rPr>
                <w:sz w:val="16"/>
                <w:szCs w:val="16"/>
                <w:lang w:eastAsia="en-US"/>
              </w:rPr>
            </w:pPr>
            <w:r w:rsidRPr="00DF53B4">
              <w:rPr>
                <w:sz w:val="16"/>
                <w:szCs w:val="16"/>
                <w:lang w:eastAsia="en-US"/>
              </w:rPr>
              <w:t>Directionality attribute in MO and MT calls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641E3A"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84526"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B1B7D8"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6A8D2" w14:textId="77777777" w:rsidR="00082058" w:rsidRPr="00DF53B4" w:rsidRDefault="00082058" w:rsidP="00407ACC">
            <w:pPr>
              <w:pStyle w:val="TAL"/>
              <w:rPr>
                <w:sz w:val="16"/>
                <w:szCs w:val="16"/>
                <w:lang w:eastAsia="en-US"/>
              </w:rPr>
            </w:pPr>
            <w:r w:rsidRPr="00DF53B4">
              <w:rPr>
                <w:sz w:val="16"/>
                <w:szCs w:val="16"/>
                <w:lang w:eastAsia="en-US"/>
              </w:rPr>
              <w:t>R5-150709</w:t>
            </w:r>
          </w:p>
        </w:tc>
      </w:tr>
      <w:tr w:rsidR="00082058" w:rsidRPr="00DF53B4" w14:paraId="33AF325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C7C036"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2597C2"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3BB389" w14:textId="77777777" w:rsidR="00082058" w:rsidRPr="00DF53B4" w:rsidRDefault="00082058" w:rsidP="00407ACC">
            <w:pPr>
              <w:pStyle w:val="TAL"/>
              <w:rPr>
                <w:sz w:val="16"/>
                <w:szCs w:val="16"/>
                <w:lang w:eastAsia="en-US"/>
              </w:rPr>
            </w:pPr>
            <w:r w:rsidRPr="00DF53B4">
              <w:rPr>
                <w:sz w:val="16"/>
                <w:szCs w:val="16"/>
                <w:lang w:eastAsia="en-US"/>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3623E"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BCA556" w14:textId="77777777" w:rsidR="00082058" w:rsidRPr="00DF53B4" w:rsidRDefault="00082058" w:rsidP="00407ACC">
            <w:pPr>
              <w:pStyle w:val="TAL"/>
              <w:rPr>
                <w:sz w:val="16"/>
                <w:szCs w:val="16"/>
                <w:lang w:eastAsia="en-US"/>
              </w:rPr>
            </w:pPr>
            <w:r w:rsidRPr="00DF53B4">
              <w:rPr>
                <w:sz w:val="16"/>
                <w:szCs w:val="16"/>
                <w:lang w:eastAsia="en-US"/>
              </w:rPr>
              <w:t>Update annex C.29.2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1FB2A8"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5856A"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BF7B1"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4A2661" w14:textId="77777777" w:rsidR="00082058" w:rsidRPr="00DF53B4" w:rsidRDefault="00082058" w:rsidP="00407ACC">
            <w:pPr>
              <w:pStyle w:val="TAL"/>
              <w:rPr>
                <w:sz w:val="16"/>
                <w:szCs w:val="16"/>
                <w:lang w:eastAsia="en-US"/>
              </w:rPr>
            </w:pPr>
            <w:r w:rsidRPr="00DF53B4">
              <w:rPr>
                <w:sz w:val="16"/>
                <w:szCs w:val="16"/>
                <w:lang w:eastAsia="en-US"/>
              </w:rPr>
              <w:t>R5-150711</w:t>
            </w:r>
          </w:p>
        </w:tc>
      </w:tr>
      <w:tr w:rsidR="00082058" w:rsidRPr="00DF53B4" w14:paraId="655D512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2B7BBD"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36E1B9"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7E2470" w14:textId="77777777" w:rsidR="00082058" w:rsidRPr="00DF53B4" w:rsidRDefault="00082058" w:rsidP="00407ACC">
            <w:pPr>
              <w:pStyle w:val="TAL"/>
              <w:rPr>
                <w:sz w:val="16"/>
                <w:szCs w:val="16"/>
                <w:lang w:eastAsia="en-US"/>
              </w:rPr>
            </w:pPr>
            <w:r w:rsidRPr="00DF53B4">
              <w:rPr>
                <w:sz w:val="16"/>
                <w:szCs w:val="16"/>
                <w:lang w:eastAsia="en-US"/>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8B94C"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985EF" w14:textId="77777777" w:rsidR="00082058" w:rsidRPr="00DF53B4" w:rsidRDefault="00082058" w:rsidP="00407ACC">
            <w:pPr>
              <w:pStyle w:val="TAL"/>
              <w:rPr>
                <w:sz w:val="16"/>
                <w:szCs w:val="16"/>
                <w:lang w:eastAsia="en-US"/>
              </w:rPr>
            </w:pPr>
            <w:r w:rsidRPr="00DF53B4">
              <w:rPr>
                <w:sz w:val="16"/>
                <w:szCs w:val="16"/>
                <w:lang w:eastAsia="en-US"/>
              </w:rPr>
              <w:t>Updates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93D5D3"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7EDBBD"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0C490"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1BF86" w14:textId="77777777" w:rsidR="00082058" w:rsidRPr="00DF53B4" w:rsidRDefault="00082058" w:rsidP="00407ACC">
            <w:pPr>
              <w:pStyle w:val="TAL"/>
              <w:rPr>
                <w:sz w:val="16"/>
                <w:szCs w:val="16"/>
                <w:lang w:eastAsia="en-US"/>
              </w:rPr>
            </w:pPr>
            <w:r w:rsidRPr="00DF53B4">
              <w:rPr>
                <w:sz w:val="16"/>
                <w:szCs w:val="16"/>
                <w:lang w:eastAsia="en-US"/>
              </w:rPr>
              <w:t>R5-150713</w:t>
            </w:r>
          </w:p>
        </w:tc>
      </w:tr>
      <w:tr w:rsidR="00082058" w:rsidRPr="00DF53B4" w14:paraId="6B24C2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FECDA2"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23ADD9"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D12A30" w14:textId="77777777" w:rsidR="00082058" w:rsidRPr="00DF53B4" w:rsidRDefault="00082058" w:rsidP="00407ACC">
            <w:pPr>
              <w:pStyle w:val="TAL"/>
              <w:rPr>
                <w:sz w:val="16"/>
                <w:szCs w:val="16"/>
                <w:lang w:eastAsia="en-US"/>
              </w:rPr>
            </w:pPr>
            <w:r w:rsidRPr="00DF53B4">
              <w:rPr>
                <w:sz w:val="16"/>
                <w:szCs w:val="16"/>
                <w:lang w:eastAsia="en-US"/>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C2A7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04CA9B" w14:textId="77777777" w:rsidR="00082058" w:rsidRPr="00DF53B4" w:rsidRDefault="00082058" w:rsidP="00407ACC">
            <w:pPr>
              <w:pStyle w:val="TAL"/>
              <w:rPr>
                <w:sz w:val="16"/>
                <w:szCs w:val="16"/>
                <w:lang w:eastAsia="en-US"/>
              </w:rPr>
            </w:pPr>
            <w:r w:rsidRPr="00DF53B4">
              <w:rPr>
                <w:sz w:val="16"/>
                <w:szCs w:val="16"/>
                <w:lang w:eastAsia="en-US"/>
              </w:rPr>
              <w:t>Updates to annex C.42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DD4D76"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187B5"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EFD1F1"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55E451" w14:textId="77777777" w:rsidR="00082058" w:rsidRPr="00DF53B4" w:rsidRDefault="00082058" w:rsidP="00407ACC">
            <w:pPr>
              <w:pStyle w:val="TAL"/>
              <w:rPr>
                <w:sz w:val="16"/>
                <w:szCs w:val="16"/>
                <w:lang w:eastAsia="en-US"/>
              </w:rPr>
            </w:pPr>
            <w:r w:rsidRPr="00DF53B4">
              <w:rPr>
                <w:sz w:val="16"/>
                <w:szCs w:val="16"/>
                <w:lang w:eastAsia="en-US"/>
              </w:rPr>
              <w:t>R5-150714</w:t>
            </w:r>
          </w:p>
        </w:tc>
      </w:tr>
      <w:tr w:rsidR="00082058" w:rsidRPr="00DF53B4" w14:paraId="7A4C1D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38497F"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68815A"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37290B" w14:textId="77777777" w:rsidR="00082058" w:rsidRPr="00DF53B4" w:rsidRDefault="00082058" w:rsidP="00407ACC">
            <w:pPr>
              <w:pStyle w:val="TAL"/>
              <w:rPr>
                <w:sz w:val="16"/>
                <w:szCs w:val="16"/>
                <w:lang w:eastAsia="en-US"/>
              </w:rPr>
            </w:pPr>
            <w:r w:rsidRPr="00DF53B4">
              <w:rPr>
                <w:sz w:val="16"/>
                <w:szCs w:val="16"/>
                <w:lang w:eastAsia="en-US"/>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E728C"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ED3FBF" w14:textId="77777777" w:rsidR="00082058" w:rsidRPr="00DF53B4" w:rsidRDefault="00082058" w:rsidP="00407ACC">
            <w:pPr>
              <w:pStyle w:val="TAL"/>
              <w:rPr>
                <w:sz w:val="16"/>
                <w:szCs w:val="16"/>
                <w:lang w:eastAsia="en-US"/>
              </w:rPr>
            </w:pPr>
            <w:r w:rsidRPr="00DF53B4">
              <w:rPr>
                <w:sz w:val="16"/>
                <w:szCs w:val="16"/>
                <w:lang w:eastAsia="en-US"/>
              </w:rPr>
              <w:t>Correction to C.25 - Generic test procedure for setting up MTSI MO video call for EPS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B368E3"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BB8E3"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0AFEF"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EA4B01" w14:textId="77777777" w:rsidR="00082058" w:rsidRPr="00DF53B4" w:rsidRDefault="00082058" w:rsidP="00407ACC">
            <w:pPr>
              <w:pStyle w:val="TAL"/>
              <w:rPr>
                <w:sz w:val="16"/>
                <w:szCs w:val="16"/>
                <w:lang w:eastAsia="en-US"/>
              </w:rPr>
            </w:pPr>
            <w:r w:rsidRPr="00DF53B4">
              <w:rPr>
                <w:sz w:val="16"/>
                <w:szCs w:val="16"/>
                <w:lang w:eastAsia="en-US"/>
              </w:rPr>
              <w:t>R5-150734</w:t>
            </w:r>
          </w:p>
        </w:tc>
      </w:tr>
      <w:tr w:rsidR="00082058" w:rsidRPr="00DF53B4" w14:paraId="29FAEE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13F9C2"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616DE6"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C21C60" w14:textId="77777777" w:rsidR="00082058" w:rsidRPr="00DF53B4" w:rsidRDefault="00082058" w:rsidP="00407ACC">
            <w:pPr>
              <w:pStyle w:val="TAL"/>
              <w:rPr>
                <w:sz w:val="16"/>
                <w:szCs w:val="16"/>
                <w:lang w:eastAsia="en-US"/>
              </w:rPr>
            </w:pPr>
            <w:r w:rsidRPr="00DF53B4">
              <w:rPr>
                <w:sz w:val="16"/>
                <w:szCs w:val="16"/>
                <w:lang w:eastAsia="en-US"/>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74040"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F8CBFC" w14:textId="77777777" w:rsidR="00082058" w:rsidRPr="00DF53B4" w:rsidRDefault="00082058" w:rsidP="00407ACC">
            <w:pPr>
              <w:pStyle w:val="TAL"/>
              <w:rPr>
                <w:sz w:val="16"/>
                <w:szCs w:val="16"/>
                <w:lang w:eastAsia="en-US"/>
              </w:rPr>
            </w:pPr>
            <w:r w:rsidRPr="00DF53B4">
              <w:rPr>
                <w:sz w:val="16"/>
                <w:szCs w:val="16"/>
                <w:lang w:eastAsia="en-US"/>
              </w:rPr>
              <w:t>Update of SDP message content for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B68299"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D11C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F01B7"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D192D6" w14:textId="77777777" w:rsidR="00082058" w:rsidRPr="00DF53B4" w:rsidRDefault="00082058" w:rsidP="00407ACC">
            <w:pPr>
              <w:pStyle w:val="TAL"/>
              <w:rPr>
                <w:sz w:val="16"/>
                <w:szCs w:val="16"/>
                <w:lang w:eastAsia="en-US"/>
              </w:rPr>
            </w:pPr>
            <w:r w:rsidRPr="00DF53B4">
              <w:rPr>
                <w:sz w:val="16"/>
                <w:szCs w:val="16"/>
                <w:lang w:eastAsia="en-US"/>
              </w:rPr>
              <w:t>R5-150736</w:t>
            </w:r>
          </w:p>
        </w:tc>
      </w:tr>
      <w:tr w:rsidR="00082058" w:rsidRPr="00DF53B4" w14:paraId="0F19083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AC5250"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DE8F97" w14:textId="77777777" w:rsidR="00082058" w:rsidRPr="00DF53B4" w:rsidRDefault="00082058" w:rsidP="00407ACC">
            <w:pPr>
              <w:rPr>
                <w:rFonts w:ascii="Arial" w:hAnsi="Arial"/>
                <w:sz w:val="16"/>
                <w:szCs w:val="16"/>
              </w:rPr>
            </w:pPr>
            <w:r w:rsidRPr="00DF53B4">
              <w:rPr>
                <w:rFonts w:ascii="Arial" w:hAnsi="Arial"/>
                <w:sz w:val="16"/>
                <w:szCs w:val="16"/>
              </w:rPr>
              <w:t>RP-150322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378D76" w14:textId="77777777" w:rsidR="00082058" w:rsidRPr="00DF53B4" w:rsidRDefault="00082058" w:rsidP="00407ACC">
            <w:pPr>
              <w:pStyle w:val="TAL"/>
              <w:rPr>
                <w:sz w:val="16"/>
                <w:szCs w:val="16"/>
                <w:lang w:eastAsia="en-US"/>
              </w:rPr>
            </w:pPr>
            <w:r w:rsidRPr="00DF53B4">
              <w:rPr>
                <w:sz w:val="16"/>
                <w:szCs w:val="16"/>
                <w:lang w:eastAsia="en-US"/>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AE081"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C3796D" w14:textId="77777777" w:rsidR="00082058" w:rsidRPr="00DF53B4" w:rsidRDefault="00082058" w:rsidP="00407ACC">
            <w:pPr>
              <w:pStyle w:val="TAL"/>
              <w:rPr>
                <w:sz w:val="16"/>
                <w:szCs w:val="16"/>
                <w:lang w:eastAsia="en-US"/>
              </w:rPr>
            </w:pPr>
            <w:r w:rsidRPr="00DF53B4">
              <w:rPr>
                <w:sz w:val="16"/>
                <w:szCs w:val="16"/>
                <w:lang w:eastAsia="en-US"/>
              </w:rPr>
              <w:t>Correction to WI-103 Conference Call TC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1605CB"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90341"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EAB89"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774EDC" w14:textId="77777777" w:rsidR="00082058" w:rsidRPr="00DF53B4" w:rsidRDefault="00082058" w:rsidP="00407ACC">
            <w:pPr>
              <w:pStyle w:val="TAL"/>
              <w:rPr>
                <w:sz w:val="16"/>
                <w:szCs w:val="16"/>
                <w:lang w:eastAsia="en-US"/>
              </w:rPr>
            </w:pPr>
            <w:r w:rsidRPr="00DF53B4">
              <w:rPr>
                <w:sz w:val="16"/>
                <w:szCs w:val="16"/>
                <w:lang w:eastAsia="en-US"/>
              </w:rPr>
              <w:t>R5-150745</w:t>
            </w:r>
          </w:p>
        </w:tc>
      </w:tr>
      <w:tr w:rsidR="00082058" w:rsidRPr="00DF53B4" w14:paraId="780953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5D0BF5" w14:textId="77777777" w:rsidR="00082058" w:rsidRPr="00DF53B4" w:rsidRDefault="00082058" w:rsidP="00407ACC">
            <w:pPr>
              <w:pStyle w:val="TAL"/>
              <w:rPr>
                <w:sz w:val="16"/>
                <w:szCs w:val="16"/>
                <w:lang w:eastAsia="en-US"/>
              </w:rPr>
            </w:pPr>
            <w:r w:rsidRPr="00DF53B4">
              <w:rPr>
                <w:sz w:val="16"/>
                <w:szCs w:val="16"/>
                <w:lang w:eastAsia="en-US"/>
              </w:rPr>
              <w:t>RP-67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A09802" w14:textId="77777777" w:rsidR="00082058" w:rsidRPr="00DF53B4" w:rsidRDefault="00082058" w:rsidP="00407ACC">
            <w:pPr>
              <w:rPr>
                <w:rFonts w:ascii="Arial" w:hAnsi="Arial"/>
                <w:sz w:val="16"/>
                <w:szCs w:val="16"/>
              </w:rPr>
            </w:pPr>
            <w:r w:rsidRPr="00DF53B4">
              <w:rPr>
                <w:rFonts w:ascii="Arial" w:hAnsi="Arial"/>
                <w:sz w:val="16"/>
                <w:szCs w:val="16"/>
              </w:rPr>
              <w:t>RP-150340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F4750B" w14:textId="77777777" w:rsidR="00082058" w:rsidRPr="00DF53B4" w:rsidRDefault="00082058" w:rsidP="00407ACC">
            <w:pPr>
              <w:pStyle w:val="TAL"/>
              <w:rPr>
                <w:sz w:val="16"/>
                <w:szCs w:val="16"/>
                <w:lang w:eastAsia="en-US"/>
              </w:rPr>
            </w:pPr>
            <w:r w:rsidRPr="00DF53B4">
              <w:rPr>
                <w:sz w:val="16"/>
                <w:szCs w:val="16"/>
                <w:lang w:eastAsia="en-US"/>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B0B8D" w14:textId="77777777" w:rsidR="00082058" w:rsidRPr="00DF53B4" w:rsidRDefault="00082058" w:rsidP="00407ACC">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36F0EC" w14:textId="77777777" w:rsidR="00082058" w:rsidRPr="00DF53B4" w:rsidRDefault="00082058" w:rsidP="00407ACC">
            <w:pPr>
              <w:pStyle w:val="TAL"/>
              <w:rPr>
                <w:sz w:val="16"/>
                <w:szCs w:val="16"/>
                <w:lang w:eastAsia="en-US"/>
              </w:rPr>
            </w:pPr>
            <w:r w:rsidRPr="00DF53B4">
              <w:rPr>
                <w:sz w:val="16"/>
                <w:szCs w:val="16"/>
                <w:lang w:eastAsia="en-US"/>
              </w:rPr>
              <w:t>Addition of new generic procedure for UE receiving SIP REFER request for transfer of additional CS to PS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C55943" w14:textId="77777777" w:rsidR="00082058" w:rsidRPr="00DF53B4" w:rsidRDefault="00082058" w:rsidP="00407ACC">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E3CC7" w14:textId="77777777" w:rsidR="00082058" w:rsidRPr="00DF53B4" w:rsidRDefault="00082058" w:rsidP="00407ACC">
            <w:pPr>
              <w:pStyle w:val="TAL"/>
              <w:rPr>
                <w:sz w:val="16"/>
                <w:szCs w:val="16"/>
                <w:lang w:eastAsia="en-US"/>
              </w:rPr>
            </w:pPr>
            <w:r w:rsidRPr="00DF53B4">
              <w:rPr>
                <w:sz w:val="16"/>
                <w:szCs w:val="16"/>
                <w:lang w:eastAsia="en-US"/>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E652E" w14:textId="77777777" w:rsidR="00082058" w:rsidRPr="00DF53B4" w:rsidRDefault="00082058" w:rsidP="00407ACC">
            <w:pPr>
              <w:pStyle w:val="TAL"/>
              <w:rPr>
                <w:sz w:val="16"/>
                <w:szCs w:val="16"/>
                <w:lang w:eastAsia="en-US"/>
              </w:rPr>
            </w:pPr>
            <w:r w:rsidRPr="00DF53B4">
              <w:rPr>
                <w:sz w:val="16"/>
                <w:szCs w:val="16"/>
                <w:lang w:eastAsia="en-US"/>
              </w:rPr>
              <w:t>12.5.0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2C42BD" w14:textId="77777777" w:rsidR="00082058" w:rsidRPr="00DF53B4" w:rsidRDefault="00082058" w:rsidP="00407ACC">
            <w:pPr>
              <w:pStyle w:val="TAL"/>
              <w:rPr>
                <w:sz w:val="16"/>
                <w:szCs w:val="16"/>
                <w:lang w:eastAsia="en-US"/>
              </w:rPr>
            </w:pPr>
            <w:r w:rsidRPr="00DF53B4">
              <w:rPr>
                <w:sz w:val="16"/>
                <w:szCs w:val="16"/>
                <w:lang w:eastAsia="en-US"/>
              </w:rPr>
              <w:t>R5-150931</w:t>
            </w:r>
          </w:p>
        </w:tc>
      </w:tr>
      <w:tr w:rsidR="000E42C0" w:rsidRPr="00DF53B4" w14:paraId="270B0BC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CAE0F8"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25382D" w14:textId="77777777" w:rsidR="000E42C0" w:rsidRPr="00DF53B4" w:rsidRDefault="000E42C0" w:rsidP="00BF56FC">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E8E506" w14:textId="77777777" w:rsidR="000E42C0" w:rsidRPr="00DF53B4" w:rsidRDefault="000E42C0" w:rsidP="00792626">
            <w:pPr>
              <w:pStyle w:val="TAL"/>
              <w:rPr>
                <w:sz w:val="16"/>
                <w:szCs w:val="16"/>
                <w:lang w:eastAsia="en-US"/>
              </w:rPr>
            </w:pPr>
            <w:r w:rsidRPr="00DF53B4">
              <w:rPr>
                <w:sz w:val="16"/>
                <w:szCs w:val="16"/>
                <w:lang w:eastAsia="en-US"/>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6E661" w14:textId="77777777" w:rsidR="000E42C0" w:rsidRPr="00DF53B4" w:rsidRDefault="000E42C0" w:rsidP="00790DC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E0F0DA" w14:textId="77777777" w:rsidR="000E42C0" w:rsidRPr="00DF53B4" w:rsidRDefault="000E42C0" w:rsidP="00926D2B">
            <w:pPr>
              <w:pStyle w:val="TAL"/>
              <w:rPr>
                <w:sz w:val="16"/>
                <w:szCs w:val="16"/>
                <w:lang w:eastAsia="en-US"/>
              </w:rPr>
            </w:pPr>
            <w:r w:rsidRPr="00DF53B4">
              <w:rPr>
                <w:sz w:val="16"/>
                <w:szCs w:val="16"/>
                <w:lang w:eastAsia="en-US"/>
              </w:rPr>
              <w:t>Add GBA related abbreviations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84BE53" w14:textId="77777777" w:rsidR="000E42C0" w:rsidRPr="00DF53B4" w:rsidRDefault="000E42C0" w:rsidP="004255DE">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65BE8" w14:textId="77777777" w:rsidR="000E42C0" w:rsidRPr="00DF53B4" w:rsidRDefault="000E42C0" w:rsidP="00526473">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0A062" w14:textId="77777777" w:rsidR="000E42C0" w:rsidRPr="00DF53B4" w:rsidRDefault="000E42C0" w:rsidP="00CC227E">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95A5EC" w14:textId="77777777" w:rsidR="000E42C0" w:rsidRPr="00DF53B4" w:rsidRDefault="000E42C0" w:rsidP="00CC227E">
            <w:pPr>
              <w:pStyle w:val="TAL"/>
              <w:rPr>
                <w:sz w:val="16"/>
                <w:szCs w:val="16"/>
                <w:lang w:eastAsia="en-US"/>
              </w:rPr>
            </w:pPr>
            <w:r w:rsidRPr="00DF53B4">
              <w:rPr>
                <w:sz w:val="16"/>
                <w:szCs w:val="16"/>
                <w:lang w:eastAsia="en-US"/>
              </w:rPr>
              <w:t>R5-151112</w:t>
            </w:r>
          </w:p>
        </w:tc>
      </w:tr>
      <w:tr w:rsidR="000E42C0" w:rsidRPr="00DF53B4" w14:paraId="206DB30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D092BC"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9A1946"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C890AF" w14:textId="77777777" w:rsidR="000E42C0" w:rsidRPr="00DF53B4" w:rsidRDefault="000E42C0" w:rsidP="00790DCF">
            <w:pPr>
              <w:pStyle w:val="TAL"/>
              <w:rPr>
                <w:sz w:val="16"/>
                <w:szCs w:val="16"/>
                <w:lang w:eastAsia="en-US"/>
              </w:rPr>
            </w:pPr>
            <w:r w:rsidRPr="00DF53B4">
              <w:rPr>
                <w:sz w:val="16"/>
                <w:szCs w:val="16"/>
                <w:lang w:eastAsia="en-US"/>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365F6"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4B66C8" w14:textId="77777777" w:rsidR="000E42C0" w:rsidRPr="00DF53B4" w:rsidRDefault="000E42C0" w:rsidP="004255DE">
            <w:pPr>
              <w:pStyle w:val="TAL"/>
              <w:rPr>
                <w:sz w:val="16"/>
                <w:szCs w:val="16"/>
                <w:lang w:eastAsia="en-US"/>
              </w:rPr>
            </w:pPr>
            <w:r w:rsidRPr="00DF53B4">
              <w:rPr>
                <w:sz w:val="16"/>
                <w:szCs w:val="16"/>
                <w:lang w:eastAsia="en-US"/>
              </w:rPr>
              <w:t>Update of test case 15.14a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B2ED6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49A3A4"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798A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4822D9" w14:textId="77777777" w:rsidR="000E42C0" w:rsidRPr="00DF53B4" w:rsidRDefault="000E42C0" w:rsidP="005F082F">
            <w:pPr>
              <w:pStyle w:val="TAL"/>
              <w:rPr>
                <w:sz w:val="16"/>
                <w:szCs w:val="16"/>
                <w:lang w:eastAsia="en-US"/>
              </w:rPr>
            </w:pPr>
            <w:r w:rsidRPr="00DF53B4">
              <w:rPr>
                <w:sz w:val="16"/>
                <w:szCs w:val="16"/>
                <w:lang w:eastAsia="en-US"/>
              </w:rPr>
              <w:t>R5-151166</w:t>
            </w:r>
          </w:p>
        </w:tc>
      </w:tr>
      <w:tr w:rsidR="000E42C0" w:rsidRPr="00DF53B4" w14:paraId="62E3443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7AD9D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048220"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00B7C0" w14:textId="77777777" w:rsidR="000E42C0" w:rsidRPr="00DF53B4" w:rsidRDefault="000E42C0" w:rsidP="00790DCF">
            <w:pPr>
              <w:pStyle w:val="TAL"/>
              <w:rPr>
                <w:sz w:val="16"/>
                <w:szCs w:val="16"/>
                <w:lang w:eastAsia="en-US"/>
              </w:rPr>
            </w:pPr>
            <w:r w:rsidRPr="00DF53B4">
              <w:rPr>
                <w:sz w:val="16"/>
                <w:szCs w:val="16"/>
                <w:lang w:eastAsia="en-US"/>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62E72"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80A241" w14:textId="77777777" w:rsidR="000E42C0" w:rsidRPr="00DF53B4" w:rsidRDefault="000E42C0" w:rsidP="004255DE">
            <w:pPr>
              <w:pStyle w:val="TAL"/>
              <w:rPr>
                <w:sz w:val="16"/>
                <w:szCs w:val="16"/>
                <w:lang w:eastAsia="en-US"/>
              </w:rPr>
            </w:pPr>
            <w:r w:rsidRPr="00DF53B4">
              <w:rPr>
                <w:sz w:val="16"/>
                <w:szCs w:val="16"/>
                <w:lang w:eastAsia="en-US"/>
              </w:rPr>
              <w:t>Update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DD857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5BE6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77759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E66CA8" w14:textId="77777777" w:rsidR="000E42C0" w:rsidRPr="00DF53B4" w:rsidRDefault="000E42C0" w:rsidP="005F082F">
            <w:pPr>
              <w:pStyle w:val="TAL"/>
              <w:rPr>
                <w:sz w:val="16"/>
                <w:szCs w:val="16"/>
                <w:lang w:eastAsia="en-US"/>
              </w:rPr>
            </w:pPr>
            <w:r w:rsidRPr="00DF53B4">
              <w:rPr>
                <w:sz w:val="16"/>
                <w:szCs w:val="16"/>
                <w:lang w:eastAsia="en-US"/>
              </w:rPr>
              <w:t>R5-151183</w:t>
            </w:r>
          </w:p>
        </w:tc>
      </w:tr>
      <w:tr w:rsidR="000E42C0" w:rsidRPr="00DF53B4" w14:paraId="06A3F79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BCF45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F722FF"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06659C" w14:textId="77777777" w:rsidR="000E42C0" w:rsidRPr="00DF53B4" w:rsidRDefault="000E42C0" w:rsidP="00790DCF">
            <w:pPr>
              <w:pStyle w:val="TAL"/>
              <w:rPr>
                <w:sz w:val="16"/>
                <w:szCs w:val="16"/>
                <w:lang w:eastAsia="en-US"/>
              </w:rPr>
            </w:pPr>
            <w:r w:rsidRPr="00DF53B4">
              <w:rPr>
                <w:sz w:val="16"/>
                <w:szCs w:val="16"/>
                <w:lang w:eastAsia="en-US"/>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4C465"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9F55C4" w14:textId="77777777" w:rsidR="000E42C0" w:rsidRPr="00DF53B4" w:rsidRDefault="000E42C0" w:rsidP="004255DE">
            <w:pPr>
              <w:pStyle w:val="TAL"/>
              <w:rPr>
                <w:sz w:val="16"/>
                <w:szCs w:val="16"/>
                <w:lang w:eastAsia="en-US"/>
              </w:rPr>
            </w:pPr>
            <w:r w:rsidRPr="00DF53B4">
              <w:rPr>
                <w:sz w:val="16"/>
                <w:szCs w:val="16"/>
                <w:lang w:eastAsia="en-US"/>
              </w:rPr>
              <w:t>Update generic procedure C.39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AA42CE"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D1A36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7602E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5A2E04" w14:textId="77777777" w:rsidR="000E42C0" w:rsidRPr="00DF53B4" w:rsidRDefault="000E42C0" w:rsidP="005F082F">
            <w:pPr>
              <w:pStyle w:val="TAL"/>
              <w:rPr>
                <w:sz w:val="16"/>
                <w:szCs w:val="16"/>
                <w:lang w:eastAsia="en-US"/>
              </w:rPr>
            </w:pPr>
            <w:r w:rsidRPr="00DF53B4">
              <w:rPr>
                <w:sz w:val="16"/>
                <w:szCs w:val="16"/>
                <w:lang w:eastAsia="en-US"/>
              </w:rPr>
              <w:t>R5-151235</w:t>
            </w:r>
          </w:p>
        </w:tc>
      </w:tr>
      <w:tr w:rsidR="000E42C0" w:rsidRPr="00DF53B4" w14:paraId="7FCBA8AD"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5F29A9"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CE1A40"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D1EBA2" w14:textId="77777777" w:rsidR="000E42C0" w:rsidRPr="00DF53B4" w:rsidRDefault="000E42C0" w:rsidP="00790DCF">
            <w:pPr>
              <w:pStyle w:val="TAL"/>
              <w:rPr>
                <w:sz w:val="16"/>
                <w:szCs w:val="16"/>
                <w:lang w:eastAsia="en-US"/>
              </w:rPr>
            </w:pPr>
            <w:r w:rsidRPr="00DF53B4">
              <w:rPr>
                <w:sz w:val="16"/>
                <w:szCs w:val="16"/>
                <w:lang w:eastAsia="en-US"/>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96C5C"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CEDC57" w14:textId="77777777" w:rsidR="000E42C0" w:rsidRPr="00DF53B4" w:rsidRDefault="000E42C0" w:rsidP="004255DE">
            <w:pPr>
              <w:pStyle w:val="TAL"/>
              <w:rPr>
                <w:sz w:val="16"/>
                <w:szCs w:val="16"/>
                <w:lang w:eastAsia="en-US"/>
              </w:rPr>
            </w:pPr>
            <w:r w:rsidRPr="00DF53B4">
              <w:rPr>
                <w:sz w:val="16"/>
                <w:szCs w:val="16"/>
                <w:lang w:eastAsia="en-US"/>
              </w:rPr>
              <w:t>Update generic procedure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E7C40F"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592DBE"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CB7FF"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6BBA02" w14:textId="77777777" w:rsidR="000E42C0" w:rsidRPr="00DF53B4" w:rsidRDefault="000E42C0" w:rsidP="005F082F">
            <w:pPr>
              <w:pStyle w:val="TAL"/>
              <w:rPr>
                <w:sz w:val="16"/>
                <w:szCs w:val="16"/>
                <w:lang w:eastAsia="en-US"/>
              </w:rPr>
            </w:pPr>
            <w:r w:rsidRPr="00DF53B4">
              <w:rPr>
                <w:sz w:val="16"/>
                <w:szCs w:val="16"/>
                <w:lang w:eastAsia="en-US"/>
              </w:rPr>
              <w:t>R5-151236</w:t>
            </w:r>
          </w:p>
        </w:tc>
      </w:tr>
      <w:tr w:rsidR="000E42C0" w:rsidRPr="00DF53B4" w14:paraId="1EAFB79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12FFC4"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EAD30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AF7330" w14:textId="77777777" w:rsidR="000E42C0" w:rsidRPr="00DF53B4" w:rsidRDefault="000E42C0" w:rsidP="00790DCF">
            <w:pPr>
              <w:pStyle w:val="TAL"/>
              <w:rPr>
                <w:sz w:val="16"/>
                <w:szCs w:val="16"/>
                <w:lang w:eastAsia="en-US"/>
              </w:rPr>
            </w:pPr>
            <w:r w:rsidRPr="00DF53B4">
              <w:rPr>
                <w:sz w:val="16"/>
                <w:szCs w:val="16"/>
                <w:lang w:eastAsia="en-US"/>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2CDA2"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F7877C" w14:textId="77777777" w:rsidR="000E42C0" w:rsidRPr="00DF53B4" w:rsidRDefault="000E42C0" w:rsidP="004255DE">
            <w:pPr>
              <w:pStyle w:val="TAL"/>
              <w:rPr>
                <w:sz w:val="16"/>
                <w:szCs w:val="16"/>
                <w:lang w:eastAsia="en-US"/>
              </w:rPr>
            </w:pPr>
            <w:r w:rsidRPr="00DF53B4">
              <w:rPr>
                <w:sz w:val="16"/>
                <w:szCs w:val="16"/>
                <w:lang w:eastAsia="en-US"/>
              </w:rPr>
              <w:t>Update REGISTER message with accesstype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156C66"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C626B"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8862C9"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42908A" w14:textId="77777777" w:rsidR="000E42C0" w:rsidRPr="00DF53B4" w:rsidRDefault="000E42C0" w:rsidP="005F082F">
            <w:pPr>
              <w:pStyle w:val="TAL"/>
              <w:rPr>
                <w:sz w:val="16"/>
                <w:szCs w:val="16"/>
                <w:lang w:eastAsia="en-US"/>
              </w:rPr>
            </w:pPr>
            <w:r w:rsidRPr="00DF53B4">
              <w:rPr>
                <w:sz w:val="16"/>
                <w:szCs w:val="16"/>
                <w:lang w:eastAsia="en-US"/>
              </w:rPr>
              <w:t>R5-151242</w:t>
            </w:r>
          </w:p>
        </w:tc>
      </w:tr>
      <w:tr w:rsidR="000E42C0" w:rsidRPr="00DF53B4" w14:paraId="27A2B51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2374F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4C439D" w14:textId="77777777" w:rsidR="000E42C0" w:rsidRPr="00DF53B4" w:rsidRDefault="000E42C0" w:rsidP="00792626">
            <w:pPr>
              <w:rPr>
                <w:rFonts w:ascii="Arial" w:hAnsi="Arial"/>
                <w:sz w:val="16"/>
                <w:szCs w:val="16"/>
              </w:rPr>
            </w:pPr>
            <w:r w:rsidRPr="00DF53B4">
              <w:rPr>
                <w:rFonts w:ascii="Arial" w:hAnsi="Arial"/>
                <w:sz w:val="16"/>
                <w:szCs w:val="16"/>
              </w:rPr>
              <w:t>RP-150906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CAA3DE" w14:textId="77777777" w:rsidR="000E42C0" w:rsidRPr="00DF53B4" w:rsidRDefault="000E42C0" w:rsidP="00790DCF">
            <w:pPr>
              <w:pStyle w:val="TAL"/>
              <w:rPr>
                <w:sz w:val="16"/>
                <w:szCs w:val="16"/>
                <w:lang w:eastAsia="en-US"/>
              </w:rPr>
            </w:pPr>
            <w:r w:rsidRPr="00DF53B4">
              <w:rPr>
                <w:sz w:val="16"/>
                <w:szCs w:val="16"/>
                <w:lang w:eastAsia="en-US"/>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D6094"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6EDB04" w14:textId="77777777" w:rsidR="000E42C0" w:rsidRPr="00DF53B4" w:rsidRDefault="000E42C0" w:rsidP="004255DE">
            <w:pPr>
              <w:pStyle w:val="TAL"/>
              <w:rPr>
                <w:sz w:val="16"/>
                <w:szCs w:val="16"/>
                <w:lang w:eastAsia="en-US"/>
              </w:rPr>
            </w:pPr>
            <w:r w:rsidRPr="00DF53B4">
              <w:rPr>
                <w:sz w:val="16"/>
                <w:szCs w:val="16"/>
                <w:lang w:eastAsia="en-US"/>
              </w:rPr>
              <w:t>Add new test case for MO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D50CB4"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556F1"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F537A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644B1F" w14:textId="77777777" w:rsidR="000E42C0" w:rsidRPr="00DF53B4" w:rsidRDefault="000E42C0" w:rsidP="005F082F">
            <w:pPr>
              <w:pStyle w:val="TAL"/>
              <w:rPr>
                <w:sz w:val="16"/>
                <w:szCs w:val="16"/>
                <w:lang w:eastAsia="en-US"/>
              </w:rPr>
            </w:pPr>
            <w:r w:rsidRPr="00DF53B4">
              <w:rPr>
                <w:sz w:val="16"/>
                <w:szCs w:val="16"/>
                <w:lang w:eastAsia="en-US"/>
              </w:rPr>
              <w:t>R5-151437</w:t>
            </w:r>
          </w:p>
        </w:tc>
      </w:tr>
      <w:tr w:rsidR="000E42C0" w:rsidRPr="00DF53B4" w14:paraId="3180890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0ACCA3"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595E69"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87A9C7" w14:textId="77777777" w:rsidR="000E42C0" w:rsidRPr="00DF53B4" w:rsidRDefault="000E42C0" w:rsidP="00790DCF">
            <w:pPr>
              <w:pStyle w:val="TAL"/>
              <w:rPr>
                <w:sz w:val="16"/>
                <w:szCs w:val="16"/>
                <w:lang w:eastAsia="en-US"/>
              </w:rPr>
            </w:pPr>
            <w:r w:rsidRPr="00DF53B4">
              <w:rPr>
                <w:sz w:val="16"/>
                <w:szCs w:val="16"/>
                <w:lang w:eastAsia="en-US"/>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903A6"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5DAE4D" w14:textId="77777777" w:rsidR="000E42C0" w:rsidRPr="00DF53B4" w:rsidRDefault="000E42C0" w:rsidP="004255DE">
            <w:pPr>
              <w:pStyle w:val="TAL"/>
              <w:rPr>
                <w:sz w:val="16"/>
                <w:szCs w:val="16"/>
                <w:lang w:eastAsia="en-US"/>
              </w:rPr>
            </w:pPr>
            <w:r w:rsidRPr="00DF53B4">
              <w:rPr>
                <w:sz w:val="16"/>
                <w:szCs w:val="16"/>
                <w:lang w:eastAsia="en-US"/>
              </w:rPr>
              <w:t>Editorial correction in generic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F4A64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ABCD7"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4B6AE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512836" w14:textId="77777777" w:rsidR="000E42C0" w:rsidRPr="00DF53B4" w:rsidRDefault="000E42C0" w:rsidP="005F082F">
            <w:pPr>
              <w:pStyle w:val="TAL"/>
              <w:rPr>
                <w:sz w:val="16"/>
                <w:szCs w:val="16"/>
                <w:lang w:eastAsia="en-US"/>
              </w:rPr>
            </w:pPr>
            <w:r w:rsidRPr="00DF53B4">
              <w:rPr>
                <w:sz w:val="16"/>
                <w:szCs w:val="16"/>
                <w:lang w:eastAsia="en-US"/>
              </w:rPr>
              <w:t>R5-151441</w:t>
            </w:r>
          </w:p>
        </w:tc>
      </w:tr>
      <w:tr w:rsidR="000E42C0" w:rsidRPr="00DF53B4" w14:paraId="06D9764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163447"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E05400"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032D0F" w14:textId="77777777" w:rsidR="000E42C0" w:rsidRPr="00DF53B4" w:rsidRDefault="000E42C0" w:rsidP="00790DCF">
            <w:pPr>
              <w:pStyle w:val="TAL"/>
              <w:rPr>
                <w:sz w:val="16"/>
                <w:szCs w:val="16"/>
                <w:lang w:eastAsia="en-US"/>
              </w:rPr>
            </w:pPr>
            <w:r w:rsidRPr="00DF53B4">
              <w:rPr>
                <w:sz w:val="16"/>
                <w:szCs w:val="16"/>
                <w:lang w:eastAsia="en-US"/>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486F7"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1AAEF0" w14:textId="77777777" w:rsidR="000E42C0" w:rsidRPr="00DF53B4" w:rsidRDefault="000E42C0" w:rsidP="004255DE">
            <w:pPr>
              <w:pStyle w:val="TAL"/>
              <w:rPr>
                <w:sz w:val="16"/>
                <w:szCs w:val="16"/>
                <w:lang w:eastAsia="en-US"/>
              </w:rPr>
            </w:pPr>
            <w:r w:rsidRPr="00DF53B4">
              <w:rPr>
                <w:sz w:val="16"/>
                <w:szCs w:val="16"/>
                <w:lang w:eastAsia="en-US"/>
              </w:rPr>
              <w:t>Update to test case 19.3.1 for 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B5F4BF"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B08C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C4F0D"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416557" w14:textId="77777777" w:rsidR="000E42C0" w:rsidRPr="00DF53B4" w:rsidRDefault="000E42C0" w:rsidP="005F082F">
            <w:pPr>
              <w:pStyle w:val="TAL"/>
              <w:rPr>
                <w:sz w:val="16"/>
                <w:szCs w:val="16"/>
                <w:lang w:eastAsia="en-US"/>
              </w:rPr>
            </w:pPr>
            <w:r w:rsidRPr="00DF53B4">
              <w:rPr>
                <w:sz w:val="16"/>
                <w:szCs w:val="16"/>
                <w:lang w:eastAsia="en-US"/>
              </w:rPr>
              <w:t>R5-151516</w:t>
            </w:r>
          </w:p>
        </w:tc>
      </w:tr>
      <w:tr w:rsidR="000E42C0" w:rsidRPr="00DF53B4" w14:paraId="1FA4461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A3F34"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779272"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39F01C" w14:textId="77777777" w:rsidR="000E42C0" w:rsidRPr="00DF53B4" w:rsidRDefault="000E42C0" w:rsidP="00790DCF">
            <w:pPr>
              <w:pStyle w:val="TAL"/>
              <w:rPr>
                <w:sz w:val="16"/>
                <w:szCs w:val="16"/>
                <w:lang w:eastAsia="en-US"/>
              </w:rPr>
            </w:pPr>
            <w:r w:rsidRPr="00DF53B4">
              <w:rPr>
                <w:sz w:val="16"/>
                <w:szCs w:val="16"/>
                <w:lang w:eastAsia="en-US"/>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5410"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4EC73F" w14:textId="77777777" w:rsidR="000E42C0" w:rsidRPr="00DF53B4" w:rsidRDefault="000E42C0" w:rsidP="004255DE">
            <w:pPr>
              <w:pStyle w:val="TAL"/>
              <w:rPr>
                <w:sz w:val="16"/>
                <w:szCs w:val="16"/>
                <w:lang w:eastAsia="en-US"/>
              </w:rPr>
            </w:pPr>
            <w:r w:rsidRPr="00DF53B4">
              <w:rPr>
                <w:sz w:val="16"/>
                <w:szCs w:val="16"/>
                <w:lang w:eastAsia="en-US"/>
              </w:rPr>
              <w:t>Update to test cases 19.1.1, 19.1.2, 19.3.3, 19.3.4, 19.4.1, 19.5.13.1 and Annex A.2.1 for 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3EA922"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EB50B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58F9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E29CC0" w14:textId="77777777" w:rsidR="000E42C0" w:rsidRPr="00DF53B4" w:rsidRDefault="000E42C0" w:rsidP="005F082F">
            <w:pPr>
              <w:pStyle w:val="TAL"/>
              <w:rPr>
                <w:sz w:val="16"/>
                <w:szCs w:val="16"/>
                <w:lang w:eastAsia="en-US"/>
              </w:rPr>
            </w:pPr>
            <w:r w:rsidRPr="00DF53B4">
              <w:rPr>
                <w:sz w:val="16"/>
                <w:szCs w:val="16"/>
                <w:lang w:eastAsia="en-US"/>
              </w:rPr>
              <w:t>R5-151517</w:t>
            </w:r>
          </w:p>
        </w:tc>
      </w:tr>
      <w:tr w:rsidR="000E42C0" w:rsidRPr="00DF53B4" w14:paraId="6FCA3F5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22DAF7"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372F6A"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22CEBF" w14:textId="77777777" w:rsidR="000E42C0" w:rsidRPr="00DF53B4" w:rsidRDefault="000E42C0" w:rsidP="00790DCF">
            <w:pPr>
              <w:pStyle w:val="TAL"/>
              <w:rPr>
                <w:sz w:val="16"/>
                <w:szCs w:val="16"/>
                <w:lang w:eastAsia="en-US"/>
              </w:rPr>
            </w:pPr>
            <w:r w:rsidRPr="00DF53B4">
              <w:rPr>
                <w:sz w:val="16"/>
                <w:szCs w:val="16"/>
                <w:lang w:eastAsia="en-US"/>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C0B"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71BFA0" w14:textId="77777777" w:rsidR="000E42C0" w:rsidRPr="00DF53B4" w:rsidRDefault="000E42C0" w:rsidP="004255DE">
            <w:pPr>
              <w:pStyle w:val="TAL"/>
              <w:rPr>
                <w:sz w:val="16"/>
                <w:szCs w:val="16"/>
                <w:lang w:eastAsia="en-US"/>
              </w:rPr>
            </w:pPr>
            <w:r w:rsidRPr="00DF53B4">
              <w:rPr>
                <w:sz w:val="16"/>
                <w:szCs w:val="16"/>
                <w:lang w:eastAsia="en-US"/>
              </w:rPr>
              <w:t>Correction to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D14EB7"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5AA6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72F2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4896B5" w14:textId="77777777" w:rsidR="000E42C0" w:rsidRPr="00DF53B4" w:rsidRDefault="000E42C0" w:rsidP="005F082F">
            <w:pPr>
              <w:pStyle w:val="TAL"/>
              <w:rPr>
                <w:sz w:val="16"/>
                <w:szCs w:val="16"/>
                <w:lang w:eastAsia="en-US"/>
              </w:rPr>
            </w:pPr>
            <w:r w:rsidRPr="00DF53B4">
              <w:rPr>
                <w:sz w:val="16"/>
                <w:szCs w:val="16"/>
                <w:lang w:eastAsia="en-US"/>
              </w:rPr>
              <w:t>R5-151519</w:t>
            </w:r>
          </w:p>
        </w:tc>
      </w:tr>
      <w:tr w:rsidR="000E42C0" w:rsidRPr="00DF53B4" w14:paraId="292E6A5E"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EC1504"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EF0768"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FBE92A" w14:textId="77777777" w:rsidR="000E42C0" w:rsidRPr="00DF53B4" w:rsidRDefault="000E42C0" w:rsidP="00790DCF">
            <w:pPr>
              <w:pStyle w:val="TAL"/>
              <w:rPr>
                <w:sz w:val="16"/>
                <w:szCs w:val="16"/>
                <w:lang w:eastAsia="en-US"/>
              </w:rPr>
            </w:pPr>
            <w:r w:rsidRPr="00DF53B4">
              <w:rPr>
                <w:sz w:val="16"/>
                <w:szCs w:val="16"/>
                <w:lang w:eastAsia="en-US"/>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CB591"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3E5631" w14:textId="77777777" w:rsidR="000E42C0" w:rsidRPr="00DF53B4" w:rsidRDefault="000E42C0" w:rsidP="004255DE">
            <w:pPr>
              <w:pStyle w:val="TAL"/>
              <w:rPr>
                <w:sz w:val="16"/>
                <w:szCs w:val="16"/>
                <w:lang w:eastAsia="en-US"/>
              </w:rPr>
            </w:pPr>
            <w:r w:rsidRPr="00DF53B4">
              <w:rPr>
                <w:sz w:val="16"/>
                <w:szCs w:val="16"/>
                <w:lang w:eastAsia="en-US"/>
              </w:rPr>
              <w:t>Correction to test case 19.3.2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7D5976"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DDE8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ED902"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C7CDC9" w14:textId="77777777" w:rsidR="000E42C0" w:rsidRPr="00DF53B4" w:rsidRDefault="000E42C0" w:rsidP="005F082F">
            <w:pPr>
              <w:pStyle w:val="TAL"/>
              <w:rPr>
                <w:sz w:val="16"/>
                <w:szCs w:val="16"/>
                <w:lang w:eastAsia="en-US"/>
              </w:rPr>
            </w:pPr>
            <w:r w:rsidRPr="00DF53B4">
              <w:rPr>
                <w:sz w:val="16"/>
                <w:szCs w:val="16"/>
                <w:lang w:eastAsia="en-US"/>
              </w:rPr>
              <w:t>R5-151520</w:t>
            </w:r>
          </w:p>
        </w:tc>
      </w:tr>
      <w:tr w:rsidR="000E42C0" w:rsidRPr="00DF53B4" w14:paraId="37031A8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B3638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FE018B"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8E00B2" w14:textId="77777777" w:rsidR="000E42C0" w:rsidRPr="00DF53B4" w:rsidRDefault="000E42C0" w:rsidP="00790DCF">
            <w:pPr>
              <w:pStyle w:val="TAL"/>
              <w:rPr>
                <w:sz w:val="16"/>
                <w:szCs w:val="16"/>
                <w:lang w:eastAsia="en-US"/>
              </w:rPr>
            </w:pPr>
            <w:r w:rsidRPr="00DF53B4">
              <w:rPr>
                <w:sz w:val="16"/>
                <w:szCs w:val="16"/>
                <w:lang w:eastAsia="en-US"/>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D8648"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D534EB" w14:textId="77777777" w:rsidR="000E42C0" w:rsidRPr="00DF53B4" w:rsidRDefault="000E42C0" w:rsidP="004255DE">
            <w:pPr>
              <w:pStyle w:val="TAL"/>
              <w:rPr>
                <w:sz w:val="16"/>
                <w:szCs w:val="16"/>
                <w:lang w:eastAsia="en-US"/>
              </w:rPr>
            </w:pPr>
            <w:r w:rsidRPr="00DF53B4">
              <w:rPr>
                <w:sz w:val="16"/>
                <w:szCs w:val="16"/>
                <w:lang w:eastAsia="en-US"/>
              </w:rPr>
              <w:t>Correction to test case 19.3.2b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5C277C"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3B3A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F03EA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A041A4" w14:textId="77777777" w:rsidR="000E42C0" w:rsidRPr="00DF53B4" w:rsidRDefault="000E42C0" w:rsidP="005F082F">
            <w:pPr>
              <w:pStyle w:val="TAL"/>
              <w:rPr>
                <w:sz w:val="16"/>
                <w:szCs w:val="16"/>
                <w:lang w:eastAsia="en-US"/>
              </w:rPr>
            </w:pPr>
            <w:r w:rsidRPr="00DF53B4">
              <w:rPr>
                <w:sz w:val="16"/>
                <w:szCs w:val="16"/>
                <w:lang w:eastAsia="en-US"/>
              </w:rPr>
              <w:t>R5-151521</w:t>
            </w:r>
          </w:p>
        </w:tc>
      </w:tr>
      <w:tr w:rsidR="000E42C0" w:rsidRPr="00DF53B4" w14:paraId="0CDFE4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1D97D2"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56008C"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5FC99C" w14:textId="77777777" w:rsidR="000E42C0" w:rsidRPr="00DF53B4" w:rsidRDefault="000E42C0" w:rsidP="00790DCF">
            <w:pPr>
              <w:pStyle w:val="TAL"/>
              <w:rPr>
                <w:sz w:val="16"/>
                <w:szCs w:val="16"/>
                <w:lang w:eastAsia="en-US"/>
              </w:rPr>
            </w:pPr>
            <w:r w:rsidRPr="00DF53B4">
              <w:rPr>
                <w:sz w:val="16"/>
                <w:szCs w:val="16"/>
                <w:lang w:eastAsia="en-US"/>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63BD7"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F27C9A" w14:textId="77777777" w:rsidR="000E42C0" w:rsidRPr="00DF53B4" w:rsidRDefault="000E42C0" w:rsidP="004255DE">
            <w:pPr>
              <w:pStyle w:val="TAL"/>
              <w:rPr>
                <w:sz w:val="16"/>
                <w:szCs w:val="16"/>
                <w:lang w:eastAsia="en-US"/>
              </w:rPr>
            </w:pPr>
            <w:r w:rsidRPr="00DF53B4">
              <w:rPr>
                <w:sz w:val="16"/>
                <w:szCs w:val="16"/>
                <w:lang w:eastAsia="en-US"/>
              </w:rPr>
              <w:t>Correction to test case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A2DD17"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8773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2A490"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0026DD" w14:textId="77777777" w:rsidR="000E42C0" w:rsidRPr="00DF53B4" w:rsidRDefault="000E42C0" w:rsidP="005F082F">
            <w:pPr>
              <w:pStyle w:val="TAL"/>
              <w:rPr>
                <w:sz w:val="16"/>
                <w:szCs w:val="16"/>
                <w:lang w:eastAsia="en-US"/>
              </w:rPr>
            </w:pPr>
            <w:r w:rsidRPr="00DF53B4">
              <w:rPr>
                <w:sz w:val="16"/>
                <w:szCs w:val="16"/>
                <w:lang w:eastAsia="en-US"/>
              </w:rPr>
              <w:t>R5-151522</w:t>
            </w:r>
          </w:p>
        </w:tc>
      </w:tr>
      <w:tr w:rsidR="000E42C0" w:rsidRPr="00DF53B4" w14:paraId="6EFF07E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4F96C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58AB9B"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BC4C8C" w14:textId="77777777" w:rsidR="000E42C0" w:rsidRPr="00DF53B4" w:rsidRDefault="000E42C0" w:rsidP="00790DCF">
            <w:pPr>
              <w:pStyle w:val="TAL"/>
              <w:rPr>
                <w:sz w:val="16"/>
                <w:szCs w:val="16"/>
                <w:lang w:eastAsia="en-US"/>
              </w:rPr>
            </w:pPr>
            <w:r w:rsidRPr="00DF53B4">
              <w:rPr>
                <w:sz w:val="16"/>
                <w:szCs w:val="16"/>
                <w:lang w:eastAsia="en-US"/>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17ECA"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F9BC76" w14:textId="77777777" w:rsidR="000E42C0" w:rsidRPr="00DF53B4" w:rsidRDefault="000E42C0" w:rsidP="004255DE">
            <w:pPr>
              <w:pStyle w:val="TAL"/>
              <w:rPr>
                <w:sz w:val="16"/>
                <w:szCs w:val="16"/>
                <w:lang w:eastAsia="en-US"/>
              </w:rPr>
            </w:pPr>
            <w:r w:rsidRPr="00DF53B4">
              <w:rPr>
                <w:sz w:val="16"/>
                <w:szCs w:val="16"/>
                <w:lang w:eastAsia="en-US"/>
              </w:rPr>
              <w:t>Correction for C.10 and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BFD3BC"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AAE1D"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6647B4"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D9B4EF" w14:textId="77777777" w:rsidR="000E42C0" w:rsidRPr="00DF53B4" w:rsidRDefault="000E42C0" w:rsidP="005F082F">
            <w:pPr>
              <w:pStyle w:val="TAL"/>
              <w:rPr>
                <w:sz w:val="16"/>
                <w:szCs w:val="16"/>
                <w:lang w:eastAsia="en-US"/>
              </w:rPr>
            </w:pPr>
            <w:r w:rsidRPr="00DF53B4">
              <w:rPr>
                <w:sz w:val="16"/>
                <w:szCs w:val="16"/>
                <w:lang w:eastAsia="en-US"/>
              </w:rPr>
              <w:t>R5-151681</w:t>
            </w:r>
          </w:p>
        </w:tc>
      </w:tr>
      <w:tr w:rsidR="000E42C0" w:rsidRPr="00DF53B4" w14:paraId="710E620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DFAD12"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FF5831"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E722AC" w14:textId="77777777" w:rsidR="000E42C0" w:rsidRPr="00DF53B4" w:rsidRDefault="000E42C0" w:rsidP="00790DCF">
            <w:pPr>
              <w:pStyle w:val="TAL"/>
              <w:rPr>
                <w:sz w:val="16"/>
                <w:szCs w:val="16"/>
                <w:lang w:eastAsia="en-US"/>
              </w:rPr>
            </w:pPr>
            <w:r w:rsidRPr="00DF53B4">
              <w:rPr>
                <w:sz w:val="16"/>
                <w:szCs w:val="16"/>
                <w:lang w:eastAsia="en-US"/>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9F648"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D9DACF" w14:textId="77777777" w:rsidR="000E42C0" w:rsidRPr="00DF53B4" w:rsidRDefault="000E42C0" w:rsidP="004255DE">
            <w:pPr>
              <w:pStyle w:val="TAL"/>
              <w:rPr>
                <w:sz w:val="16"/>
                <w:szCs w:val="16"/>
                <w:lang w:eastAsia="en-US"/>
              </w:rPr>
            </w:pPr>
            <w:r w:rsidRPr="00DF53B4">
              <w:rPr>
                <w:sz w:val="16"/>
                <w:szCs w:val="16"/>
                <w:lang w:eastAsia="en-US"/>
              </w:rPr>
              <w:t>Further corrections for SDP o-lines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AC08F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00C4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43A389"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E58AE6" w14:textId="77777777" w:rsidR="000E42C0" w:rsidRPr="00DF53B4" w:rsidRDefault="000E42C0" w:rsidP="005F082F">
            <w:pPr>
              <w:pStyle w:val="TAL"/>
              <w:rPr>
                <w:sz w:val="16"/>
                <w:szCs w:val="16"/>
                <w:lang w:eastAsia="en-US"/>
              </w:rPr>
            </w:pPr>
            <w:r w:rsidRPr="00DF53B4">
              <w:rPr>
                <w:sz w:val="16"/>
                <w:szCs w:val="16"/>
                <w:lang w:eastAsia="en-US"/>
              </w:rPr>
              <w:t>R5-151684</w:t>
            </w:r>
          </w:p>
        </w:tc>
      </w:tr>
      <w:tr w:rsidR="000E42C0" w:rsidRPr="00DF53B4" w14:paraId="5445806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D2D95E"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E9C1B0"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B87546" w14:textId="77777777" w:rsidR="000E42C0" w:rsidRPr="00DF53B4" w:rsidRDefault="000E42C0" w:rsidP="00790DCF">
            <w:pPr>
              <w:pStyle w:val="TAL"/>
              <w:rPr>
                <w:sz w:val="16"/>
                <w:szCs w:val="16"/>
                <w:lang w:eastAsia="en-US"/>
              </w:rPr>
            </w:pPr>
            <w:r w:rsidRPr="00DF53B4">
              <w:rPr>
                <w:sz w:val="16"/>
                <w:szCs w:val="16"/>
                <w:lang w:eastAsia="en-US"/>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7CD55" w14:textId="77777777" w:rsidR="000E42C0" w:rsidRPr="00DF53B4" w:rsidRDefault="000E42C0" w:rsidP="00926D2B">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0CF39F" w14:textId="77777777" w:rsidR="000E42C0" w:rsidRPr="00DF53B4" w:rsidRDefault="000E42C0" w:rsidP="004255DE">
            <w:pPr>
              <w:pStyle w:val="TAL"/>
              <w:rPr>
                <w:sz w:val="16"/>
                <w:szCs w:val="16"/>
                <w:lang w:eastAsia="en-US"/>
              </w:rPr>
            </w:pPr>
            <w:r w:rsidRPr="00DF53B4">
              <w:rPr>
                <w:sz w:val="16"/>
                <w:szCs w:val="16"/>
                <w:lang w:eastAsia="en-US"/>
              </w:rPr>
              <w:t>Correction for test cases 15.21a and 15.21c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EAE80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39F57"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94CE2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5B09F" w14:textId="77777777" w:rsidR="000E42C0" w:rsidRPr="00DF53B4" w:rsidRDefault="000E42C0" w:rsidP="005F082F">
            <w:pPr>
              <w:pStyle w:val="TAL"/>
              <w:rPr>
                <w:sz w:val="16"/>
                <w:szCs w:val="16"/>
                <w:lang w:eastAsia="en-US"/>
              </w:rPr>
            </w:pPr>
            <w:r w:rsidRPr="00DF53B4">
              <w:rPr>
                <w:sz w:val="16"/>
                <w:szCs w:val="16"/>
                <w:lang w:eastAsia="en-US"/>
              </w:rPr>
              <w:t>R5-151710</w:t>
            </w:r>
          </w:p>
        </w:tc>
      </w:tr>
      <w:tr w:rsidR="000E42C0" w:rsidRPr="00DF53B4" w14:paraId="3828E83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5AE10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8AB6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557087" w14:textId="77777777" w:rsidR="000E42C0" w:rsidRPr="00DF53B4" w:rsidRDefault="000E42C0" w:rsidP="00790DCF">
            <w:pPr>
              <w:pStyle w:val="TAL"/>
              <w:rPr>
                <w:sz w:val="16"/>
                <w:szCs w:val="16"/>
                <w:lang w:eastAsia="en-US"/>
              </w:rPr>
            </w:pPr>
            <w:r w:rsidRPr="00DF53B4">
              <w:rPr>
                <w:sz w:val="16"/>
                <w:szCs w:val="16"/>
                <w:lang w:eastAsia="en-US"/>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CAD5AA"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73C6E0" w14:textId="77777777" w:rsidR="000E42C0" w:rsidRPr="00DF53B4" w:rsidRDefault="000E42C0" w:rsidP="004255DE">
            <w:pPr>
              <w:pStyle w:val="TAL"/>
              <w:rPr>
                <w:sz w:val="16"/>
                <w:szCs w:val="16"/>
                <w:lang w:eastAsia="en-US"/>
              </w:rPr>
            </w:pPr>
            <w:r w:rsidRPr="00DF53B4">
              <w:rPr>
                <w:sz w:val="16"/>
                <w:szCs w:val="16"/>
                <w:lang w:eastAsia="en-US"/>
              </w:rPr>
              <w:t>Correction to test cases 8.1, 8.10 and 8.11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A183B2"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463B7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647BCF"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EE686D" w14:textId="77777777" w:rsidR="000E42C0" w:rsidRPr="00DF53B4" w:rsidRDefault="000E42C0" w:rsidP="005F082F">
            <w:pPr>
              <w:pStyle w:val="TAL"/>
              <w:rPr>
                <w:sz w:val="16"/>
                <w:szCs w:val="16"/>
                <w:lang w:eastAsia="en-US"/>
              </w:rPr>
            </w:pPr>
            <w:r w:rsidRPr="00DF53B4">
              <w:rPr>
                <w:sz w:val="16"/>
                <w:szCs w:val="16"/>
                <w:lang w:eastAsia="en-US"/>
              </w:rPr>
              <w:t>R5-151794</w:t>
            </w:r>
          </w:p>
        </w:tc>
      </w:tr>
      <w:tr w:rsidR="000E42C0" w:rsidRPr="00DF53B4" w14:paraId="2D18838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61CF9E"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668C0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15F7A1" w14:textId="77777777" w:rsidR="000E42C0" w:rsidRPr="00DF53B4" w:rsidRDefault="000E42C0" w:rsidP="00790DCF">
            <w:pPr>
              <w:pStyle w:val="TAL"/>
              <w:rPr>
                <w:sz w:val="16"/>
                <w:szCs w:val="16"/>
                <w:lang w:eastAsia="en-US"/>
              </w:rPr>
            </w:pPr>
            <w:r w:rsidRPr="00DF53B4">
              <w:rPr>
                <w:sz w:val="16"/>
                <w:szCs w:val="16"/>
                <w:lang w:eastAsia="en-US"/>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9993A"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0839B0" w14:textId="77777777" w:rsidR="000E42C0" w:rsidRPr="00DF53B4" w:rsidRDefault="000E42C0" w:rsidP="004255DE">
            <w:pPr>
              <w:pStyle w:val="TAL"/>
              <w:rPr>
                <w:sz w:val="16"/>
                <w:szCs w:val="16"/>
                <w:lang w:eastAsia="en-US"/>
              </w:rPr>
            </w:pPr>
            <w:r w:rsidRPr="00DF53B4">
              <w:rPr>
                <w:sz w:val="16"/>
                <w:szCs w:val="16"/>
                <w:lang w:eastAsia="en-US"/>
              </w:rPr>
              <w:t>Updates for GBA testing - Part1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99D2D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39EA34"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AA8E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8E81DB" w14:textId="77777777" w:rsidR="000E42C0" w:rsidRPr="00DF53B4" w:rsidRDefault="000E42C0" w:rsidP="005F082F">
            <w:pPr>
              <w:pStyle w:val="TAL"/>
              <w:rPr>
                <w:sz w:val="16"/>
                <w:szCs w:val="16"/>
                <w:lang w:eastAsia="en-US"/>
              </w:rPr>
            </w:pPr>
            <w:r w:rsidRPr="00DF53B4">
              <w:rPr>
                <w:sz w:val="16"/>
                <w:szCs w:val="16"/>
                <w:lang w:eastAsia="en-US"/>
              </w:rPr>
              <w:t>R5-151795</w:t>
            </w:r>
          </w:p>
        </w:tc>
      </w:tr>
      <w:tr w:rsidR="000E42C0" w:rsidRPr="00DF53B4" w14:paraId="1E534C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7AAB23"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041012"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E9386A" w14:textId="77777777" w:rsidR="000E42C0" w:rsidRPr="00DF53B4" w:rsidRDefault="000E42C0" w:rsidP="00790DCF">
            <w:pPr>
              <w:pStyle w:val="TAL"/>
              <w:rPr>
                <w:sz w:val="16"/>
                <w:szCs w:val="16"/>
                <w:lang w:eastAsia="en-US"/>
              </w:rPr>
            </w:pPr>
            <w:r w:rsidRPr="00DF53B4">
              <w:rPr>
                <w:sz w:val="16"/>
                <w:szCs w:val="16"/>
                <w:lang w:eastAsia="en-US"/>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04FC"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9A2684" w14:textId="77777777" w:rsidR="000E42C0" w:rsidRPr="00DF53B4" w:rsidRDefault="000E42C0" w:rsidP="004255DE">
            <w:pPr>
              <w:pStyle w:val="TAL"/>
              <w:rPr>
                <w:sz w:val="16"/>
                <w:szCs w:val="16"/>
                <w:lang w:eastAsia="en-US"/>
              </w:rPr>
            </w:pPr>
            <w:r w:rsidRPr="00DF53B4">
              <w:rPr>
                <w:sz w:val="16"/>
                <w:szCs w:val="16"/>
                <w:lang w:eastAsia="en-US"/>
              </w:rPr>
              <w:t>Update generic procedure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C4703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2CFA5"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B4AD9C"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74E3C9" w14:textId="77777777" w:rsidR="000E42C0" w:rsidRPr="00DF53B4" w:rsidRDefault="000E42C0" w:rsidP="005F082F">
            <w:pPr>
              <w:pStyle w:val="TAL"/>
              <w:rPr>
                <w:sz w:val="16"/>
                <w:szCs w:val="16"/>
                <w:lang w:eastAsia="en-US"/>
              </w:rPr>
            </w:pPr>
            <w:r w:rsidRPr="00DF53B4">
              <w:rPr>
                <w:sz w:val="16"/>
                <w:szCs w:val="16"/>
                <w:lang w:eastAsia="en-US"/>
              </w:rPr>
              <w:t>R5-151796</w:t>
            </w:r>
          </w:p>
        </w:tc>
      </w:tr>
      <w:tr w:rsidR="000E42C0" w:rsidRPr="00DF53B4" w14:paraId="162273C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B0305E"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3C805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1396E4" w14:textId="77777777" w:rsidR="000E42C0" w:rsidRPr="00DF53B4" w:rsidRDefault="000E42C0" w:rsidP="00790DCF">
            <w:pPr>
              <w:pStyle w:val="TAL"/>
              <w:rPr>
                <w:sz w:val="16"/>
                <w:szCs w:val="16"/>
                <w:lang w:eastAsia="en-US"/>
              </w:rPr>
            </w:pPr>
            <w:r w:rsidRPr="00DF53B4">
              <w:rPr>
                <w:sz w:val="16"/>
                <w:szCs w:val="16"/>
                <w:lang w:eastAsia="en-US"/>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07F26"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6A91DF" w14:textId="77777777" w:rsidR="000E42C0" w:rsidRPr="00DF53B4" w:rsidRDefault="000E42C0" w:rsidP="004255DE">
            <w:pPr>
              <w:pStyle w:val="TAL"/>
              <w:rPr>
                <w:sz w:val="16"/>
                <w:szCs w:val="16"/>
                <w:lang w:eastAsia="en-US"/>
              </w:rPr>
            </w:pPr>
            <w:r w:rsidRPr="00DF53B4">
              <w:rPr>
                <w:sz w:val="16"/>
                <w:szCs w:val="16"/>
                <w:lang w:eastAsia="en-US"/>
              </w:rPr>
              <w:t>Update test case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6AF347"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03A76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3A3EF5"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8E38B6" w14:textId="77777777" w:rsidR="000E42C0" w:rsidRPr="00DF53B4" w:rsidRDefault="000E42C0" w:rsidP="005F082F">
            <w:pPr>
              <w:pStyle w:val="TAL"/>
              <w:rPr>
                <w:sz w:val="16"/>
                <w:szCs w:val="16"/>
                <w:lang w:eastAsia="en-US"/>
              </w:rPr>
            </w:pPr>
            <w:r w:rsidRPr="00DF53B4">
              <w:rPr>
                <w:sz w:val="16"/>
                <w:szCs w:val="16"/>
                <w:lang w:eastAsia="en-US"/>
              </w:rPr>
              <w:t>R5-151797</w:t>
            </w:r>
          </w:p>
        </w:tc>
      </w:tr>
      <w:tr w:rsidR="000E42C0" w:rsidRPr="00DF53B4" w14:paraId="71E0952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BFCAE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D8735C"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CE7008" w14:textId="77777777" w:rsidR="000E42C0" w:rsidRPr="00DF53B4" w:rsidRDefault="000E42C0" w:rsidP="00790DCF">
            <w:pPr>
              <w:pStyle w:val="TAL"/>
              <w:rPr>
                <w:sz w:val="16"/>
                <w:szCs w:val="16"/>
                <w:lang w:eastAsia="en-US"/>
              </w:rPr>
            </w:pPr>
            <w:r w:rsidRPr="00DF53B4">
              <w:rPr>
                <w:sz w:val="16"/>
                <w:szCs w:val="16"/>
                <w:lang w:eastAsia="en-US"/>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CB40F"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844C10" w14:textId="77777777" w:rsidR="000E42C0" w:rsidRPr="00DF53B4" w:rsidRDefault="000E42C0" w:rsidP="004255DE">
            <w:pPr>
              <w:pStyle w:val="TAL"/>
              <w:rPr>
                <w:sz w:val="16"/>
                <w:szCs w:val="16"/>
                <w:lang w:eastAsia="en-US"/>
              </w:rPr>
            </w:pPr>
            <w:r w:rsidRPr="00DF53B4">
              <w:rPr>
                <w:sz w:val="16"/>
                <w:szCs w:val="16"/>
                <w:lang w:eastAsia="en-US"/>
              </w:rPr>
              <w:t>Correction to A.2.10 MO REFER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66C68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ACBD0"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C9A8D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5EA4AE" w14:textId="77777777" w:rsidR="000E42C0" w:rsidRPr="00DF53B4" w:rsidRDefault="000E42C0" w:rsidP="005F082F">
            <w:pPr>
              <w:pStyle w:val="TAL"/>
              <w:rPr>
                <w:sz w:val="16"/>
                <w:szCs w:val="16"/>
                <w:lang w:eastAsia="en-US"/>
              </w:rPr>
            </w:pPr>
            <w:r w:rsidRPr="00DF53B4">
              <w:rPr>
                <w:sz w:val="16"/>
                <w:szCs w:val="16"/>
                <w:lang w:eastAsia="en-US"/>
              </w:rPr>
              <w:t>R5-151798</w:t>
            </w:r>
          </w:p>
        </w:tc>
      </w:tr>
      <w:tr w:rsidR="000E42C0" w:rsidRPr="00DF53B4" w14:paraId="4AE059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C5FEBC"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CA53E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029EEF" w14:textId="77777777" w:rsidR="000E42C0" w:rsidRPr="00DF53B4" w:rsidRDefault="000E42C0" w:rsidP="00790DCF">
            <w:pPr>
              <w:pStyle w:val="TAL"/>
              <w:rPr>
                <w:sz w:val="16"/>
                <w:szCs w:val="16"/>
                <w:lang w:eastAsia="en-US"/>
              </w:rPr>
            </w:pPr>
            <w:r w:rsidRPr="00DF53B4">
              <w:rPr>
                <w:sz w:val="16"/>
                <w:szCs w:val="16"/>
                <w:lang w:eastAsia="en-US"/>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98302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7B651C" w14:textId="77777777" w:rsidR="000E42C0" w:rsidRPr="00DF53B4" w:rsidRDefault="000E42C0" w:rsidP="004255DE">
            <w:pPr>
              <w:pStyle w:val="TAL"/>
              <w:rPr>
                <w:sz w:val="16"/>
                <w:szCs w:val="16"/>
                <w:lang w:eastAsia="en-US"/>
              </w:rPr>
            </w:pPr>
            <w:r w:rsidRPr="00DF53B4">
              <w:rPr>
                <w:sz w:val="16"/>
                <w:szCs w:val="16"/>
                <w:lang w:eastAsia="en-US"/>
              </w:rPr>
              <w:t>Correction to Annex Procedure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E2DE6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7BF428"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28655"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F868FB" w14:textId="77777777" w:rsidR="000E42C0" w:rsidRPr="00DF53B4" w:rsidRDefault="000E42C0" w:rsidP="005F082F">
            <w:pPr>
              <w:pStyle w:val="TAL"/>
              <w:rPr>
                <w:sz w:val="16"/>
                <w:szCs w:val="16"/>
                <w:lang w:eastAsia="en-US"/>
              </w:rPr>
            </w:pPr>
            <w:r w:rsidRPr="00DF53B4">
              <w:rPr>
                <w:sz w:val="16"/>
                <w:szCs w:val="16"/>
                <w:lang w:eastAsia="en-US"/>
              </w:rPr>
              <w:t>R5-151799</w:t>
            </w:r>
          </w:p>
        </w:tc>
      </w:tr>
      <w:tr w:rsidR="000E42C0" w:rsidRPr="00DF53B4" w14:paraId="6810CD0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E96C5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EF3F18" w14:textId="77777777" w:rsidR="000E42C0" w:rsidRPr="00DF53B4" w:rsidRDefault="000E42C0" w:rsidP="00792626">
            <w:pPr>
              <w:rPr>
                <w:rFonts w:ascii="Arial" w:hAnsi="Arial"/>
                <w:sz w:val="16"/>
                <w:szCs w:val="16"/>
              </w:rPr>
            </w:pPr>
            <w:r w:rsidRPr="00DF53B4">
              <w:rPr>
                <w:rFonts w:ascii="Arial" w:hAnsi="Arial"/>
                <w:sz w:val="16"/>
                <w:szCs w:val="16"/>
              </w:rPr>
              <w:t>RP-150912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54599B" w14:textId="77777777" w:rsidR="000E42C0" w:rsidRPr="00DF53B4" w:rsidRDefault="000E42C0" w:rsidP="00790DCF">
            <w:pPr>
              <w:pStyle w:val="TAL"/>
              <w:rPr>
                <w:sz w:val="16"/>
                <w:szCs w:val="16"/>
                <w:lang w:eastAsia="en-US"/>
              </w:rPr>
            </w:pPr>
            <w:r w:rsidRPr="00DF53B4">
              <w:rPr>
                <w:sz w:val="16"/>
                <w:szCs w:val="16"/>
                <w:lang w:eastAsia="en-US"/>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E59A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C1A340" w14:textId="77777777" w:rsidR="000E42C0" w:rsidRPr="00DF53B4" w:rsidRDefault="000E42C0" w:rsidP="004255DE">
            <w:pPr>
              <w:pStyle w:val="TAL"/>
              <w:rPr>
                <w:sz w:val="16"/>
                <w:szCs w:val="16"/>
                <w:lang w:eastAsia="en-US"/>
              </w:rPr>
            </w:pPr>
            <w:r w:rsidRPr="00DF53B4">
              <w:rPr>
                <w:sz w:val="16"/>
                <w:szCs w:val="16"/>
                <w:lang w:eastAsia="en-US"/>
              </w:rPr>
              <w:t>Updates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A08A58"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81F5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84B56"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3F1B8D" w14:textId="77777777" w:rsidR="000E42C0" w:rsidRPr="00DF53B4" w:rsidRDefault="000E42C0" w:rsidP="005F082F">
            <w:pPr>
              <w:pStyle w:val="TAL"/>
              <w:rPr>
                <w:sz w:val="16"/>
                <w:szCs w:val="16"/>
                <w:lang w:eastAsia="en-US"/>
              </w:rPr>
            </w:pPr>
            <w:r w:rsidRPr="00DF53B4">
              <w:rPr>
                <w:sz w:val="16"/>
                <w:szCs w:val="16"/>
                <w:lang w:eastAsia="en-US"/>
              </w:rPr>
              <w:t>R5-151951</w:t>
            </w:r>
          </w:p>
        </w:tc>
      </w:tr>
      <w:tr w:rsidR="000E42C0" w:rsidRPr="00DF53B4" w14:paraId="04D943A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97944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218F10" w14:textId="77777777" w:rsidR="000E42C0" w:rsidRPr="00DF53B4" w:rsidRDefault="000E42C0" w:rsidP="00BF56FC">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7A3606" w14:textId="77777777" w:rsidR="000E42C0" w:rsidRPr="00DF53B4" w:rsidRDefault="000E42C0" w:rsidP="00792626">
            <w:pPr>
              <w:pStyle w:val="TAL"/>
              <w:rPr>
                <w:sz w:val="16"/>
                <w:szCs w:val="16"/>
                <w:lang w:eastAsia="en-US"/>
              </w:rPr>
            </w:pPr>
            <w:r w:rsidRPr="00DF53B4">
              <w:rPr>
                <w:sz w:val="16"/>
                <w:szCs w:val="16"/>
                <w:lang w:eastAsia="en-US"/>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5C86" w14:textId="77777777" w:rsidR="000E42C0" w:rsidRPr="00DF53B4" w:rsidRDefault="000E42C0" w:rsidP="00790DC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253A13" w14:textId="77777777" w:rsidR="000E42C0" w:rsidRPr="00DF53B4" w:rsidRDefault="000E42C0" w:rsidP="00926D2B">
            <w:pPr>
              <w:pStyle w:val="TAL"/>
              <w:rPr>
                <w:sz w:val="16"/>
                <w:szCs w:val="16"/>
                <w:lang w:eastAsia="en-US"/>
              </w:rPr>
            </w:pPr>
            <w:r w:rsidRPr="00DF53B4">
              <w:rPr>
                <w:sz w:val="16"/>
                <w:szCs w:val="16"/>
                <w:lang w:eastAsia="en-US"/>
              </w:rPr>
              <w:t>Correction and alignment of test cases 15.21 and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31C9FC" w14:textId="77777777" w:rsidR="000E42C0" w:rsidRPr="00DF53B4" w:rsidRDefault="000E42C0" w:rsidP="004255DE">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EB5A4" w14:textId="77777777" w:rsidR="000E42C0" w:rsidRPr="00DF53B4" w:rsidRDefault="000E42C0" w:rsidP="00526473">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2B4067" w14:textId="77777777" w:rsidR="000E42C0" w:rsidRPr="00DF53B4" w:rsidRDefault="000E42C0" w:rsidP="00CC227E">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527181" w14:textId="77777777" w:rsidR="000E42C0" w:rsidRPr="00DF53B4" w:rsidRDefault="000E42C0" w:rsidP="00CC227E">
            <w:pPr>
              <w:pStyle w:val="TAL"/>
              <w:rPr>
                <w:sz w:val="16"/>
                <w:szCs w:val="16"/>
                <w:lang w:eastAsia="en-US"/>
              </w:rPr>
            </w:pPr>
            <w:r w:rsidRPr="00DF53B4">
              <w:rPr>
                <w:sz w:val="16"/>
                <w:szCs w:val="16"/>
                <w:lang w:eastAsia="en-US"/>
              </w:rPr>
              <w:t>R5-151952</w:t>
            </w:r>
          </w:p>
        </w:tc>
      </w:tr>
      <w:tr w:rsidR="000E42C0" w:rsidRPr="00DF53B4" w14:paraId="678B7E5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04EC5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EC299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053B9C" w14:textId="77777777" w:rsidR="000E42C0" w:rsidRPr="00DF53B4" w:rsidRDefault="000E42C0" w:rsidP="00790DCF">
            <w:pPr>
              <w:pStyle w:val="TAL"/>
              <w:rPr>
                <w:sz w:val="16"/>
                <w:szCs w:val="16"/>
                <w:lang w:eastAsia="en-US"/>
              </w:rPr>
            </w:pPr>
            <w:r w:rsidRPr="00DF53B4">
              <w:rPr>
                <w:sz w:val="16"/>
                <w:szCs w:val="16"/>
                <w:lang w:eastAsia="en-US"/>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CA5C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001EBB" w14:textId="77777777" w:rsidR="000E42C0" w:rsidRPr="00DF53B4" w:rsidRDefault="000E42C0" w:rsidP="004255DE">
            <w:pPr>
              <w:pStyle w:val="TAL"/>
              <w:rPr>
                <w:sz w:val="16"/>
                <w:szCs w:val="16"/>
                <w:lang w:eastAsia="en-US"/>
              </w:rPr>
            </w:pPr>
            <w:r w:rsidRPr="00DF53B4">
              <w:rPr>
                <w:sz w:val="16"/>
                <w:szCs w:val="16"/>
                <w:lang w:eastAsia="en-US"/>
              </w:rPr>
              <w:t>New TC 20.1 Mobile Originating CAT – Forking Model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A7AD3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C3906"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145732"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6205F6" w14:textId="77777777" w:rsidR="000E42C0" w:rsidRPr="00DF53B4" w:rsidRDefault="000E42C0" w:rsidP="005F082F">
            <w:pPr>
              <w:pStyle w:val="TAL"/>
              <w:rPr>
                <w:sz w:val="16"/>
                <w:szCs w:val="16"/>
                <w:lang w:eastAsia="en-US"/>
              </w:rPr>
            </w:pPr>
            <w:r w:rsidRPr="00DF53B4">
              <w:rPr>
                <w:sz w:val="16"/>
                <w:szCs w:val="16"/>
                <w:lang w:eastAsia="en-US"/>
              </w:rPr>
              <w:t>R5-151953</w:t>
            </w:r>
          </w:p>
        </w:tc>
      </w:tr>
      <w:tr w:rsidR="000E42C0" w:rsidRPr="00DF53B4" w14:paraId="194AFF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79BBFF"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2E05EB"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A5F1F1" w14:textId="77777777" w:rsidR="000E42C0" w:rsidRPr="00DF53B4" w:rsidRDefault="000E42C0" w:rsidP="00790DCF">
            <w:pPr>
              <w:pStyle w:val="TAL"/>
              <w:rPr>
                <w:sz w:val="16"/>
                <w:szCs w:val="16"/>
                <w:lang w:eastAsia="en-US"/>
              </w:rPr>
            </w:pPr>
            <w:r w:rsidRPr="00DF53B4">
              <w:rPr>
                <w:sz w:val="16"/>
                <w:szCs w:val="16"/>
                <w:lang w:eastAsia="en-US"/>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FA834"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24C42E" w14:textId="77777777" w:rsidR="000E42C0" w:rsidRPr="00DF53B4" w:rsidRDefault="000E42C0" w:rsidP="004255DE">
            <w:pPr>
              <w:pStyle w:val="TAL"/>
              <w:rPr>
                <w:sz w:val="16"/>
                <w:szCs w:val="16"/>
                <w:lang w:eastAsia="en-US"/>
              </w:rPr>
            </w:pPr>
            <w:r w:rsidRPr="00DF53B4">
              <w:rPr>
                <w:sz w:val="16"/>
                <w:szCs w:val="16"/>
                <w:lang w:eastAsia="en-US"/>
              </w:rPr>
              <w:t>Correction for C.19 and C.37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870B2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2B27A"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5C2B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4BE2DD" w14:textId="77777777" w:rsidR="000E42C0" w:rsidRPr="00DF53B4" w:rsidRDefault="000E42C0" w:rsidP="005F082F">
            <w:pPr>
              <w:pStyle w:val="TAL"/>
              <w:rPr>
                <w:sz w:val="16"/>
                <w:szCs w:val="16"/>
                <w:lang w:eastAsia="en-US"/>
              </w:rPr>
            </w:pPr>
            <w:r w:rsidRPr="00DF53B4">
              <w:rPr>
                <w:sz w:val="16"/>
                <w:szCs w:val="16"/>
                <w:lang w:eastAsia="en-US"/>
              </w:rPr>
              <w:t>R5-151954</w:t>
            </w:r>
          </w:p>
        </w:tc>
      </w:tr>
      <w:tr w:rsidR="000E42C0" w:rsidRPr="00DF53B4" w14:paraId="1661C8C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45C6DA"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EA7AAE"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7124D3" w14:textId="77777777" w:rsidR="000E42C0" w:rsidRPr="00DF53B4" w:rsidRDefault="000E42C0" w:rsidP="00790DCF">
            <w:pPr>
              <w:pStyle w:val="TAL"/>
              <w:rPr>
                <w:sz w:val="16"/>
                <w:szCs w:val="16"/>
                <w:lang w:eastAsia="en-US"/>
              </w:rPr>
            </w:pPr>
            <w:r w:rsidRPr="00DF53B4">
              <w:rPr>
                <w:sz w:val="16"/>
                <w:szCs w:val="16"/>
                <w:lang w:eastAsia="en-US"/>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E94A8"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B9E159" w14:textId="77777777" w:rsidR="000E42C0" w:rsidRPr="00DF53B4" w:rsidRDefault="000E42C0" w:rsidP="004255DE">
            <w:pPr>
              <w:pStyle w:val="TAL"/>
              <w:rPr>
                <w:sz w:val="16"/>
                <w:szCs w:val="16"/>
                <w:lang w:eastAsia="en-US"/>
              </w:rPr>
            </w:pPr>
            <w:r w:rsidRPr="00DF53B4">
              <w:rPr>
                <w:sz w:val="16"/>
                <w:szCs w:val="16"/>
                <w:lang w:eastAsia="en-US"/>
              </w:rPr>
              <w:t>Correction of TC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06F7F6"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63700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DD0AD"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CB5AA8" w14:textId="77777777" w:rsidR="000E42C0" w:rsidRPr="00DF53B4" w:rsidRDefault="000E42C0" w:rsidP="005F082F">
            <w:pPr>
              <w:pStyle w:val="TAL"/>
              <w:rPr>
                <w:sz w:val="16"/>
                <w:szCs w:val="16"/>
                <w:lang w:eastAsia="en-US"/>
              </w:rPr>
            </w:pPr>
            <w:r w:rsidRPr="00DF53B4">
              <w:rPr>
                <w:sz w:val="16"/>
                <w:szCs w:val="16"/>
                <w:lang w:eastAsia="en-US"/>
              </w:rPr>
              <w:t>R5-151956</w:t>
            </w:r>
          </w:p>
        </w:tc>
      </w:tr>
      <w:tr w:rsidR="000E42C0" w:rsidRPr="00DF53B4" w14:paraId="14FD4D1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5F7957"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BEE7A8"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C9E4D6" w14:textId="77777777" w:rsidR="000E42C0" w:rsidRPr="00DF53B4" w:rsidRDefault="000E42C0" w:rsidP="00790DCF">
            <w:pPr>
              <w:pStyle w:val="TAL"/>
              <w:rPr>
                <w:sz w:val="16"/>
                <w:szCs w:val="16"/>
                <w:lang w:eastAsia="en-US"/>
              </w:rPr>
            </w:pPr>
            <w:r w:rsidRPr="00DF53B4">
              <w:rPr>
                <w:sz w:val="16"/>
                <w:szCs w:val="16"/>
                <w:lang w:eastAsia="en-US"/>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A030"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7A1EFE" w14:textId="77777777" w:rsidR="000E42C0" w:rsidRPr="00DF53B4" w:rsidRDefault="000E42C0" w:rsidP="004255DE">
            <w:pPr>
              <w:pStyle w:val="TAL"/>
              <w:rPr>
                <w:sz w:val="16"/>
                <w:szCs w:val="16"/>
                <w:lang w:eastAsia="en-US"/>
              </w:rPr>
            </w:pPr>
            <w:r w:rsidRPr="00DF53B4">
              <w:rPr>
                <w:sz w:val="16"/>
                <w:szCs w:val="16"/>
                <w:lang w:eastAsia="en-US"/>
              </w:rPr>
              <w:t>Correction to C.31 and C.24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03A9A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11C8E"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012ABC"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D13C26" w14:textId="77777777" w:rsidR="000E42C0" w:rsidRPr="00DF53B4" w:rsidRDefault="000E42C0" w:rsidP="005F082F">
            <w:pPr>
              <w:pStyle w:val="TAL"/>
              <w:rPr>
                <w:sz w:val="16"/>
                <w:szCs w:val="16"/>
                <w:lang w:eastAsia="en-US"/>
              </w:rPr>
            </w:pPr>
            <w:r w:rsidRPr="00DF53B4">
              <w:rPr>
                <w:sz w:val="16"/>
                <w:szCs w:val="16"/>
                <w:lang w:eastAsia="en-US"/>
              </w:rPr>
              <w:t>R5-151957</w:t>
            </w:r>
          </w:p>
        </w:tc>
      </w:tr>
      <w:tr w:rsidR="000E42C0" w:rsidRPr="00DF53B4" w14:paraId="586DD6B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82D8D9"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C5DBD7"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8FAD3B" w14:textId="77777777" w:rsidR="000E42C0" w:rsidRPr="00DF53B4" w:rsidRDefault="000E42C0" w:rsidP="00790DCF">
            <w:pPr>
              <w:pStyle w:val="TAL"/>
              <w:rPr>
                <w:sz w:val="16"/>
                <w:szCs w:val="16"/>
                <w:lang w:eastAsia="en-US"/>
              </w:rPr>
            </w:pPr>
            <w:r w:rsidRPr="00DF53B4">
              <w:rPr>
                <w:sz w:val="16"/>
                <w:szCs w:val="16"/>
                <w:lang w:eastAsia="en-US"/>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5A060"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166AF3" w14:textId="77777777" w:rsidR="000E42C0" w:rsidRPr="00DF53B4" w:rsidRDefault="000E42C0" w:rsidP="004255DE">
            <w:pPr>
              <w:pStyle w:val="TAL"/>
              <w:rPr>
                <w:sz w:val="16"/>
                <w:szCs w:val="16"/>
                <w:lang w:eastAsia="en-US"/>
              </w:rPr>
            </w:pPr>
            <w:r w:rsidRPr="00DF53B4">
              <w:rPr>
                <w:sz w:val="16"/>
                <w:szCs w:val="16"/>
                <w:lang w:eastAsia="en-US"/>
              </w:rPr>
              <w:t>Correction to step number reference in 19.5.6, 19.5.8,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11D195"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A20AC9"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489B3"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A37935" w14:textId="77777777" w:rsidR="000E42C0" w:rsidRPr="00DF53B4" w:rsidRDefault="000E42C0" w:rsidP="005F082F">
            <w:pPr>
              <w:pStyle w:val="TAL"/>
              <w:rPr>
                <w:sz w:val="16"/>
                <w:szCs w:val="16"/>
                <w:lang w:eastAsia="en-US"/>
              </w:rPr>
            </w:pPr>
            <w:r w:rsidRPr="00DF53B4">
              <w:rPr>
                <w:sz w:val="16"/>
                <w:szCs w:val="16"/>
                <w:lang w:eastAsia="en-US"/>
              </w:rPr>
              <w:t>R5-151960</w:t>
            </w:r>
          </w:p>
        </w:tc>
      </w:tr>
      <w:tr w:rsidR="000E42C0" w:rsidRPr="00DF53B4" w14:paraId="43D0DC8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D3435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CB02B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33594E" w14:textId="77777777" w:rsidR="000E42C0" w:rsidRPr="00DF53B4" w:rsidRDefault="000E42C0" w:rsidP="00790DCF">
            <w:pPr>
              <w:pStyle w:val="TAL"/>
              <w:rPr>
                <w:sz w:val="16"/>
                <w:szCs w:val="16"/>
                <w:lang w:eastAsia="en-US"/>
              </w:rPr>
            </w:pPr>
            <w:r w:rsidRPr="00DF53B4">
              <w:rPr>
                <w:sz w:val="16"/>
                <w:szCs w:val="16"/>
                <w:lang w:eastAsia="en-US"/>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5DBBB"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FB58F7" w14:textId="77777777" w:rsidR="000E42C0" w:rsidRPr="00DF53B4" w:rsidRDefault="000E42C0" w:rsidP="004255DE">
            <w:pPr>
              <w:pStyle w:val="TAL"/>
              <w:rPr>
                <w:sz w:val="16"/>
                <w:szCs w:val="16"/>
                <w:lang w:eastAsia="en-US"/>
              </w:rPr>
            </w:pPr>
            <w:r w:rsidRPr="00DF53B4">
              <w:rPr>
                <w:sz w:val="16"/>
                <w:szCs w:val="16"/>
                <w:lang w:eastAsia="en-US"/>
              </w:rPr>
              <w:t>Corrections to TC 15.19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90F93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B65626"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3EA7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1697F7" w14:textId="77777777" w:rsidR="000E42C0" w:rsidRPr="00DF53B4" w:rsidRDefault="000E42C0" w:rsidP="005F082F">
            <w:pPr>
              <w:pStyle w:val="TAL"/>
              <w:rPr>
                <w:sz w:val="16"/>
                <w:szCs w:val="16"/>
                <w:lang w:eastAsia="en-US"/>
              </w:rPr>
            </w:pPr>
            <w:r w:rsidRPr="00DF53B4">
              <w:rPr>
                <w:sz w:val="16"/>
                <w:szCs w:val="16"/>
                <w:lang w:eastAsia="en-US"/>
              </w:rPr>
              <w:t>R5-151961</w:t>
            </w:r>
          </w:p>
        </w:tc>
      </w:tr>
      <w:tr w:rsidR="000E42C0" w:rsidRPr="00DF53B4" w14:paraId="6059044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A94CB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F0ACE4" w14:textId="77777777" w:rsidR="000E42C0" w:rsidRPr="00DF53B4" w:rsidRDefault="000E42C0" w:rsidP="00792626">
            <w:pPr>
              <w:rPr>
                <w:rFonts w:ascii="Arial" w:hAnsi="Arial"/>
                <w:sz w:val="16"/>
                <w:szCs w:val="16"/>
              </w:rPr>
            </w:pPr>
            <w:r w:rsidRPr="00DF53B4">
              <w:rPr>
                <w:rFonts w:ascii="Arial" w:hAnsi="Arial"/>
                <w:sz w:val="16"/>
                <w:szCs w:val="16"/>
              </w:rPr>
              <w:t>RP-150906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25B1AB" w14:textId="77777777" w:rsidR="000E42C0" w:rsidRPr="00DF53B4" w:rsidRDefault="000E42C0" w:rsidP="00790DCF">
            <w:pPr>
              <w:pStyle w:val="TAL"/>
              <w:rPr>
                <w:sz w:val="16"/>
                <w:szCs w:val="16"/>
                <w:lang w:eastAsia="en-US"/>
              </w:rPr>
            </w:pPr>
            <w:r w:rsidRPr="00DF53B4">
              <w:rPr>
                <w:sz w:val="16"/>
                <w:szCs w:val="16"/>
                <w:lang w:eastAsia="en-US"/>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DDD49"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BF3680" w14:textId="77777777" w:rsidR="000E42C0" w:rsidRPr="00DF53B4" w:rsidRDefault="000E42C0" w:rsidP="004255DE">
            <w:pPr>
              <w:pStyle w:val="TAL"/>
              <w:rPr>
                <w:sz w:val="16"/>
                <w:szCs w:val="16"/>
                <w:lang w:eastAsia="en-US"/>
              </w:rPr>
            </w:pPr>
            <w:r w:rsidRPr="00DF53B4">
              <w:rPr>
                <w:sz w:val="16"/>
                <w:szCs w:val="16"/>
                <w:lang w:eastAsia="en-US"/>
              </w:rPr>
              <w:t>Add new generic procedure for MO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9AA57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C9AAD4"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AB6B80"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47B0DE" w14:textId="77777777" w:rsidR="000E42C0" w:rsidRPr="00DF53B4" w:rsidRDefault="000E42C0" w:rsidP="005F082F">
            <w:pPr>
              <w:pStyle w:val="TAL"/>
              <w:rPr>
                <w:sz w:val="16"/>
                <w:szCs w:val="16"/>
                <w:lang w:eastAsia="en-US"/>
              </w:rPr>
            </w:pPr>
            <w:r w:rsidRPr="00DF53B4">
              <w:rPr>
                <w:sz w:val="16"/>
                <w:szCs w:val="16"/>
                <w:lang w:eastAsia="en-US"/>
              </w:rPr>
              <w:t>R5-151968</w:t>
            </w:r>
          </w:p>
        </w:tc>
      </w:tr>
      <w:tr w:rsidR="000E42C0" w:rsidRPr="00DF53B4" w14:paraId="0BDB9A4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06B4AB"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DF4E3"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B89077" w14:textId="77777777" w:rsidR="000E42C0" w:rsidRPr="00DF53B4" w:rsidRDefault="000E42C0" w:rsidP="00790DCF">
            <w:pPr>
              <w:pStyle w:val="TAL"/>
              <w:rPr>
                <w:sz w:val="16"/>
                <w:szCs w:val="16"/>
                <w:lang w:eastAsia="en-US"/>
              </w:rPr>
            </w:pPr>
            <w:r w:rsidRPr="00DF53B4">
              <w:rPr>
                <w:sz w:val="16"/>
                <w:szCs w:val="16"/>
                <w:lang w:eastAsia="en-US"/>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B0390"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149F74" w14:textId="77777777" w:rsidR="000E42C0" w:rsidRPr="00DF53B4" w:rsidRDefault="000E42C0" w:rsidP="004255DE">
            <w:pPr>
              <w:pStyle w:val="TAL"/>
              <w:rPr>
                <w:sz w:val="16"/>
                <w:szCs w:val="16"/>
                <w:lang w:eastAsia="en-US"/>
              </w:rPr>
            </w:pPr>
            <w:r w:rsidRPr="00DF53B4">
              <w:rPr>
                <w:sz w:val="16"/>
                <w:szCs w:val="16"/>
                <w:lang w:eastAsia="en-US"/>
              </w:rPr>
              <w:t>Correction to Annex Procedure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35ED73"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3131F"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14488"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8EFF0E" w14:textId="77777777" w:rsidR="000E42C0" w:rsidRPr="00DF53B4" w:rsidRDefault="000E42C0" w:rsidP="005F082F">
            <w:pPr>
              <w:pStyle w:val="TAL"/>
              <w:rPr>
                <w:sz w:val="16"/>
                <w:szCs w:val="16"/>
                <w:lang w:eastAsia="en-US"/>
              </w:rPr>
            </w:pPr>
            <w:r w:rsidRPr="00DF53B4">
              <w:rPr>
                <w:sz w:val="16"/>
                <w:szCs w:val="16"/>
                <w:lang w:eastAsia="en-US"/>
              </w:rPr>
              <w:t>R5-152091</w:t>
            </w:r>
          </w:p>
        </w:tc>
      </w:tr>
      <w:tr w:rsidR="000E42C0" w:rsidRPr="00DF53B4" w14:paraId="144059E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BA2F46"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B43A9D" w14:textId="77777777" w:rsidR="000E42C0" w:rsidRPr="00DF53B4" w:rsidRDefault="000E42C0" w:rsidP="00792626">
            <w:pPr>
              <w:rPr>
                <w:rFonts w:ascii="Arial" w:hAnsi="Arial"/>
                <w:sz w:val="16"/>
                <w:szCs w:val="16"/>
              </w:rPr>
            </w:pPr>
            <w:r w:rsidRPr="00DF53B4">
              <w:rPr>
                <w:rFonts w:ascii="Arial" w:hAnsi="Arial"/>
                <w:sz w:val="16"/>
                <w:szCs w:val="16"/>
              </w:rPr>
              <w:t>RP-150886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397CFF" w14:textId="77777777" w:rsidR="000E42C0" w:rsidRPr="00DF53B4" w:rsidRDefault="000E42C0" w:rsidP="00790DCF">
            <w:pPr>
              <w:pStyle w:val="TAL"/>
              <w:rPr>
                <w:sz w:val="16"/>
                <w:szCs w:val="16"/>
                <w:lang w:eastAsia="en-US"/>
              </w:rPr>
            </w:pPr>
            <w:r w:rsidRPr="00DF53B4">
              <w:rPr>
                <w:sz w:val="16"/>
                <w:szCs w:val="16"/>
                <w:lang w:eastAsia="en-US"/>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F298"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736E4A" w14:textId="77777777" w:rsidR="000E42C0" w:rsidRPr="00DF53B4" w:rsidRDefault="000E42C0" w:rsidP="004255DE">
            <w:pPr>
              <w:pStyle w:val="TAL"/>
              <w:rPr>
                <w:sz w:val="16"/>
                <w:szCs w:val="16"/>
                <w:lang w:eastAsia="en-US"/>
              </w:rPr>
            </w:pPr>
            <w:r w:rsidRPr="00DF53B4">
              <w:rPr>
                <w:sz w:val="16"/>
                <w:szCs w:val="16"/>
                <w:lang w:eastAsia="en-US"/>
              </w:rPr>
              <w:t>Correction to IMS Emergency Call test case 19.4.2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AC1C9"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8F8A2"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75D0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B8D13F" w14:textId="77777777" w:rsidR="000E42C0" w:rsidRPr="00DF53B4" w:rsidRDefault="000E42C0" w:rsidP="005F082F">
            <w:pPr>
              <w:pStyle w:val="TAL"/>
              <w:rPr>
                <w:sz w:val="16"/>
                <w:szCs w:val="16"/>
                <w:lang w:eastAsia="en-US"/>
              </w:rPr>
            </w:pPr>
            <w:r w:rsidRPr="00DF53B4">
              <w:rPr>
                <w:sz w:val="16"/>
                <w:szCs w:val="16"/>
                <w:lang w:eastAsia="en-US"/>
              </w:rPr>
              <w:t>R5-152092</w:t>
            </w:r>
          </w:p>
        </w:tc>
      </w:tr>
      <w:tr w:rsidR="000E42C0" w:rsidRPr="00DF53B4" w14:paraId="23A20B7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C57159"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9A1DED"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7AE895" w14:textId="77777777" w:rsidR="000E42C0" w:rsidRPr="00DF53B4" w:rsidRDefault="000E42C0" w:rsidP="00790DCF">
            <w:pPr>
              <w:pStyle w:val="TAL"/>
              <w:rPr>
                <w:sz w:val="16"/>
                <w:szCs w:val="16"/>
                <w:lang w:eastAsia="en-US"/>
              </w:rPr>
            </w:pPr>
            <w:r w:rsidRPr="00DF53B4">
              <w:rPr>
                <w:sz w:val="16"/>
                <w:szCs w:val="16"/>
                <w:lang w:eastAsia="en-US"/>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99404"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F028E8" w14:textId="77777777" w:rsidR="000E42C0" w:rsidRPr="00DF53B4" w:rsidRDefault="000E42C0" w:rsidP="004255DE">
            <w:pPr>
              <w:pStyle w:val="TAL"/>
              <w:rPr>
                <w:sz w:val="16"/>
                <w:szCs w:val="16"/>
                <w:lang w:eastAsia="en-US"/>
              </w:rPr>
            </w:pPr>
            <w:r w:rsidRPr="00DF53B4">
              <w:rPr>
                <w:sz w:val="16"/>
                <w:szCs w:val="16"/>
                <w:lang w:eastAsia="en-US"/>
              </w:rPr>
              <w:t>References to default messages in C.10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5E22C1"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67EAC1"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A5C122"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EF1915" w14:textId="77777777" w:rsidR="000E42C0" w:rsidRPr="00DF53B4" w:rsidRDefault="000E42C0" w:rsidP="005F082F">
            <w:pPr>
              <w:pStyle w:val="TAL"/>
              <w:rPr>
                <w:sz w:val="16"/>
                <w:szCs w:val="16"/>
                <w:lang w:eastAsia="en-US"/>
              </w:rPr>
            </w:pPr>
            <w:r w:rsidRPr="00DF53B4">
              <w:rPr>
                <w:sz w:val="16"/>
                <w:szCs w:val="16"/>
                <w:lang w:eastAsia="en-US"/>
              </w:rPr>
              <w:t>R5-152093</w:t>
            </w:r>
          </w:p>
        </w:tc>
      </w:tr>
      <w:tr w:rsidR="000E42C0" w:rsidRPr="00DF53B4" w14:paraId="62B9DF5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9F20CA" w14:textId="77777777" w:rsidR="000E42C0" w:rsidRPr="00DF53B4" w:rsidRDefault="000E42C0" w:rsidP="00BF56FC">
            <w:pPr>
              <w:pStyle w:val="TAL"/>
              <w:rPr>
                <w:sz w:val="16"/>
                <w:szCs w:val="16"/>
                <w:lang w:eastAsia="en-US"/>
              </w:rPr>
            </w:pPr>
            <w:r w:rsidRPr="00DF53B4">
              <w:rPr>
                <w:sz w:val="16"/>
                <w:szCs w:val="16"/>
                <w:lang w:eastAsia="en-US"/>
              </w:rPr>
              <w:t>RP-68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B99436" w14:textId="77777777" w:rsidR="000E42C0" w:rsidRPr="00DF53B4" w:rsidRDefault="000E42C0" w:rsidP="00792626">
            <w:pPr>
              <w:rPr>
                <w:rFonts w:ascii="Arial" w:hAnsi="Arial"/>
                <w:sz w:val="16"/>
                <w:szCs w:val="16"/>
              </w:rPr>
            </w:pPr>
            <w:r w:rsidRPr="00DF53B4">
              <w:rPr>
                <w:rFonts w:ascii="Arial" w:hAnsi="Arial"/>
                <w:sz w:val="16"/>
                <w:szCs w:val="16"/>
              </w:rPr>
              <w:t>RP-150883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77C99D" w14:textId="77777777" w:rsidR="000E42C0" w:rsidRPr="00DF53B4" w:rsidRDefault="000E42C0" w:rsidP="00790DCF">
            <w:pPr>
              <w:pStyle w:val="TAL"/>
              <w:rPr>
                <w:sz w:val="16"/>
                <w:szCs w:val="16"/>
                <w:lang w:eastAsia="en-US"/>
              </w:rPr>
            </w:pPr>
            <w:r w:rsidRPr="00DF53B4">
              <w:rPr>
                <w:sz w:val="16"/>
                <w:szCs w:val="16"/>
                <w:lang w:eastAsia="en-US"/>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7E5863" w14:textId="77777777" w:rsidR="000E42C0" w:rsidRPr="00DF53B4" w:rsidRDefault="000E42C0" w:rsidP="00926D2B">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11AB53" w14:textId="77777777" w:rsidR="000E42C0" w:rsidRPr="00DF53B4" w:rsidRDefault="000E42C0" w:rsidP="004255DE">
            <w:pPr>
              <w:pStyle w:val="TAL"/>
              <w:rPr>
                <w:sz w:val="16"/>
                <w:szCs w:val="16"/>
                <w:lang w:eastAsia="en-US"/>
              </w:rPr>
            </w:pPr>
            <w:r w:rsidRPr="00DF53B4">
              <w:rPr>
                <w:sz w:val="16"/>
                <w:szCs w:val="16"/>
                <w:lang w:eastAsia="en-US"/>
              </w:rPr>
              <w:t>Corrections to TC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E6756D" w14:textId="77777777" w:rsidR="000E42C0" w:rsidRPr="00DF53B4" w:rsidRDefault="000E42C0" w:rsidP="00526473">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33D47B" w14:textId="77777777" w:rsidR="000E42C0" w:rsidRPr="00DF53B4" w:rsidRDefault="000E42C0" w:rsidP="00CC227E">
            <w:pPr>
              <w:pStyle w:val="TAL"/>
              <w:rPr>
                <w:sz w:val="16"/>
                <w:szCs w:val="16"/>
                <w:lang w:eastAsia="en-US"/>
              </w:rPr>
            </w:pPr>
            <w:r w:rsidRPr="00DF53B4">
              <w:rPr>
                <w:sz w:val="16"/>
                <w:szCs w:val="16"/>
                <w:lang w:eastAsia="en-US"/>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6B2C27" w14:textId="77777777" w:rsidR="000E42C0" w:rsidRPr="00DF53B4" w:rsidRDefault="000E42C0" w:rsidP="009B33F6">
            <w:pPr>
              <w:pStyle w:val="TAL"/>
              <w:rPr>
                <w:sz w:val="16"/>
                <w:szCs w:val="16"/>
                <w:lang w:eastAsia="en-US"/>
              </w:rPr>
            </w:pPr>
            <w:r w:rsidRPr="00DF53B4">
              <w:rPr>
                <w:sz w:val="16"/>
                <w:szCs w:val="16"/>
                <w:lang w:eastAsia="en-US"/>
              </w:rPr>
              <w:t>12.6.0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89BA38" w14:textId="77777777" w:rsidR="000E42C0" w:rsidRPr="00DF53B4" w:rsidRDefault="000E42C0" w:rsidP="005F082F">
            <w:pPr>
              <w:pStyle w:val="TAL"/>
              <w:rPr>
                <w:sz w:val="16"/>
                <w:szCs w:val="16"/>
                <w:lang w:eastAsia="en-US"/>
              </w:rPr>
            </w:pPr>
            <w:r w:rsidRPr="00DF53B4">
              <w:rPr>
                <w:sz w:val="16"/>
                <w:szCs w:val="16"/>
                <w:lang w:eastAsia="en-US"/>
              </w:rPr>
              <w:t>R5-152094</w:t>
            </w:r>
          </w:p>
        </w:tc>
      </w:tr>
      <w:tr w:rsidR="00137D7F" w:rsidRPr="00DF53B4" w14:paraId="02BE52D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B912B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0F228F"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ADB75E" w14:textId="77777777" w:rsidR="00137D7F" w:rsidRPr="00DF53B4" w:rsidRDefault="00137D7F" w:rsidP="00137D7F">
            <w:pPr>
              <w:pStyle w:val="TAL"/>
              <w:rPr>
                <w:sz w:val="16"/>
                <w:szCs w:val="16"/>
                <w:lang w:eastAsia="en-US"/>
              </w:rPr>
            </w:pPr>
            <w:r w:rsidRPr="00DF53B4">
              <w:rPr>
                <w:sz w:val="16"/>
                <w:szCs w:val="16"/>
                <w:lang w:eastAsia="en-US"/>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06ECF"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87D6FC" w14:textId="77777777" w:rsidR="00137D7F" w:rsidRPr="00DF53B4" w:rsidRDefault="00137D7F" w:rsidP="00137D7F">
            <w:pPr>
              <w:pStyle w:val="TAL"/>
              <w:rPr>
                <w:sz w:val="16"/>
                <w:szCs w:val="16"/>
                <w:lang w:eastAsia="en-US"/>
              </w:rPr>
            </w:pPr>
            <w:r w:rsidRPr="00DF53B4">
              <w:rPr>
                <w:sz w:val="16"/>
                <w:szCs w:val="16"/>
                <w:lang w:eastAsia="en-US"/>
              </w:rPr>
              <w:t>Correction to 200 OK in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4F6EF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FF4E3"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425A11"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862175" w14:textId="77777777" w:rsidR="00137D7F" w:rsidRPr="00DF53B4" w:rsidRDefault="00137D7F" w:rsidP="00137D7F">
            <w:pPr>
              <w:pStyle w:val="TAL"/>
              <w:rPr>
                <w:sz w:val="16"/>
                <w:szCs w:val="16"/>
                <w:lang w:eastAsia="en-US"/>
              </w:rPr>
            </w:pPr>
            <w:r w:rsidRPr="00DF53B4">
              <w:rPr>
                <w:sz w:val="16"/>
                <w:szCs w:val="16"/>
                <w:lang w:eastAsia="en-US"/>
              </w:rPr>
              <w:t>R5-153202</w:t>
            </w:r>
          </w:p>
        </w:tc>
      </w:tr>
      <w:tr w:rsidR="00137D7F" w:rsidRPr="00DF53B4" w14:paraId="1094BFD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7C7A3D"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6A4D3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219D76" w14:textId="77777777" w:rsidR="00137D7F" w:rsidRPr="00DF53B4" w:rsidRDefault="00137D7F" w:rsidP="00137D7F">
            <w:pPr>
              <w:pStyle w:val="TAL"/>
              <w:rPr>
                <w:sz w:val="16"/>
                <w:szCs w:val="16"/>
                <w:lang w:eastAsia="en-US"/>
              </w:rPr>
            </w:pPr>
            <w:r w:rsidRPr="00DF53B4">
              <w:rPr>
                <w:sz w:val="16"/>
                <w:szCs w:val="16"/>
                <w:lang w:eastAsia="en-US"/>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28736"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2A3088" w14:textId="77777777" w:rsidR="00137D7F" w:rsidRPr="00DF53B4" w:rsidRDefault="00137D7F" w:rsidP="00137D7F">
            <w:pPr>
              <w:pStyle w:val="TAL"/>
              <w:rPr>
                <w:sz w:val="16"/>
                <w:szCs w:val="16"/>
                <w:lang w:eastAsia="en-US"/>
              </w:rPr>
            </w:pPr>
            <w:r w:rsidRPr="00DF53B4">
              <w:rPr>
                <w:sz w:val="16"/>
                <w:szCs w:val="16"/>
                <w:lang w:eastAsia="en-US"/>
              </w:rPr>
              <w:t>Extending the registration expiration interval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94AC7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85F7E"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422BD"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958ED0" w14:textId="77777777" w:rsidR="00137D7F" w:rsidRPr="00DF53B4" w:rsidRDefault="00137D7F" w:rsidP="00137D7F">
            <w:pPr>
              <w:pStyle w:val="TAL"/>
              <w:rPr>
                <w:sz w:val="16"/>
                <w:szCs w:val="16"/>
                <w:lang w:eastAsia="en-US"/>
              </w:rPr>
            </w:pPr>
            <w:r w:rsidRPr="00DF53B4">
              <w:rPr>
                <w:sz w:val="16"/>
                <w:szCs w:val="16"/>
                <w:lang w:eastAsia="en-US"/>
              </w:rPr>
              <w:t>R5-153254</w:t>
            </w:r>
          </w:p>
        </w:tc>
      </w:tr>
      <w:tr w:rsidR="00137D7F" w:rsidRPr="00DF53B4" w14:paraId="2E98928B"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8F9150"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C6827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88690C" w14:textId="77777777" w:rsidR="00137D7F" w:rsidRPr="00DF53B4" w:rsidRDefault="00137D7F" w:rsidP="00137D7F">
            <w:pPr>
              <w:pStyle w:val="TAL"/>
              <w:rPr>
                <w:sz w:val="16"/>
                <w:szCs w:val="16"/>
                <w:lang w:eastAsia="en-US"/>
              </w:rPr>
            </w:pPr>
            <w:r w:rsidRPr="00DF53B4">
              <w:rPr>
                <w:sz w:val="16"/>
                <w:szCs w:val="16"/>
                <w:lang w:eastAsia="en-US"/>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2CC52"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D55343" w14:textId="77777777" w:rsidR="00137D7F" w:rsidRPr="00DF53B4" w:rsidRDefault="00137D7F" w:rsidP="00137D7F">
            <w:pPr>
              <w:pStyle w:val="TAL"/>
              <w:rPr>
                <w:sz w:val="16"/>
                <w:szCs w:val="16"/>
                <w:lang w:eastAsia="en-US"/>
              </w:rPr>
            </w:pPr>
            <w:r w:rsidRPr="00DF53B4">
              <w:rPr>
                <w:sz w:val="16"/>
                <w:szCs w:val="16"/>
                <w:lang w:eastAsia="en-US"/>
              </w:rPr>
              <w:t>Correction to Route header in MO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E7F347"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6CBEA3"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A56DF"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4372D1" w14:textId="77777777" w:rsidR="00137D7F" w:rsidRPr="00DF53B4" w:rsidRDefault="00137D7F" w:rsidP="00137D7F">
            <w:pPr>
              <w:pStyle w:val="TAL"/>
              <w:rPr>
                <w:sz w:val="16"/>
                <w:szCs w:val="16"/>
                <w:lang w:eastAsia="en-US"/>
              </w:rPr>
            </w:pPr>
            <w:r w:rsidRPr="00DF53B4">
              <w:rPr>
                <w:sz w:val="16"/>
                <w:szCs w:val="16"/>
                <w:lang w:eastAsia="en-US"/>
              </w:rPr>
              <w:t>R5-153255</w:t>
            </w:r>
          </w:p>
        </w:tc>
      </w:tr>
      <w:tr w:rsidR="00137D7F" w:rsidRPr="00DF53B4" w14:paraId="4C14B847"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3AB770"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9C0E78"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E3CFB7" w14:textId="77777777" w:rsidR="00137D7F" w:rsidRPr="00DF53B4" w:rsidRDefault="00137D7F" w:rsidP="00137D7F">
            <w:pPr>
              <w:pStyle w:val="TAL"/>
              <w:rPr>
                <w:sz w:val="16"/>
                <w:szCs w:val="16"/>
                <w:lang w:eastAsia="en-US"/>
              </w:rPr>
            </w:pPr>
            <w:r w:rsidRPr="00DF53B4">
              <w:rPr>
                <w:sz w:val="16"/>
                <w:szCs w:val="16"/>
                <w:lang w:eastAsia="en-US"/>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442D8"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A54E7A" w14:textId="77777777" w:rsidR="00137D7F" w:rsidRPr="00DF53B4" w:rsidRDefault="00137D7F" w:rsidP="00137D7F">
            <w:pPr>
              <w:pStyle w:val="TAL"/>
              <w:rPr>
                <w:sz w:val="16"/>
                <w:szCs w:val="16"/>
                <w:lang w:eastAsia="en-US"/>
              </w:rPr>
            </w:pPr>
            <w:r w:rsidRPr="00DF53B4">
              <w:rPr>
                <w:sz w:val="16"/>
                <w:szCs w:val="16"/>
                <w:lang w:eastAsia="en-US"/>
              </w:rPr>
              <w:t>Corrections to TCs 15.27 and 15.28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C0A1D3"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CC6B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052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9F372E" w14:textId="77777777" w:rsidR="00137D7F" w:rsidRPr="00DF53B4" w:rsidRDefault="00137D7F" w:rsidP="00137D7F">
            <w:pPr>
              <w:pStyle w:val="TAL"/>
              <w:rPr>
                <w:sz w:val="16"/>
                <w:szCs w:val="16"/>
                <w:lang w:eastAsia="en-US"/>
              </w:rPr>
            </w:pPr>
            <w:r w:rsidRPr="00DF53B4">
              <w:rPr>
                <w:sz w:val="16"/>
                <w:szCs w:val="16"/>
                <w:lang w:eastAsia="en-US"/>
              </w:rPr>
              <w:t>R5-153258</w:t>
            </w:r>
          </w:p>
        </w:tc>
      </w:tr>
      <w:tr w:rsidR="00137D7F" w:rsidRPr="00DF53B4" w14:paraId="1993539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EE4A1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9D4D7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B0AFE8" w14:textId="77777777" w:rsidR="00137D7F" w:rsidRPr="00DF53B4" w:rsidRDefault="00137D7F" w:rsidP="00137D7F">
            <w:pPr>
              <w:pStyle w:val="TAL"/>
              <w:rPr>
                <w:sz w:val="16"/>
                <w:szCs w:val="16"/>
                <w:lang w:eastAsia="en-US"/>
              </w:rPr>
            </w:pPr>
            <w:r w:rsidRPr="00DF53B4">
              <w:rPr>
                <w:sz w:val="16"/>
                <w:szCs w:val="16"/>
                <w:lang w:eastAsia="en-US"/>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9388A"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DAD722" w14:textId="77777777" w:rsidR="00137D7F" w:rsidRPr="00DF53B4" w:rsidRDefault="00137D7F" w:rsidP="00137D7F">
            <w:pPr>
              <w:pStyle w:val="TAL"/>
              <w:rPr>
                <w:sz w:val="16"/>
                <w:szCs w:val="16"/>
                <w:lang w:eastAsia="en-US"/>
              </w:rPr>
            </w:pPr>
            <w:r w:rsidRPr="00DF53B4">
              <w:rPr>
                <w:sz w:val="16"/>
                <w:szCs w:val="16"/>
                <w:lang w:eastAsia="en-US"/>
              </w:rPr>
              <w:t>Content-Type and Content-Length for 200 OK for other requests than REGISTER or SUBSCRIBE in case of SDP body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7BF465"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B6D47"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7C2B8A"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9F1271" w14:textId="77777777" w:rsidR="00137D7F" w:rsidRPr="00DF53B4" w:rsidRDefault="00137D7F" w:rsidP="00137D7F">
            <w:pPr>
              <w:pStyle w:val="TAL"/>
              <w:rPr>
                <w:sz w:val="16"/>
                <w:szCs w:val="16"/>
                <w:lang w:eastAsia="en-US"/>
              </w:rPr>
            </w:pPr>
            <w:r w:rsidRPr="00DF53B4">
              <w:rPr>
                <w:sz w:val="16"/>
                <w:szCs w:val="16"/>
                <w:lang w:eastAsia="en-US"/>
              </w:rPr>
              <w:t>R5-153260</w:t>
            </w:r>
          </w:p>
        </w:tc>
      </w:tr>
      <w:tr w:rsidR="00137D7F" w:rsidRPr="00DF53B4" w14:paraId="045DEAD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F9A556"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48AEE7"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6ACBE2" w14:textId="77777777" w:rsidR="00137D7F" w:rsidRPr="00DF53B4" w:rsidRDefault="00137D7F" w:rsidP="00137D7F">
            <w:pPr>
              <w:pStyle w:val="TAL"/>
              <w:rPr>
                <w:sz w:val="16"/>
                <w:szCs w:val="16"/>
                <w:lang w:eastAsia="en-US"/>
              </w:rPr>
            </w:pPr>
            <w:r w:rsidRPr="00DF53B4">
              <w:rPr>
                <w:sz w:val="16"/>
                <w:szCs w:val="16"/>
                <w:lang w:eastAsia="en-US"/>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C4929"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2F7C3F" w14:textId="77777777" w:rsidR="00137D7F" w:rsidRPr="00DF53B4" w:rsidRDefault="00137D7F" w:rsidP="00137D7F">
            <w:pPr>
              <w:pStyle w:val="TAL"/>
              <w:rPr>
                <w:sz w:val="16"/>
                <w:szCs w:val="16"/>
                <w:lang w:eastAsia="en-US"/>
              </w:rPr>
            </w:pPr>
            <w:r w:rsidRPr="00DF53B4">
              <w:rPr>
                <w:sz w:val="16"/>
                <w:szCs w:val="16"/>
                <w:lang w:eastAsia="en-US"/>
              </w:rPr>
              <w:t>Correction of test case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BE21E6"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276A6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A7100"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3DD694" w14:textId="77777777" w:rsidR="00137D7F" w:rsidRPr="00DF53B4" w:rsidRDefault="00137D7F" w:rsidP="00137D7F">
            <w:pPr>
              <w:pStyle w:val="TAL"/>
              <w:rPr>
                <w:sz w:val="16"/>
                <w:szCs w:val="16"/>
                <w:lang w:eastAsia="en-US"/>
              </w:rPr>
            </w:pPr>
            <w:r w:rsidRPr="00DF53B4">
              <w:rPr>
                <w:sz w:val="16"/>
                <w:szCs w:val="16"/>
                <w:lang w:eastAsia="en-US"/>
              </w:rPr>
              <w:t>R5-153262</w:t>
            </w:r>
          </w:p>
        </w:tc>
      </w:tr>
      <w:tr w:rsidR="00137D7F" w:rsidRPr="00DF53B4" w14:paraId="6C01A49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073CB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B0B63C"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4BE467" w14:textId="77777777" w:rsidR="00137D7F" w:rsidRPr="00DF53B4" w:rsidRDefault="00137D7F" w:rsidP="00137D7F">
            <w:pPr>
              <w:pStyle w:val="TAL"/>
              <w:rPr>
                <w:sz w:val="16"/>
                <w:szCs w:val="16"/>
                <w:lang w:eastAsia="en-US"/>
              </w:rPr>
            </w:pPr>
            <w:r w:rsidRPr="00DF53B4">
              <w:rPr>
                <w:sz w:val="16"/>
                <w:szCs w:val="16"/>
                <w:lang w:eastAsia="en-US"/>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61DA1"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2B9E00" w14:textId="77777777" w:rsidR="00137D7F" w:rsidRPr="00DF53B4" w:rsidRDefault="00137D7F" w:rsidP="00137D7F">
            <w:pPr>
              <w:pStyle w:val="TAL"/>
              <w:rPr>
                <w:sz w:val="16"/>
                <w:szCs w:val="16"/>
                <w:lang w:eastAsia="en-US"/>
              </w:rPr>
            </w:pPr>
            <w:r w:rsidRPr="00DF53B4">
              <w:rPr>
                <w:sz w:val="16"/>
                <w:szCs w:val="16"/>
                <w:lang w:eastAsia="en-US"/>
              </w:rPr>
              <w:t>Editorial corrections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595125"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AEF0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1B42C"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69A592" w14:textId="77777777" w:rsidR="00137D7F" w:rsidRPr="00DF53B4" w:rsidRDefault="00137D7F" w:rsidP="00137D7F">
            <w:pPr>
              <w:pStyle w:val="TAL"/>
              <w:rPr>
                <w:sz w:val="16"/>
                <w:szCs w:val="16"/>
                <w:lang w:eastAsia="en-US"/>
              </w:rPr>
            </w:pPr>
            <w:r w:rsidRPr="00DF53B4">
              <w:rPr>
                <w:sz w:val="16"/>
                <w:szCs w:val="16"/>
                <w:lang w:eastAsia="en-US"/>
              </w:rPr>
              <w:t>R5-153264</w:t>
            </w:r>
          </w:p>
        </w:tc>
      </w:tr>
      <w:tr w:rsidR="00137D7F" w:rsidRPr="00DF53B4" w14:paraId="61F9895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14D4F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3A7E37"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08DB33" w14:textId="77777777" w:rsidR="00137D7F" w:rsidRPr="00DF53B4" w:rsidRDefault="00137D7F" w:rsidP="00137D7F">
            <w:pPr>
              <w:pStyle w:val="TAL"/>
              <w:rPr>
                <w:sz w:val="16"/>
                <w:szCs w:val="16"/>
                <w:lang w:eastAsia="en-US"/>
              </w:rPr>
            </w:pPr>
            <w:r w:rsidRPr="00DF53B4">
              <w:rPr>
                <w:sz w:val="16"/>
                <w:szCs w:val="16"/>
                <w:lang w:eastAsia="en-US"/>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DF77C"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9C4696" w14:textId="77777777" w:rsidR="00137D7F" w:rsidRPr="00DF53B4" w:rsidRDefault="00137D7F" w:rsidP="00137D7F">
            <w:pPr>
              <w:pStyle w:val="TAL"/>
              <w:rPr>
                <w:sz w:val="16"/>
                <w:szCs w:val="16"/>
                <w:lang w:eastAsia="en-US"/>
              </w:rPr>
            </w:pPr>
            <w:r w:rsidRPr="00DF53B4">
              <w:rPr>
                <w:sz w:val="16"/>
                <w:szCs w:val="16"/>
                <w:lang w:eastAsia="en-US"/>
              </w:rPr>
              <w:t>Correction to IMS authentication test case 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4CA99C"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3733B"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862B2"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2F0C5A" w14:textId="77777777" w:rsidR="00137D7F" w:rsidRPr="00DF53B4" w:rsidRDefault="00137D7F" w:rsidP="00137D7F">
            <w:pPr>
              <w:pStyle w:val="TAL"/>
              <w:rPr>
                <w:sz w:val="16"/>
                <w:szCs w:val="16"/>
                <w:lang w:eastAsia="en-US"/>
              </w:rPr>
            </w:pPr>
            <w:r w:rsidRPr="00DF53B4">
              <w:rPr>
                <w:sz w:val="16"/>
                <w:szCs w:val="16"/>
                <w:lang w:eastAsia="en-US"/>
              </w:rPr>
              <w:t>R5-153463</w:t>
            </w:r>
          </w:p>
        </w:tc>
      </w:tr>
      <w:tr w:rsidR="00137D7F" w:rsidRPr="00DF53B4" w14:paraId="77C4690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160A9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A07695" w14:textId="77777777" w:rsidR="00137D7F" w:rsidRPr="00DF53B4" w:rsidRDefault="00137D7F" w:rsidP="00137D7F">
            <w:pPr>
              <w:rPr>
                <w:rFonts w:ascii="Arial" w:hAnsi="Arial"/>
                <w:sz w:val="16"/>
                <w:szCs w:val="16"/>
              </w:rPr>
            </w:pPr>
            <w:r w:rsidRPr="00DF53B4">
              <w:rPr>
                <w:rFonts w:ascii="Arial" w:hAnsi="Arial"/>
                <w:sz w:val="16"/>
                <w:szCs w:val="16"/>
              </w:rPr>
              <w:t>RP-151420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F1E90D" w14:textId="77777777" w:rsidR="00137D7F" w:rsidRPr="00DF53B4" w:rsidRDefault="00137D7F" w:rsidP="00137D7F">
            <w:pPr>
              <w:pStyle w:val="TAL"/>
              <w:rPr>
                <w:sz w:val="16"/>
                <w:szCs w:val="16"/>
                <w:lang w:eastAsia="en-US"/>
              </w:rPr>
            </w:pPr>
            <w:r w:rsidRPr="00DF53B4">
              <w:rPr>
                <w:sz w:val="16"/>
                <w:szCs w:val="16"/>
                <w:lang w:eastAsia="en-US"/>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67709"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91498A" w14:textId="77777777" w:rsidR="00137D7F" w:rsidRPr="00DF53B4" w:rsidRDefault="00137D7F" w:rsidP="00137D7F">
            <w:pPr>
              <w:pStyle w:val="TAL"/>
              <w:rPr>
                <w:sz w:val="16"/>
                <w:szCs w:val="16"/>
                <w:lang w:eastAsia="en-US"/>
              </w:rPr>
            </w:pPr>
            <w:r w:rsidRPr="00DF53B4">
              <w:rPr>
                <w:sz w:val="16"/>
                <w:szCs w:val="16"/>
                <w:lang w:eastAsia="en-US"/>
              </w:rPr>
              <w:t>Correction to Annex C.39 Generic test procedure for setting up MTSI MO speech call for rSRVCC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BF38F6"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F8E94B"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1AB75E"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F951D1" w14:textId="77777777" w:rsidR="00137D7F" w:rsidRPr="00DF53B4" w:rsidRDefault="00137D7F" w:rsidP="00137D7F">
            <w:pPr>
              <w:pStyle w:val="TAL"/>
              <w:rPr>
                <w:sz w:val="16"/>
                <w:szCs w:val="16"/>
                <w:lang w:eastAsia="en-US"/>
              </w:rPr>
            </w:pPr>
            <w:r w:rsidRPr="00DF53B4">
              <w:rPr>
                <w:sz w:val="16"/>
                <w:szCs w:val="16"/>
                <w:lang w:eastAsia="en-US"/>
              </w:rPr>
              <w:t>R5-153466</w:t>
            </w:r>
          </w:p>
        </w:tc>
      </w:tr>
      <w:tr w:rsidR="00137D7F" w:rsidRPr="00DF53B4" w14:paraId="154C297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FE5B42"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FFC206" w14:textId="77777777" w:rsidR="00137D7F" w:rsidRPr="00DF53B4" w:rsidRDefault="00137D7F" w:rsidP="00137D7F">
            <w:pPr>
              <w:rPr>
                <w:rFonts w:ascii="Arial" w:hAnsi="Arial"/>
                <w:sz w:val="16"/>
                <w:szCs w:val="16"/>
              </w:rPr>
            </w:pPr>
            <w:r w:rsidRPr="00DF53B4">
              <w:rPr>
                <w:rFonts w:ascii="Arial" w:hAnsi="Arial"/>
                <w:sz w:val="16"/>
                <w:szCs w:val="16"/>
              </w:rPr>
              <w:t>RP-151411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C35239" w14:textId="77777777" w:rsidR="00137D7F" w:rsidRPr="00DF53B4" w:rsidRDefault="00137D7F" w:rsidP="00137D7F">
            <w:pPr>
              <w:pStyle w:val="TAL"/>
              <w:rPr>
                <w:sz w:val="16"/>
                <w:szCs w:val="16"/>
                <w:lang w:eastAsia="en-US"/>
              </w:rPr>
            </w:pPr>
            <w:r w:rsidRPr="00DF53B4">
              <w:rPr>
                <w:sz w:val="16"/>
                <w:szCs w:val="16"/>
                <w:lang w:eastAsia="en-US"/>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619DE"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8B263A" w14:textId="77777777" w:rsidR="00137D7F" w:rsidRPr="00DF53B4" w:rsidRDefault="00137D7F" w:rsidP="00137D7F">
            <w:pPr>
              <w:pStyle w:val="TAL"/>
              <w:rPr>
                <w:sz w:val="16"/>
                <w:szCs w:val="16"/>
                <w:lang w:eastAsia="en-US"/>
              </w:rPr>
            </w:pPr>
            <w:r w:rsidRPr="00DF53B4">
              <w:rPr>
                <w:sz w:val="16"/>
                <w:szCs w:val="16"/>
                <w:lang w:eastAsia="en-US"/>
              </w:rPr>
              <w:t>Correction to Emergency Service over IMS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464AF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70C5F"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2712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9BBA6F" w14:textId="77777777" w:rsidR="00137D7F" w:rsidRPr="00DF53B4" w:rsidRDefault="00137D7F" w:rsidP="00137D7F">
            <w:pPr>
              <w:pStyle w:val="TAL"/>
              <w:rPr>
                <w:sz w:val="16"/>
                <w:szCs w:val="16"/>
                <w:lang w:eastAsia="en-US"/>
              </w:rPr>
            </w:pPr>
            <w:r w:rsidRPr="00DF53B4">
              <w:rPr>
                <w:sz w:val="16"/>
                <w:szCs w:val="16"/>
                <w:lang w:eastAsia="en-US"/>
              </w:rPr>
              <w:t>R5-153472</w:t>
            </w:r>
          </w:p>
        </w:tc>
      </w:tr>
      <w:tr w:rsidR="00137D7F" w:rsidRPr="00DF53B4" w14:paraId="1A1552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DE83EF"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781DEC"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20C61E" w14:textId="77777777" w:rsidR="00137D7F" w:rsidRPr="00DF53B4" w:rsidRDefault="00137D7F" w:rsidP="00137D7F">
            <w:pPr>
              <w:pStyle w:val="TAL"/>
              <w:rPr>
                <w:sz w:val="16"/>
                <w:szCs w:val="16"/>
                <w:lang w:eastAsia="en-US"/>
              </w:rPr>
            </w:pPr>
            <w:r w:rsidRPr="00DF53B4">
              <w:rPr>
                <w:sz w:val="16"/>
                <w:szCs w:val="16"/>
                <w:lang w:eastAsia="en-US"/>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4F81"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BFE334" w14:textId="77777777" w:rsidR="00137D7F" w:rsidRPr="00DF53B4" w:rsidRDefault="00137D7F" w:rsidP="00137D7F">
            <w:pPr>
              <w:pStyle w:val="TAL"/>
              <w:rPr>
                <w:sz w:val="16"/>
                <w:szCs w:val="16"/>
                <w:lang w:eastAsia="en-US"/>
              </w:rPr>
            </w:pPr>
            <w:r w:rsidRPr="00DF53B4">
              <w:rPr>
                <w:sz w:val="16"/>
                <w:szCs w:val="16"/>
                <w:lang w:eastAsia="en-US"/>
              </w:rPr>
              <w:t>Correction to WI-103 IMS Testcase 15.8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7C057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EAED05"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3882B"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DBD207" w14:textId="77777777" w:rsidR="00137D7F" w:rsidRPr="00DF53B4" w:rsidRDefault="00137D7F" w:rsidP="00137D7F">
            <w:pPr>
              <w:pStyle w:val="TAL"/>
              <w:rPr>
                <w:sz w:val="16"/>
                <w:szCs w:val="16"/>
                <w:lang w:eastAsia="en-US"/>
              </w:rPr>
            </w:pPr>
            <w:r w:rsidRPr="00DF53B4">
              <w:rPr>
                <w:sz w:val="16"/>
                <w:szCs w:val="16"/>
                <w:lang w:eastAsia="en-US"/>
              </w:rPr>
              <w:t>R5-153525</w:t>
            </w:r>
          </w:p>
        </w:tc>
      </w:tr>
      <w:tr w:rsidR="00137D7F" w:rsidRPr="00DF53B4" w14:paraId="6801680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1835C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D42987"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49DAC9" w14:textId="77777777" w:rsidR="00137D7F" w:rsidRPr="00DF53B4" w:rsidRDefault="00137D7F" w:rsidP="00137D7F">
            <w:pPr>
              <w:pStyle w:val="TAL"/>
              <w:rPr>
                <w:sz w:val="16"/>
                <w:szCs w:val="16"/>
                <w:lang w:eastAsia="en-US"/>
              </w:rPr>
            </w:pPr>
            <w:r w:rsidRPr="00DF53B4">
              <w:rPr>
                <w:sz w:val="16"/>
                <w:szCs w:val="16"/>
                <w:lang w:eastAsia="en-US"/>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5B3A72"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DDF0B1" w14:textId="77777777" w:rsidR="00137D7F" w:rsidRPr="00DF53B4" w:rsidRDefault="00137D7F" w:rsidP="00137D7F">
            <w:pPr>
              <w:pStyle w:val="TAL"/>
              <w:rPr>
                <w:sz w:val="16"/>
                <w:szCs w:val="16"/>
                <w:lang w:eastAsia="en-US"/>
              </w:rPr>
            </w:pPr>
            <w:r w:rsidRPr="00DF53B4">
              <w:rPr>
                <w:sz w:val="16"/>
                <w:szCs w:val="16"/>
                <w:lang w:eastAsia="en-US"/>
              </w:rPr>
              <w:t>Add new test case for MT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67A8DE"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C61C26"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32ACEE"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20F91C" w14:textId="77777777" w:rsidR="00137D7F" w:rsidRPr="00DF53B4" w:rsidRDefault="00137D7F" w:rsidP="00137D7F">
            <w:pPr>
              <w:pStyle w:val="TAL"/>
              <w:rPr>
                <w:sz w:val="16"/>
                <w:szCs w:val="16"/>
                <w:lang w:eastAsia="en-US"/>
              </w:rPr>
            </w:pPr>
            <w:r w:rsidRPr="00DF53B4">
              <w:rPr>
                <w:sz w:val="16"/>
                <w:szCs w:val="16"/>
                <w:lang w:eastAsia="en-US"/>
              </w:rPr>
              <w:t>R5-153535</w:t>
            </w:r>
          </w:p>
        </w:tc>
      </w:tr>
      <w:tr w:rsidR="00137D7F" w:rsidRPr="00DF53B4" w14:paraId="3C0AB5E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01ECD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E751A3"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33C523" w14:textId="77777777" w:rsidR="00137D7F" w:rsidRPr="00DF53B4" w:rsidRDefault="00137D7F" w:rsidP="00137D7F">
            <w:pPr>
              <w:pStyle w:val="TAL"/>
              <w:rPr>
                <w:sz w:val="16"/>
                <w:szCs w:val="16"/>
                <w:lang w:eastAsia="en-US"/>
              </w:rPr>
            </w:pPr>
            <w:r w:rsidRPr="00DF53B4">
              <w:rPr>
                <w:sz w:val="16"/>
                <w:szCs w:val="16"/>
                <w:lang w:eastAsia="en-US"/>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EB158"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8670D0" w14:textId="77777777" w:rsidR="00137D7F" w:rsidRPr="00DF53B4" w:rsidRDefault="00137D7F" w:rsidP="00137D7F">
            <w:pPr>
              <w:pStyle w:val="TAL"/>
              <w:rPr>
                <w:sz w:val="16"/>
                <w:szCs w:val="16"/>
                <w:lang w:eastAsia="en-US"/>
              </w:rPr>
            </w:pPr>
            <w:r w:rsidRPr="00DF53B4">
              <w:rPr>
                <w:sz w:val="16"/>
                <w:szCs w:val="16"/>
                <w:lang w:eastAsia="en-US"/>
              </w:rPr>
              <w:t>Update test case 12.23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A28825"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4DD034"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92FCA"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EB0423" w14:textId="77777777" w:rsidR="00137D7F" w:rsidRPr="00DF53B4" w:rsidRDefault="00137D7F" w:rsidP="00137D7F">
            <w:pPr>
              <w:pStyle w:val="TAL"/>
              <w:rPr>
                <w:sz w:val="16"/>
                <w:szCs w:val="16"/>
                <w:lang w:eastAsia="en-US"/>
              </w:rPr>
            </w:pPr>
            <w:r w:rsidRPr="00DF53B4">
              <w:rPr>
                <w:sz w:val="16"/>
                <w:szCs w:val="16"/>
                <w:lang w:eastAsia="en-US"/>
              </w:rPr>
              <w:t>R5-153537</w:t>
            </w:r>
          </w:p>
        </w:tc>
      </w:tr>
      <w:tr w:rsidR="00137D7F" w:rsidRPr="00DF53B4" w14:paraId="3E7432A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F1ADF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AAF1E2" w14:textId="77777777" w:rsidR="00137D7F" w:rsidRPr="00DF53B4" w:rsidRDefault="00137D7F" w:rsidP="00137D7F">
            <w:pPr>
              <w:rPr>
                <w:rFonts w:ascii="Arial" w:hAnsi="Arial"/>
                <w:sz w:val="16"/>
                <w:szCs w:val="16"/>
              </w:rPr>
            </w:pPr>
            <w:r w:rsidRPr="00DF53B4">
              <w:rPr>
                <w:rFonts w:ascii="Arial" w:hAnsi="Arial"/>
                <w:sz w:val="16"/>
                <w:szCs w:val="16"/>
              </w:rPr>
              <w:t>RP-151411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0E4431" w14:textId="77777777" w:rsidR="00137D7F" w:rsidRPr="00DF53B4" w:rsidRDefault="00137D7F" w:rsidP="00137D7F">
            <w:pPr>
              <w:pStyle w:val="TAL"/>
              <w:rPr>
                <w:sz w:val="16"/>
                <w:szCs w:val="16"/>
                <w:lang w:eastAsia="en-US"/>
              </w:rPr>
            </w:pPr>
            <w:r w:rsidRPr="00DF53B4">
              <w:rPr>
                <w:sz w:val="16"/>
                <w:szCs w:val="16"/>
                <w:lang w:eastAsia="en-US"/>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AFB85"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6FF07C" w14:textId="77777777" w:rsidR="00137D7F" w:rsidRPr="00DF53B4" w:rsidRDefault="00137D7F" w:rsidP="00137D7F">
            <w:pPr>
              <w:pStyle w:val="TAL"/>
              <w:rPr>
                <w:sz w:val="16"/>
                <w:szCs w:val="16"/>
                <w:lang w:eastAsia="en-US"/>
              </w:rPr>
            </w:pPr>
            <w:r w:rsidRPr="00DF53B4">
              <w:rPr>
                <w:sz w:val="16"/>
                <w:szCs w:val="16"/>
                <w:lang w:eastAsia="en-US"/>
              </w:rPr>
              <w:t>Adding note for Moving the MTSI SSAC access probability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69B6B7"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35316"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74D34"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89B869" w14:textId="77777777" w:rsidR="00137D7F" w:rsidRPr="00DF53B4" w:rsidRDefault="00137D7F" w:rsidP="00137D7F">
            <w:pPr>
              <w:pStyle w:val="TAL"/>
              <w:rPr>
                <w:sz w:val="16"/>
                <w:szCs w:val="16"/>
                <w:lang w:eastAsia="en-US"/>
              </w:rPr>
            </w:pPr>
            <w:r w:rsidRPr="00DF53B4">
              <w:rPr>
                <w:sz w:val="16"/>
                <w:szCs w:val="16"/>
                <w:lang w:eastAsia="en-US"/>
              </w:rPr>
              <w:t>R5-153593</w:t>
            </w:r>
          </w:p>
        </w:tc>
      </w:tr>
      <w:tr w:rsidR="00137D7F" w:rsidRPr="00DF53B4" w14:paraId="3B3C7C92"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C794A6"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9E65CB"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B3ED25" w14:textId="77777777" w:rsidR="00137D7F" w:rsidRPr="00DF53B4" w:rsidRDefault="00137D7F" w:rsidP="00137D7F">
            <w:pPr>
              <w:pStyle w:val="TAL"/>
              <w:rPr>
                <w:sz w:val="16"/>
                <w:szCs w:val="16"/>
                <w:lang w:eastAsia="en-US"/>
              </w:rPr>
            </w:pPr>
            <w:r w:rsidRPr="00DF53B4">
              <w:rPr>
                <w:sz w:val="16"/>
                <w:szCs w:val="16"/>
                <w:lang w:eastAsia="en-US"/>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D7A76" w14:textId="77777777" w:rsidR="00137D7F" w:rsidRPr="00DF53B4" w:rsidRDefault="00137D7F" w:rsidP="00137D7F">
            <w:pPr>
              <w:pStyle w:val="TAL"/>
              <w:rPr>
                <w:sz w:val="16"/>
                <w:szCs w:val="16"/>
                <w:lang w:eastAsia="en-US"/>
              </w:rPr>
            </w:pPr>
            <w:r w:rsidRPr="00DF53B4">
              <w:rPr>
                <w:sz w:val="16"/>
                <w:szCs w:val="16"/>
                <w:lang w:eastAsia="en-US"/>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6FC86C" w14:textId="77777777" w:rsidR="00137D7F" w:rsidRPr="00DF53B4" w:rsidRDefault="00137D7F" w:rsidP="00137D7F">
            <w:pPr>
              <w:pStyle w:val="TAL"/>
              <w:rPr>
                <w:sz w:val="16"/>
                <w:szCs w:val="16"/>
                <w:lang w:eastAsia="en-US"/>
              </w:rPr>
            </w:pPr>
            <w:r w:rsidRPr="00DF53B4">
              <w:rPr>
                <w:sz w:val="16"/>
                <w:szCs w:val="16"/>
                <w:lang w:eastAsia="en-US"/>
              </w:rPr>
              <w:t>Usage of “a=sendrecv” following deletion of “a=inactive”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68C2FC"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CF8AA"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C77A9"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7777D2" w14:textId="77777777" w:rsidR="00137D7F" w:rsidRPr="00DF53B4" w:rsidRDefault="00137D7F" w:rsidP="00137D7F">
            <w:pPr>
              <w:pStyle w:val="TAL"/>
              <w:rPr>
                <w:sz w:val="16"/>
                <w:szCs w:val="16"/>
                <w:lang w:eastAsia="en-US"/>
              </w:rPr>
            </w:pPr>
            <w:r w:rsidRPr="00DF53B4">
              <w:rPr>
                <w:sz w:val="16"/>
                <w:szCs w:val="16"/>
                <w:lang w:eastAsia="en-US"/>
              </w:rPr>
              <w:t>R5-153610</w:t>
            </w:r>
          </w:p>
        </w:tc>
      </w:tr>
      <w:tr w:rsidR="00137D7F" w:rsidRPr="00DF53B4" w14:paraId="37A0D196"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83B93E"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664EF2" w14:textId="77777777" w:rsidR="00137D7F" w:rsidRPr="00DF53B4" w:rsidRDefault="00137D7F" w:rsidP="00137D7F">
            <w:pPr>
              <w:rPr>
                <w:rFonts w:ascii="Arial" w:hAnsi="Arial"/>
                <w:sz w:val="16"/>
                <w:szCs w:val="16"/>
              </w:rPr>
            </w:pPr>
            <w:r w:rsidRPr="00DF53B4">
              <w:rPr>
                <w:rFonts w:ascii="Arial" w:hAnsi="Arial"/>
                <w:sz w:val="16"/>
                <w:szCs w:val="16"/>
              </w:rPr>
              <w:t>RP-151420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EF886F" w14:textId="77777777" w:rsidR="00137D7F" w:rsidRPr="00DF53B4" w:rsidRDefault="00137D7F" w:rsidP="00137D7F">
            <w:pPr>
              <w:pStyle w:val="TAL"/>
              <w:rPr>
                <w:sz w:val="16"/>
                <w:szCs w:val="16"/>
                <w:lang w:eastAsia="en-US"/>
              </w:rPr>
            </w:pPr>
            <w:r w:rsidRPr="00DF53B4">
              <w:rPr>
                <w:sz w:val="16"/>
                <w:szCs w:val="16"/>
                <w:lang w:eastAsia="en-US"/>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E117"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35163B" w14:textId="77777777" w:rsidR="00137D7F" w:rsidRPr="00DF53B4" w:rsidRDefault="00137D7F" w:rsidP="00137D7F">
            <w:pPr>
              <w:pStyle w:val="TAL"/>
              <w:rPr>
                <w:sz w:val="16"/>
                <w:szCs w:val="16"/>
                <w:lang w:eastAsia="en-US"/>
              </w:rPr>
            </w:pPr>
            <w:r w:rsidRPr="00DF53B4">
              <w:rPr>
                <w:sz w:val="16"/>
                <w:szCs w:val="16"/>
                <w:lang w:eastAsia="en-US"/>
              </w:rPr>
              <w:t>Updates to generic test procedure C.43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A2BE6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F880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3469F"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790AD1" w14:textId="77777777" w:rsidR="00137D7F" w:rsidRPr="00DF53B4" w:rsidRDefault="00137D7F" w:rsidP="00137D7F">
            <w:pPr>
              <w:pStyle w:val="TAL"/>
              <w:rPr>
                <w:sz w:val="16"/>
                <w:szCs w:val="16"/>
                <w:lang w:eastAsia="en-US"/>
              </w:rPr>
            </w:pPr>
            <w:r w:rsidRPr="00DF53B4">
              <w:rPr>
                <w:sz w:val="16"/>
                <w:szCs w:val="16"/>
                <w:lang w:eastAsia="en-US"/>
              </w:rPr>
              <w:t>R5-153754</w:t>
            </w:r>
          </w:p>
        </w:tc>
      </w:tr>
      <w:tr w:rsidR="00137D7F" w:rsidRPr="00DF53B4" w14:paraId="7FE89DC1"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95434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42E83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D25AC4" w14:textId="77777777" w:rsidR="00137D7F" w:rsidRPr="00DF53B4" w:rsidRDefault="00137D7F" w:rsidP="00137D7F">
            <w:pPr>
              <w:pStyle w:val="TAL"/>
              <w:rPr>
                <w:sz w:val="16"/>
                <w:szCs w:val="16"/>
                <w:lang w:eastAsia="en-US"/>
              </w:rPr>
            </w:pPr>
            <w:r w:rsidRPr="00DF53B4">
              <w:rPr>
                <w:sz w:val="16"/>
                <w:szCs w:val="16"/>
                <w:lang w:eastAsia="en-US"/>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10F89"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EDB7D5" w14:textId="77777777" w:rsidR="00137D7F" w:rsidRPr="00DF53B4" w:rsidRDefault="00137D7F" w:rsidP="00137D7F">
            <w:pPr>
              <w:pStyle w:val="TAL"/>
              <w:rPr>
                <w:sz w:val="16"/>
                <w:szCs w:val="16"/>
                <w:lang w:eastAsia="en-US"/>
              </w:rPr>
            </w:pPr>
            <w:r w:rsidRPr="00DF53B4">
              <w:rPr>
                <w:sz w:val="16"/>
                <w:szCs w:val="16"/>
                <w:lang w:eastAsia="en-US"/>
              </w:rPr>
              <w:t>Correction to generic test procedure C.24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B2680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CD17F"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DB487"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D36C25" w14:textId="77777777" w:rsidR="00137D7F" w:rsidRPr="00DF53B4" w:rsidRDefault="00137D7F" w:rsidP="00137D7F">
            <w:pPr>
              <w:pStyle w:val="TAL"/>
              <w:rPr>
                <w:sz w:val="16"/>
                <w:szCs w:val="16"/>
                <w:lang w:eastAsia="en-US"/>
              </w:rPr>
            </w:pPr>
            <w:r w:rsidRPr="00DF53B4">
              <w:rPr>
                <w:sz w:val="16"/>
                <w:szCs w:val="16"/>
                <w:lang w:eastAsia="en-US"/>
              </w:rPr>
              <w:t>R5-153755</w:t>
            </w:r>
          </w:p>
        </w:tc>
      </w:tr>
      <w:tr w:rsidR="00137D7F" w:rsidRPr="00DF53B4" w14:paraId="11869C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F8FEE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57E5A0"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10C859" w14:textId="77777777" w:rsidR="00137D7F" w:rsidRPr="00DF53B4" w:rsidRDefault="00137D7F" w:rsidP="00137D7F">
            <w:pPr>
              <w:pStyle w:val="TAL"/>
              <w:rPr>
                <w:sz w:val="16"/>
                <w:szCs w:val="16"/>
                <w:lang w:eastAsia="en-US"/>
              </w:rPr>
            </w:pPr>
            <w:r w:rsidRPr="00DF53B4">
              <w:rPr>
                <w:sz w:val="16"/>
                <w:szCs w:val="16"/>
                <w:lang w:eastAsia="en-US"/>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D207"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A03AA6" w14:textId="77777777" w:rsidR="00137D7F" w:rsidRPr="008E2AC6" w:rsidRDefault="00137D7F" w:rsidP="00137D7F">
            <w:pPr>
              <w:pStyle w:val="TAL"/>
              <w:rPr>
                <w:sz w:val="16"/>
                <w:szCs w:val="16"/>
                <w:lang w:val="fr-FR" w:eastAsia="en-US"/>
              </w:rPr>
            </w:pPr>
            <w:r w:rsidRPr="008E2AC6">
              <w:rPr>
                <w:sz w:val="16"/>
                <w:szCs w:val="16"/>
                <w:lang w:val="fr-FR" w:eastAsia="en-US"/>
              </w:rPr>
              <w:t>Un-subscriptions before de-registrations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F6BF8E"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1F8ED8"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7A94A"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E67E42" w14:textId="77777777" w:rsidR="00137D7F" w:rsidRPr="00DF53B4" w:rsidRDefault="00137D7F" w:rsidP="00137D7F">
            <w:pPr>
              <w:pStyle w:val="TAL"/>
              <w:rPr>
                <w:sz w:val="16"/>
                <w:szCs w:val="16"/>
                <w:lang w:eastAsia="en-US"/>
              </w:rPr>
            </w:pPr>
            <w:r w:rsidRPr="00DF53B4">
              <w:rPr>
                <w:sz w:val="16"/>
                <w:szCs w:val="16"/>
                <w:lang w:eastAsia="en-US"/>
              </w:rPr>
              <w:t>R5-153756</w:t>
            </w:r>
          </w:p>
        </w:tc>
      </w:tr>
      <w:tr w:rsidR="00137D7F" w:rsidRPr="00DF53B4" w14:paraId="2C13DDF4"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418F2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1D543D"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355AE4" w14:textId="77777777" w:rsidR="00137D7F" w:rsidRPr="00DF53B4" w:rsidRDefault="00137D7F" w:rsidP="00137D7F">
            <w:pPr>
              <w:pStyle w:val="TAL"/>
              <w:rPr>
                <w:sz w:val="16"/>
                <w:szCs w:val="16"/>
                <w:lang w:eastAsia="en-US"/>
              </w:rPr>
            </w:pPr>
            <w:r w:rsidRPr="00DF53B4">
              <w:rPr>
                <w:sz w:val="16"/>
                <w:szCs w:val="16"/>
                <w:lang w:eastAsia="en-US"/>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C8F2E"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3DB3F2" w14:textId="77777777" w:rsidR="00137D7F" w:rsidRPr="00DF53B4" w:rsidRDefault="00137D7F" w:rsidP="00137D7F">
            <w:pPr>
              <w:pStyle w:val="TAL"/>
              <w:rPr>
                <w:sz w:val="16"/>
                <w:szCs w:val="16"/>
                <w:lang w:eastAsia="en-US"/>
              </w:rPr>
            </w:pPr>
            <w:r w:rsidRPr="00DF53B4">
              <w:rPr>
                <w:sz w:val="16"/>
                <w:szCs w:val="16"/>
                <w:lang w:eastAsia="en-US"/>
              </w:rPr>
              <w:t>Editorial corrections to C.20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2D3BC2"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A4A3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DEA195"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E9BD67" w14:textId="77777777" w:rsidR="00137D7F" w:rsidRPr="00DF53B4" w:rsidRDefault="00137D7F" w:rsidP="00137D7F">
            <w:pPr>
              <w:pStyle w:val="TAL"/>
              <w:rPr>
                <w:sz w:val="16"/>
                <w:szCs w:val="16"/>
                <w:lang w:eastAsia="en-US"/>
              </w:rPr>
            </w:pPr>
            <w:r w:rsidRPr="00DF53B4">
              <w:rPr>
                <w:sz w:val="16"/>
                <w:szCs w:val="16"/>
                <w:lang w:eastAsia="en-US"/>
              </w:rPr>
              <w:t>R5-153758</w:t>
            </w:r>
          </w:p>
        </w:tc>
      </w:tr>
      <w:tr w:rsidR="00137D7F" w:rsidRPr="00DF53B4" w14:paraId="60AFD56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36A2B3"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0C6452"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719FF1" w14:textId="77777777" w:rsidR="00137D7F" w:rsidRPr="00DF53B4" w:rsidRDefault="00137D7F" w:rsidP="00137D7F">
            <w:pPr>
              <w:pStyle w:val="TAL"/>
              <w:rPr>
                <w:sz w:val="16"/>
                <w:szCs w:val="16"/>
                <w:lang w:eastAsia="en-US"/>
              </w:rPr>
            </w:pPr>
            <w:r w:rsidRPr="00DF53B4">
              <w:rPr>
                <w:sz w:val="16"/>
                <w:szCs w:val="16"/>
                <w:lang w:eastAsia="en-US"/>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1A7A9"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59C056" w14:textId="77777777" w:rsidR="00137D7F" w:rsidRPr="00DF53B4" w:rsidRDefault="00137D7F" w:rsidP="00137D7F">
            <w:pPr>
              <w:pStyle w:val="TAL"/>
              <w:rPr>
                <w:sz w:val="16"/>
                <w:szCs w:val="16"/>
                <w:lang w:eastAsia="en-US"/>
              </w:rPr>
            </w:pPr>
            <w:r w:rsidRPr="00DF53B4">
              <w:rPr>
                <w:sz w:val="16"/>
                <w:szCs w:val="16"/>
                <w:lang w:eastAsia="en-US"/>
              </w:rPr>
              <w:t>Further corrections for SDP o-lines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3450B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09ACDC"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39641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C19CF9" w14:textId="77777777" w:rsidR="00137D7F" w:rsidRPr="00DF53B4" w:rsidRDefault="00137D7F" w:rsidP="00137D7F">
            <w:pPr>
              <w:pStyle w:val="TAL"/>
              <w:rPr>
                <w:sz w:val="16"/>
                <w:szCs w:val="16"/>
                <w:lang w:eastAsia="en-US"/>
              </w:rPr>
            </w:pPr>
            <w:r w:rsidRPr="00DF53B4">
              <w:rPr>
                <w:sz w:val="16"/>
                <w:szCs w:val="16"/>
                <w:lang w:eastAsia="en-US"/>
              </w:rPr>
              <w:t>R5-153759</w:t>
            </w:r>
          </w:p>
        </w:tc>
      </w:tr>
      <w:tr w:rsidR="00137D7F" w:rsidRPr="00DF53B4" w14:paraId="27E427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9A74D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80F3DC"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1808A7" w14:textId="77777777" w:rsidR="00137D7F" w:rsidRPr="00DF53B4" w:rsidRDefault="00137D7F" w:rsidP="00137D7F">
            <w:pPr>
              <w:pStyle w:val="TAL"/>
              <w:rPr>
                <w:sz w:val="16"/>
                <w:szCs w:val="16"/>
                <w:lang w:eastAsia="en-US"/>
              </w:rPr>
            </w:pPr>
            <w:r w:rsidRPr="00DF53B4">
              <w:rPr>
                <w:sz w:val="16"/>
                <w:szCs w:val="16"/>
                <w:lang w:eastAsia="en-US"/>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0BE52"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62067D" w14:textId="77777777" w:rsidR="00137D7F" w:rsidRPr="00DF53B4" w:rsidRDefault="00137D7F" w:rsidP="00137D7F">
            <w:pPr>
              <w:pStyle w:val="TAL"/>
              <w:rPr>
                <w:sz w:val="16"/>
                <w:szCs w:val="16"/>
                <w:lang w:eastAsia="en-US"/>
              </w:rPr>
            </w:pPr>
            <w:r w:rsidRPr="00DF53B4">
              <w:rPr>
                <w:sz w:val="16"/>
                <w:szCs w:val="16"/>
                <w:lang w:eastAsia="en-US"/>
              </w:rPr>
              <w:t>Clarifications to handle GRUU in SIP signalling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9FB3D1"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21A90"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81E4A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2D8214" w14:textId="77777777" w:rsidR="00137D7F" w:rsidRPr="00DF53B4" w:rsidRDefault="00137D7F" w:rsidP="00137D7F">
            <w:pPr>
              <w:pStyle w:val="TAL"/>
              <w:rPr>
                <w:sz w:val="16"/>
                <w:szCs w:val="16"/>
                <w:lang w:eastAsia="en-US"/>
              </w:rPr>
            </w:pPr>
            <w:r w:rsidRPr="00DF53B4">
              <w:rPr>
                <w:sz w:val="16"/>
                <w:szCs w:val="16"/>
                <w:lang w:eastAsia="en-US"/>
              </w:rPr>
              <w:t>R5-153760</w:t>
            </w:r>
          </w:p>
        </w:tc>
      </w:tr>
      <w:tr w:rsidR="00137D7F" w:rsidRPr="00DF53B4" w14:paraId="11F83619"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DCE09A"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A1598D"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F53563" w14:textId="77777777" w:rsidR="00137D7F" w:rsidRPr="00DF53B4" w:rsidRDefault="00137D7F" w:rsidP="00137D7F">
            <w:pPr>
              <w:pStyle w:val="TAL"/>
              <w:rPr>
                <w:sz w:val="16"/>
                <w:szCs w:val="16"/>
                <w:lang w:eastAsia="en-US"/>
              </w:rPr>
            </w:pPr>
            <w:r w:rsidRPr="00DF53B4">
              <w:rPr>
                <w:sz w:val="16"/>
                <w:szCs w:val="16"/>
                <w:lang w:eastAsia="en-US"/>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DF587"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90F85C" w14:textId="77777777" w:rsidR="00137D7F" w:rsidRPr="00DF53B4" w:rsidRDefault="00137D7F" w:rsidP="00137D7F">
            <w:pPr>
              <w:pStyle w:val="TAL"/>
              <w:rPr>
                <w:sz w:val="16"/>
                <w:szCs w:val="16"/>
                <w:lang w:eastAsia="en-US"/>
              </w:rPr>
            </w:pPr>
            <w:r w:rsidRPr="00DF53B4">
              <w:rPr>
                <w:sz w:val="16"/>
                <w:szCs w:val="16"/>
                <w:lang w:eastAsia="en-US"/>
              </w:rPr>
              <w:t>RSeq in 183 Session Progress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94C3B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259C65"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DC920"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49A2D2" w14:textId="77777777" w:rsidR="00137D7F" w:rsidRPr="00DF53B4" w:rsidRDefault="00137D7F" w:rsidP="00137D7F">
            <w:pPr>
              <w:pStyle w:val="TAL"/>
              <w:rPr>
                <w:sz w:val="16"/>
                <w:szCs w:val="16"/>
                <w:lang w:eastAsia="en-US"/>
              </w:rPr>
            </w:pPr>
            <w:r w:rsidRPr="00DF53B4">
              <w:rPr>
                <w:sz w:val="16"/>
                <w:szCs w:val="16"/>
                <w:lang w:eastAsia="en-US"/>
              </w:rPr>
              <w:t>R5-153761</w:t>
            </w:r>
          </w:p>
        </w:tc>
      </w:tr>
      <w:tr w:rsidR="00137D7F" w:rsidRPr="00DF53B4" w14:paraId="0BB54F0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400E7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77933F"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588B5D" w14:textId="77777777" w:rsidR="00137D7F" w:rsidRPr="00DF53B4" w:rsidRDefault="00137D7F" w:rsidP="00137D7F">
            <w:pPr>
              <w:pStyle w:val="TAL"/>
              <w:rPr>
                <w:sz w:val="16"/>
                <w:szCs w:val="16"/>
                <w:lang w:eastAsia="en-US"/>
              </w:rPr>
            </w:pPr>
            <w:r w:rsidRPr="00DF53B4">
              <w:rPr>
                <w:sz w:val="16"/>
                <w:szCs w:val="16"/>
                <w:lang w:eastAsia="en-US"/>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E74075"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A0A1E5" w14:textId="77777777" w:rsidR="00137D7F" w:rsidRPr="00DF53B4" w:rsidRDefault="00137D7F" w:rsidP="00137D7F">
            <w:pPr>
              <w:pStyle w:val="TAL"/>
              <w:rPr>
                <w:sz w:val="16"/>
                <w:szCs w:val="16"/>
                <w:lang w:eastAsia="en-US"/>
              </w:rPr>
            </w:pPr>
            <w:r w:rsidRPr="00DF53B4">
              <w:rPr>
                <w:sz w:val="16"/>
                <w:szCs w:val="16"/>
                <w:lang w:eastAsia="en-US"/>
              </w:rPr>
              <w:t>Corrections to option tags in Supported and Require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6F9C6B"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D0809F"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3461B"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053454" w14:textId="77777777" w:rsidR="00137D7F" w:rsidRPr="00DF53B4" w:rsidRDefault="00137D7F" w:rsidP="00137D7F">
            <w:pPr>
              <w:pStyle w:val="TAL"/>
              <w:rPr>
                <w:sz w:val="16"/>
                <w:szCs w:val="16"/>
                <w:lang w:eastAsia="en-US"/>
              </w:rPr>
            </w:pPr>
            <w:r w:rsidRPr="00DF53B4">
              <w:rPr>
                <w:sz w:val="16"/>
                <w:szCs w:val="16"/>
                <w:lang w:eastAsia="en-US"/>
              </w:rPr>
              <w:t>R5-153762</w:t>
            </w:r>
          </w:p>
        </w:tc>
      </w:tr>
      <w:tr w:rsidR="00137D7F" w:rsidRPr="00DF53B4" w14:paraId="0CDF95B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A5E1EA"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D89917"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75BAFC" w14:textId="77777777" w:rsidR="00137D7F" w:rsidRPr="00DF53B4" w:rsidRDefault="00137D7F" w:rsidP="00137D7F">
            <w:pPr>
              <w:pStyle w:val="TAL"/>
              <w:rPr>
                <w:sz w:val="16"/>
                <w:szCs w:val="16"/>
                <w:lang w:eastAsia="en-US"/>
              </w:rPr>
            </w:pPr>
            <w:r w:rsidRPr="00DF53B4">
              <w:rPr>
                <w:sz w:val="16"/>
                <w:szCs w:val="16"/>
                <w:lang w:eastAsia="en-US"/>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0ECC"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AB52E5" w14:textId="77777777" w:rsidR="00137D7F" w:rsidRPr="00DF53B4" w:rsidRDefault="00137D7F" w:rsidP="00137D7F">
            <w:pPr>
              <w:pStyle w:val="TAL"/>
              <w:rPr>
                <w:sz w:val="16"/>
                <w:szCs w:val="16"/>
                <w:lang w:eastAsia="en-US"/>
              </w:rPr>
            </w:pPr>
            <w:r w:rsidRPr="00DF53B4">
              <w:rPr>
                <w:sz w:val="16"/>
                <w:szCs w:val="16"/>
                <w:lang w:eastAsia="en-US"/>
              </w:rPr>
              <w:t>Clarifications and corrections to IMS test case 20.1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97EA2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FF3855"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20DE02"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F1D75B" w14:textId="77777777" w:rsidR="00137D7F" w:rsidRPr="00DF53B4" w:rsidRDefault="00137D7F" w:rsidP="00137D7F">
            <w:pPr>
              <w:pStyle w:val="TAL"/>
              <w:rPr>
                <w:sz w:val="16"/>
                <w:szCs w:val="16"/>
                <w:lang w:eastAsia="en-US"/>
              </w:rPr>
            </w:pPr>
            <w:r w:rsidRPr="00DF53B4">
              <w:rPr>
                <w:sz w:val="16"/>
                <w:szCs w:val="16"/>
                <w:lang w:eastAsia="en-US"/>
              </w:rPr>
              <w:t>R5-153763</w:t>
            </w:r>
          </w:p>
        </w:tc>
      </w:tr>
      <w:tr w:rsidR="00137D7F" w:rsidRPr="00DF53B4" w14:paraId="0B46D4FF"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7FC7F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279FA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23CD36" w14:textId="77777777" w:rsidR="00137D7F" w:rsidRPr="00DF53B4" w:rsidRDefault="00137D7F" w:rsidP="00137D7F">
            <w:pPr>
              <w:pStyle w:val="TAL"/>
              <w:rPr>
                <w:sz w:val="16"/>
                <w:szCs w:val="16"/>
                <w:lang w:eastAsia="en-US"/>
              </w:rPr>
            </w:pPr>
            <w:r w:rsidRPr="00DF53B4">
              <w:rPr>
                <w:sz w:val="16"/>
                <w:szCs w:val="16"/>
                <w:lang w:eastAsia="en-US"/>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475C5"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A6E8A5" w14:textId="77777777" w:rsidR="00137D7F" w:rsidRPr="00DF53B4" w:rsidRDefault="00137D7F" w:rsidP="00137D7F">
            <w:pPr>
              <w:pStyle w:val="TAL"/>
              <w:rPr>
                <w:sz w:val="16"/>
                <w:szCs w:val="16"/>
                <w:lang w:eastAsia="en-US"/>
              </w:rPr>
            </w:pPr>
            <w:r w:rsidRPr="00DF53B4">
              <w:rPr>
                <w:sz w:val="16"/>
                <w:szCs w:val="16"/>
                <w:lang w:eastAsia="en-US"/>
              </w:rPr>
              <w:t>Clarifications for A.6.2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37F93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10681"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353F0"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F7E631" w14:textId="77777777" w:rsidR="00137D7F" w:rsidRPr="00DF53B4" w:rsidRDefault="00137D7F" w:rsidP="00137D7F">
            <w:pPr>
              <w:pStyle w:val="TAL"/>
              <w:rPr>
                <w:sz w:val="16"/>
                <w:szCs w:val="16"/>
                <w:lang w:eastAsia="en-US"/>
              </w:rPr>
            </w:pPr>
            <w:r w:rsidRPr="00DF53B4">
              <w:rPr>
                <w:sz w:val="16"/>
                <w:szCs w:val="16"/>
                <w:lang w:eastAsia="en-US"/>
              </w:rPr>
              <w:t>R5-153764</w:t>
            </w:r>
          </w:p>
        </w:tc>
      </w:tr>
      <w:tr w:rsidR="00137D7F" w:rsidRPr="00DF53B4" w14:paraId="4E1AA7D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660365"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9CFB7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686398" w14:textId="77777777" w:rsidR="00137D7F" w:rsidRPr="00DF53B4" w:rsidRDefault="00137D7F" w:rsidP="00137D7F">
            <w:pPr>
              <w:pStyle w:val="TAL"/>
              <w:rPr>
                <w:sz w:val="16"/>
                <w:szCs w:val="16"/>
                <w:lang w:eastAsia="en-US"/>
              </w:rPr>
            </w:pPr>
            <w:r w:rsidRPr="00DF53B4">
              <w:rPr>
                <w:sz w:val="16"/>
                <w:szCs w:val="16"/>
                <w:lang w:eastAsia="en-US"/>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183C0"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E84C2B" w14:textId="77777777" w:rsidR="00137D7F" w:rsidRPr="00DF53B4" w:rsidRDefault="00137D7F" w:rsidP="00137D7F">
            <w:pPr>
              <w:pStyle w:val="TAL"/>
              <w:rPr>
                <w:sz w:val="16"/>
                <w:szCs w:val="16"/>
                <w:lang w:eastAsia="en-US"/>
              </w:rPr>
            </w:pPr>
            <w:r w:rsidRPr="00DF53B4">
              <w:rPr>
                <w:sz w:val="16"/>
                <w:szCs w:val="16"/>
                <w:lang w:eastAsia="en-US"/>
              </w:rPr>
              <w:t>Correction to Annexes C.19 and C.37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BEEB4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504F2"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AB7EF2"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31EB40" w14:textId="77777777" w:rsidR="00137D7F" w:rsidRPr="00DF53B4" w:rsidRDefault="00137D7F" w:rsidP="00137D7F">
            <w:pPr>
              <w:pStyle w:val="TAL"/>
              <w:rPr>
                <w:sz w:val="16"/>
                <w:szCs w:val="16"/>
                <w:lang w:eastAsia="en-US"/>
              </w:rPr>
            </w:pPr>
            <w:r w:rsidRPr="00DF53B4">
              <w:rPr>
                <w:sz w:val="16"/>
                <w:szCs w:val="16"/>
                <w:lang w:eastAsia="en-US"/>
              </w:rPr>
              <w:t>R5-153765</w:t>
            </w:r>
          </w:p>
        </w:tc>
      </w:tr>
      <w:tr w:rsidR="00137D7F" w:rsidRPr="00DF53B4" w14:paraId="3488222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63979"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F7CAA5"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260729" w14:textId="77777777" w:rsidR="00137D7F" w:rsidRPr="00DF53B4" w:rsidRDefault="00137D7F" w:rsidP="00137D7F">
            <w:pPr>
              <w:pStyle w:val="TAL"/>
              <w:rPr>
                <w:sz w:val="16"/>
                <w:szCs w:val="16"/>
                <w:lang w:eastAsia="en-US"/>
              </w:rPr>
            </w:pPr>
            <w:r w:rsidRPr="00DF53B4">
              <w:rPr>
                <w:sz w:val="16"/>
                <w:szCs w:val="16"/>
                <w:lang w:eastAsia="en-US"/>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DAD52"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1F25B0" w14:textId="77777777" w:rsidR="00137D7F" w:rsidRPr="00DF53B4" w:rsidRDefault="00137D7F" w:rsidP="00137D7F">
            <w:pPr>
              <w:pStyle w:val="TAL"/>
              <w:rPr>
                <w:sz w:val="16"/>
                <w:szCs w:val="16"/>
                <w:lang w:eastAsia="en-US"/>
              </w:rPr>
            </w:pPr>
            <w:r w:rsidRPr="00DF53B4">
              <w:rPr>
                <w:sz w:val="16"/>
                <w:szCs w:val="16"/>
                <w:lang w:eastAsia="en-US"/>
              </w:rPr>
              <w:t>Correction to video and smsip feature tags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F5B75D"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8503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B0BC1"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7EAB8D" w14:textId="77777777" w:rsidR="00137D7F" w:rsidRPr="00DF53B4" w:rsidRDefault="00137D7F" w:rsidP="00137D7F">
            <w:pPr>
              <w:pStyle w:val="TAL"/>
              <w:rPr>
                <w:sz w:val="16"/>
                <w:szCs w:val="16"/>
                <w:lang w:eastAsia="en-US"/>
              </w:rPr>
            </w:pPr>
            <w:r w:rsidRPr="00DF53B4">
              <w:rPr>
                <w:sz w:val="16"/>
                <w:szCs w:val="16"/>
                <w:lang w:eastAsia="en-US"/>
              </w:rPr>
              <w:t>R5-153766</w:t>
            </w:r>
          </w:p>
        </w:tc>
      </w:tr>
      <w:tr w:rsidR="00137D7F" w:rsidRPr="00DF53B4" w14:paraId="0C5F97F0"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931B8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937FA0"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9413D0" w14:textId="77777777" w:rsidR="00137D7F" w:rsidRPr="00DF53B4" w:rsidRDefault="00137D7F" w:rsidP="00137D7F">
            <w:pPr>
              <w:pStyle w:val="TAL"/>
              <w:rPr>
                <w:sz w:val="16"/>
                <w:szCs w:val="16"/>
                <w:lang w:eastAsia="en-US"/>
              </w:rPr>
            </w:pPr>
            <w:r w:rsidRPr="00DF53B4">
              <w:rPr>
                <w:sz w:val="16"/>
                <w:szCs w:val="16"/>
                <w:lang w:eastAsia="en-US"/>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E19C"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840FB6" w14:textId="77777777" w:rsidR="00137D7F" w:rsidRPr="00DF53B4" w:rsidRDefault="00137D7F" w:rsidP="00137D7F">
            <w:pPr>
              <w:pStyle w:val="TAL"/>
              <w:rPr>
                <w:sz w:val="16"/>
                <w:szCs w:val="16"/>
                <w:lang w:eastAsia="en-US"/>
              </w:rPr>
            </w:pPr>
            <w:r w:rsidRPr="00DF53B4">
              <w:rPr>
                <w:sz w:val="16"/>
                <w:szCs w:val="16"/>
                <w:lang w:eastAsia="en-US"/>
              </w:rPr>
              <w:t>Add new generic procedure for MT speech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5BA47E"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23469"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619AA8"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76D1E7" w14:textId="77777777" w:rsidR="00137D7F" w:rsidRPr="00DF53B4" w:rsidRDefault="00137D7F" w:rsidP="00137D7F">
            <w:pPr>
              <w:pStyle w:val="TAL"/>
              <w:rPr>
                <w:sz w:val="16"/>
                <w:szCs w:val="16"/>
                <w:lang w:eastAsia="en-US"/>
              </w:rPr>
            </w:pPr>
            <w:r w:rsidRPr="00DF53B4">
              <w:rPr>
                <w:sz w:val="16"/>
                <w:szCs w:val="16"/>
                <w:lang w:eastAsia="en-US"/>
              </w:rPr>
              <w:t>R5-153798</w:t>
            </w:r>
          </w:p>
        </w:tc>
      </w:tr>
      <w:tr w:rsidR="00137D7F" w:rsidRPr="00DF53B4" w14:paraId="61F18BCA"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547FF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BE2643"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CE91A8" w14:textId="77777777" w:rsidR="00137D7F" w:rsidRPr="00DF53B4" w:rsidRDefault="00137D7F" w:rsidP="00137D7F">
            <w:pPr>
              <w:pStyle w:val="TAL"/>
              <w:rPr>
                <w:sz w:val="16"/>
                <w:szCs w:val="16"/>
                <w:lang w:eastAsia="en-US"/>
              </w:rPr>
            </w:pPr>
            <w:r w:rsidRPr="00DF53B4">
              <w:rPr>
                <w:sz w:val="16"/>
                <w:szCs w:val="16"/>
                <w:lang w:eastAsia="en-US"/>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6D882"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CE471" w14:textId="77777777" w:rsidR="00137D7F" w:rsidRPr="00DF53B4" w:rsidRDefault="00137D7F" w:rsidP="00137D7F">
            <w:pPr>
              <w:pStyle w:val="TAL"/>
              <w:rPr>
                <w:sz w:val="16"/>
                <w:szCs w:val="16"/>
                <w:lang w:eastAsia="en-US"/>
              </w:rPr>
            </w:pPr>
            <w:r w:rsidRPr="00DF53B4">
              <w:rPr>
                <w:sz w:val="16"/>
                <w:szCs w:val="16"/>
                <w:lang w:eastAsia="en-US"/>
              </w:rPr>
              <w:t>Add new EVS test case 12.25 MO MTSI speech call / EVS / AMR-WB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F4AE93"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DA09FA"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DAE16"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CC5BFB" w14:textId="77777777" w:rsidR="00137D7F" w:rsidRPr="00DF53B4" w:rsidRDefault="00137D7F" w:rsidP="00137D7F">
            <w:pPr>
              <w:pStyle w:val="TAL"/>
              <w:rPr>
                <w:sz w:val="16"/>
                <w:szCs w:val="16"/>
                <w:lang w:eastAsia="en-US"/>
              </w:rPr>
            </w:pPr>
            <w:r w:rsidRPr="00DF53B4">
              <w:rPr>
                <w:sz w:val="16"/>
                <w:szCs w:val="16"/>
                <w:lang w:eastAsia="en-US"/>
              </w:rPr>
              <w:t>R5-153950</w:t>
            </w:r>
          </w:p>
        </w:tc>
      </w:tr>
      <w:tr w:rsidR="00137D7F" w:rsidRPr="00DF53B4" w14:paraId="72ECBAD8"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8CBBE6"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110F2A"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7FA955" w14:textId="77777777" w:rsidR="00137D7F" w:rsidRPr="00DF53B4" w:rsidRDefault="00137D7F" w:rsidP="00137D7F">
            <w:pPr>
              <w:pStyle w:val="TAL"/>
              <w:rPr>
                <w:sz w:val="16"/>
                <w:szCs w:val="16"/>
                <w:lang w:eastAsia="en-US"/>
              </w:rPr>
            </w:pPr>
            <w:r w:rsidRPr="00DF53B4">
              <w:rPr>
                <w:sz w:val="16"/>
                <w:szCs w:val="16"/>
                <w:lang w:eastAsia="en-US"/>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FEB03"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37905B" w14:textId="77777777" w:rsidR="00137D7F" w:rsidRPr="00DF53B4" w:rsidRDefault="00137D7F" w:rsidP="00137D7F">
            <w:pPr>
              <w:pStyle w:val="TAL"/>
              <w:rPr>
                <w:sz w:val="16"/>
                <w:szCs w:val="16"/>
                <w:lang w:eastAsia="en-US"/>
              </w:rPr>
            </w:pPr>
            <w:r w:rsidRPr="00DF53B4">
              <w:rPr>
                <w:sz w:val="16"/>
                <w:szCs w:val="16"/>
                <w:lang w:eastAsia="en-US"/>
              </w:rPr>
              <w:t>Subscription to conf event: in-dialog or out-of-dialog?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A9CAB9"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D308F9"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0C3CA1"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7ED636" w14:textId="77777777" w:rsidR="00137D7F" w:rsidRPr="00DF53B4" w:rsidRDefault="00137D7F" w:rsidP="00137D7F">
            <w:pPr>
              <w:pStyle w:val="TAL"/>
              <w:rPr>
                <w:sz w:val="16"/>
                <w:szCs w:val="16"/>
                <w:lang w:eastAsia="en-US"/>
              </w:rPr>
            </w:pPr>
            <w:r w:rsidRPr="00DF53B4">
              <w:rPr>
                <w:sz w:val="16"/>
                <w:szCs w:val="16"/>
                <w:lang w:eastAsia="en-US"/>
              </w:rPr>
              <w:t>R5-153986</w:t>
            </w:r>
          </w:p>
        </w:tc>
      </w:tr>
      <w:tr w:rsidR="00137D7F" w:rsidRPr="00DF53B4" w14:paraId="3B62B2A3"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C8D984"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4D9044"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A46F87" w14:textId="77777777" w:rsidR="00137D7F" w:rsidRPr="00DF53B4" w:rsidRDefault="00137D7F" w:rsidP="00137D7F">
            <w:pPr>
              <w:pStyle w:val="TAL"/>
              <w:rPr>
                <w:sz w:val="16"/>
                <w:szCs w:val="16"/>
                <w:lang w:eastAsia="en-US"/>
              </w:rPr>
            </w:pPr>
            <w:r w:rsidRPr="00DF53B4">
              <w:rPr>
                <w:sz w:val="16"/>
                <w:szCs w:val="16"/>
                <w:lang w:eastAsia="en-US"/>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73409"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73F443" w14:textId="77777777" w:rsidR="00137D7F" w:rsidRPr="00DF53B4" w:rsidRDefault="00137D7F" w:rsidP="00137D7F">
            <w:pPr>
              <w:pStyle w:val="TAL"/>
              <w:rPr>
                <w:sz w:val="16"/>
                <w:szCs w:val="16"/>
                <w:lang w:eastAsia="en-US"/>
              </w:rPr>
            </w:pPr>
            <w:r w:rsidRPr="00DF53B4">
              <w:rPr>
                <w:sz w:val="16"/>
                <w:szCs w:val="16"/>
                <w:lang w:eastAsia="en-US"/>
              </w:rPr>
              <w:t>Multiple tag-values in icsi-ref feature parameter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6EBAFB"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806C6"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8C0BB"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06A7DE" w14:textId="77777777" w:rsidR="00137D7F" w:rsidRPr="00DF53B4" w:rsidRDefault="00137D7F" w:rsidP="00137D7F">
            <w:pPr>
              <w:pStyle w:val="TAL"/>
              <w:rPr>
                <w:sz w:val="16"/>
                <w:szCs w:val="16"/>
                <w:lang w:eastAsia="en-US"/>
              </w:rPr>
            </w:pPr>
            <w:r w:rsidRPr="00DF53B4">
              <w:rPr>
                <w:sz w:val="16"/>
                <w:szCs w:val="16"/>
                <w:lang w:eastAsia="en-US"/>
              </w:rPr>
              <w:t>R5-153987</w:t>
            </w:r>
          </w:p>
        </w:tc>
      </w:tr>
      <w:tr w:rsidR="00137D7F" w:rsidRPr="00DF53B4" w14:paraId="46748B3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6BD987"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84E05E" w14:textId="77777777" w:rsidR="00137D7F" w:rsidRPr="00DF53B4" w:rsidRDefault="00137D7F" w:rsidP="00137D7F">
            <w:pPr>
              <w:rPr>
                <w:rFonts w:ascii="Arial" w:hAnsi="Arial"/>
                <w:sz w:val="16"/>
                <w:szCs w:val="16"/>
              </w:rPr>
            </w:pPr>
            <w:r w:rsidRPr="00DF53B4">
              <w:rPr>
                <w:rFonts w:ascii="Arial" w:hAnsi="Arial"/>
                <w:sz w:val="16"/>
                <w:szCs w:val="16"/>
              </w:rPr>
              <w:t>RP-151411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CA04533" w14:textId="77777777" w:rsidR="00137D7F" w:rsidRPr="00DF53B4" w:rsidRDefault="00137D7F" w:rsidP="00137D7F">
            <w:pPr>
              <w:pStyle w:val="TAL"/>
              <w:rPr>
                <w:sz w:val="16"/>
                <w:szCs w:val="16"/>
                <w:lang w:eastAsia="en-US"/>
              </w:rPr>
            </w:pPr>
            <w:r w:rsidRPr="00DF53B4">
              <w:rPr>
                <w:sz w:val="16"/>
                <w:szCs w:val="16"/>
                <w:lang w:eastAsia="en-US"/>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B8135"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E89343" w14:textId="77777777" w:rsidR="00137D7F" w:rsidRPr="00DF53B4" w:rsidRDefault="00137D7F" w:rsidP="00137D7F">
            <w:pPr>
              <w:pStyle w:val="TAL"/>
              <w:rPr>
                <w:sz w:val="16"/>
                <w:szCs w:val="16"/>
                <w:lang w:eastAsia="en-US"/>
              </w:rPr>
            </w:pPr>
            <w:r w:rsidRPr="00DF53B4">
              <w:rPr>
                <w:sz w:val="16"/>
                <w:szCs w:val="16"/>
                <w:lang w:eastAsia="en-US"/>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665657"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B421E"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F42BB3"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3D51B6" w14:textId="77777777" w:rsidR="00137D7F" w:rsidRPr="00DF53B4" w:rsidRDefault="00137D7F" w:rsidP="00137D7F">
            <w:pPr>
              <w:pStyle w:val="TAL"/>
              <w:rPr>
                <w:sz w:val="16"/>
                <w:szCs w:val="16"/>
                <w:lang w:eastAsia="en-US"/>
              </w:rPr>
            </w:pPr>
            <w:r w:rsidRPr="00DF53B4">
              <w:rPr>
                <w:sz w:val="16"/>
                <w:szCs w:val="16"/>
                <w:lang w:eastAsia="en-US"/>
              </w:rPr>
              <w:t>R5-153988</w:t>
            </w:r>
          </w:p>
        </w:tc>
      </w:tr>
      <w:tr w:rsidR="00137D7F" w:rsidRPr="00DF53B4" w14:paraId="285D758C"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0E47A8"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DF96C1" w14:textId="77777777" w:rsidR="00137D7F" w:rsidRPr="00DF53B4" w:rsidRDefault="00137D7F" w:rsidP="00137D7F">
            <w:pPr>
              <w:rPr>
                <w:rFonts w:ascii="Arial" w:hAnsi="Arial"/>
                <w:sz w:val="16"/>
                <w:szCs w:val="16"/>
              </w:rPr>
            </w:pPr>
            <w:r w:rsidRPr="00DF53B4">
              <w:rPr>
                <w:rFonts w:ascii="Arial" w:hAnsi="Arial"/>
                <w:sz w:val="16"/>
                <w:szCs w:val="16"/>
              </w:rPr>
              <w:t>RP-151409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72FBA" w14:textId="77777777" w:rsidR="00137D7F" w:rsidRPr="00DF53B4" w:rsidRDefault="00137D7F" w:rsidP="00137D7F">
            <w:pPr>
              <w:pStyle w:val="TAL"/>
              <w:rPr>
                <w:sz w:val="16"/>
                <w:szCs w:val="16"/>
                <w:lang w:eastAsia="en-US"/>
              </w:rPr>
            </w:pPr>
            <w:r w:rsidRPr="00DF53B4">
              <w:rPr>
                <w:sz w:val="16"/>
                <w:szCs w:val="16"/>
                <w:lang w:eastAsia="en-US"/>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EA9DF" w14:textId="77777777" w:rsidR="00137D7F" w:rsidRPr="00DF53B4" w:rsidRDefault="00137D7F" w:rsidP="00137D7F">
            <w:pPr>
              <w:pStyle w:val="TAL"/>
              <w:rPr>
                <w:sz w:val="16"/>
                <w:szCs w:val="16"/>
                <w:lang w:eastAsia="en-US"/>
              </w:rPr>
            </w:pPr>
            <w:r w:rsidRPr="00DF53B4">
              <w:rPr>
                <w:sz w:val="16"/>
                <w:szCs w:val="16"/>
                <w:lang w:eastAsia="en-US"/>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278570" w14:textId="77777777" w:rsidR="00137D7F" w:rsidRPr="00DF53B4" w:rsidRDefault="00137D7F" w:rsidP="00137D7F">
            <w:pPr>
              <w:pStyle w:val="TAL"/>
              <w:rPr>
                <w:sz w:val="16"/>
                <w:szCs w:val="16"/>
                <w:lang w:eastAsia="en-US"/>
              </w:rPr>
            </w:pPr>
            <w:r w:rsidRPr="00DF53B4">
              <w:rPr>
                <w:sz w:val="16"/>
                <w:szCs w:val="16"/>
                <w:lang w:eastAsia="en-US"/>
              </w:rPr>
              <w:t>Split of XCAP test case 15.14a for communication barring while roaming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36E0BA"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7EB2D"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E6129C"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64CEC7" w14:textId="77777777" w:rsidR="00137D7F" w:rsidRPr="00DF53B4" w:rsidRDefault="00137D7F" w:rsidP="00137D7F">
            <w:pPr>
              <w:pStyle w:val="TAL"/>
              <w:rPr>
                <w:sz w:val="16"/>
                <w:szCs w:val="16"/>
                <w:lang w:eastAsia="en-US"/>
              </w:rPr>
            </w:pPr>
            <w:r w:rsidRPr="00DF53B4">
              <w:rPr>
                <w:sz w:val="16"/>
                <w:szCs w:val="16"/>
                <w:lang w:eastAsia="en-US"/>
              </w:rPr>
              <w:t>R5-153995</w:t>
            </w:r>
          </w:p>
        </w:tc>
      </w:tr>
      <w:tr w:rsidR="00137D7F" w:rsidRPr="00DF53B4" w14:paraId="094DD7F5" w14:textId="77777777" w:rsidTr="001C4819">
        <w:trPr>
          <w:gridAfter w:val="1"/>
          <w:wAfter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7339C1" w14:textId="77777777" w:rsidR="00137D7F" w:rsidRPr="00DF53B4" w:rsidRDefault="00137D7F" w:rsidP="00137D7F">
            <w:pPr>
              <w:pStyle w:val="TAL"/>
              <w:rPr>
                <w:sz w:val="16"/>
                <w:szCs w:val="16"/>
                <w:lang w:eastAsia="en-US"/>
              </w:rPr>
            </w:pPr>
            <w:r w:rsidRPr="00DF53B4">
              <w:rPr>
                <w:sz w:val="16"/>
                <w:szCs w:val="16"/>
                <w:lang w:eastAsia="en-US"/>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7B55EF" w14:textId="77777777" w:rsidR="00137D7F" w:rsidRPr="00DF53B4" w:rsidRDefault="00137D7F" w:rsidP="00137D7F">
            <w:pPr>
              <w:rPr>
                <w:rFonts w:ascii="Arial" w:hAnsi="Arial"/>
                <w:sz w:val="16"/>
                <w:szCs w:val="16"/>
              </w:rPr>
            </w:pPr>
            <w:r w:rsidRPr="00DF53B4">
              <w:rPr>
                <w:rFonts w:ascii="Arial" w:hAnsi="Arial"/>
                <w:sz w:val="16"/>
                <w:szCs w:val="16"/>
              </w:rPr>
              <w:t>RP-151427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9CB433" w14:textId="77777777" w:rsidR="00137D7F" w:rsidRPr="00DF53B4" w:rsidRDefault="00137D7F" w:rsidP="00137D7F">
            <w:pPr>
              <w:pStyle w:val="TAL"/>
              <w:rPr>
                <w:sz w:val="16"/>
                <w:szCs w:val="16"/>
                <w:lang w:eastAsia="en-US"/>
              </w:rPr>
            </w:pPr>
            <w:r w:rsidRPr="00DF53B4">
              <w:rPr>
                <w:sz w:val="16"/>
                <w:szCs w:val="16"/>
                <w:lang w:eastAsia="en-US"/>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9E476" w14:textId="77777777" w:rsidR="00137D7F" w:rsidRPr="00DF53B4" w:rsidRDefault="00137D7F" w:rsidP="00137D7F">
            <w:pPr>
              <w:pStyle w:val="TAL"/>
              <w:rPr>
                <w:sz w:val="16"/>
                <w:szCs w:val="16"/>
                <w:lang w:eastAsia="en-US"/>
              </w:rPr>
            </w:pPr>
            <w:r w:rsidRPr="00DF53B4">
              <w:rPr>
                <w:sz w:val="16"/>
                <w:szCs w:val="16"/>
                <w:lang w:eastAsia="en-US"/>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7E7E32" w14:textId="77777777" w:rsidR="00137D7F" w:rsidRPr="00DF53B4" w:rsidRDefault="00137D7F" w:rsidP="00137D7F">
            <w:pPr>
              <w:pStyle w:val="TAL"/>
              <w:rPr>
                <w:sz w:val="16"/>
                <w:szCs w:val="16"/>
                <w:lang w:eastAsia="en-US"/>
              </w:rPr>
            </w:pPr>
            <w:r w:rsidRPr="00DF53B4">
              <w:rPr>
                <w:sz w:val="16"/>
                <w:szCs w:val="16"/>
                <w:lang w:eastAsia="en-US"/>
              </w:rPr>
              <w:t>Correct annex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C439F" w14:textId="77777777" w:rsidR="00137D7F" w:rsidRPr="00DF53B4" w:rsidRDefault="00137D7F" w:rsidP="00137D7F">
            <w:pPr>
              <w:pStyle w:val="TAL"/>
              <w:rPr>
                <w:sz w:val="16"/>
                <w:szCs w:val="16"/>
                <w:lang w:eastAsia="en-US"/>
              </w:rPr>
            </w:pPr>
            <w:r w:rsidRPr="00DF53B4">
              <w:rPr>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7ADD30" w14:textId="77777777" w:rsidR="00137D7F" w:rsidRPr="00DF53B4" w:rsidRDefault="00137D7F" w:rsidP="00137D7F">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45DA5" w14:textId="77777777" w:rsidR="00137D7F" w:rsidRPr="00DF53B4" w:rsidRDefault="00137D7F" w:rsidP="00137D7F">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09494D" w14:textId="77777777" w:rsidR="00137D7F" w:rsidRPr="00DF53B4" w:rsidRDefault="00137D7F" w:rsidP="00137D7F">
            <w:pPr>
              <w:pStyle w:val="TAL"/>
              <w:rPr>
                <w:sz w:val="16"/>
                <w:szCs w:val="16"/>
                <w:lang w:eastAsia="en-US"/>
              </w:rPr>
            </w:pPr>
            <w:r w:rsidRPr="00DF53B4">
              <w:rPr>
                <w:sz w:val="16"/>
                <w:szCs w:val="16"/>
                <w:lang w:eastAsia="en-US"/>
              </w:rPr>
              <w:t>R5-153999</w:t>
            </w:r>
          </w:p>
        </w:tc>
      </w:tr>
      <w:tr w:rsidR="001C4819" w:rsidRPr="00DF53B4" w14:paraId="65A62BCD" w14:textId="77777777" w:rsidTr="001C4819">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628256" w14:textId="77777777" w:rsidR="001C4819" w:rsidRPr="00DF53B4" w:rsidRDefault="001C4819" w:rsidP="00257F28">
            <w:pPr>
              <w:rPr>
                <w:rFonts w:ascii="Arial" w:hAnsi="Arial"/>
                <w:sz w:val="16"/>
                <w:szCs w:val="16"/>
              </w:rPr>
            </w:pPr>
            <w:r w:rsidRPr="00DF53B4">
              <w:rPr>
                <w:rFonts w:ascii="Arial" w:hAnsi="Arial"/>
                <w:sz w:val="16"/>
                <w:szCs w:val="16"/>
              </w:rPr>
              <w:t>RP-69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2ED6CB" w14:textId="77777777" w:rsidR="001C4819" w:rsidRPr="00DF53B4" w:rsidRDefault="001C4819" w:rsidP="00257F28">
            <w:pPr>
              <w:rPr>
                <w:rStyle w:val="TALChar"/>
                <w:sz w:val="16"/>
                <w:szCs w:val="16"/>
              </w:rPr>
            </w:pPr>
            <w:r w:rsidRPr="00DF53B4">
              <w:rPr>
                <w:rFonts w:ascii="Arial" w:hAnsi="Arial" w:cs="Arial"/>
                <w:sz w:val="16"/>
                <w:szCs w:val="16"/>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F2CA0B" w14:textId="77777777" w:rsidR="001C4819" w:rsidRPr="00DF53B4" w:rsidRDefault="001C4819" w:rsidP="00257F28">
            <w:pPr>
              <w:rPr>
                <w:rStyle w:val="TALChar"/>
                <w:sz w:val="16"/>
                <w:szCs w:val="16"/>
              </w:rPr>
            </w:pPr>
            <w:r w:rsidRPr="00DF53B4">
              <w:rPr>
                <w:rFonts w:ascii="Arial" w:hAnsi="Arial" w:cs="Arial"/>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DC67D" w14:textId="77777777" w:rsidR="001C4819" w:rsidRPr="00DF53B4" w:rsidRDefault="001C4819" w:rsidP="00257F28">
            <w:pPr>
              <w:rPr>
                <w:rStyle w:val="TALChar"/>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47E02" w14:textId="77777777" w:rsidR="001C4819" w:rsidRPr="00DF53B4" w:rsidRDefault="001C4819" w:rsidP="00257F28">
            <w:pPr>
              <w:rPr>
                <w:rStyle w:val="TALChar"/>
                <w:sz w:val="16"/>
                <w:szCs w:val="16"/>
              </w:rPr>
            </w:pPr>
            <w:r w:rsidRPr="00DF53B4">
              <w:rPr>
                <w:rFonts w:ascii="Arial" w:hAnsi="Arial" w:cs="Arial"/>
                <w:sz w:val="16"/>
                <w:szCs w:val="16"/>
              </w:rPr>
              <w:t>update of the "non-specific references" in section 2 according to the approved R5-153582 and an action point on ETSI MCC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92C8F9" w14:textId="77777777" w:rsidR="001C4819" w:rsidRPr="00DF53B4" w:rsidRDefault="001C4819" w:rsidP="00257F28">
            <w:pPr>
              <w:pStyle w:val="TAL"/>
              <w:rPr>
                <w:snapToGrid w:val="0"/>
                <w:sz w:val="16"/>
                <w:szCs w:val="16"/>
                <w:lang w:eastAsia="en-US"/>
              </w:rPr>
            </w:pPr>
            <w:r w:rsidRPr="00DF53B4">
              <w:rPr>
                <w:snapToGrid w:val="0"/>
                <w:sz w:val="16"/>
                <w:szCs w:val="16"/>
                <w:lang w:eastAsia="en-US"/>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34E5C8" w14:textId="77777777" w:rsidR="001C4819" w:rsidRPr="00DF53B4" w:rsidRDefault="001C4819" w:rsidP="00257F28">
            <w:pPr>
              <w:pStyle w:val="TAL"/>
              <w:rPr>
                <w:sz w:val="16"/>
                <w:szCs w:val="16"/>
                <w:lang w:eastAsia="en-US"/>
              </w:rPr>
            </w:pPr>
            <w:r w:rsidRPr="00DF53B4">
              <w:rPr>
                <w:sz w:val="16"/>
                <w:szCs w:val="16"/>
                <w:lang w:eastAsia="en-US"/>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FDDA8" w14:textId="77777777" w:rsidR="001C4819" w:rsidRPr="00DF53B4" w:rsidRDefault="001C4819" w:rsidP="00257F28">
            <w:pPr>
              <w:pStyle w:val="TAL"/>
              <w:rPr>
                <w:sz w:val="16"/>
                <w:szCs w:val="16"/>
                <w:lang w:eastAsia="en-US"/>
              </w:rPr>
            </w:pPr>
            <w:r w:rsidRPr="00DF53B4">
              <w:rPr>
                <w:sz w:val="16"/>
                <w:szCs w:val="16"/>
                <w:lang w:eastAsia="en-US"/>
              </w:rPr>
              <w:t>12.7.0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C7521E" w14:textId="77777777" w:rsidR="001C4819" w:rsidRPr="00DF53B4" w:rsidRDefault="001C4819" w:rsidP="00257F28">
            <w:pPr>
              <w:rPr>
                <w:rFonts w:ascii="Arial" w:hAnsi="Arial"/>
                <w:sz w:val="16"/>
                <w:szCs w:val="16"/>
              </w:rPr>
            </w:pPr>
            <w:r w:rsidRPr="00DF53B4">
              <w:rPr>
                <w:rFonts w:ascii="Arial" w:hAnsi="Arial"/>
                <w:sz w:val="16"/>
                <w:szCs w:val="16"/>
              </w:rPr>
              <w:t>-</w:t>
            </w:r>
          </w:p>
        </w:tc>
      </w:tr>
      <w:tr w:rsidR="00FE5A83" w:rsidRPr="00DF53B4" w14:paraId="033E031A"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EB4EAF"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36690B"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6879D4" w14:textId="77777777" w:rsidR="00FE5A83" w:rsidRPr="00DF53B4" w:rsidRDefault="00FE5A83" w:rsidP="00FE5A83">
            <w:pPr>
              <w:rPr>
                <w:rFonts w:ascii="Arial" w:hAnsi="Arial" w:cs="Arial"/>
                <w:sz w:val="16"/>
                <w:szCs w:val="16"/>
              </w:rPr>
            </w:pPr>
            <w:r w:rsidRPr="00DF53B4">
              <w:rPr>
                <w:rFonts w:ascii="Arial" w:hAnsi="Arial" w:cs="Arial"/>
                <w:sz w:val="16"/>
                <w:szCs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81A7"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7889A8"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for pub-gruu and temp-gruu in A.1.6 NOTIFY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45CF64"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2159C"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73B2D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A0287D" w14:textId="77777777" w:rsidR="00FE5A83" w:rsidRPr="00DF53B4" w:rsidRDefault="00FE5A83" w:rsidP="00FE5A83">
            <w:pPr>
              <w:rPr>
                <w:rFonts w:ascii="Arial" w:hAnsi="Arial" w:cs="Arial"/>
                <w:sz w:val="16"/>
                <w:szCs w:val="16"/>
              </w:rPr>
            </w:pPr>
            <w:r w:rsidRPr="00DF53B4">
              <w:rPr>
                <w:rFonts w:ascii="Arial" w:hAnsi="Arial" w:cs="Arial"/>
                <w:sz w:val="16"/>
                <w:szCs w:val="16"/>
              </w:rPr>
              <w:t>R5-155068</w:t>
            </w:r>
          </w:p>
        </w:tc>
      </w:tr>
      <w:tr w:rsidR="00FE5A83" w:rsidRPr="00DF53B4" w14:paraId="1DD17F6A"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09BF0E"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F36848"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F48E2B" w14:textId="77777777" w:rsidR="00FE5A83" w:rsidRPr="00DF53B4" w:rsidRDefault="00FE5A83" w:rsidP="00FE5A83">
            <w:pPr>
              <w:rPr>
                <w:rFonts w:ascii="Arial" w:hAnsi="Arial" w:cs="Arial"/>
                <w:sz w:val="16"/>
                <w:szCs w:val="16"/>
              </w:rPr>
            </w:pPr>
            <w:r w:rsidRPr="00DF53B4">
              <w:rPr>
                <w:rFonts w:ascii="Arial" w:hAnsi="Arial" w:cs="Arial"/>
                <w:sz w:val="16"/>
                <w:szCs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EAC6A"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29191B"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for message body of NOTIFY at step 7 in C.19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B4D5EF"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0035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D38C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484D7D" w14:textId="77777777" w:rsidR="00FE5A83" w:rsidRPr="00DF53B4" w:rsidRDefault="00FE5A83" w:rsidP="00FE5A83">
            <w:pPr>
              <w:rPr>
                <w:rFonts w:ascii="Arial" w:hAnsi="Arial" w:cs="Arial"/>
                <w:sz w:val="16"/>
                <w:szCs w:val="16"/>
              </w:rPr>
            </w:pPr>
            <w:r w:rsidRPr="00DF53B4">
              <w:rPr>
                <w:rFonts w:ascii="Arial" w:hAnsi="Arial" w:cs="Arial"/>
                <w:sz w:val="16"/>
                <w:szCs w:val="16"/>
              </w:rPr>
              <w:t>R5-155069</w:t>
            </w:r>
          </w:p>
        </w:tc>
      </w:tr>
      <w:tr w:rsidR="00FE5A83" w:rsidRPr="00DF53B4" w14:paraId="65E68BD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11D88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AC96C7"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20FAB4" w14:textId="77777777" w:rsidR="00FE5A83" w:rsidRPr="00DF53B4" w:rsidRDefault="00FE5A83" w:rsidP="00FE5A83">
            <w:pPr>
              <w:rPr>
                <w:rFonts w:ascii="Arial" w:hAnsi="Arial" w:cs="Arial"/>
                <w:sz w:val="16"/>
                <w:szCs w:val="16"/>
              </w:rPr>
            </w:pPr>
            <w:r w:rsidRPr="00DF53B4">
              <w:rPr>
                <w:rFonts w:ascii="Arial" w:hAnsi="Arial" w:cs="Arial"/>
                <w:sz w:val="16"/>
                <w:szCs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E9DE4"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3BE6C7"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114DEB"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6D9E2"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417EB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A6A3CB" w14:textId="77777777" w:rsidR="00FE5A83" w:rsidRPr="00DF53B4" w:rsidRDefault="00FE5A83" w:rsidP="00FE5A83">
            <w:pPr>
              <w:rPr>
                <w:rFonts w:ascii="Arial" w:hAnsi="Arial" w:cs="Arial"/>
                <w:sz w:val="16"/>
                <w:szCs w:val="16"/>
              </w:rPr>
            </w:pPr>
            <w:r w:rsidRPr="00DF53B4">
              <w:rPr>
                <w:rFonts w:ascii="Arial" w:hAnsi="Arial" w:cs="Arial"/>
                <w:sz w:val="16"/>
                <w:szCs w:val="16"/>
              </w:rPr>
              <w:t>R5-155172</w:t>
            </w:r>
          </w:p>
        </w:tc>
      </w:tr>
      <w:tr w:rsidR="00FE5A83" w:rsidRPr="00DF53B4" w14:paraId="0AE3E03D"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90BDDB"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D05E37"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BB2DC9" w14:textId="77777777" w:rsidR="00FE5A83" w:rsidRPr="00DF53B4" w:rsidRDefault="00FE5A83" w:rsidP="00FE5A83">
            <w:pPr>
              <w:rPr>
                <w:rFonts w:ascii="Arial" w:hAnsi="Arial" w:cs="Arial"/>
                <w:sz w:val="16"/>
                <w:szCs w:val="16"/>
              </w:rPr>
            </w:pPr>
            <w:r w:rsidRPr="00DF53B4">
              <w:rPr>
                <w:rFonts w:ascii="Arial" w:hAnsi="Arial" w:cs="Arial"/>
                <w:sz w:val="16"/>
                <w:szCs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84EA3"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4D9C27"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A.2.1 regarding lr parameter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6C7550"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D3C5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03A2F"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A4E4A3" w14:textId="77777777" w:rsidR="00FE5A83" w:rsidRPr="00DF53B4" w:rsidRDefault="00FE5A83" w:rsidP="00FE5A83">
            <w:pPr>
              <w:rPr>
                <w:rFonts w:ascii="Arial" w:hAnsi="Arial" w:cs="Arial"/>
                <w:sz w:val="16"/>
                <w:szCs w:val="16"/>
              </w:rPr>
            </w:pPr>
            <w:r w:rsidRPr="00DF53B4">
              <w:rPr>
                <w:rFonts w:ascii="Arial" w:hAnsi="Arial" w:cs="Arial"/>
                <w:sz w:val="16"/>
                <w:szCs w:val="16"/>
              </w:rPr>
              <w:t>R5-155174</w:t>
            </w:r>
          </w:p>
        </w:tc>
      </w:tr>
      <w:tr w:rsidR="00FE5A83" w:rsidRPr="00DF53B4" w14:paraId="3C7FAA0D"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1E3F47"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6E83B1"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EDFFD" w14:textId="77777777" w:rsidR="00FE5A83" w:rsidRPr="00DF53B4" w:rsidRDefault="00FE5A83" w:rsidP="00FE5A83">
            <w:pPr>
              <w:rPr>
                <w:rFonts w:ascii="Arial" w:hAnsi="Arial" w:cs="Arial"/>
                <w:sz w:val="16"/>
                <w:szCs w:val="16"/>
              </w:rPr>
            </w:pPr>
            <w:r w:rsidRPr="00DF53B4">
              <w:rPr>
                <w:rFonts w:ascii="Arial" w:hAnsi="Arial" w:cs="Arial"/>
                <w:sz w:val="16"/>
                <w:szCs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A3B9B6"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185BEC"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IMS test cases 19.3.3 and 19.3.4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8B60A5"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79A12"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E6F6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F43AC7" w14:textId="77777777" w:rsidR="00FE5A83" w:rsidRPr="00DF53B4" w:rsidRDefault="00FE5A83" w:rsidP="00FE5A83">
            <w:pPr>
              <w:rPr>
                <w:rFonts w:ascii="Arial" w:hAnsi="Arial" w:cs="Arial"/>
                <w:sz w:val="16"/>
                <w:szCs w:val="16"/>
              </w:rPr>
            </w:pPr>
            <w:r w:rsidRPr="00DF53B4">
              <w:rPr>
                <w:rFonts w:ascii="Arial" w:hAnsi="Arial" w:cs="Arial"/>
                <w:sz w:val="16"/>
                <w:szCs w:val="16"/>
              </w:rPr>
              <w:t>R5-155175</w:t>
            </w:r>
          </w:p>
        </w:tc>
      </w:tr>
      <w:tr w:rsidR="00FE5A83" w:rsidRPr="00DF53B4" w14:paraId="24330DE0"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AB92B0"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2714DF"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588BED" w14:textId="77777777" w:rsidR="00FE5A83" w:rsidRPr="00DF53B4" w:rsidRDefault="00FE5A83" w:rsidP="00FE5A83">
            <w:pPr>
              <w:rPr>
                <w:rFonts w:ascii="Arial" w:hAnsi="Arial" w:cs="Arial"/>
                <w:sz w:val="16"/>
                <w:szCs w:val="16"/>
              </w:rPr>
            </w:pPr>
            <w:r w:rsidRPr="00DF53B4">
              <w:rPr>
                <w:rFonts w:ascii="Arial" w:hAnsi="Arial" w:cs="Arial"/>
                <w:sz w:val="16"/>
                <w:szCs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CBF90"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4DE78E"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MMI command for Three Way Conferencing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B91052"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B3FC8C"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C49C5"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D6EC45" w14:textId="77777777" w:rsidR="00FE5A83" w:rsidRPr="00DF53B4" w:rsidRDefault="00FE5A83" w:rsidP="00FE5A83">
            <w:pPr>
              <w:rPr>
                <w:rFonts w:ascii="Arial" w:hAnsi="Arial" w:cs="Arial"/>
                <w:sz w:val="16"/>
                <w:szCs w:val="16"/>
              </w:rPr>
            </w:pPr>
            <w:r w:rsidRPr="00DF53B4">
              <w:rPr>
                <w:rFonts w:ascii="Arial" w:hAnsi="Arial" w:cs="Arial"/>
                <w:sz w:val="16"/>
                <w:szCs w:val="16"/>
              </w:rPr>
              <w:t>R5-155177</w:t>
            </w:r>
          </w:p>
        </w:tc>
      </w:tr>
      <w:tr w:rsidR="00FE5A83" w:rsidRPr="00DF53B4" w14:paraId="6E67A8D8"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A8190C"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D5D6EC"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A2F55A" w14:textId="77777777" w:rsidR="00FE5A83" w:rsidRPr="00DF53B4" w:rsidRDefault="00FE5A83" w:rsidP="00FE5A83">
            <w:pPr>
              <w:rPr>
                <w:rFonts w:ascii="Arial" w:hAnsi="Arial" w:cs="Arial"/>
                <w:sz w:val="16"/>
                <w:szCs w:val="16"/>
              </w:rPr>
            </w:pPr>
            <w:r w:rsidRPr="00DF53B4">
              <w:rPr>
                <w:rFonts w:ascii="Arial" w:hAnsi="Arial" w:cs="Arial"/>
                <w:sz w:val="16"/>
                <w:szCs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B3A76"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EEA69F"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Record-Route header in C.10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7AEEDE"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A6A9B"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48795F"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653323" w14:textId="77777777" w:rsidR="00FE5A83" w:rsidRPr="00DF53B4" w:rsidRDefault="00FE5A83" w:rsidP="00FE5A83">
            <w:pPr>
              <w:rPr>
                <w:rFonts w:ascii="Arial" w:hAnsi="Arial" w:cs="Arial"/>
                <w:sz w:val="16"/>
                <w:szCs w:val="16"/>
              </w:rPr>
            </w:pPr>
            <w:r w:rsidRPr="00DF53B4">
              <w:rPr>
                <w:rFonts w:ascii="Arial" w:hAnsi="Arial" w:cs="Arial"/>
                <w:sz w:val="16"/>
                <w:szCs w:val="16"/>
              </w:rPr>
              <w:t>R5-155179</w:t>
            </w:r>
          </w:p>
        </w:tc>
      </w:tr>
      <w:tr w:rsidR="00FE5A83" w:rsidRPr="00DF53B4" w14:paraId="6D806E6F"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C54C39"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09F3F5"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E0E242" w14:textId="77777777" w:rsidR="00FE5A83" w:rsidRPr="00DF53B4" w:rsidRDefault="00FE5A83" w:rsidP="00FE5A83">
            <w:pPr>
              <w:rPr>
                <w:rFonts w:ascii="Arial" w:hAnsi="Arial" w:cs="Arial"/>
                <w:sz w:val="16"/>
                <w:szCs w:val="16"/>
              </w:rPr>
            </w:pPr>
            <w:r w:rsidRPr="00DF53B4">
              <w:rPr>
                <w:rFonts w:ascii="Arial" w:hAnsi="Arial" w:cs="Arial"/>
                <w:sz w:val="16"/>
                <w:szCs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4D92B"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1BFC45" w14:textId="77777777" w:rsidR="00FE5A83" w:rsidRPr="00DF53B4" w:rsidRDefault="00FE5A83" w:rsidP="00FE5A83">
            <w:pPr>
              <w:rPr>
                <w:rFonts w:ascii="Arial" w:hAnsi="Arial" w:cs="Arial"/>
                <w:sz w:val="16"/>
                <w:szCs w:val="16"/>
              </w:rPr>
            </w:pPr>
            <w:r w:rsidRPr="00DF53B4">
              <w:rPr>
                <w:rFonts w:ascii="Arial" w:hAnsi="Arial" w:cs="Arial"/>
                <w:sz w:val="16"/>
                <w:szCs w:val="16"/>
              </w:rPr>
              <w:t>Removal of duplicated text in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A9BF00"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15E55"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CBBF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A3F1CF" w14:textId="77777777" w:rsidR="00FE5A83" w:rsidRPr="00DF53B4" w:rsidRDefault="00FE5A83" w:rsidP="00FE5A83">
            <w:pPr>
              <w:rPr>
                <w:rFonts w:ascii="Arial" w:hAnsi="Arial" w:cs="Arial"/>
                <w:sz w:val="16"/>
                <w:szCs w:val="16"/>
              </w:rPr>
            </w:pPr>
            <w:r w:rsidRPr="00DF53B4">
              <w:rPr>
                <w:rFonts w:ascii="Arial" w:hAnsi="Arial" w:cs="Arial"/>
                <w:sz w:val="16"/>
                <w:szCs w:val="16"/>
              </w:rPr>
              <w:t>R5-155182</w:t>
            </w:r>
          </w:p>
        </w:tc>
      </w:tr>
      <w:tr w:rsidR="00FE5A83" w:rsidRPr="00DF53B4" w14:paraId="5B01B1A7"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9892A"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AFFF61"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E4EE1A" w14:textId="77777777" w:rsidR="00FE5A83" w:rsidRPr="00DF53B4" w:rsidRDefault="00FE5A83" w:rsidP="00FE5A83">
            <w:pPr>
              <w:rPr>
                <w:rFonts w:ascii="Arial" w:hAnsi="Arial" w:cs="Arial"/>
                <w:sz w:val="16"/>
                <w:szCs w:val="16"/>
              </w:rPr>
            </w:pPr>
            <w:r w:rsidRPr="00DF53B4">
              <w:rPr>
                <w:rFonts w:ascii="Arial" w:hAnsi="Arial" w:cs="Arial"/>
                <w:sz w:val="16"/>
                <w:szCs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F2852"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AB992"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uniqueness of branch parameters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7DB91B"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331AF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9DA376"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4AEC5" w14:textId="77777777" w:rsidR="00FE5A83" w:rsidRPr="00DF53B4" w:rsidRDefault="00FE5A83" w:rsidP="00FE5A83">
            <w:pPr>
              <w:rPr>
                <w:rFonts w:ascii="Arial" w:hAnsi="Arial" w:cs="Arial"/>
                <w:sz w:val="16"/>
                <w:szCs w:val="16"/>
              </w:rPr>
            </w:pPr>
            <w:r w:rsidRPr="00DF53B4">
              <w:rPr>
                <w:rFonts w:ascii="Arial" w:hAnsi="Arial" w:cs="Arial"/>
                <w:sz w:val="16"/>
                <w:szCs w:val="16"/>
              </w:rPr>
              <w:t>R5-155183</w:t>
            </w:r>
          </w:p>
        </w:tc>
      </w:tr>
      <w:tr w:rsidR="00FE5A83" w:rsidRPr="00DF53B4" w14:paraId="16398F07"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0937B2"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AA944F"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08833A" w14:textId="77777777" w:rsidR="00FE5A83" w:rsidRPr="00DF53B4" w:rsidRDefault="00FE5A83" w:rsidP="00FE5A83">
            <w:pPr>
              <w:rPr>
                <w:rFonts w:ascii="Arial" w:hAnsi="Arial" w:cs="Arial"/>
                <w:sz w:val="16"/>
                <w:szCs w:val="16"/>
              </w:rPr>
            </w:pPr>
            <w:r w:rsidRPr="00DF53B4">
              <w:rPr>
                <w:rFonts w:ascii="Arial" w:hAnsi="Arial" w:cs="Arial"/>
                <w:sz w:val="16"/>
                <w:szCs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0A74"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6101CC" w14:textId="77777777" w:rsidR="00FE5A83" w:rsidRPr="00DF53B4" w:rsidRDefault="00FE5A83" w:rsidP="00FE5A83">
            <w:pPr>
              <w:rPr>
                <w:rFonts w:ascii="Arial" w:hAnsi="Arial" w:cs="Arial"/>
                <w:sz w:val="16"/>
                <w:szCs w:val="16"/>
              </w:rPr>
            </w:pPr>
            <w:r w:rsidRPr="00DF53B4">
              <w:rPr>
                <w:rFonts w:ascii="Arial" w:hAnsi="Arial" w:cs="Arial"/>
                <w:sz w:val="16"/>
                <w:szCs w:val="16"/>
              </w:rPr>
              <w:t>Update annex C.29.2 with BSF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8EBA1D"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6BD8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2D450"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7F832" w14:textId="77777777" w:rsidR="00FE5A83" w:rsidRPr="00DF53B4" w:rsidRDefault="00FE5A83" w:rsidP="00FE5A83">
            <w:pPr>
              <w:rPr>
                <w:rFonts w:ascii="Arial" w:hAnsi="Arial" w:cs="Arial"/>
                <w:sz w:val="16"/>
                <w:szCs w:val="16"/>
              </w:rPr>
            </w:pPr>
            <w:r w:rsidRPr="00DF53B4">
              <w:rPr>
                <w:rFonts w:ascii="Arial" w:hAnsi="Arial" w:cs="Arial"/>
                <w:sz w:val="16"/>
                <w:szCs w:val="16"/>
              </w:rPr>
              <w:t>R5-155363</w:t>
            </w:r>
          </w:p>
        </w:tc>
      </w:tr>
      <w:tr w:rsidR="00FE5A83" w:rsidRPr="00DF53B4" w14:paraId="4006AB02"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30B292"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3F5944"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505175" w14:textId="77777777" w:rsidR="00FE5A83" w:rsidRPr="00DF53B4" w:rsidRDefault="00FE5A83" w:rsidP="00FE5A83">
            <w:pPr>
              <w:rPr>
                <w:rFonts w:ascii="Arial" w:hAnsi="Arial" w:cs="Arial"/>
                <w:sz w:val="16"/>
                <w:szCs w:val="16"/>
              </w:rPr>
            </w:pPr>
            <w:r w:rsidRPr="00DF53B4">
              <w:rPr>
                <w:rFonts w:ascii="Arial" w:hAnsi="Arial" w:cs="Arial"/>
                <w:sz w:val="16"/>
                <w:szCs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1C17B"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786C92" w14:textId="77777777" w:rsidR="00FE5A83" w:rsidRPr="00DF53B4" w:rsidRDefault="00FE5A83" w:rsidP="00FE5A83">
            <w:pPr>
              <w:rPr>
                <w:rFonts w:ascii="Arial" w:hAnsi="Arial" w:cs="Arial"/>
                <w:sz w:val="16"/>
                <w:szCs w:val="16"/>
              </w:rPr>
            </w:pPr>
            <w:r w:rsidRPr="00DF53B4">
              <w:rPr>
                <w:rFonts w:ascii="Arial" w:hAnsi="Arial" w:cs="Arial"/>
                <w:sz w:val="16"/>
                <w:szCs w:val="16"/>
              </w:rPr>
              <w:t xml:space="preserve">Editorial update of test case 12.23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E9CB32"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512C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F5A4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472FEF" w14:textId="77777777" w:rsidR="00FE5A83" w:rsidRPr="00DF53B4" w:rsidRDefault="00FE5A83" w:rsidP="00FE5A83">
            <w:pPr>
              <w:rPr>
                <w:rFonts w:ascii="Arial" w:hAnsi="Arial" w:cs="Arial"/>
                <w:sz w:val="16"/>
                <w:szCs w:val="16"/>
              </w:rPr>
            </w:pPr>
            <w:r w:rsidRPr="00DF53B4">
              <w:rPr>
                <w:rFonts w:ascii="Arial" w:hAnsi="Arial" w:cs="Arial"/>
                <w:sz w:val="16"/>
                <w:szCs w:val="16"/>
              </w:rPr>
              <w:t>R5-155458</w:t>
            </w:r>
          </w:p>
        </w:tc>
      </w:tr>
      <w:tr w:rsidR="00FE5A83" w:rsidRPr="00DF53B4" w14:paraId="183A66D9"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DB34A1"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7EFA94" w14:textId="77777777" w:rsidR="00FE5A83" w:rsidRPr="00DF53B4" w:rsidRDefault="00FE5A83" w:rsidP="00FE5A83">
            <w:pPr>
              <w:rPr>
                <w:rFonts w:ascii="Arial" w:hAnsi="Arial" w:cs="Arial"/>
                <w:sz w:val="16"/>
                <w:szCs w:val="16"/>
              </w:rPr>
            </w:pPr>
            <w:r w:rsidRPr="00DF53B4">
              <w:rPr>
                <w:rFonts w:ascii="Arial" w:hAnsi="Arial" w:cs="Arial"/>
                <w:sz w:val="16"/>
                <w:szCs w:val="16"/>
              </w:rPr>
              <w:t>RP-151713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5FBD6E" w14:textId="77777777" w:rsidR="00FE5A83" w:rsidRPr="00DF53B4" w:rsidRDefault="00FE5A83" w:rsidP="00FE5A83">
            <w:pPr>
              <w:rPr>
                <w:rFonts w:ascii="Arial" w:hAnsi="Arial" w:cs="Arial"/>
                <w:sz w:val="16"/>
                <w:szCs w:val="16"/>
              </w:rPr>
            </w:pPr>
            <w:r w:rsidRPr="00DF53B4">
              <w:rPr>
                <w:rFonts w:ascii="Arial" w:hAnsi="Arial" w:cs="Arial"/>
                <w:sz w:val="16"/>
                <w:szCs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3119C" w14:textId="77777777" w:rsidR="00FE5A83" w:rsidRPr="00DF53B4" w:rsidRDefault="00FE5A83" w:rsidP="00FE5A83">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F74FD5"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BE8721"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2D44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69916"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4BAD0B" w14:textId="77777777" w:rsidR="00FE5A83" w:rsidRPr="00DF53B4" w:rsidRDefault="00FE5A83" w:rsidP="00FE5A83">
            <w:pPr>
              <w:rPr>
                <w:rFonts w:ascii="Arial" w:hAnsi="Arial" w:cs="Arial"/>
                <w:sz w:val="16"/>
                <w:szCs w:val="16"/>
              </w:rPr>
            </w:pPr>
            <w:r w:rsidRPr="00DF53B4">
              <w:rPr>
                <w:rFonts w:ascii="Arial" w:hAnsi="Arial" w:cs="Arial"/>
                <w:sz w:val="16"/>
                <w:szCs w:val="16"/>
              </w:rPr>
              <w:t>R5-155694</w:t>
            </w:r>
          </w:p>
        </w:tc>
      </w:tr>
      <w:tr w:rsidR="00FE5A83" w:rsidRPr="00DF53B4" w14:paraId="058BA0EB"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88633C"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53A473"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D8BDB3" w14:textId="77777777" w:rsidR="00FE5A83" w:rsidRPr="00DF53B4" w:rsidRDefault="00FE5A83" w:rsidP="00FE5A83">
            <w:pPr>
              <w:rPr>
                <w:rFonts w:ascii="Arial" w:hAnsi="Arial" w:cs="Arial"/>
                <w:sz w:val="16"/>
                <w:szCs w:val="16"/>
              </w:rPr>
            </w:pPr>
            <w:r w:rsidRPr="00DF53B4">
              <w:rPr>
                <w:rFonts w:ascii="Arial" w:hAnsi="Arial" w:cs="Arial"/>
                <w:sz w:val="16"/>
                <w:szCs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2417C"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C71A7F"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the IMS Deregistration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505BEA"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321C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3E69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164FA" w14:textId="77777777" w:rsidR="00FE5A83" w:rsidRPr="00DF53B4" w:rsidRDefault="00FE5A83" w:rsidP="00FE5A83">
            <w:pPr>
              <w:rPr>
                <w:rFonts w:ascii="Arial" w:hAnsi="Arial" w:cs="Arial"/>
                <w:sz w:val="16"/>
                <w:szCs w:val="16"/>
              </w:rPr>
            </w:pPr>
            <w:r w:rsidRPr="00DF53B4">
              <w:rPr>
                <w:rFonts w:ascii="Arial" w:hAnsi="Arial" w:cs="Arial"/>
                <w:sz w:val="16"/>
                <w:szCs w:val="16"/>
              </w:rPr>
              <w:t>R5-155913</w:t>
            </w:r>
          </w:p>
        </w:tc>
      </w:tr>
      <w:tr w:rsidR="00FE5A83" w:rsidRPr="00DF53B4" w14:paraId="1B86DCD9"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A8FF8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5FEC08"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EED0C4" w14:textId="77777777" w:rsidR="00FE5A83" w:rsidRPr="00DF53B4" w:rsidRDefault="00FE5A83" w:rsidP="00FE5A83">
            <w:pPr>
              <w:rPr>
                <w:rFonts w:ascii="Arial" w:hAnsi="Arial" w:cs="Arial"/>
                <w:sz w:val="16"/>
                <w:szCs w:val="16"/>
              </w:rPr>
            </w:pPr>
            <w:r w:rsidRPr="00DF53B4">
              <w:rPr>
                <w:rFonts w:ascii="Arial" w:hAnsi="Arial" w:cs="Arial"/>
                <w:sz w:val="16"/>
                <w:szCs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AB38"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47024"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IMS emergency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FEE506"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5101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808D2"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27236C" w14:textId="77777777" w:rsidR="00FE5A83" w:rsidRPr="00DF53B4" w:rsidRDefault="00FE5A83" w:rsidP="00FE5A83">
            <w:pPr>
              <w:rPr>
                <w:rFonts w:ascii="Arial" w:hAnsi="Arial" w:cs="Arial"/>
                <w:sz w:val="16"/>
                <w:szCs w:val="16"/>
              </w:rPr>
            </w:pPr>
            <w:r w:rsidRPr="00DF53B4">
              <w:rPr>
                <w:rFonts w:ascii="Arial" w:hAnsi="Arial" w:cs="Arial"/>
                <w:sz w:val="16"/>
                <w:szCs w:val="16"/>
              </w:rPr>
              <w:t>R5-155914</w:t>
            </w:r>
          </w:p>
        </w:tc>
      </w:tr>
      <w:tr w:rsidR="00FE5A83" w:rsidRPr="00DF53B4" w14:paraId="20636A77"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D338FE"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3E18AE"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458BBA" w14:textId="77777777" w:rsidR="00FE5A83" w:rsidRPr="00DF53B4" w:rsidRDefault="00FE5A83" w:rsidP="00FE5A83">
            <w:pPr>
              <w:rPr>
                <w:rFonts w:ascii="Arial" w:hAnsi="Arial" w:cs="Arial"/>
                <w:sz w:val="16"/>
                <w:szCs w:val="16"/>
              </w:rPr>
            </w:pPr>
            <w:r w:rsidRPr="00DF53B4">
              <w:rPr>
                <w:rFonts w:ascii="Arial" w:hAnsi="Arial" w:cs="Arial"/>
                <w:sz w:val="16"/>
                <w:szCs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E211C"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18EE09" w14:textId="77777777" w:rsidR="00FE5A83" w:rsidRPr="00DF53B4" w:rsidRDefault="00FE5A83" w:rsidP="00FE5A83">
            <w:pPr>
              <w:rPr>
                <w:rFonts w:ascii="Arial" w:hAnsi="Arial" w:cs="Arial"/>
                <w:sz w:val="16"/>
                <w:szCs w:val="16"/>
              </w:rPr>
            </w:pPr>
            <w:r w:rsidRPr="00DF53B4">
              <w:rPr>
                <w:rFonts w:ascii="Arial" w:hAnsi="Arial" w:cs="Arial"/>
                <w:sz w:val="16"/>
                <w:szCs w:val="16"/>
              </w:rPr>
              <w:t>Referencing RFC 7315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70B852"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BEE97"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DCF7A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160250" w14:textId="77777777" w:rsidR="00FE5A83" w:rsidRPr="00DF53B4" w:rsidRDefault="00FE5A83" w:rsidP="00FE5A83">
            <w:pPr>
              <w:rPr>
                <w:rFonts w:ascii="Arial" w:hAnsi="Arial" w:cs="Arial"/>
                <w:sz w:val="16"/>
                <w:szCs w:val="16"/>
              </w:rPr>
            </w:pPr>
            <w:r w:rsidRPr="00DF53B4">
              <w:rPr>
                <w:rFonts w:ascii="Arial" w:hAnsi="Arial" w:cs="Arial"/>
                <w:sz w:val="16"/>
                <w:szCs w:val="16"/>
              </w:rPr>
              <w:t>R5-155915</w:t>
            </w:r>
          </w:p>
        </w:tc>
      </w:tr>
      <w:tr w:rsidR="00FE5A83" w:rsidRPr="00DF53B4" w14:paraId="328E0C53"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F821F0"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3AAB55"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CBD017" w14:textId="77777777" w:rsidR="00FE5A83" w:rsidRPr="00DF53B4" w:rsidRDefault="00FE5A83" w:rsidP="00FE5A83">
            <w:pPr>
              <w:rPr>
                <w:rFonts w:ascii="Arial" w:hAnsi="Arial" w:cs="Arial"/>
                <w:sz w:val="16"/>
                <w:szCs w:val="16"/>
              </w:rPr>
            </w:pPr>
            <w:r w:rsidRPr="00DF53B4">
              <w:rPr>
                <w:rFonts w:ascii="Arial" w:hAnsi="Arial" w:cs="Arial"/>
                <w:sz w:val="16"/>
                <w:szCs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AF7FF"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8ABDC"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the use of the PUBLISH method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B5CF91"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E8D3C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124F7D"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805D75" w14:textId="77777777" w:rsidR="00FE5A83" w:rsidRPr="00DF53B4" w:rsidRDefault="00FE5A83" w:rsidP="00FE5A83">
            <w:pPr>
              <w:rPr>
                <w:rFonts w:ascii="Arial" w:hAnsi="Arial" w:cs="Arial"/>
                <w:sz w:val="16"/>
                <w:szCs w:val="16"/>
              </w:rPr>
            </w:pPr>
            <w:r w:rsidRPr="00DF53B4">
              <w:rPr>
                <w:rFonts w:ascii="Arial" w:hAnsi="Arial" w:cs="Arial"/>
                <w:sz w:val="16"/>
                <w:szCs w:val="16"/>
              </w:rPr>
              <w:t>R5-155916</w:t>
            </w:r>
          </w:p>
        </w:tc>
      </w:tr>
      <w:tr w:rsidR="00FE5A83" w:rsidRPr="00DF53B4" w14:paraId="4B4DA963"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7B962F"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3D4E3C"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EF205F" w14:textId="77777777" w:rsidR="00FE5A83" w:rsidRPr="00DF53B4" w:rsidRDefault="00FE5A83" w:rsidP="00FE5A83">
            <w:pPr>
              <w:rPr>
                <w:rFonts w:ascii="Arial" w:hAnsi="Arial" w:cs="Arial"/>
                <w:sz w:val="16"/>
                <w:szCs w:val="16"/>
              </w:rPr>
            </w:pPr>
            <w:r w:rsidRPr="00DF53B4">
              <w:rPr>
                <w:rFonts w:ascii="Arial" w:hAnsi="Arial" w:cs="Arial"/>
                <w:sz w:val="16"/>
                <w:szCs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9CEC7"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3E8235" w14:textId="77777777" w:rsidR="00FE5A83" w:rsidRPr="00DF53B4" w:rsidRDefault="00FE5A83" w:rsidP="00FE5A83">
            <w:pPr>
              <w:rPr>
                <w:rFonts w:ascii="Arial" w:hAnsi="Arial" w:cs="Arial"/>
                <w:sz w:val="16"/>
                <w:szCs w:val="16"/>
              </w:rPr>
            </w:pPr>
            <w:r w:rsidRPr="00DF53B4">
              <w:rPr>
                <w:rFonts w:ascii="Arial" w:hAnsi="Arial" w:cs="Arial"/>
                <w:sz w:val="16"/>
                <w:szCs w:val="16"/>
              </w:rPr>
              <w:t>Editorial updates for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1603E5"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03D76"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2A67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9911D3" w14:textId="77777777" w:rsidR="00FE5A83" w:rsidRPr="00DF53B4" w:rsidRDefault="00FE5A83" w:rsidP="00FE5A83">
            <w:pPr>
              <w:rPr>
                <w:rFonts w:ascii="Arial" w:hAnsi="Arial" w:cs="Arial"/>
                <w:sz w:val="16"/>
                <w:szCs w:val="16"/>
              </w:rPr>
            </w:pPr>
            <w:r w:rsidRPr="00DF53B4">
              <w:rPr>
                <w:rFonts w:ascii="Arial" w:hAnsi="Arial" w:cs="Arial"/>
                <w:sz w:val="16"/>
                <w:szCs w:val="16"/>
              </w:rPr>
              <w:t>R5-155918</w:t>
            </w:r>
          </w:p>
        </w:tc>
      </w:tr>
      <w:tr w:rsidR="00FE5A83" w:rsidRPr="00DF53B4" w14:paraId="434D687F"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68292E"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00D155"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6B7B06" w14:textId="77777777" w:rsidR="00FE5A83" w:rsidRPr="00DF53B4" w:rsidRDefault="00FE5A83" w:rsidP="00FE5A83">
            <w:pPr>
              <w:rPr>
                <w:rFonts w:ascii="Arial" w:hAnsi="Arial" w:cs="Arial"/>
                <w:sz w:val="16"/>
                <w:szCs w:val="16"/>
              </w:rPr>
            </w:pPr>
            <w:r w:rsidRPr="00DF53B4">
              <w:rPr>
                <w:rFonts w:ascii="Arial" w:hAnsi="Arial" w:cs="Arial"/>
                <w:sz w:val="16"/>
                <w:szCs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B8A84"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DDD507" w14:textId="77777777" w:rsidR="00FE5A83" w:rsidRPr="00DF53B4" w:rsidRDefault="00FE5A83" w:rsidP="00FE5A83">
            <w:pPr>
              <w:rPr>
                <w:rFonts w:ascii="Arial" w:hAnsi="Arial" w:cs="Arial"/>
                <w:sz w:val="16"/>
                <w:szCs w:val="16"/>
              </w:rPr>
            </w:pPr>
            <w:r w:rsidRPr="00DF53B4">
              <w:rPr>
                <w:rFonts w:ascii="Arial" w:hAnsi="Arial" w:cs="Arial"/>
                <w:sz w:val="16"/>
                <w:szCs w:val="16"/>
              </w:rPr>
              <w:t>Editorial update of test case 12.25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4236AC"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8491D"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9B53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89534D" w14:textId="77777777" w:rsidR="00FE5A83" w:rsidRPr="00DF53B4" w:rsidRDefault="00FE5A83" w:rsidP="00FE5A83">
            <w:pPr>
              <w:rPr>
                <w:rFonts w:ascii="Arial" w:hAnsi="Arial" w:cs="Arial"/>
                <w:sz w:val="16"/>
                <w:szCs w:val="16"/>
              </w:rPr>
            </w:pPr>
            <w:r w:rsidRPr="00DF53B4">
              <w:rPr>
                <w:rFonts w:ascii="Arial" w:hAnsi="Arial" w:cs="Arial"/>
                <w:sz w:val="16"/>
                <w:szCs w:val="16"/>
              </w:rPr>
              <w:t>R5-155919</w:t>
            </w:r>
          </w:p>
        </w:tc>
      </w:tr>
      <w:tr w:rsidR="00FE5A83" w:rsidRPr="00DF53B4" w14:paraId="543DB03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AE9A7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68A843" w14:textId="77777777" w:rsidR="00FE5A83" w:rsidRPr="00DF53B4" w:rsidRDefault="00FE5A83" w:rsidP="00FE5A83">
            <w:pPr>
              <w:rPr>
                <w:rFonts w:ascii="Arial" w:hAnsi="Arial" w:cs="Arial"/>
                <w:sz w:val="16"/>
                <w:szCs w:val="16"/>
              </w:rPr>
            </w:pPr>
            <w:r w:rsidRPr="00DF53B4">
              <w:rPr>
                <w:rFonts w:ascii="Arial" w:hAnsi="Arial" w:cs="Arial"/>
                <w:sz w:val="16"/>
                <w:szCs w:val="16"/>
              </w:rPr>
              <w:t>RP-151703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0BF4CB" w14:textId="77777777" w:rsidR="00FE5A83" w:rsidRPr="00DF53B4" w:rsidRDefault="00FE5A83" w:rsidP="00FE5A83">
            <w:pPr>
              <w:rPr>
                <w:rFonts w:ascii="Arial" w:hAnsi="Arial" w:cs="Arial"/>
                <w:sz w:val="16"/>
                <w:szCs w:val="16"/>
              </w:rPr>
            </w:pPr>
            <w:r w:rsidRPr="00DF53B4">
              <w:rPr>
                <w:rFonts w:ascii="Arial" w:hAnsi="Arial" w:cs="Arial"/>
                <w:sz w:val="16"/>
                <w:szCs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BB0383"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82847E" w14:textId="77777777" w:rsidR="00FE5A83" w:rsidRPr="00DF53B4" w:rsidRDefault="00FE5A83" w:rsidP="00FE5A83">
            <w:pPr>
              <w:rPr>
                <w:rFonts w:ascii="Arial" w:hAnsi="Arial" w:cs="Arial"/>
                <w:sz w:val="16"/>
                <w:szCs w:val="16"/>
              </w:rPr>
            </w:pPr>
            <w:r w:rsidRPr="00DF53B4">
              <w:rPr>
                <w:rFonts w:ascii="Arial" w:hAnsi="Arial" w:cs="Arial"/>
                <w:sz w:val="16"/>
                <w:szCs w:val="16"/>
              </w:rPr>
              <w:t>Add new test case for MT MTSI speech call / EVS / AMR-WB IO mode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21AFAF"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DCB94"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7C20A"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BBA1DE" w14:textId="77777777" w:rsidR="00FE5A83" w:rsidRPr="00DF53B4" w:rsidRDefault="00FE5A83" w:rsidP="00FE5A83">
            <w:pPr>
              <w:rPr>
                <w:rFonts w:ascii="Arial" w:hAnsi="Arial" w:cs="Arial"/>
                <w:sz w:val="16"/>
                <w:szCs w:val="16"/>
              </w:rPr>
            </w:pPr>
            <w:r w:rsidRPr="00DF53B4">
              <w:rPr>
                <w:rFonts w:ascii="Arial" w:hAnsi="Arial" w:cs="Arial"/>
                <w:sz w:val="16"/>
                <w:szCs w:val="16"/>
              </w:rPr>
              <w:t>R5-155920</w:t>
            </w:r>
          </w:p>
        </w:tc>
      </w:tr>
      <w:tr w:rsidR="00FE5A83" w:rsidRPr="00DF53B4" w14:paraId="7C4706E1"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9F1842"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727EBC"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74B536" w14:textId="77777777" w:rsidR="00FE5A83" w:rsidRPr="00DF53B4" w:rsidRDefault="00FE5A83" w:rsidP="00FE5A83">
            <w:pPr>
              <w:rPr>
                <w:rFonts w:ascii="Arial" w:hAnsi="Arial" w:cs="Arial"/>
                <w:sz w:val="16"/>
                <w:szCs w:val="16"/>
              </w:rPr>
            </w:pPr>
            <w:r w:rsidRPr="00DF53B4">
              <w:rPr>
                <w:rFonts w:ascii="Arial" w:hAnsi="Arial" w:cs="Arial"/>
                <w:sz w:val="16"/>
                <w:szCs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93F6" w14:textId="77777777" w:rsidR="00FE5A83" w:rsidRPr="00DF53B4" w:rsidRDefault="00FE5A83" w:rsidP="00FE5A83">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3118CF"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Annex A regarding additional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91B23E"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6F9D5C"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4AC09"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78B866" w14:textId="77777777" w:rsidR="00FE5A83" w:rsidRPr="00DF53B4" w:rsidRDefault="00FE5A83" w:rsidP="00FE5A83">
            <w:pPr>
              <w:rPr>
                <w:rFonts w:ascii="Arial" w:hAnsi="Arial" w:cs="Arial"/>
                <w:sz w:val="16"/>
                <w:szCs w:val="16"/>
              </w:rPr>
            </w:pPr>
            <w:r w:rsidRPr="00DF53B4">
              <w:rPr>
                <w:rFonts w:ascii="Arial" w:hAnsi="Arial" w:cs="Arial"/>
                <w:sz w:val="16"/>
                <w:szCs w:val="16"/>
              </w:rPr>
              <w:t>R5-155943</w:t>
            </w:r>
          </w:p>
        </w:tc>
      </w:tr>
      <w:tr w:rsidR="00FE5A83" w:rsidRPr="00DF53B4" w14:paraId="14FD4E8C"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DFE02C"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A7CA54"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09EA42" w14:textId="77777777" w:rsidR="00FE5A83" w:rsidRPr="00DF53B4" w:rsidRDefault="00FE5A83" w:rsidP="00FE5A83">
            <w:pPr>
              <w:rPr>
                <w:rFonts w:ascii="Arial" w:hAnsi="Arial" w:cs="Arial"/>
                <w:sz w:val="16"/>
                <w:szCs w:val="16"/>
              </w:rPr>
            </w:pPr>
            <w:r w:rsidRPr="00DF53B4">
              <w:rPr>
                <w:rFonts w:ascii="Arial" w:hAnsi="Arial" w:cs="Arial"/>
                <w:sz w:val="16"/>
                <w:szCs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CB579"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7AD871" w14:textId="77777777" w:rsidR="00FE5A83" w:rsidRPr="00DF53B4" w:rsidRDefault="00FE5A83" w:rsidP="00FE5A83">
            <w:pPr>
              <w:rPr>
                <w:rFonts w:ascii="Arial" w:hAnsi="Arial" w:cs="Arial"/>
                <w:sz w:val="16"/>
                <w:szCs w:val="16"/>
              </w:rPr>
            </w:pPr>
            <w:r w:rsidRPr="00DF53B4">
              <w:rPr>
                <w:rFonts w:ascii="Arial" w:hAnsi="Arial" w:cs="Arial"/>
                <w:sz w:val="16"/>
                <w:szCs w:val="16"/>
              </w:rPr>
              <w:t>Update of P-Access-Network-Info header field in A.2.7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CE600F"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4806C7"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8C647"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1B5E4B" w14:textId="77777777" w:rsidR="00FE5A83" w:rsidRPr="00DF53B4" w:rsidRDefault="00FE5A83" w:rsidP="00FE5A83">
            <w:pPr>
              <w:rPr>
                <w:rFonts w:ascii="Arial" w:hAnsi="Arial" w:cs="Arial"/>
                <w:sz w:val="16"/>
                <w:szCs w:val="16"/>
              </w:rPr>
            </w:pPr>
            <w:r w:rsidRPr="00DF53B4">
              <w:rPr>
                <w:rFonts w:ascii="Arial" w:hAnsi="Arial" w:cs="Arial"/>
                <w:sz w:val="16"/>
                <w:szCs w:val="16"/>
              </w:rPr>
              <w:t>R5-155994</w:t>
            </w:r>
          </w:p>
        </w:tc>
      </w:tr>
      <w:tr w:rsidR="00FE5A83" w:rsidRPr="00DF53B4" w14:paraId="0CEA14AA"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BB0888"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4321AC"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6F9C45" w14:textId="77777777" w:rsidR="00FE5A83" w:rsidRPr="00DF53B4" w:rsidRDefault="00FE5A83" w:rsidP="00FE5A83">
            <w:pPr>
              <w:rPr>
                <w:rFonts w:ascii="Arial" w:hAnsi="Arial" w:cs="Arial"/>
                <w:sz w:val="16"/>
                <w:szCs w:val="16"/>
              </w:rPr>
            </w:pPr>
            <w:r w:rsidRPr="00DF53B4">
              <w:rPr>
                <w:rFonts w:ascii="Arial" w:hAnsi="Arial" w:cs="Arial"/>
                <w:sz w:val="16"/>
                <w:szCs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B0CA2"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B08F93"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Corrections to IMS test case 15.29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80C375"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73D2B"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2500B"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D5A364" w14:textId="77777777" w:rsidR="00FE5A83" w:rsidRPr="00DF53B4" w:rsidRDefault="00FE5A83" w:rsidP="00FE5A83">
            <w:pPr>
              <w:rPr>
                <w:rFonts w:ascii="Arial" w:hAnsi="Arial" w:cs="Arial"/>
                <w:sz w:val="16"/>
                <w:szCs w:val="16"/>
              </w:rPr>
            </w:pPr>
            <w:r w:rsidRPr="00DF53B4">
              <w:rPr>
                <w:rFonts w:ascii="Arial" w:hAnsi="Arial" w:cs="Arial"/>
                <w:sz w:val="16"/>
                <w:szCs w:val="16"/>
              </w:rPr>
              <w:t>R5-155995</w:t>
            </w:r>
          </w:p>
        </w:tc>
      </w:tr>
      <w:tr w:rsidR="00FE5A83" w:rsidRPr="00DF53B4" w14:paraId="045B835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276F5D"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E7FFB5" w14:textId="77777777" w:rsidR="00FE5A83" w:rsidRPr="00DF53B4" w:rsidRDefault="00FE5A83" w:rsidP="00FE5A8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4969B8" w14:textId="77777777" w:rsidR="00FE5A83" w:rsidRPr="00DF53B4" w:rsidRDefault="00FE5A83" w:rsidP="00FE5A83">
            <w:pPr>
              <w:rPr>
                <w:rFonts w:ascii="Arial" w:hAnsi="Arial" w:cs="Arial"/>
                <w:sz w:val="16"/>
                <w:szCs w:val="16"/>
              </w:rPr>
            </w:pPr>
            <w:r w:rsidRPr="00DF53B4">
              <w:rPr>
                <w:rFonts w:ascii="Arial" w:hAnsi="Arial" w:cs="Arial"/>
                <w:sz w:val="16"/>
                <w:szCs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97CB5"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E1F376" w14:textId="77777777" w:rsidR="00FE5A83" w:rsidRPr="00DF53B4" w:rsidRDefault="00FE5A83" w:rsidP="00FE5A83">
            <w:pPr>
              <w:rPr>
                <w:rFonts w:ascii="Arial" w:hAnsi="Arial" w:cs="Arial"/>
                <w:sz w:val="16"/>
                <w:szCs w:val="16"/>
              </w:rPr>
            </w:pPr>
            <w:r w:rsidRPr="00DF53B4">
              <w:rPr>
                <w:rFonts w:ascii="Arial" w:hAnsi="Arial" w:cs="Arial"/>
                <w:sz w:val="16"/>
                <w:szCs w:val="16"/>
              </w:rPr>
              <w:t>Clarification on usage of IR.92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45C930"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40FAE"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A4680"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0F707E" w14:textId="77777777" w:rsidR="00FE5A83" w:rsidRPr="00DF53B4" w:rsidRDefault="00FE5A83" w:rsidP="00FE5A83">
            <w:pPr>
              <w:rPr>
                <w:rFonts w:ascii="Arial" w:hAnsi="Arial" w:cs="Arial"/>
                <w:sz w:val="16"/>
                <w:szCs w:val="16"/>
              </w:rPr>
            </w:pPr>
            <w:r w:rsidRPr="00DF53B4">
              <w:rPr>
                <w:rFonts w:ascii="Arial" w:hAnsi="Arial" w:cs="Arial"/>
                <w:sz w:val="16"/>
                <w:szCs w:val="16"/>
              </w:rPr>
              <w:t>R5-155997</w:t>
            </w:r>
          </w:p>
        </w:tc>
      </w:tr>
      <w:tr w:rsidR="00FE5A83" w:rsidRPr="00DF53B4" w14:paraId="1815AC2E" w14:textId="77777777" w:rsidTr="00FE5A83">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CB6EB6" w14:textId="77777777" w:rsidR="00FE5A83" w:rsidRPr="00DF53B4" w:rsidRDefault="00FE5A83" w:rsidP="00FE5A83">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3137C" w14:textId="77777777" w:rsidR="00FE5A83" w:rsidRPr="00DF53B4" w:rsidRDefault="00FE5A83" w:rsidP="00FE5A83">
            <w:pPr>
              <w:rPr>
                <w:rFonts w:ascii="Arial" w:hAnsi="Arial" w:cs="Arial"/>
                <w:sz w:val="16"/>
                <w:szCs w:val="16"/>
              </w:rPr>
            </w:pPr>
            <w:r w:rsidRPr="00DF53B4">
              <w:rPr>
                <w:rFonts w:ascii="Arial" w:hAnsi="Arial" w:cs="Arial"/>
                <w:sz w:val="16"/>
                <w:szCs w:val="16"/>
              </w:rPr>
              <w:t>RP-151687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EF4DF1" w14:textId="77777777" w:rsidR="00FE5A83" w:rsidRPr="00DF53B4" w:rsidRDefault="00FE5A83" w:rsidP="00FE5A83">
            <w:pPr>
              <w:rPr>
                <w:rFonts w:ascii="Arial" w:hAnsi="Arial" w:cs="Arial"/>
                <w:sz w:val="16"/>
                <w:szCs w:val="16"/>
              </w:rPr>
            </w:pPr>
            <w:r w:rsidRPr="00DF53B4">
              <w:rPr>
                <w:rFonts w:ascii="Arial" w:hAnsi="Arial" w:cs="Arial"/>
                <w:sz w:val="16"/>
                <w:szCs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8E04D9" w14:textId="77777777" w:rsidR="00FE5A83" w:rsidRPr="00DF53B4" w:rsidRDefault="00FE5A83" w:rsidP="00FE5A8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5CBAB2" w14:textId="77777777" w:rsidR="00FE5A83" w:rsidRPr="00DF53B4" w:rsidRDefault="00FE5A83" w:rsidP="00FE5A83">
            <w:pPr>
              <w:rPr>
                <w:rFonts w:ascii="Arial" w:hAnsi="Arial" w:cs="Arial"/>
                <w:sz w:val="16"/>
                <w:szCs w:val="16"/>
              </w:rPr>
            </w:pPr>
            <w:r w:rsidRPr="00DF53B4">
              <w:rPr>
                <w:rFonts w:ascii="Arial" w:hAnsi="Arial" w:cs="Arial"/>
                <w:sz w:val="16"/>
                <w:szCs w:val="16"/>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730B8A" w14:textId="77777777" w:rsidR="00FE5A83" w:rsidRPr="00DF53B4" w:rsidRDefault="00FE5A83" w:rsidP="00FE5A83">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E94E8"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37813" w14:textId="77777777" w:rsidR="00FE5A83" w:rsidRPr="00DF53B4" w:rsidRDefault="00FE5A83" w:rsidP="00FE5A83">
            <w:pPr>
              <w:pStyle w:val="TAL"/>
              <w:rPr>
                <w:rFonts w:cs="Arial"/>
                <w:sz w:val="16"/>
                <w:szCs w:val="16"/>
                <w:lang w:eastAsia="en-US"/>
              </w:rPr>
            </w:pPr>
            <w:r w:rsidRPr="00DF53B4">
              <w:rPr>
                <w:rFonts w:cs="Arial"/>
                <w:sz w:val="16"/>
                <w:szCs w:val="16"/>
                <w:lang w:eastAsia="en-US"/>
              </w:rPr>
              <w:t>12.8.0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524B0A" w14:textId="77777777" w:rsidR="00FE5A83" w:rsidRPr="00DF53B4" w:rsidRDefault="00FE5A83" w:rsidP="00FE5A83">
            <w:pPr>
              <w:rPr>
                <w:rFonts w:ascii="Arial" w:hAnsi="Arial" w:cs="Arial"/>
                <w:sz w:val="16"/>
                <w:szCs w:val="16"/>
              </w:rPr>
            </w:pPr>
            <w:r w:rsidRPr="00DF53B4">
              <w:rPr>
                <w:rFonts w:ascii="Arial" w:hAnsi="Arial" w:cs="Arial"/>
                <w:sz w:val="16"/>
                <w:szCs w:val="16"/>
              </w:rPr>
              <w:t>R5-155998</w:t>
            </w:r>
          </w:p>
        </w:tc>
      </w:tr>
      <w:tr w:rsidR="00BD0959" w:rsidRPr="00DF53B4" w14:paraId="1072F79A" w14:textId="77777777" w:rsidTr="005539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7B299F" w14:textId="77777777" w:rsidR="00BD0959" w:rsidRPr="00DF53B4" w:rsidRDefault="00BD0959" w:rsidP="006028FC">
            <w:pPr>
              <w:rPr>
                <w:rFonts w:ascii="Arial" w:hAnsi="Arial" w:cs="Arial"/>
                <w:sz w:val="16"/>
                <w:szCs w:val="16"/>
              </w:rPr>
            </w:pPr>
            <w:r w:rsidRPr="00DF53B4">
              <w:rPr>
                <w:rFonts w:ascii="Arial" w:hAnsi="Arial" w:cs="Arial"/>
                <w:sz w:val="16"/>
                <w:szCs w:val="16"/>
              </w:rPr>
              <w:t>RP-70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F86220" w14:textId="77777777" w:rsidR="00BD0959" w:rsidRPr="00DF53B4" w:rsidRDefault="00BD0959" w:rsidP="00F91513">
            <w:pPr>
              <w:rPr>
                <w:rFonts w:ascii="Arial" w:hAnsi="Arial" w:cs="Arial"/>
                <w:sz w:val="16"/>
                <w:szCs w:val="16"/>
              </w:rPr>
            </w:pPr>
            <w:r w:rsidRPr="00DF53B4">
              <w:rPr>
                <w:rFonts w:ascii="Arial" w:hAnsi="Arial" w:cs="Arial"/>
                <w:sz w:val="16"/>
                <w:szCs w:val="16"/>
              </w:rPr>
              <w:t>RP-151684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8D9234A" w14:textId="77777777" w:rsidR="00BD0959" w:rsidRPr="00DF53B4" w:rsidRDefault="00BD0959" w:rsidP="00F91513">
            <w:pPr>
              <w:rPr>
                <w:rFonts w:ascii="Arial" w:hAnsi="Arial" w:cs="Arial"/>
                <w:sz w:val="16"/>
                <w:szCs w:val="16"/>
              </w:rPr>
            </w:pPr>
            <w:r w:rsidRPr="00DF53B4">
              <w:rPr>
                <w:rFonts w:ascii="Arial" w:hAnsi="Arial" w:cs="Arial"/>
                <w:sz w:val="16"/>
                <w:szCs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2BBA87" w14:textId="77777777" w:rsidR="00BD0959" w:rsidRPr="00DF53B4" w:rsidRDefault="00BD0959" w:rsidP="00F91513">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9FB56B" w14:textId="77777777" w:rsidR="00BD0959" w:rsidRPr="00DF53B4" w:rsidRDefault="00BD0959" w:rsidP="00BD0959">
            <w:pPr>
              <w:rPr>
                <w:rFonts w:ascii="Arial" w:hAnsi="Arial" w:cs="Arial"/>
                <w:sz w:val="16"/>
                <w:szCs w:val="16"/>
              </w:rPr>
            </w:pPr>
            <w:r w:rsidRPr="00DF53B4">
              <w:rPr>
                <w:rFonts w:ascii="Arial" w:hAnsi="Arial" w:cs="Arial"/>
                <w:sz w:val="16"/>
                <w:szCs w:val="16"/>
              </w:rPr>
              <w:t>Correction of misplaced + another editorial correction of R5-155915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FA4C3" w14:textId="77777777" w:rsidR="00BD0959" w:rsidRPr="00DF53B4" w:rsidRDefault="00BD0959" w:rsidP="006028F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08CFB" w14:textId="77777777" w:rsidR="00BD0959" w:rsidRPr="00DF53B4" w:rsidRDefault="00BD0959" w:rsidP="005539AD">
            <w:pPr>
              <w:pStyle w:val="TAL"/>
              <w:rPr>
                <w:rFonts w:cs="Arial"/>
                <w:sz w:val="16"/>
                <w:szCs w:val="16"/>
                <w:lang w:eastAsia="en-US"/>
              </w:rPr>
            </w:pPr>
            <w:r w:rsidRPr="00DF53B4">
              <w:rPr>
                <w:rFonts w:cs="Arial"/>
                <w:sz w:val="16"/>
                <w:szCs w:val="16"/>
                <w:lang w:eastAsia="en-US"/>
              </w:rPr>
              <w:t>12.8.0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D3F3D" w14:textId="77777777" w:rsidR="00BD0959" w:rsidRPr="00DF53B4" w:rsidRDefault="00BD0959" w:rsidP="005539AD">
            <w:pPr>
              <w:pStyle w:val="TAL"/>
              <w:rPr>
                <w:rFonts w:cs="Arial"/>
                <w:sz w:val="16"/>
                <w:szCs w:val="16"/>
                <w:lang w:eastAsia="en-US"/>
              </w:rPr>
            </w:pPr>
            <w:r w:rsidRPr="00DF53B4">
              <w:rPr>
                <w:rFonts w:cs="Arial"/>
                <w:sz w:val="16"/>
                <w:szCs w:val="16"/>
                <w:lang w:eastAsia="en-US"/>
              </w:rPr>
              <w:t>12.8.1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4000FE" w14:textId="77777777" w:rsidR="00BD0959" w:rsidRPr="00DF53B4" w:rsidRDefault="00BD0959" w:rsidP="006028FC">
            <w:pPr>
              <w:rPr>
                <w:rFonts w:ascii="Arial" w:hAnsi="Arial" w:cs="Arial"/>
                <w:sz w:val="16"/>
                <w:szCs w:val="16"/>
              </w:rPr>
            </w:pPr>
            <w:r w:rsidRPr="00DF53B4">
              <w:rPr>
                <w:rFonts w:ascii="Arial" w:hAnsi="Arial" w:cs="Arial"/>
                <w:sz w:val="16"/>
                <w:szCs w:val="16"/>
              </w:rPr>
              <w:t>R5-155915</w:t>
            </w:r>
          </w:p>
        </w:tc>
      </w:tr>
      <w:tr w:rsidR="00DE1311" w:rsidRPr="00DF53B4" w14:paraId="66C0564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919501"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0E1AD5"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28448F" w14:textId="77777777" w:rsidR="00DE1311" w:rsidRPr="00DF53B4" w:rsidRDefault="00DE1311" w:rsidP="00750378">
            <w:pPr>
              <w:rPr>
                <w:rFonts w:ascii="Arial" w:hAnsi="Arial" w:cs="Arial"/>
                <w:sz w:val="16"/>
                <w:szCs w:val="16"/>
              </w:rPr>
            </w:pPr>
            <w:r w:rsidRPr="00DF53B4">
              <w:rPr>
                <w:rFonts w:ascii="Arial" w:hAnsi="Arial" w:cs="Arial"/>
                <w:sz w:val="16"/>
                <w:szCs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DADA00"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E9E061" w14:textId="77777777" w:rsidR="00DE1311" w:rsidRPr="00DF53B4" w:rsidRDefault="00DE1311" w:rsidP="00750378">
            <w:pPr>
              <w:rPr>
                <w:rFonts w:ascii="Arial" w:hAnsi="Arial" w:cs="Arial"/>
                <w:sz w:val="16"/>
                <w:szCs w:val="16"/>
              </w:rPr>
            </w:pPr>
            <w:r w:rsidRPr="00DF53B4">
              <w:rPr>
                <w:rFonts w:ascii="Arial" w:hAnsi="Arial" w:cs="Arial"/>
                <w:sz w:val="16"/>
                <w:szCs w:val="16"/>
              </w:rPr>
              <w:t>New Annex H definition for MTSI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51DF49"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EFD04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162F0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17D7D9" w14:textId="77777777" w:rsidR="00DE1311" w:rsidRPr="00DF53B4" w:rsidRDefault="00DE1311" w:rsidP="00750378">
            <w:pPr>
              <w:rPr>
                <w:rFonts w:ascii="Arial" w:hAnsi="Arial" w:cs="Arial"/>
                <w:sz w:val="16"/>
                <w:szCs w:val="16"/>
              </w:rPr>
            </w:pPr>
            <w:r w:rsidRPr="00DF53B4">
              <w:rPr>
                <w:rFonts w:ascii="Arial" w:hAnsi="Arial" w:cs="Arial"/>
                <w:sz w:val="16"/>
                <w:szCs w:val="16"/>
              </w:rPr>
              <w:t>R5-160288</w:t>
            </w:r>
          </w:p>
        </w:tc>
      </w:tr>
      <w:tr w:rsidR="00DE1311" w:rsidRPr="00DF53B4" w14:paraId="2F120B8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BBCA3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48D486"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0E1C53" w14:textId="77777777" w:rsidR="00DE1311" w:rsidRPr="00DF53B4" w:rsidRDefault="00DE1311" w:rsidP="00750378">
            <w:pPr>
              <w:rPr>
                <w:rFonts w:ascii="Arial" w:hAnsi="Arial" w:cs="Arial"/>
                <w:sz w:val="16"/>
                <w:szCs w:val="16"/>
              </w:rPr>
            </w:pPr>
            <w:r w:rsidRPr="00DF53B4">
              <w:rPr>
                <w:rFonts w:ascii="Arial" w:hAnsi="Arial" w:cs="Arial"/>
                <w:sz w:val="16"/>
                <w:szCs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1A1E6"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8CD73D" w14:textId="77777777" w:rsidR="00DE1311" w:rsidRPr="00DF53B4" w:rsidRDefault="00DE1311" w:rsidP="00750378">
            <w:pPr>
              <w:rPr>
                <w:rFonts w:ascii="Arial" w:hAnsi="Arial" w:cs="Arial"/>
                <w:sz w:val="16"/>
                <w:szCs w:val="16"/>
              </w:rPr>
            </w:pPr>
            <w:r w:rsidRPr="00DF53B4">
              <w:rPr>
                <w:rFonts w:ascii="Arial" w:hAnsi="Arial" w:cs="Arial"/>
                <w:sz w:val="16"/>
                <w:szCs w:val="16"/>
              </w:rPr>
              <w:t>New Generic Registration Test Procedure for SIP Digest without TLS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29FB1A"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2FA46"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8237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96B7B3" w14:textId="77777777" w:rsidR="00DE1311" w:rsidRPr="00DF53B4" w:rsidRDefault="00DE1311" w:rsidP="00750378">
            <w:pPr>
              <w:rPr>
                <w:rFonts w:ascii="Arial" w:hAnsi="Arial" w:cs="Arial"/>
                <w:sz w:val="16"/>
                <w:szCs w:val="16"/>
              </w:rPr>
            </w:pPr>
            <w:r w:rsidRPr="00DF53B4">
              <w:rPr>
                <w:rFonts w:ascii="Arial" w:hAnsi="Arial" w:cs="Arial"/>
                <w:sz w:val="16"/>
                <w:szCs w:val="16"/>
              </w:rPr>
              <w:t>R5-160290</w:t>
            </w:r>
          </w:p>
        </w:tc>
      </w:tr>
      <w:tr w:rsidR="00DE1311" w:rsidRPr="00DF53B4" w14:paraId="591852C0"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51B234"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2E6581"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F9064A" w14:textId="77777777" w:rsidR="00DE1311" w:rsidRPr="00DF53B4" w:rsidRDefault="00DE1311" w:rsidP="00750378">
            <w:pPr>
              <w:rPr>
                <w:rFonts w:ascii="Arial" w:hAnsi="Arial" w:cs="Arial"/>
                <w:sz w:val="16"/>
                <w:szCs w:val="16"/>
              </w:rPr>
            </w:pPr>
            <w:r w:rsidRPr="00DF53B4">
              <w:rPr>
                <w:rFonts w:ascii="Arial" w:hAnsi="Arial" w:cs="Arial"/>
                <w:sz w:val="16"/>
                <w:szCs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32B9C"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5CDAA2" w14:textId="77777777" w:rsidR="00DE1311" w:rsidRPr="00DF53B4" w:rsidRDefault="00DE1311" w:rsidP="00750378">
            <w:pPr>
              <w:rPr>
                <w:rFonts w:ascii="Arial" w:hAnsi="Arial" w:cs="Arial"/>
                <w:sz w:val="16"/>
                <w:szCs w:val="16"/>
              </w:rPr>
            </w:pPr>
            <w:r w:rsidRPr="00DF53B4">
              <w:rPr>
                <w:rFonts w:ascii="Arial" w:hAnsi="Arial" w:cs="Arial"/>
                <w:sz w:val="16"/>
                <w:szCs w:val="16"/>
              </w:rPr>
              <w:t>New TC H.8.2 User Initiated Re-Registration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3C6652"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E4016"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D863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F23642" w14:textId="77777777" w:rsidR="00DE1311" w:rsidRPr="00DF53B4" w:rsidRDefault="00DE1311" w:rsidP="00750378">
            <w:pPr>
              <w:rPr>
                <w:rFonts w:ascii="Arial" w:hAnsi="Arial" w:cs="Arial"/>
                <w:sz w:val="16"/>
                <w:szCs w:val="16"/>
              </w:rPr>
            </w:pPr>
            <w:r w:rsidRPr="00DF53B4">
              <w:rPr>
                <w:rFonts w:ascii="Arial" w:hAnsi="Arial" w:cs="Arial"/>
                <w:sz w:val="16"/>
                <w:szCs w:val="16"/>
              </w:rPr>
              <w:t>R5-160292</w:t>
            </w:r>
          </w:p>
        </w:tc>
      </w:tr>
      <w:tr w:rsidR="00DE1311" w:rsidRPr="00DF53B4" w14:paraId="626BC344"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2B6240"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64E434"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936627" w14:textId="77777777" w:rsidR="00DE1311" w:rsidRPr="00DF53B4" w:rsidRDefault="00DE1311" w:rsidP="00750378">
            <w:pPr>
              <w:rPr>
                <w:rFonts w:ascii="Arial" w:hAnsi="Arial" w:cs="Arial"/>
                <w:sz w:val="16"/>
                <w:szCs w:val="16"/>
              </w:rPr>
            </w:pPr>
            <w:r w:rsidRPr="00DF53B4">
              <w:rPr>
                <w:rFonts w:ascii="Arial" w:hAnsi="Arial" w:cs="Arial"/>
                <w:sz w:val="16"/>
                <w:szCs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28FAF"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0ED1CF" w14:textId="77777777" w:rsidR="00DE1311" w:rsidRPr="00DF53B4" w:rsidRDefault="00DE1311" w:rsidP="00750378">
            <w:pPr>
              <w:rPr>
                <w:rFonts w:ascii="Arial" w:hAnsi="Arial" w:cs="Arial"/>
                <w:sz w:val="16"/>
                <w:szCs w:val="16"/>
              </w:rPr>
            </w:pPr>
            <w:r w:rsidRPr="00DF53B4">
              <w:rPr>
                <w:rFonts w:ascii="Arial" w:hAnsi="Arial" w:cs="Arial"/>
                <w:sz w:val="16"/>
                <w:szCs w:val="16"/>
              </w:rPr>
              <w:t>New H.12.3 TC Originating MTSI Voice Call Successful with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93FCF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C8FF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A957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160287" w14:textId="77777777" w:rsidR="00DE1311" w:rsidRPr="00DF53B4" w:rsidRDefault="00DE1311" w:rsidP="00750378">
            <w:pPr>
              <w:rPr>
                <w:rFonts w:ascii="Arial" w:hAnsi="Arial" w:cs="Arial"/>
                <w:sz w:val="16"/>
                <w:szCs w:val="16"/>
              </w:rPr>
            </w:pPr>
            <w:r w:rsidRPr="00DF53B4">
              <w:rPr>
                <w:rFonts w:ascii="Arial" w:hAnsi="Arial" w:cs="Arial"/>
                <w:sz w:val="16"/>
                <w:szCs w:val="16"/>
              </w:rPr>
              <w:t>R5-160293</w:t>
            </w:r>
          </w:p>
        </w:tc>
      </w:tr>
      <w:tr w:rsidR="00DE1311" w:rsidRPr="00DF53B4" w14:paraId="269B3179"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2EF9D1"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32B944" w14:textId="77777777" w:rsidR="00DE1311" w:rsidRPr="00DF53B4" w:rsidRDefault="00DE1311" w:rsidP="00750378">
            <w:pPr>
              <w:rPr>
                <w:rFonts w:ascii="Arial" w:hAnsi="Arial" w:cs="Arial"/>
                <w:sz w:val="16"/>
                <w:szCs w:val="16"/>
              </w:rPr>
            </w:pPr>
            <w:r w:rsidRPr="00DF53B4">
              <w:rPr>
                <w:rFonts w:ascii="Arial" w:hAnsi="Arial" w:cs="Arial"/>
                <w:sz w:val="16"/>
                <w:szCs w:val="16"/>
              </w:rPr>
              <w:t>RP-160097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FA4697" w14:textId="77777777" w:rsidR="00DE1311" w:rsidRPr="00DF53B4" w:rsidRDefault="00DE1311" w:rsidP="00750378">
            <w:pPr>
              <w:rPr>
                <w:rFonts w:ascii="Arial" w:hAnsi="Arial" w:cs="Arial"/>
                <w:sz w:val="16"/>
                <w:szCs w:val="16"/>
              </w:rPr>
            </w:pPr>
            <w:r w:rsidRPr="00DF53B4">
              <w:rPr>
                <w:rFonts w:ascii="Arial" w:hAnsi="Arial" w:cs="Arial"/>
                <w:sz w:val="16"/>
                <w:szCs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2BD03"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C9F1BB" w14:textId="77777777" w:rsidR="00DE1311" w:rsidRPr="00DF53B4" w:rsidRDefault="00DE1311" w:rsidP="00750378">
            <w:pPr>
              <w:rPr>
                <w:rFonts w:ascii="Arial" w:hAnsi="Arial" w:cs="Arial"/>
                <w:sz w:val="16"/>
                <w:szCs w:val="16"/>
              </w:rPr>
            </w:pPr>
            <w:r w:rsidRPr="00DF53B4">
              <w:rPr>
                <w:rFonts w:ascii="Arial" w:hAnsi="Arial" w:cs="Arial"/>
                <w:sz w:val="16"/>
                <w:szCs w:val="16"/>
              </w:rPr>
              <w:t>New Annex G definition for MTSI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4B845F"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230D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96DF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BC9B35" w14:textId="77777777" w:rsidR="00DE1311" w:rsidRPr="00DF53B4" w:rsidRDefault="00DE1311" w:rsidP="00750378">
            <w:pPr>
              <w:rPr>
                <w:rFonts w:ascii="Arial" w:hAnsi="Arial" w:cs="Arial"/>
                <w:sz w:val="16"/>
                <w:szCs w:val="16"/>
              </w:rPr>
            </w:pPr>
            <w:r w:rsidRPr="00DF53B4">
              <w:rPr>
                <w:rFonts w:ascii="Arial" w:hAnsi="Arial" w:cs="Arial"/>
                <w:sz w:val="16"/>
                <w:szCs w:val="16"/>
              </w:rPr>
              <w:t>R5-160295</w:t>
            </w:r>
          </w:p>
        </w:tc>
      </w:tr>
      <w:tr w:rsidR="00DE1311" w:rsidRPr="00DF53B4" w14:paraId="58DA4098"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C5B40B"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98CF9A"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613D54" w14:textId="77777777" w:rsidR="00DE1311" w:rsidRPr="00DF53B4" w:rsidRDefault="00DE1311" w:rsidP="00750378">
            <w:pPr>
              <w:rPr>
                <w:rFonts w:ascii="Arial" w:hAnsi="Arial" w:cs="Arial"/>
                <w:sz w:val="16"/>
                <w:szCs w:val="16"/>
              </w:rPr>
            </w:pPr>
            <w:r w:rsidRPr="00DF53B4">
              <w:rPr>
                <w:rFonts w:ascii="Arial" w:hAnsi="Arial" w:cs="Arial"/>
                <w:sz w:val="16"/>
                <w:szCs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ABF6B"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0E4809" w14:textId="77777777" w:rsidR="00DE1311" w:rsidRPr="00DF53B4" w:rsidRDefault="00DE1311" w:rsidP="00750378">
            <w:pPr>
              <w:rPr>
                <w:rFonts w:ascii="Arial" w:hAnsi="Arial" w:cs="Arial"/>
                <w:sz w:val="16"/>
                <w:szCs w:val="16"/>
              </w:rPr>
            </w:pPr>
            <w:r w:rsidRPr="00DF53B4">
              <w:rPr>
                <w:rFonts w:ascii="Arial" w:hAnsi="Arial" w:cs="Arial"/>
                <w:sz w:val="16"/>
                <w:szCs w:val="16"/>
              </w:rPr>
              <w:t>Removing Rel-9 SSAC test descriptions from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EE44C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17962"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2A7E7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4186B9" w14:textId="77777777" w:rsidR="00DE1311" w:rsidRPr="00DF53B4" w:rsidRDefault="00DE1311" w:rsidP="00750378">
            <w:pPr>
              <w:rPr>
                <w:rFonts w:ascii="Arial" w:hAnsi="Arial" w:cs="Arial"/>
                <w:sz w:val="16"/>
                <w:szCs w:val="16"/>
              </w:rPr>
            </w:pPr>
            <w:r w:rsidRPr="00DF53B4">
              <w:rPr>
                <w:rFonts w:ascii="Arial" w:hAnsi="Arial" w:cs="Arial"/>
                <w:sz w:val="16"/>
                <w:szCs w:val="16"/>
              </w:rPr>
              <w:t>R5-160324</w:t>
            </w:r>
          </w:p>
        </w:tc>
      </w:tr>
      <w:tr w:rsidR="00DE1311" w:rsidRPr="00DF53B4" w14:paraId="451E9700"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ECFBCF"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84FFF3" w14:textId="77777777" w:rsidR="00DE1311" w:rsidRPr="00DF53B4" w:rsidRDefault="00DE1311" w:rsidP="00750378">
            <w:pPr>
              <w:rPr>
                <w:rFonts w:ascii="Arial" w:hAnsi="Arial" w:cs="Arial"/>
                <w:sz w:val="16"/>
                <w:szCs w:val="16"/>
              </w:rPr>
            </w:pPr>
            <w:r w:rsidRPr="00DF53B4">
              <w:rPr>
                <w:rFonts w:ascii="Arial" w:hAnsi="Arial" w:cs="Arial"/>
                <w:sz w:val="16"/>
                <w:szCs w:val="16"/>
              </w:rPr>
              <w:t>RP-160130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5BFF9F" w14:textId="77777777" w:rsidR="00DE1311" w:rsidRPr="00DF53B4" w:rsidRDefault="00DE1311" w:rsidP="00750378">
            <w:pPr>
              <w:rPr>
                <w:rFonts w:ascii="Arial" w:hAnsi="Arial" w:cs="Arial"/>
                <w:sz w:val="16"/>
                <w:szCs w:val="16"/>
              </w:rPr>
            </w:pPr>
            <w:r w:rsidRPr="00DF53B4">
              <w:rPr>
                <w:rFonts w:ascii="Arial" w:hAnsi="Arial" w:cs="Arial"/>
                <w:sz w:val="16"/>
                <w:szCs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A3149"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F16BAC" w14:textId="77777777" w:rsidR="00DE1311" w:rsidRPr="00DF53B4" w:rsidRDefault="00DE1311" w:rsidP="00750378">
            <w:pPr>
              <w:rPr>
                <w:rFonts w:ascii="Arial" w:hAnsi="Arial" w:cs="Arial"/>
                <w:sz w:val="16"/>
                <w:szCs w:val="16"/>
              </w:rPr>
            </w:pPr>
            <w:r w:rsidRPr="00DF53B4">
              <w:rPr>
                <w:rFonts w:ascii="Arial" w:hAnsi="Arial" w:cs="Arial"/>
                <w:sz w:val="16"/>
                <w:szCs w:val="16"/>
              </w:rPr>
              <w:t>Removing Rel-12 SSAC test descriptions from 34.229-1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BCA17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C29E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314A0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F2D692" w14:textId="77777777" w:rsidR="00DE1311" w:rsidRPr="00DF53B4" w:rsidRDefault="00DE1311" w:rsidP="00750378">
            <w:pPr>
              <w:rPr>
                <w:rFonts w:ascii="Arial" w:hAnsi="Arial" w:cs="Arial"/>
                <w:sz w:val="16"/>
                <w:szCs w:val="16"/>
              </w:rPr>
            </w:pPr>
            <w:r w:rsidRPr="00DF53B4">
              <w:rPr>
                <w:rFonts w:ascii="Arial" w:hAnsi="Arial" w:cs="Arial"/>
                <w:sz w:val="16"/>
                <w:szCs w:val="16"/>
              </w:rPr>
              <w:t>R5-160325</w:t>
            </w:r>
          </w:p>
        </w:tc>
      </w:tr>
      <w:tr w:rsidR="00DE1311" w:rsidRPr="00DF53B4" w14:paraId="71F60323"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93AD7F"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73BA73"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C4BB66" w14:textId="77777777" w:rsidR="00DE1311" w:rsidRPr="00DF53B4" w:rsidRDefault="00DE1311" w:rsidP="00750378">
            <w:pPr>
              <w:rPr>
                <w:rFonts w:ascii="Arial" w:hAnsi="Arial" w:cs="Arial"/>
                <w:sz w:val="16"/>
                <w:szCs w:val="16"/>
              </w:rPr>
            </w:pPr>
            <w:r w:rsidRPr="00DF53B4">
              <w:rPr>
                <w:rFonts w:ascii="Arial" w:hAnsi="Arial" w:cs="Arial"/>
                <w:sz w:val="16"/>
                <w:szCs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607ED"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B0110" w14:textId="77777777" w:rsidR="00DE1311" w:rsidRPr="00DF53B4" w:rsidRDefault="00DE1311" w:rsidP="00750378">
            <w:pPr>
              <w:rPr>
                <w:rFonts w:ascii="Arial" w:hAnsi="Arial" w:cs="Arial"/>
                <w:sz w:val="16"/>
                <w:szCs w:val="16"/>
              </w:rPr>
            </w:pPr>
            <w:r w:rsidRPr="00DF53B4">
              <w:rPr>
                <w:rFonts w:ascii="Arial" w:hAnsi="Arial" w:cs="Arial"/>
                <w:sz w:val="16"/>
                <w:szCs w:val="16"/>
              </w:rPr>
              <w:t>Clarification for conference media label used in NOTIFY for conference event package messages sent to the UE in C.19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E4A737"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FD21B"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C299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B3EF73" w14:textId="77777777" w:rsidR="00DE1311" w:rsidRPr="00DF53B4" w:rsidRDefault="00DE1311" w:rsidP="00750378">
            <w:pPr>
              <w:rPr>
                <w:rFonts w:ascii="Arial" w:hAnsi="Arial" w:cs="Arial"/>
                <w:sz w:val="16"/>
                <w:szCs w:val="16"/>
              </w:rPr>
            </w:pPr>
            <w:r w:rsidRPr="00DF53B4">
              <w:rPr>
                <w:rFonts w:ascii="Arial" w:hAnsi="Arial" w:cs="Arial"/>
                <w:sz w:val="16"/>
                <w:szCs w:val="16"/>
              </w:rPr>
              <w:t>R5-160435</w:t>
            </w:r>
          </w:p>
        </w:tc>
      </w:tr>
      <w:tr w:rsidR="00DE1311" w:rsidRPr="00DF53B4" w14:paraId="2B16C4A5"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E3594B"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E54438"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771E77" w14:textId="77777777" w:rsidR="00DE1311" w:rsidRPr="00DF53B4" w:rsidRDefault="00DE1311" w:rsidP="00750378">
            <w:pPr>
              <w:rPr>
                <w:rFonts w:ascii="Arial" w:hAnsi="Arial" w:cs="Arial"/>
                <w:sz w:val="16"/>
                <w:szCs w:val="16"/>
              </w:rPr>
            </w:pPr>
            <w:r w:rsidRPr="00DF53B4">
              <w:rPr>
                <w:rFonts w:ascii="Arial" w:hAnsi="Arial" w:cs="Arial"/>
                <w:sz w:val="16"/>
                <w:szCs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D89A76"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AA9BE6" w14:textId="77777777" w:rsidR="00DE1311" w:rsidRPr="00DF53B4" w:rsidRDefault="00DE1311" w:rsidP="00750378">
            <w:pPr>
              <w:rPr>
                <w:rFonts w:ascii="Arial" w:hAnsi="Arial" w:cs="Arial"/>
                <w:sz w:val="16"/>
                <w:szCs w:val="16"/>
              </w:rPr>
            </w:pPr>
            <w:r w:rsidRPr="00DF53B4">
              <w:rPr>
                <w:rFonts w:ascii="Arial" w:hAnsi="Arial" w:cs="Arial"/>
                <w:sz w:val="16"/>
                <w:szCs w:val="16"/>
              </w:rPr>
              <w:t>Addition of new test case H.12.1 : Originating – 503 Service Unavailable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2BAA4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0834C"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29A6E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F46015" w14:textId="77777777" w:rsidR="00DE1311" w:rsidRPr="00DF53B4" w:rsidRDefault="00DE1311" w:rsidP="00750378">
            <w:pPr>
              <w:rPr>
                <w:rFonts w:ascii="Arial" w:hAnsi="Arial" w:cs="Arial"/>
                <w:sz w:val="16"/>
                <w:szCs w:val="16"/>
              </w:rPr>
            </w:pPr>
            <w:r w:rsidRPr="00DF53B4">
              <w:rPr>
                <w:rFonts w:ascii="Arial" w:hAnsi="Arial" w:cs="Arial"/>
                <w:sz w:val="16"/>
                <w:szCs w:val="16"/>
              </w:rPr>
              <w:t>R5-160505</w:t>
            </w:r>
          </w:p>
        </w:tc>
      </w:tr>
      <w:tr w:rsidR="00DE1311" w:rsidRPr="00DF53B4" w14:paraId="649842CD"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82BE91"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D5853C"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65305B" w14:textId="77777777" w:rsidR="00DE1311" w:rsidRPr="00DF53B4" w:rsidRDefault="00DE1311" w:rsidP="00750378">
            <w:pPr>
              <w:rPr>
                <w:rFonts w:ascii="Arial" w:hAnsi="Arial" w:cs="Arial"/>
                <w:sz w:val="16"/>
                <w:szCs w:val="16"/>
              </w:rPr>
            </w:pPr>
            <w:r w:rsidRPr="00DF53B4">
              <w:rPr>
                <w:rFonts w:ascii="Arial" w:hAnsi="Arial" w:cs="Arial"/>
                <w:sz w:val="16"/>
                <w:szCs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CD991"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336698" w14:textId="77777777" w:rsidR="00DE1311" w:rsidRPr="00DF53B4" w:rsidRDefault="00DE1311" w:rsidP="00750378">
            <w:pPr>
              <w:rPr>
                <w:rFonts w:ascii="Arial" w:hAnsi="Arial" w:cs="Arial"/>
                <w:sz w:val="16"/>
                <w:szCs w:val="16"/>
              </w:rPr>
            </w:pPr>
            <w:r w:rsidRPr="00DF53B4">
              <w:rPr>
                <w:rFonts w:ascii="Arial" w:hAnsi="Arial" w:cs="Arial"/>
                <w:sz w:val="16"/>
                <w:szCs w:val="16"/>
              </w:rPr>
              <w:t>Addition of new test case H.12.2 : Originating – 504 Server Time-out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F3A3AC"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DAB7C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9334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C0C027" w14:textId="77777777" w:rsidR="00DE1311" w:rsidRPr="00DF53B4" w:rsidRDefault="00DE1311" w:rsidP="00750378">
            <w:pPr>
              <w:rPr>
                <w:rFonts w:ascii="Arial" w:hAnsi="Arial" w:cs="Arial"/>
                <w:sz w:val="16"/>
                <w:szCs w:val="16"/>
              </w:rPr>
            </w:pPr>
            <w:r w:rsidRPr="00DF53B4">
              <w:rPr>
                <w:rFonts w:ascii="Arial" w:hAnsi="Arial" w:cs="Arial"/>
                <w:sz w:val="16"/>
                <w:szCs w:val="16"/>
              </w:rPr>
              <w:t>R5-160509</w:t>
            </w:r>
          </w:p>
        </w:tc>
      </w:tr>
      <w:tr w:rsidR="00DE1311" w:rsidRPr="00DF53B4" w14:paraId="7A34E9C9"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4799E0"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E6F354"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11A5E5" w14:textId="77777777" w:rsidR="00DE1311" w:rsidRPr="00DF53B4" w:rsidRDefault="00DE1311" w:rsidP="00750378">
            <w:pPr>
              <w:rPr>
                <w:rFonts w:ascii="Arial" w:hAnsi="Arial" w:cs="Arial"/>
                <w:sz w:val="16"/>
                <w:szCs w:val="16"/>
              </w:rPr>
            </w:pPr>
            <w:r w:rsidRPr="00DF53B4">
              <w:rPr>
                <w:rFonts w:ascii="Arial" w:hAnsi="Arial" w:cs="Arial"/>
                <w:sz w:val="16"/>
                <w:szCs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62DDD"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EA51CC" w14:textId="77777777" w:rsidR="00DE1311" w:rsidRPr="00DF53B4" w:rsidRDefault="00DE1311" w:rsidP="00750378">
            <w:pPr>
              <w:rPr>
                <w:rFonts w:ascii="Arial" w:hAnsi="Arial" w:cs="Arial"/>
                <w:sz w:val="16"/>
                <w:szCs w:val="16"/>
              </w:rPr>
            </w:pPr>
            <w:r w:rsidRPr="00DF53B4">
              <w:rPr>
                <w:rFonts w:ascii="Arial" w:hAnsi="Arial" w:cs="Arial"/>
                <w:sz w:val="16"/>
                <w:szCs w:val="16"/>
              </w:rPr>
              <w:t>Expired grace period for video feature parameter and conference event subscription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50E922"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C980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0A30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EBFC24" w14:textId="77777777" w:rsidR="00DE1311" w:rsidRPr="00DF53B4" w:rsidRDefault="00DE1311" w:rsidP="00750378">
            <w:pPr>
              <w:rPr>
                <w:rFonts w:ascii="Arial" w:hAnsi="Arial" w:cs="Arial"/>
                <w:sz w:val="16"/>
                <w:szCs w:val="16"/>
              </w:rPr>
            </w:pPr>
            <w:r w:rsidRPr="00DF53B4">
              <w:rPr>
                <w:rFonts w:ascii="Arial" w:hAnsi="Arial" w:cs="Arial"/>
                <w:sz w:val="16"/>
                <w:szCs w:val="16"/>
              </w:rPr>
              <w:t>R5-160553</w:t>
            </w:r>
          </w:p>
        </w:tc>
      </w:tr>
      <w:tr w:rsidR="00DE1311" w:rsidRPr="00DF53B4" w14:paraId="2CB1C9EF"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F9B5D6"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C1A949"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88277D" w14:textId="77777777" w:rsidR="00DE1311" w:rsidRPr="00DF53B4" w:rsidRDefault="00DE1311" w:rsidP="00750378">
            <w:pPr>
              <w:rPr>
                <w:rFonts w:ascii="Arial" w:hAnsi="Arial" w:cs="Arial"/>
                <w:sz w:val="16"/>
                <w:szCs w:val="16"/>
              </w:rPr>
            </w:pPr>
            <w:r w:rsidRPr="00DF53B4">
              <w:rPr>
                <w:rFonts w:ascii="Arial" w:hAnsi="Arial" w:cs="Arial"/>
                <w:sz w:val="16"/>
                <w:szCs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DBAD"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7B39A9"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XML declarations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6002FB"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F10F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A3C3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46F62" w14:textId="77777777" w:rsidR="00DE1311" w:rsidRPr="00DF53B4" w:rsidRDefault="00DE1311" w:rsidP="00750378">
            <w:pPr>
              <w:rPr>
                <w:rFonts w:ascii="Arial" w:hAnsi="Arial" w:cs="Arial"/>
                <w:sz w:val="16"/>
                <w:szCs w:val="16"/>
              </w:rPr>
            </w:pPr>
            <w:r w:rsidRPr="00DF53B4">
              <w:rPr>
                <w:rFonts w:ascii="Arial" w:hAnsi="Arial" w:cs="Arial"/>
                <w:sz w:val="16"/>
                <w:szCs w:val="16"/>
              </w:rPr>
              <w:t>R5-160612</w:t>
            </w:r>
          </w:p>
        </w:tc>
      </w:tr>
      <w:tr w:rsidR="00DE1311" w:rsidRPr="00DF53B4" w14:paraId="5D6317B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CACAB"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98E39B"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606FB9" w14:textId="77777777" w:rsidR="00DE1311" w:rsidRPr="00DF53B4" w:rsidRDefault="00DE1311" w:rsidP="00750378">
            <w:pPr>
              <w:rPr>
                <w:rFonts w:ascii="Arial" w:hAnsi="Arial" w:cs="Arial"/>
                <w:sz w:val="16"/>
                <w:szCs w:val="16"/>
              </w:rPr>
            </w:pPr>
            <w:r w:rsidRPr="00DF53B4">
              <w:rPr>
                <w:rFonts w:ascii="Arial" w:hAnsi="Arial" w:cs="Arial"/>
                <w:sz w:val="16"/>
                <w:szCs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F1D0"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B77BB"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C.11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DFCF921"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E49AB"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D076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62C66C" w14:textId="77777777" w:rsidR="00DE1311" w:rsidRPr="00DF53B4" w:rsidRDefault="00DE1311" w:rsidP="00750378">
            <w:pPr>
              <w:rPr>
                <w:rFonts w:ascii="Arial" w:hAnsi="Arial" w:cs="Arial"/>
                <w:sz w:val="16"/>
                <w:szCs w:val="16"/>
              </w:rPr>
            </w:pPr>
            <w:r w:rsidRPr="00DF53B4">
              <w:rPr>
                <w:rFonts w:ascii="Arial" w:hAnsi="Arial" w:cs="Arial"/>
                <w:sz w:val="16"/>
                <w:szCs w:val="16"/>
              </w:rPr>
              <w:t>R5-160790</w:t>
            </w:r>
          </w:p>
        </w:tc>
      </w:tr>
      <w:tr w:rsidR="00DE1311" w:rsidRPr="00DF53B4" w14:paraId="4A590DC8"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92AD43"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0DC9FE"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0AE945" w14:textId="77777777" w:rsidR="00DE1311" w:rsidRPr="00DF53B4" w:rsidRDefault="00DE1311" w:rsidP="00750378">
            <w:pPr>
              <w:rPr>
                <w:rFonts w:ascii="Arial" w:hAnsi="Arial" w:cs="Arial"/>
                <w:sz w:val="16"/>
                <w:szCs w:val="16"/>
              </w:rPr>
            </w:pPr>
            <w:r w:rsidRPr="00DF53B4">
              <w:rPr>
                <w:rFonts w:ascii="Arial" w:hAnsi="Arial" w:cs="Arial"/>
                <w:sz w:val="16"/>
                <w:szCs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3C74C"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21702D"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C.8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D91F5A"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4919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23C2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EA6607" w14:textId="77777777" w:rsidR="00DE1311" w:rsidRPr="00DF53B4" w:rsidRDefault="00DE1311" w:rsidP="00750378">
            <w:pPr>
              <w:rPr>
                <w:rFonts w:ascii="Arial" w:hAnsi="Arial" w:cs="Arial"/>
                <w:sz w:val="16"/>
                <w:szCs w:val="16"/>
              </w:rPr>
            </w:pPr>
            <w:r w:rsidRPr="00DF53B4">
              <w:rPr>
                <w:rFonts w:ascii="Arial" w:hAnsi="Arial" w:cs="Arial"/>
                <w:sz w:val="16"/>
                <w:szCs w:val="16"/>
              </w:rPr>
              <w:t>R5-160792</w:t>
            </w:r>
          </w:p>
        </w:tc>
      </w:tr>
      <w:tr w:rsidR="00DE1311" w:rsidRPr="00DF53B4" w14:paraId="5C476A1D"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72996E"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7500C1"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AAC641" w14:textId="77777777" w:rsidR="00DE1311" w:rsidRPr="00DF53B4" w:rsidRDefault="00DE1311" w:rsidP="00750378">
            <w:pPr>
              <w:rPr>
                <w:rFonts w:ascii="Arial" w:hAnsi="Arial" w:cs="Arial"/>
                <w:sz w:val="16"/>
                <w:szCs w:val="16"/>
              </w:rPr>
            </w:pPr>
            <w:r w:rsidRPr="00DF53B4">
              <w:rPr>
                <w:rFonts w:ascii="Arial" w:hAnsi="Arial" w:cs="Arial"/>
                <w:sz w:val="16"/>
                <w:szCs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472CB"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34C503"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C.9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76FA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68746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5738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6D9DB1" w14:textId="77777777" w:rsidR="00DE1311" w:rsidRPr="00DF53B4" w:rsidRDefault="00DE1311" w:rsidP="00750378">
            <w:pPr>
              <w:rPr>
                <w:rFonts w:ascii="Arial" w:hAnsi="Arial" w:cs="Arial"/>
                <w:sz w:val="16"/>
                <w:szCs w:val="16"/>
              </w:rPr>
            </w:pPr>
            <w:r w:rsidRPr="00DF53B4">
              <w:rPr>
                <w:rFonts w:ascii="Arial" w:hAnsi="Arial" w:cs="Arial"/>
                <w:sz w:val="16"/>
                <w:szCs w:val="16"/>
              </w:rPr>
              <w:t>R5-160793</w:t>
            </w:r>
          </w:p>
        </w:tc>
      </w:tr>
      <w:tr w:rsidR="00DE1311" w:rsidRPr="00DF53B4" w14:paraId="25B61BAF"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BEBA1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F50EB8"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427BF0" w14:textId="77777777" w:rsidR="00DE1311" w:rsidRPr="00DF53B4" w:rsidRDefault="00DE1311" w:rsidP="00750378">
            <w:pPr>
              <w:rPr>
                <w:rFonts w:ascii="Arial" w:hAnsi="Arial" w:cs="Arial"/>
                <w:sz w:val="16"/>
                <w:szCs w:val="16"/>
              </w:rPr>
            </w:pPr>
            <w:r w:rsidRPr="00DF53B4">
              <w:rPr>
                <w:rFonts w:ascii="Arial" w:hAnsi="Arial" w:cs="Arial"/>
                <w:sz w:val="16"/>
                <w:szCs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90E3"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58211F"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test case 17.1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FB4EC5"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9B15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5EF6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1F6D6F" w14:textId="77777777" w:rsidR="00DE1311" w:rsidRPr="00DF53B4" w:rsidRDefault="00DE1311" w:rsidP="00750378">
            <w:pPr>
              <w:rPr>
                <w:rFonts w:ascii="Arial" w:hAnsi="Arial" w:cs="Arial"/>
                <w:sz w:val="16"/>
                <w:szCs w:val="16"/>
              </w:rPr>
            </w:pPr>
            <w:r w:rsidRPr="00DF53B4">
              <w:rPr>
                <w:rFonts w:ascii="Arial" w:hAnsi="Arial" w:cs="Arial"/>
                <w:sz w:val="16"/>
                <w:szCs w:val="16"/>
              </w:rPr>
              <w:t>R5-160794</w:t>
            </w:r>
          </w:p>
        </w:tc>
      </w:tr>
      <w:tr w:rsidR="00DE1311" w:rsidRPr="00DF53B4" w14:paraId="0EE3B6A0"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50D2A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AF2956"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D1B70F" w14:textId="77777777" w:rsidR="00DE1311" w:rsidRPr="00DF53B4" w:rsidRDefault="00DE1311" w:rsidP="00750378">
            <w:pPr>
              <w:rPr>
                <w:rFonts w:ascii="Arial" w:hAnsi="Arial" w:cs="Arial"/>
                <w:sz w:val="16"/>
                <w:szCs w:val="16"/>
              </w:rPr>
            </w:pPr>
            <w:r w:rsidRPr="00DF53B4">
              <w:rPr>
                <w:rFonts w:ascii="Arial" w:hAnsi="Arial" w:cs="Arial"/>
                <w:sz w:val="16"/>
                <w:szCs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8AD2B"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5C8019F"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test case 17.2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F2F0A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07F45C"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36739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FE5A86" w14:textId="77777777" w:rsidR="00DE1311" w:rsidRPr="00DF53B4" w:rsidRDefault="00DE1311" w:rsidP="00750378">
            <w:pPr>
              <w:rPr>
                <w:rFonts w:ascii="Arial" w:hAnsi="Arial" w:cs="Arial"/>
                <w:sz w:val="16"/>
                <w:szCs w:val="16"/>
              </w:rPr>
            </w:pPr>
            <w:r w:rsidRPr="00DF53B4">
              <w:rPr>
                <w:rFonts w:ascii="Arial" w:hAnsi="Arial" w:cs="Arial"/>
                <w:sz w:val="16"/>
                <w:szCs w:val="16"/>
              </w:rPr>
              <w:t>R5-160795</w:t>
            </w:r>
          </w:p>
        </w:tc>
      </w:tr>
      <w:tr w:rsidR="00DE1311" w:rsidRPr="00DF53B4" w14:paraId="1781F134"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E1D9D6"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6ECC0D"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96B203" w14:textId="77777777" w:rsidR="00DE1311" w:rsidRPr="00DF53B4" w:rsidRDefault="00DE1311" w:rsidP="00750378">
            <w:pPr>
              <w:rPr>
                <w:rFonts w:ascii="Arial" w:hAnsi="Arial" w:cs="Arial"/>
                <w:sz w:val="16"/>
                <w:szCs w:val="16"/>
              </w:rPr>
            </w:pPr>
            <w:r w:rsidRPr="00DF53B4">
              <w:rPr>
                <w:rFonts w:ascii="Arial" w:hAnsi="Arial" w:cs="Arial"/>
                <w:sz w:val="16"/>
                <w:szCs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80C2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365589"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Conferencing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C32CC"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B5A7A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CBE6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524DDD" w14:textId="77777777" w:rsidR="00DE1311" w:rsidRPr="00DF53B4" w:rsidRDefault="00DE1311" w:rsidP="00750378">
            <w:pPr>
              <w:rPr>
                <w:rFonts w:ascii="Arial" w:hAnsi="Arial" w:cs="Arial"/>
                <w:sz w:val="16"/>
                <w:szCs w:val="16"/>
              </w:rPr>
            </w:pPr>
            <w:r w:rsidRPr="00DF53B4">
              <w:rPr>
                <w:rFonts w:ascii="Arial" w:hAnsi="Arial" w:cs="Arial"/>
                <w:sz w:val="16"/>
                <w:szCs w:val="16"/>
              </w:rPr>
              <w:t>R5-160796</w:t>
            </w:r>
          </w:p>
        </w:tc>
      </w:tr>
      <w:tr w:rsidR="00DE1311" w:rsidRPr="00DF53B4" w14:paraId="212343D1"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0F0A2A"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05E8E4"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C44195" w14:textId="77777777" w:rsidR="00DE1311" w:rsidRPr="00DF53B4" w:rsidRDefault="00DE1311" w:rsidP="00750378">
            <w:pPr>
              <w:rPr>
                <w:rFonts w:ascii="Arial" w:hAnsi="Arial" w:cs="Arial"/>
                <w:sz w:val="16"/>
                <w:szCs w:val="16"/>
              </w:rPr>
            </w:pPr>
            <w:r w:rsidRPr="00DF53B4">
              <w:rPr>
                <w:rFonts w:ascii="Arial" w:hAnsi="Arial" w:cs="Arial"/>
                <w:sz w:val="16"/>
                <w:szCs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4A0EF"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6EC651"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XCAP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BAF4E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330B1"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FD529"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215E16" w14:textId="77777777" w:rsidR="00DE1311" w:rsidRPr="00DF53B4" w:rsidRDefault="00DE1311" w:rsidP="00750378">
            <w:pPr>
              <w:rPr>
                <w:rFonts w:ascii="Arial" w:hAnsi="Arial" w:cs="Arial"/>
                <w:sz w:val="16"/>
                <w:szCs w:val="16"/>
              </w:rPr>
            </w:pPr>
            <w:r w:rsidRPr="00DF53B4">
              <w:rPr>
                <w:rFonts w:ascii="Arial" w:hAnsi="Arial" w:cs="Arial"/>
                <w:sz w:val="16"/>
                <w:szCs w:val="16"/>
              </w:rPr>
              <w:t>R5-160797</w:t>
            </w:r>
          </w:p>
        </w:tc>
      </w:tr>
      <w:tr w:rsidR="00DE1311" w:rsidRPr="00DF53B4" w14:paraId="62BB37E9"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ED69E3"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0415D1"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C59911" w14:textId="77777777" w:rsidR="00DE1311" w:rsidRPr="00DF53B4" w:rsidRDefault="00DE1311" w:rsidP="00750378">
            <w:pPr>
              <w:rPr>
                <w:rFonts w:ascii="Arial" w:hAnsi="Arial" w:cs="Arial"/>
                <w:sz w:val="16"/>
                <w:szCs w:val="16"/>
              </w:rPr>
            </w:pPr>
            <w:r w:rsidRPr="00DF53B4">
              <w:rPr>
                <w:rFonts w:ascii="Arial" w:hAnsi="Arial" w:cs="Arial"/>
                <w:sz w:val="16"/>
                <w:szCs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DE61B"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C19E35"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IMS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DF2F9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B9FB"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88AE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B5AD03" w14:textId="77777777" w:rsidR="00DE1311" w:rsidRPr="00DF53B4" w:rsidRDefault="00DE1311" w:rsidP="00750378">
            <w:pPr>
              <w:rPr>
                <w:rFonts w:ascii="Arial" w:hAnsi="Arial" w:cs="Arial"/>
                <w:sz w:val="16"/>
                <w:szCs w:val="16"/>
              </w:rPr>
            </w:pPr>
            <w:r w:rsidRPr="00DF53B4">
              <w:rPr>
                <w:rFonts w:ascii="Arial" w:hAnsi="Arial" w:cs="Arial"/>
                <w:sz w:val="16"/>
                <w:szCs w:val="16"/>
              </w:rPr>
              <w:t>R5-160798</w:t>
            </w:r>
          </w:p>
        </w:tc>
      </w:tr>
      <w:tr w:rsidR="00DE1311" w:rsidRPr="00DF53B4" w14:paraId="304077D6"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5CCE18"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5B5080"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2C19E9" w14:textId="77777777" w:rsidR="00DE1311" w:rsidRPr="00DF53B4" w:rsidRDefault="00DE1311" w:rsidP="00750378">
            <w:pPr>
              <w:rPr>
                <w:rFonts w:ascii="Arial" w:hAnsi="Arial" w:cs="Arial"/>
                <w:sz w:val="16"/>
                <w:szCs w:val="16"/>
              </w:rPr>
            </w:pPr>
            <w:r w:rsidRPr="00DF53B4">
              <w:rPr>
                <w:rFonts w:ascii="Arial" w:hAnsi="Arial" w:cs="Arial"/>
                <w:sz w:val="16"/>
                <w:szCs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090"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1B93F6"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Authorization header in C.29.2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8216E"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7435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E02EC9"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6FB35B" w14:textId="77777777" w:rsidR="00DE1311" w:rsidRPr="00DF53B4" w:rsidRDefault="00DE1311" w:rsidP="00750378">
            <w:pPr>
              <w:rPr>
                <w:rFonts w:ascii="Arial" w:hAnsi="Arial" w:cs="Arial"/>
                <w:sz w:val="16"/>
                <w:szCs w:val="16"/>
              </w:rPr>
            </w:pPr>
            <w:r w:rsidRPr="00DF53B4">
              <w:rPr>
                <w:rFonts w:ascii="Arial" w:hAnsi="Arial" w:cs="Arial"/>
                <w:sz w:val="16"/>
                <w:szCs w:val="16"/>
              </w:rPr>
              <w:t>R5-160901</w:t>
            </w:r>
          </w:p>
        </w:tc>
      </w:tr>
      <w:tr w:rsidR="00DE1311" w:rsidRPr="00DF53B4" w14:paraId="7791BC2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42150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2E5210"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0F0E73" w14:textId="77777777" w:rsidR="00DE1311" w:rsidRPr="00DF53B4" w:rsidRDefault="00DE1311" w:rsidP="00750378">
            <w:pPr>
              <w:rPr>
                <w:rFonts w:ascii="Arial" w:hAnsi="Arial" w:cs="Arial"/>
                <w:sz w:val="16"/>
                <w:szCs w:val="16"/>
              </w:rPr>
            </w:pPr>
            <w:r w:rsidRPr="00DF53B4">
              <w:rPr>
                <w:rFonts w:ascii="Arial" w:hAnsi="Arial" w:cs="Arial"/>
                <w:sz w:val="16"/>
                <w:szCs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510"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F6E4FF" w14:textId="77777777" w:rsidR="00DE1311" w:rsidRPr="00DF53B4" w:rsidRDefault="00DE1311" w:rsidP="00750378">
            <w:pPr>
              <w:rPr>
                <w:rFonts w:ascii="Arial" w:hAnsi="Arial" w:cs="Arial"/>
                <w:sz w:val="16"/>
                <w:szCs w:val="16"/>
              </w:rPr>
            </w:pPr>
            <w:r w:rsidRPr="00DF53B4">
              <w:rPr>
                <w:rFonts w:ascii="Arial" w:hAnsi="Arial" w:cs="Arial"/>
                <w:sz w:val="16"/>
                <w:szCs w:val="16"/>
              </w:rPr>
              <w:t>Update precondition requirements in C.13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BBF0D7"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338A7"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142A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15B370" w14:textId="77777777" w:rsidR="00DE1311" w:rsidRPr="00DF53B4" w:rsidRDefault="00DE1311" w:rsidP="00750378">
            <w:pPr>
              <w:rPr>
                <w:rFonts w:ascii="Arial" w:hAnsi="Arial" w:cs="Arial"/>
                <w:sz w:val="16"/>
                <w:szCs w:val="16"/>
              </w:rPr>
            </w:pPr>
            <w:r w:rsidRPr="00DF53B4">
              <w:rPr>
                <w:rFonts w:ascii="Arial" w:hAnsi="Arial" w:cs="Arial"/>
                <w:sz w:val="16"/>
                <w:szCs w:val="16"/>
              </w:rPr>
              <w:t>R5-160903</w:t>
            </w:r>
          </w:p>
        </w:tc>
      </w:tr>
      <w:tr w:rsidR="00DE1311" w:rsidRPr="00DF53B4" w14:paraId="110FC0D1"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ED3184"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9151B9"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F8E599" w14:textId="77777777" w:rsidR="00DE1311" w:rsidRPr="00DF53B4" w:rsidRDefault="00DE1311" w:rsidP="00750378">
            <w:pPr>
              <w:rPr>
                <w:rFonts w:ascii="Arial" w:hAnsi="Arial" w:cs="Arial"/>
                <w:sz w:val="16"/>
                <w:szCs w:val="16"/>
              </w:rPr>
            </w:pPr>
            <w:r w:rsidRPr="00DF53B4">
              <w:rPr>
                <w:rFonts w:ascii="Arial" w:hAnsi="Arial" w:cs="Arial"/>
                <w:sz w:val="16"/>
                <w:szCs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CEBAF"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3A6EE3" w14:textId="77777777" w:rsidR="00DE1311" w:rsidRPr="00DF53B4" w:rsidRDefault="00DE1311" w:rsidP="00750378">
            <w:pPr>
              <w:rPr>
                <w:rFonts w:ascii="Arial" w:hAnsi="Arial" w:cs="Arial"/>
                <w:sz w:val="16"/>
                <w:szCs w:val="16"/>
              </w:rPr>
            </w:pPr>
            <w:r w:rsidRPr="00DF53B4">
              <w:rPr>
                <w:rFonts w:ascii="Arial" w:hAnsi="Arial" w:cs="Arial"/>
                <w:sz w:val="16"/>
                <w:szCs w:val="16"/>
              </w:rPr>
              <w:t>Update precondition requirements in C.15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BD0443"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9335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26E02"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133CC9" w14:textId="77777777" w:rsidR="00DE1311" w:rsidRPr="00DF53B4" w:rsidRDefault="00DE1311" w:rsidP="00750378">
            <w:pPr>
              <w:rPr>
                <w:rFonts w:ascii="Arial" w:hAnsi="Arial" w:cs="Arial"/>
                <w:sz w:val="16"/>
                <w:szCs w:val="16"/>
              </w:rPr>
            </w:pPr>
            <w:r w:rsidRPr="00DF53B4">
              <w:rPr>
                <w:rFonts w:ascii="Arial" w:hAnsi="Arial" w:cs="Arial"/>
                <w:sz w:val="16"/>
                <w:szCs w:val="16"/>
              </w:rPr>
              <w:t>R5-160904</w:t>
            </w:r>
          </w:p>
        </w:tc>
      </w:tr>
      <w:tr w:rsidR="00DE1311" w:rsidRPr="00DF53B4" w14:paraId="35C5F69C"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64C494"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D63383"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8308F2" w14:textId="77777777" w:rsidR="00DE1311" w:rsidRPr="00DF53B4" w:rsidRDefault="00DE1311" w:rsidP="00750378">
            <w:pPr>
              <w:rPr>
                <w:rFonts w:ascii="Arial" w:hAnsi="Arial" w:cs="Arial"/>
                <w:sz w:val="16"/>
                <w:szCs w:val="16"/>
              </w:rPr>
            </w:pPr>
            <w:r w:rsidRPr="00DF53B4">
              <w:rPr>
                <w:rFonts w:ascii="Arial" w:hAnsi="Arial" w:cs="Arial"/>
                <w:sz w:val="16"/>
                <w:szCs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B1C6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7CA7BB"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Corrections to RS and RR modifiers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3B7964"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CBD9A"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2B9B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CAF280" w14:textId="77777777" w:rsidR="00DE1311" w:rsidRPr="00DF53B4" w:rsidRDefault="00DE1311" w:rsidP="00750378">
            <w:pPr>
              <w:rPr>
                <w:rFonts w:ascii="Arial" w:hAnsi="Arial" w:cs="Arial"/>
                <w:sz w:val="16"/>
                <w:szCs w:val="16"/>
              </w:rPr>
            </w:pPr>
            <w:r w:rsidRPr="00DF53B4">
              <w:rPr>
                <w:rFonts w:ascii="Arial" w:hAnsi="Arial" w:cs="Arial"/>
                <w:sz w:val="16"/>
                <w:szCs w:val="16"/>
              </w:rPr>
              <w:t>R5-160906</w:t>
            </w:r>
          </w:p>
        </w:tc>
      </w:tr>
      <w:tr w:rsidR="00DE1311" w:rsidRPr="00DF53B4" w14:paraId="258BB75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929DE9"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C0A1F3"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11CADC" w14:textId="77777777" w:rsidR="00DE1311" w:rsidRPr="00DF53B4" w:rsidRDefault="00DE1311" w:rsidP="00750378">
            <w:pPr>
              <w:rPr>
                <w:rFonts w:ascii="Arial" w:hAnsi="Arial" w:cs="Arial"/>
                <w:sz w:val="16"/>
                <w:szCs w:val="16"/>
              </w:rPr>
            </w:pPr>
            <w:r w:rsidRPr="00DF53B4">
              <w:rPr>
                <w:rFonts w:ascii="Arial" w:hAnsi="Arial" w:cs="Arial"/>
                <w:sz w:val="16"/>
                <w:szCs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A01CC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7C1936"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 to IMS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E02B8B"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F36850"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57F5A"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23AC09" w14:textId="77777777" w:rsidR="00DE1311" w:rsidRPr="00DF53B4" w:rsidRDefault="00DE1311" w:rsidP="00750378">
            <w:pPr>
              <w:rPr>
                <w:rFonts w:ascii="Arial" w:hAnsi="Arial" w:cs="Arial"/>
                <w:sz w:val="16"/>
                <w:szCs w:val="16"/>
              </w:rPr>
            </w:pPr>
            <w:r w:rsidRPr="00DF53B4">
              <w:rPr>
                <w:rFonts w:ascii="Arial" w:hAnsi="Arial" w:cs="Arial"/>
                <w:sz w:val="16"/>
                <w:szCs w:val="16"/>
              </w:rPr>
              <w:t>R5-160907</w:t>
            </w:r>
          </w:p>
        </w:tc>
      </w:tr>
      <w:tr w:rsidR="00DE1311" w:rsidRPr="00DF53B4" w14:paraId="79E59CF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05C89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EE35D6"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93FD87" w14:textId="77777777" w:rsidR="00DE1311" w:rsidRPr="00DF53B4" w:rsidRDefault="00DE1311" w:rsidP="00750378">
            <w:pPr>
              <w:rPr>
                <w:rFonts w:ascii="Arial" w:hAnsi="Arial" w:cs="Arial"/>
                <w:sz w:val="16"/>
                <w:szCs w:val="16"/>
              </w:rPr>
            </w:pPr>
            <w:r w:rsidRPr="00DF53B4">
              <w:rPr>
                <w:rFonts w:ascii="Arial" w:hAnsi="Arial" w:cs="Arial"/>
                <w:sz w:val="16"/>
                <w:szCs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1F304"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84CB86" w14:textId="77777777" w:rsidR="00DE1311" w:rsidRPr="00DF53B4" w:rsidRDefault="00DE1311" w:rsidP="00750378">
            <w:pPr>
              <w:rPr>
                <w:rFonts w:ascii="Arial" w:hAnsi="Arial" w:cs="Arial"/>
                <w:sz w:val="16"/>
                <w:szCs w:val="16"/>
              </w:rPr>
            </w:pPr>
            <w:r w:rsidRPr="00DF53B4">
              <w:rPr>
                <w:rFonts w:ascii="Arial" w:hAnsi="Arial" w:cs="Arial"/>
                <w:sz w:val="16"/>
                <w:szCs w:val="16"/>
              </w:rPr>
              <w:t>New TC H.8.1 Initial 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80C3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C539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B085B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0611CB" w14:textId="77777777" w:rsidR="00DE1311" w:rsidRPr="00DF53B4" w:rsidRDefault="00DE1311" w:rsidP="00750378">
            <w:pPr>
              <w:rPr>
                <w:rFonts w:ascii="Arial" w:hAnsi="Arial" w:cs="Arial"/>
                <w:sz w:val="16"/>
                <w:szCs w:val="16"/>
              </w:rPr>
            </w:pPr>
            <w:r w:rsidRPr="00DF53B4">
              <w:rPr>
                <w:rFonts w:ascii="Arial" w:hAnsi="Arial" w:cs="Arial"/>
                <w:sz w:val="16"/>
                <w:szCs w:val="16"/>
              </w:rPr>
              <w:t>R5-160913</w:t>
            </w:r>
          </w:p>
        </w:tc>
      </w:tr>
      <w:tr w:rsidR="00DE1311" w:rsidRPr="00DF53B4" w14:paraId="20D54D55"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C4AD0A"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2F40B6"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D24522" w14:textId="77777777" w:rsidR="00DE1311" w:rsidRPr="00DF53B4" w:rsidRDefault="00DE1311" w:rsidP="00750378">
            <w:pPr>
              <w:rPr>
                <w:rFonts w:ascii="Arial" w:hAnsi="Arial" w:cs="Arial"/>
                <w:sz w:val="16"/>
                <w:szCs w:val="16"/>
              </w:rPr>
            </w:pPr>
            <w:r w:rsidRPr="00DF53B4">
              <w:rPr>
                <w:rFonts w:ascii="Arial" w:hAnsi="Arial" w:cs="Arial"/>
                <w:sz w:val="16"/>
                <w:szCs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2F9FA"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2CB061"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 to default IMS Registration messages for new Fixed Broadband Access Registration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775AC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30A9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1B2652"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9D6E1" w14:textId="77777777" w:rsidR="00DE1311" w:rsidRPr="00DF53B4" w:rsidRDefault="00DE1311" w:rsidP="00750378">
            <w:pPr>
              <w:rPr>
                <w:rFonts w:ascii="Arial" w:hAnsi="Arial" w:cs="Arial"/>
                <w:sz w:val="16"/>
                <w:szCs w:val="16"/>
              </w:rPr>
            </w:pPr>
            <w:r w:rsidRPr="00DF53B4">
              <w:rPr>
                <w:rFonts w:ascii="Arial" w:hAnsi="Arial" w:cs="Arial"/>
                <w:sz w:val="16"/>
                <w:szCs w:val="16"/>
              </w:rPr>
              <w:t>R5-160914</w:t>
            </w:r>
          </w:p>
        </w:tc>
      </w:tr>
      <w:tr w:rsidR="00DE1311" w:rsidRPr="00DF53B4" w14:paraId="38AF7CA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04765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3BE35B" w14:textId="77777777" w:rsidR="00DE1311" w:rsidRPr="00DF53B4" w:rsidRDefault="00DE1311" w:rsidP="00750378">
            <w:pPr>
              <w:rPr>
                <w:rFonts w:ascii="Arial" w:hAnsi="Arial" w:cs="Arial"/>
                <w:sz w:val="16"/>
                <w:szCs w:val="16"/>
              </w:rPr>
            </w:pPr>
            <w:r w:rsidRPr="00DF53B4">
              <w:rPr>
                <w:rFonts w:ascii="Arial" w:hAnsi="Arial" w:cs="Arial"/>
                <w:sz w:val="16"/>
                <w:szCs w:val="16"/>
              </w:rPr>
              <w:t>RP-160096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8E0368" w14:textId="77777777" w:rsidR="00DE1311" w:rsidRPr="00DF53B4" w:rsidRDefault="00DE1311" w:rsidP="00750378">
            <w:pPr>
              <w:rPr>
                <w:rFonts w:ascii="Arial" w:hAnsi="Arial" w:cs="Arial"/>
                <w:sz w:val="16"/>
                <w:szCs w:val="16"/>
              </w:rPr>
            </w:pPr>
            <w:r w:rsidRPr="00DF53B4">
              <w:rPr>
                <w:rFonts w:ascii="Arial" w:hAnsi="Arial" w:cs="Arial"/>
                <w:sz w:val="16"/>
                <w:szCs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25959C"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E93992" w14:textId="77777777" w:rsidR="00DE1311" w:rsidRPr="00DF53B4" w:rsidRDefault="00DE1311" w:rsidP="00750378">
            <w:pPr>
              <w:rPr>
                <w:rFonts w:ascii="Arial" w:hAnsi="Arial" w:cs="Arial"/>
                <w:sz w:val="16"/>
                <w:szCs w:val="16"/>
              </w:rPr>
            </w:pPr>
            <w:r w:rsidRPr="00DF53B4">
              <w:rPr>
                <w:rFonts w:ascii="Arial" w:hAnsi="Arial" w:cs="Arial"/>
                <w:sz w:val="16"/>
                <w:szCs w:val="16"/>
              </w:rPr>
              <w:t>New Generic Test Procedure for MTSI Originating speech call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525CD8"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0BD4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29714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EC9F7E" w14:textId="77777777" w:rsidR="00DE1311" w:rsidRPr="00DF53B4" w:rsidRDefault="00DE1311" w:rsidP="00750378">
            <w:pPr>
              <w:rPr>
                <w:rFonts w:ascii="Arial" w:hAnsi="Arial" w:cs="Arial"/>
                <w:sz w:val="16"/>
                <w:szCs w:val="16"/>
              </w:rPr>
            </w:pPr>
            <w:r w:rsidRPr="00DF53B4">
              <w:rPr>
                <w:rFonts w:ascii="Arial" w:hAnsi="Arial" w:cs="Arial"/>
                <w:sz w:val="16"/>
                <w:szCs w:val="16"/>
              </w:rPr>
              <w:t>R5-160915</w:t>
            </w:r>
          </w:p>
        </w:tc>
      </w:tr>
      <w:tr w:rsidR="00DE1311" w:rsidRPr="00DF53B4" w14:paraId="673478F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4E621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151DFD"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2C3764" w14:textId="77777777" w:rsidR="00DE1311" w:rsidRPr="00DF53B4" w:rsidRDefault="00DE1311" w:rsidP="00750378">
            <w:pPr>
              <w:rPr>
                <w:rFonts w:ascii="Arial" w:hAnsi="Arial" w:cs="Arial"/>
                <w:sz w:val="16"/>
                <w:szCs w:val="16"/>
              </w:rPr>
            </w:pPr>
            <w:r w:rsidRPr="00DF53B4">
              <w:rPr>
                <w:rFonts w:ascii="Arial" w:hAnsi="Arial" w:cs="Arial"/>
                <w:sz w:val="16"/>
                <w:szCs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5F848"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22ACDC" w14:textId="77777777" w:rsidR="00DE1311" w:rsidRPr="00DF53B4" w:rsidRDefault="00DE1311" w:rsidP="00750378">
            <w:pPr>
              <w:rPr>
                <w:rFonts w:ascii="Arial" w:hAnsi="Arial" w:cs="Arial"/>
                <w:sz w:val="16"/>
                <w:szCs w:val="16"/>
              </w:rPr>
            </w:pPr>
            <w:r w:rsidRPr="00DF53B4">
              <w:rPr>
                <w:rFonts w:ascii="Arial" w:hAnsi="Arial" w:cs="Arial"/>
                <w:sz w:val="16"/>
                <w:szCs w:val="16"/>
              </w:rPr>
              <w:t xml:space="preserve">Update precondition requirements in C.45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4E516F"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6DD2C"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AFD69F"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C97258" w14:textId="77777777" w:rsidR="00DE1311" w:rsidRPr="00DF53B4" w:rsidRDefault="00DE1311" w:rsidP="00750378">
            <w:pPr>
              <w:rPr>
                <w:rFonts w:ascii="Arial" w:hAnsi="Arial" w:cs="Arial"/>
                <w:sz w:val="16"/>
                <w:szCs w:val="16"/>
              </w:rPr>
            </w:pPr>
            <w:r w:rsidRPr="00DF53B4">
              <w:rPr>
                <w:rFonts w:ascii="Arial" w:hAnsi="Arial" w:cs="Arial"/>
                <w:sz w:val="16"/>
                <w:szCs w:val="16"/>
              </w:rPr>
              <w:t>R5-160916</w:t>
            </w:r>
          </w:p>
        </w:tc>
      </w:tr>
      <w:tr w:rsidR="00DE1311" w:rsidRPr="00DF53B4" w14:paraId="47D3453D"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11F4F2"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EED7DB"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DBD4A2" w14:textId="77777777" w:rsidR="00DE1311" w:rsidRPr="00DF53B4" w:rsidRDefault="00DE1311" w:rsidP="00750378">
            <w:pPr>
              <w:rPr>
                <w:rFonts w:ascii="Arial" w:hAnsi="Arial" w:cs="Arial"/>
                <w:sz w:val="16"/>
                <w:szCs w:val="16"/>
              </w:rPr>
            </w:pPr>
            <w:r w:rsidRPr="00DF53B4">
              <w:rPr>
                <w:rFonts w:ascii="Arial" w:hAnsi="Arial" w:cs="Arial"/>
                <w:sz w:val="16"/>
                <w:szCs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93028"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393830" w14:textId="77777777" w:rsidR="00DE1311" w:rsidRPr="00DF53B4" w:rsidRDefault="00DE1311" w:rsidP="00750378">
            <w:pPr>
              <w:rPr>
                <w:rFonts w:ascii="Arial" w:hAnsi="Arial" w:cs="Arial"/>
                <w:sz w:val="16"/>
                <w:szCs w:val="16"/>
              </w:rPr>
            </w:pPr>
            <w:r w:rsidRPr="00DF53B4">
              <w:rPr>
                <w:rFonts w:ascii="Arial" w:hAnsi="Arial" w:cs="Arial"/>
                <w:sz w:val="16"/>
                <w:szCs w:val="16"/>
              </w:rPr>
              <w:t>Update EVS requirements in test case 12.26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2D521F"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42A1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BF31A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E0E58E" w14:textId="77777777" w:rsidR="00DE1311" w:rsidRPr="00DF53B4" w:rsidRDefault="00DE1311" w:rsidP="00750378">
            <w:pPr>
              <w:rPr>
                <w:rFonts w:ascii="Arial" w:hAnsi="Arial" w:cs="Arial"/>
                <w:sz w:val="16"/>
                <w:szCs w:val="16"/>
              </w:rPr>
            </w:pPr>
            <w:r w:rsidRPr="00DF53B4">
              <w:rPr>
                <w:rFonts w:ascii="Arial" w:hAnsi="Arial" w:cs="Arial"/>
                <w:sz w:val="16"/>
                <w:szCs w:val="16"/>
              </w:rPr>
              <w:t>R5-160917</w:t>
            </w:r>
          </w:p>
        </w:tc>
      </w:tr>
      <w:tr w:rsidR="00DE1311" w:rsidRPr="00DF53B4" w14:paraId="50CCC84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140809"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E84F0B4"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D12DC0B" w14:textId="77777777" w:rsidR="00DE1311" w:rsidRPr="00DF53B4" w:rsidRDefault="00DE1311" w:rsidP="00750378">
            <w:pPr>
              <w:rPr>
                <w:rFonts w:ascii="Arial" w:hAnsi="Arial" w:cs="Arial"/>
                <w:sz w:val="16"/>
                <w:szCs w:val="16"/>
              </w:rPr>
            </w:pPr>
            <w:r w:rsidRPr="00DF53B4">
              <w:rPr>
                <w:rFonts w:ascii="Arial" w:hAnsi="Arial" w:cs="Arial"/>
                <w:sz w:val="16"/>
                <w:szCs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063BD"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4F5061" w14:textId="77777777" w:rsidR="00DE1311" w:rsidRPr="00DF53B4" w:rsidRDefault="00DE1311" w:rsidP="00750378">
            <w:pPr>
              <w:rPr>
                <w:rFonts w:ascii="Arial" w:hAnsi="Arial" w:cs="Arial"/>
                <w:sz w:val="16"/>
                <w:szCs w:val="16"/>
              </w:rPr>
            </w:pPr>
            <w:r w:rsidRPr="00DF53B4">
              <w:rPr>
                <w:rFonts w:ascii="Arial" w:hAnsi="Arial" w:cs="Arial"/>
                <w:sz w:val="16"/>
                <w:szCs w:val="16"/>
              </w:rPr>
              <w:t>Update EVS requirements in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CB89DA"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7470B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144A4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72A265" w14:textId="77777777" w:rsidR="00DE1311" w:rsidRPr="00DF53B4" w:rsidRDefault="00DE1311" w:rsidP="00750378">
            <w:pPr>
              <w:rPr>
                <w:rFonts w:ascii="Arial" w:hAnsi="Arial" w:cs="Arial"/>
                <w:sz w:val="16"/>
                <w:szCs w:val="16"/>
              </w:rPr>
            </w:pPr>
            <w:r w:rsidRPr="00DF53B4">
              <w:rPr>
                <w:rFonts w:ascii="Arial" w:hAnsi="Arial" w:cs="Arial"/>
                <w:sz w:val="16"/>
                <w:szCs w:val="16"/>
              </w:rPr>
              <w:t>R5-160918</w:t>
            </w:r>
          </w:p>
        </w:tc>
      </w:tr>
      <w:tr w:rsidR="00DE1311" w:rsidRPr="00DF53B4" w14:paraId="4D7B253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2CC9A6"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40CE6D" w14:textId="77777777" w:rsidR="00DE1311" w:rsidRPr="00DF53B4" w:rsidRDefault="00DE1311" w:rsidP="00750378">
            <w:pPr>
              <w:rPr>
                <w:rFonts w:ascii="Arial" w:hAnsi="Arial" w:cs="Arial"/>
                <w:sz w:val="16"/>
                <w:szCs w:val="16"/>
              </w:rPr>
            </w:pPr>
            <w:r w:rsidRPr="00DF53B4">
              <w:rPr>
                <w:rFonts w:ascii="Arial" w:hAnsi="Arial" w:cs="Arial"/>
                <w:sz w:val="16"/>
                <w:szCs w:val="16"/>
              </w:rPr>
              <w:t>RP-160101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C25BB" w14:textId="77777777" w:rsidR="00DE1311" w:rsidRPr="00DF53B4" w:rsidRDefault="00DE1311" w:rsidP="00750378">
            <w:pPr>
              <w:rPr>
                <w:rFonts w:ascii="Arial" w:hAnsi="Arial" w:cs="Arial"/>
                <w:sz w:val="16"/>
                <w:szCs w:val="16"/>
              </w:rPr>
            </w:pPr>
            <w:r w:rsidRPr="00DF53B4">
              <w:rPr>
                <w:rFonts w:ascii="Arial" w:hAnsi="Arial" w:cs="Arial"/>
                <w:sz w:val="16"/>
                <w:szCs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0539E"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14C8B0" w14:textId="77777777" w:rsidR="00DE1311" w:rsidRPr="00DF53B4" w:rsidRDefault="00DE1311" w:rsidP="00750378">
            <w:pPr>
              <w:rPr>
                <w:rFonts w:ascii="Arial" w:hAnsi="Arial" w:cs="Arial"/>
                <w:sz w:val="16"/>
                <w:szCs w:val="16"/>
              </w:rPr>
            </w:pPr>
            <w:r w:rsidRPr="00DF53B4">
              <w:rPr>
                <w:rFonts w:ascii="Arial" w:hAnsi="Arial" w:cs="Arial"/>
                <w:sz w:val="16"/>
                <w:szCs w:val="16"/>
              </w:rPr>
              <w:t>Update EVS requirements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63DE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4F672D"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5E28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3FD280" w14:textId="77777777" w:rsidR="00DE1311" w:rsidRPr="00DF53B4" w:rsidRDefault="00DE1311" w:rsidP="00750378">
            <w:pPr>
              <w:rPr>
                <w:rFonts w:ascii="Arial" w:hAnsi="Arial" w:cs="Arial"/>
                <w:sz w:val="16"/>
                <w:szCs w:val="16"/>
              </w:rPr>
            </w:pPr>
            <w:r w:rsidRPr="00DF53B4">
              <w:rPr>
                <w:rFonts w:ascii="Arial" w:hAnsi="Arial" w:cs="Arial"/>
                <w:sz w:val="16"/>
                <w:szCs w:val="16"/>
              </w:rPr>
              <w:t>R5-160919</w:t>
            </w:r>
          </w:p>
        </w:tc>
      </w:tr>
      <w:tr w:rsidR="00DE1311" w:rsidRPr="00DF53B4" w14:paraId="1C95A807"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503323"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C66C02" w14:textId="77777777" w:rsidR="00DE1311" w:rsidRPr="00DF53B4" w:rsidRDefault="00DE1311" w:rsidP="00750378">
            <w:pPr>
              <w:rPr>
                <w:rFonts w:ascii="Arial" w:hAnsi="Arial" w:cs="Arial"/>
                <w:sz w:val="16"/>
                <w:szCs w:val="16"/>
              </w:rPr>
            </w:pPr>
            <w:r w:rsidRPr="00DF53B4">
              <w:rPr>
                <w:rFonts w:ascii="Arial" w:hAnsi="Arial" w:cs="Arial"/>
                <w:sz w:val="16"/>
                <w:szCs w:val="16"/>
              </w:rPr>
              <w:t>RP-160119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2A353B" w14:textId="77777777" w:rsidR="00DE1311" w:rsidRPr="00DF53B4" w:rsidRDefault="00DE1311" w:rsidP="00750378">
            <w:pPr>
              <w:rPr>
                <w:rFonts w:ascii="Arial" w:hAnsi="Arial" w:cs="Arial"/>
                <w:sz w:val="16"/>
                <w:szCs w:val="16"/>
              </w:rPr>
            </w:pPr>
            <w:r w:rsidRPr="00DF53B4">
              <w:rPr>
                <w:rFonts w:ascii="Arial" w:hAnsi="Arial" w:cs="Arial"/>
                <w:sz w:val="16"/>
                <w:szCs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91498" w14:textId="77777777" w:rsidR="00DE1311" w:rsidRPr="00DF53B4" w:rsidRDefault="00DE1311" w:rsidP="00750378">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A7BDDE" w14:textId="77777777" w:rsidR="00DE1311" w:rsidRPr="00DF53B4" w:rsidRDefault="00DE1311" w:rsidP="00750378">
            <w:pPr>
              <w:rPr>
                <w:rFonts w:ascii="Arial" w:hAnsi="Arial" w:cs="Arial"/>
                <w:sz w:val="16"/>
                <w:szCs w:val="16"/>
              </w:rPr>
            </w:pPr>
            <w:r w:rsidRPr="00DF53B4">
              <w:rPr>
                <w:rFonts w:ascii="Arial" w:hAnsi="Arial" w:cs="Arial"/>
                <w:sz w:val="16"/>
                <w:szCs w:val="16"/>
              </w:rPr>
              <w:t>Correction to IMS emergency call test cases 19.3.2, 19.3.2b and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2BE5C3"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A23E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072B8"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DC4DB" w14:textId="77777777" w:rsidR="00DE1311" w:rsidRPr="00DF53B4" w:rsidRDefault="00DE1311" w:rsidP="00750378">
            <w:pPr>
              <w:rPr>
                <w:rFonts w:ascii="Arial" w:hAnsi="Arial" w:cs="Arial"/>
                <w:sz w:val="16"/>
                <w:szCs w:val="16"/>
              </w:rPr>
            </w:pPr>
            <w:r w:rsidRPr="00DF53B4">
              <w:rPr>
                <w:rFonts w:ascii="Arial" w:hAnsi="Arial" w:cs="Arial"/>
                <w:sz w:val="16"/>
                <w:szCs w:val="16"/>
              </w:rPr>
              <w:t>R5-160937</w:t>
            </w:r>
          </w:p>
        </w:tc>
      </w:tr>
      <w:tr w:rsidR="00DE1311" w:rsidRPr="00DF53B4" w14:paraId="1E61AF6B"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5BDD4D"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45A043"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21FEE5" w14:textId="77777777" w:rsidR="00DE1311" w:rsidRPr="00DF53B4" w:rsidRDefault="00DE1311" w:rsidP="00750378">
            <w:pPr>
              <w:rPr>
                <w:rFonts w:ascii="Arial" w:hAnsi="Arial" w:cs="Arial"/>
                <w:sz w:val="16"/>
                <w:szCs w:val="16"/>
              </w:rPr>
            </w:pPr>
            <w:r w:rsidRPr="00DF53B4">
              <w:rPr>
                <w:rFonts w:ascii="Arial" w:hAnsi="Arial" w:cs="Arial"/>
                <w:sz w:val="16"/>
                <w:szCs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C8389"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8F11A2" w14:textId="77777777" w:rsidR="00DE1311" w:rsidRPr="00DF53B4" w:rsidRDefault="00DE1311" w:rsidP="00750378">
            <w:pPr>
              <w:rPr>
                <w:rFonts w:ascii="Arial" w:hAnsi="Arial" w:cs="Arial"/>
                <w:sz w:val="16"/>
                <w:szCs w:val="16"/>
              </w:rPr>
            </w:pPr>
            <w:r w:rsidRPr="00DF53B4">
              <w:rPr>
                <w:rFonts w:ascii="Arial" w:hAnsi="Arial" w:cs="Arial"/>
                <w:sz w:val="16"/>
                <w:szCs w:val="16"/>
              </w:rPr>
              <w:t>Adding GSMA IR.94 reference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A45F39"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5F2B5"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9D0443"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B95794" w14:textId="77777777" w:rsidR="00DE1311" w:rsidRPr="00DF53B4" w:rsidRDefault="00DE1311" w:rsidP="00750378">
            <w:pPr>
              <w:rPr>
                <w:rFonts w:ascii="Arial" w:hAnsi="Arial" w:cs="Arial"/>
                <w:sz w:val="16"/>
                <w:szCs w:val="16"/>
              </w:rPr>
            </w:pPr>
            <w:r w:rsidRPr="00DF53B4">
              <w:rPr>
                <w:rFonts w:ascii="Arial" w:hAnsi="Arial" w:cs="Arial"/>
                <w:sz w:val="16"/>
                <w:szCs w:val="16"/>
              </w:rPr>
              <w:t>R5-160943</w:t>
            </w:r>
          </w:p>
        </w:tc>
      </w:tr>
      <w:tr w:rsidR="00DE1311" w:rsidRPr="00DF53B4" w14:paraId="085C918A"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936FDE"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3762E0"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D9134D" w14:textId="77777777" w:rsidR="00DE1311" w:rsidRPr="00DF53B4" w:rsidRDefault="00DE1311" w:rsidP="00750378">
            <w:pPr>
              <w:rPr>
                <w:rFonts w:ascii="Arial" w:hAnsi="Arial" w:cs="Arial"/>
                <w:sz w:val="16"/>
                <w:szCs w:val="16"/>
              </w:rPr>
            </w:pPr>
            <w:r w:rsidRPr="00DF53B4">
              <w:rPr>
                <w:rFonts w:ascii="Arial" w:hAnsi="Arial" w:cs="Arial"/>
                <w:sz w:val="16"/>
                <w:szCs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64857"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D20380" w14:textId="77777777" w:rsidR="00DE1311" w:rsidRPr="00DF53B4" w:rsidRDefault="00DE1311" w:rsidP="00750378">
            <w:pPr>
              <w:rPr>
                <w:rFonts w:ascii="Arial" w:hAnsi="Arial" w:cs="Arial"/>
                <w:sz w:val="16"/>
                <w:szCs w:val="16"/>
              </w:rPr>
            </w:pPr>
            <w:r w:rsidRPr="00DF53B4">
              <w:rPr>
                <w:rFonts w:ascii="Arial" w:hAnsi="Arial" w:cs="Arial"/>
                <w:sz w:val="16"/>
                <w:szCs w:val="16"/>
              </w:rPr>
              <w:t>New test case 15.2a Originating Identification Restriction / Signalling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D33CC"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8DAF9"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954F54"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1157A7" w14:textId="77777777" w:rsidR="00DE1311" w:rsidRPr="00DF53B4" w:rsidRDefault="00DE1311" w:rsidP="00750378">
            <w:pPr>
              <w:rPr>
                <w:rFonts w:ascii="Arial" w:hAnsi="Arial" w:cs="Arial"/>
                <w:sz w:val="16"/>
                <w:szCs w:val="16"/>
              </w:rPr>
            </w:pPr>
            <w:r w:rsidRPr="00DF53B4">
              <w:rPr>
                <w:rFonts w:ascii="Arial" w:hAnsi="Arial" w:cs="Arial"/>
                <w:sz w:val="16"/>
                <w:szCs w:val="16"/>
              </w:rPr>
              <w:t>R5-160975</w:t>
            </w:r>
          </w:p>
        </w:tc>
      </w:tr>
      <w:tr w:rsidR="00DE1311" w:rsidRPr="00DF53B4" w14:paraId="2E98CD3E" w14:textId="77777777" w:rsidTr="00750378">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4815E0" w14:textId="77777777" w:rsidR="00DE1311" w:rsidRPr="00DF53B4" w:rsidRDefault="00DE1311" w:rsidP="00750378">
            <w:pPr>
              <w:rPr>
                <w:rFonts w:ascii="Arial" w:hAnsi="Arial" w:cs="Arial"/>
                <w:sz w:val="16"/>
                <w:szCs w:val="16"/>
              </w:rPr>
            </w:pPr>
            <w:r w:rsidRPr="00DF53B4">
              <w:rPr>
                <w:rFonts w:ascii="Arial" w:hAnsi="Arial" w:cs="Arial"/>
                <w:sz w:val="16"/>
                <w:szCs w:val="16"/>
              </w:rPr>
              <w:t>RP-71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7C1BCE" w14:textId="77777777" w:rsidR="00DE1311" w:rsidRPr="00DF53B4" w:rsidRDefault="00DE1311" w:rsidP="00750378">
            <w:pPr>
              <w:rPr>
                <w:rFonts w:ascii="Arial" w:hAnsi="Arial" w:cs="Arial"/>
                <w:sz w:val="16"/>
                <w:szCs w:val="16"/>
              </w:rPr>
            </w:pPr>
            <w:r w:rsidRPr="00DF53B4">
              <w:rPr>
                <w:rFonts w:ascii="Arial" w:hAnsi="Arial" w:cs="Arial"/>
                <w:sz w:val="16"/>
                <w:szCs w:val="16"/>
              </w:rPr>
              <w:t>RP-160117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4350C0" w14:textId="77777777" w:rsidR="00DE1311" w:rsidRPr="00DF53B4" w:rsidRDefault="00DE1311" w:rsidP="00750378">
            <w:pPr>
              <w:rPr>
                <w:rFonts w:ascii="Arial" w:hAnsi="Arial" w:cs="Arial"/>
                <w:sz w:val="16"/>
                <w:szCs w:val="16"/>
              </w:rPr>
            </w:pPr>
            <w:r w:rsidRPr="00DF53B4">
              <w:rPr>
                <w:rFonts w:ascii="Arial" w:hAnsi="Arial" w:cs="Arial"/>
                <w:sz w:val="16"/>
                <w:szCs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7DC852" w14:textId="77777777" w:rsidR="00DE1311" w:rsidRPr="00DF53B4" w:rsidRDefault="00DE1311" w:rsidP="00750378">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7AB1DB" w14:textId="77777777" w:rsidR="00DE1311" w:rsidRPr="00DF53B4" w:rsidRDefault="00DE1311" w:rsidP="00750378">
            <w:pPr>
              <w:rPr>
                <w:rFonts w:ascii="Arial" w:hAnsi="Arial" w:cs="Arial"/>
                <w:sz w:val="16"/>
                <w:szCs w:val="16"/>
              </w:rPr>
            </w:pPr>
            <w:r w:rsidRPr="00DF53B4">
              <w:rPr>
                <w:rFonts w:ascii="Arial" w:hAnsi="Arial" w:cs="Arial"/>
                <w:sz w:val="16"/>
                <w:szCs w:val="16"/>
              </w:rPr>
              <w:t>New test case 15.4a Terminating Identification Restriction / Signalling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05DDA6" w14:textId="77777777" w:rsidR="00DE1311" w:rsidRPr="00DF53B4" w:rsidRDefault="00DE1311" w:rsidP="00750378">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500E6"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12.8.1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037FE" w14:textId="77777777" w:rsidR="00DE1311" w:rsidRPr="00DF53B4" w:rsidRDefault="00DE1311" w:rsidP="00750378">
            <w:pPr>
              <w:pStyle w:val="TAL"/>
              <w:rPr>
                <w:rFonts w:cs="Arial"/>
                <w:sz w:val="16"/>
                <w:szCs w:val="16"/>
                <w:lang w:eastAsia="en-US"/>
              </w:rPr>
            </w:pPr>
            <w:r w:rsidRPr="00DF53B4">
              <w:rPr>
                <w:rFonts w:cs="Arial"/>
                <w:sz w:val="16"/>
                <w:szCs w:val="16"/>
                <w:lang w:eastAsia="en-US"/>
              </w:rPr>
              <w:t>12.9.0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00ED35" w14:textId="77777777" w:rsidR="00DE1311" w:rsidRPr="00DF53B4" w:rsidRDefault="00DE1311" w:rsidP="00750378">
            <w:pPr>
              <w:rPr>
                <w:rFonts w:ascii="Arial" w:hAnsi="Arial" w:cs="Arial"/>
                <w:sz w:val="16"/>
                <w:szCs w:val="16"/>
              </w:rPr>
            </w:pPr>
            <w:r w:rsidRPr="00DF53B4">
              <w:rPr>
                <w:rFonts w:ascii="Arial" w:hAnsi="Arial" w:cs="Arial"/>
                <w:sz w:val="16"/>
                <w:szCs w:val="16"/>
              </w:rPr>
              <w:t>R5-160976</w:t>
            </w:r>
          </w:p>
        </w:tc>
      </w:tr>
      <w:tr w:rsidR="003B5117" w:rsidRPr="00DF53B4" w14:paraId="6A34FFB2"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0685D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493312"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38E239" w14:textId="77777777" w:rsidR="003B5117" w:rsidRPr="00DF53B4" w:rsidRDefault="003B5117" w:rsidP="00C31E37">
            <w:pPr>
              <w:rPr>
                <w:rFonts w:ascii="Arial" w:hAnsi="Arial" w:cs="Arial"/>
                <w:sz w:val="16"/>
                <w:szCs w:val="16"/>
              </w:rPr>
            </w:pPr>
            <w:r w:rsidRPr="00DF53B4">
              <w:rPr>
                <w:rFonts w:ascii="Arial" w:hAnsi="Arial" w:cs="Arial"/>
                <w:sz w:val="16"/>
                <w:szCs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B96C0"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E308C3"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to IMS test case 15.2a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D3DF7A"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145D4"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0AF41"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603744" w14:textId="77777777" w:rsidR="003B5117" w:rsidRPr="00DF53B4" w:rsidRDefault="003B5117" w:rsidP="003A36A4">
            <w:pPr>
              <w:rPr>
                <w:rFonts w:ascii="Arial" w:hAnsi="Arial" w:cs="Arial"/>
                <w:sz w:val="16"/>
                <w:szCs w:val="16"/>
              </w:rPr>
            </w:pPr>
            <w:r w:rsidRPr="00DF53B4">
              <w:rPr>
                <w:rFonts w:ascii="Arial" w:hAnsi="Arial" w:cs="Arial"/>
                <w:sz w:val="16"/>
                <w:szCs w:val="16"/>
              </w:rPr>
              <w:t>R5-162034</w:t>
            </w:r>
          </w:p>
        </w:tc>
      </w:tr>
      <w:tr w:rsidR="003B5117" w:rsidRPr="00DF53B4" w14:paraId="7688635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424142"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CE428B"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DB7F7F" w14:textId="77777777" w:rsidR="003B5117" w:rsidRPr="00DF53B4" w:rsidRDefault="003B5117" w:rsidP="00C31E37">
            <w:pPr>
              <w:rPr>
                <w:rFonts w:ascii="Arial" w:hAnsi="Arial" w:cs="Arial"/>
                <w:sz w:val="16"/>
                <w:szCs w:val="16"/>
              </w:rPr>
            </w:pPr>
            <w:r w:rsidRPr="00DF53B4">
              <w:rPr>
                <w:rFonts w:ascii="Arial" w:hAnsi="Arial" w:cs="Arial"/>
                <w:sz w:val="16"/>
                <w:szCs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72366"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D5C7FD" w14:textId="77777777" w:rsidR="003B5117" w:rsidRPr="00DF53B4" w:rsidRDefault="003B5117" w:rsidP="00BC526C">
            <w:pPr>
              <w:rPr>
                <w:rFonts w:ascii="Arial" w:hAnsi="Arial" w:cs="Arial"/>
                <w:sz w:val="16"/>
                <w:szCs w:val="16"/>
              </w:rPr>
            </w:pPr>
            <w:r w:rsidRPr="00DF53B4">
              <w:rPr>
                <w:rFonts w:ascii="Arial" w:hAnsi="Arial" w:cs="Arial"/>
                <w:sz w:val="16"/>
                <w:szCs w:val="16"/>
              </w:rPr>
              <w:t>Update test case 12.25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65F6C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8D6CF"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5849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8D4476" w14:textId="77777777" w:rsidR="003B5117" w:rsidRPr="00DF53B4" w:rsidRDefault="003B5117" w:rsidP="002472D6">
            <w:pPr>
              <w:rPr>
                <w:rFonts w:ascii="Arial" w:hAnsi="Arial" w:cs="Arial"/>
                <w:sz w:val="16"/>
                <w:szCs w:val="16"/>
              </w:rPr>
            </w:pPr>
            <w:r w:rsidRPr="00DF53B4">
              <w:rPr>
                <w:rFonts w:ascii="Arial" w:hAnsi="Arial" w:cs="Arial"/>
                <w:sz w:val="16"/>
                <w:szCs w:val="16"/>
              </w:rPr>
              <w:t>R5-162045</w:t>
            </w:r>
          </w:p>
        </w:tc>
      </w:tr>
      <w:tr w:rsidR="003B5117" w:rsidRPr="00DF53B4" w14:paraId="7A541984"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58FAC4"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992785"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8DC587" w14:textId="77777777" w:rsidR="003B5117" w:rsidRPr="00DF53B4" w:rsidRDefault="003B5117" w:rsidP="00C31E37">
            <w:pPr>
              <w:rPr>
                <w:rFonts w:ascii="Arial" w:hAnsi="Arial" w:cs="Arial"/>
                <w:sz w:val="16"/>
                <w:szCs w:val="16"/>
              </w:rPr>
            </w:pPr>
            <w:r w:rsidRPr="00DF53B4">
              <w:rPr>
                <w:rFonts w:ascii="Arial" w:hAnsi="Arial" w:cs="Arial"/>
                <w:sz w:val="16"/>
                <w:szCs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F85F6"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2317DD" w14:textId="77777777" w:rsidR="003B5117" w:rsidRPr="00DF53B4" w:rsidRDefault="003B5117" w:rsidP="00BC526C">
            <w:pPr>
              <w:rPr>
                <w:rFonts w:ascii="Arial" w:hAnsi="Arial" w:cs="Arial"/>
                <w:sz w:val="16"/>
                <w:szCs w:val="16"/>
              </w:rPr>
            </w:pPr>
            <w:r w:rsidRPr="00DF53B4">
              <w:rPr>
                <w:rFonts w:ascii="Arial" w:hAnsi="Arial" w:cs="Arial"/>
                <w:sz w:val="16"/>
                <w:szCs w:val="16"/>
              </w:rPr>
              <w:t>Update test case 12.26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576FE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C92A4"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424703"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AB2917" w14:textId="77777777" w:rsidR="003B5117" w:rsidRPr="00DF53B4" w:rsidRDefault="003B5117" w:rsidP="002472D6">
            <w:pPr>
              <w:rPr>
                <w:rFonts w:ascii="Arial" w:hAnsi="Arial" w:cs="Arial"/>
                <w:sz w:val="16"/>
                <w:szCs w:val="16"/>
              </w:rPr>
            </w:pPr>
            <w:r w:rsidRPr="00DF53B4">
              <w:rPr>
                <w:rFonts w:ascii="Arial" w:hAnsi="Arial" w:cs="Arial"/>
                <w:sz w:val="16"/>
                <w:szCs w:val="16"/>
              </w:rPr>
              <w:t>R5-162046</w:t>
            </w:r>
          </w:p>
        </w:tc>
      </w:tr>
      <w:tr w:rsidR="003B5117" w:rsidRPr="00DF53B4" w14:paraId="34E5DC0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63C5B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A461D6"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4A013E" w14:textId="77777777" w:rsidR="003B5117" w:rsidRPr="00DF53B4" w:rsidRDefault="003B5117" w:rsidP="00C31E37">
            <w:pPr>
              <w:rPr>
                <w:rFonts w:ascii="Arial" w:hAnsi="Arial" w:cs="Arial"/>
                <w:sz w:val="16"/>
                <w:szCs w:val="16"/>
              </w:rPr>
            </w:pPr>
            <w:r w:rsidRPr="00DF53B4">
              <w:rPr>
                <w:rFonts w:ascii="Arial" w:hAnsi="Arial" w:cs="Arial"/>
                <w:sz w:val="16"/>
                <w:szCs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91B2"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BC84244" w14:textId="77777777" w:rsidR="003B5117" w:rsidRPr="00DF53B4" w:rsidRDefault="003B5117" w:rsidP="00BC526C">
            <w:pPr>
              <w:rPr>
                <w:rFonts w:ascii="Arial" w:hAnsi="Arial" w:cs="Arial"/>
                <w:sz w:val="16"/>
                <w:szCs w:val="16"/>
              </w:rPr>
            </w:pPr>
            <w:r w:rsidRPr="00DF53B4">
              <w:rPr>
                <w:rFonts w:ascii="Arial" w:hAnsi="Arial" w:cs="Arial"/>
                <w:sz w:val="16"/>
                <w:szCs w:val="16"/>
              </w:rPr>
              <w:t>Editorial correction of test case 15.4a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A2F410"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79B69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FBD10"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E4FDB4" w14:textId="77777777" w:rsidR="003B5117" w:rsidRPr="00DF53B4" w:rsidRDefault="003B5117" w:rsidP="002472D6">
            <w:pPr>
              <w:rPr>
                <w:rFonts w:ascii="Arial" w:hAnsi="Arial" w:cs="Arial"/>
                <w:sz w:val="16"/>
                <w:szCs w:val="16"/>
              </w:rPr>
            </w:pPr>
            <w:r w:rsidRPr="00DF53B4">
              <w:rPr>
                <w:rFonts w:ascii="Arial" w:hAnsi="Arial" w:cs="Arial"/>
                <w:sz w:val="16"/>
                <w:szCs w:val="16"/>
              </w:rPr>
              <w:t>R5-162049</w:t>
            </w:r>
          </w:p>
        </w:tc>
      </w:tr>
      <w:tr w:rsidR="003B5117" w:rsidRPr="00DF53B4" w14:paraId="48AC979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35BE4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D147D7"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BDD6CD" w14:textId="77777777" w:rsidR="003B5117" w:rsidRPr="00DF53B4" w:rsidRDefault="003B5117" w:rsidP="00C31E37">
            <w:pPr>
              <w:rPr>
                <w:rFonts w:ascii="Arial" w:hAnsi="Arial" w:cs="Arial"/>
                <w:sz w:val="16"/>
                <w:szCs w:val="16"/>
              </w:rPr>
            </w:pPr>
            <w:r w:rsidRPr="00DF53B4">
              <w:rPr>
                <w:rFonts w:ascii="Arial" w:hAnsi="Arial" w:cs="Arial"/>
                <w:sz w:val="16"/>
                <w:szCs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64C30"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05C5D9"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 of test case 18.1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83EBB4"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F61202"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1DCAB7"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F6AF37" w14:textId="77777777" w:rsidR="003B5117" w:rsidRPr="00DF53B4" w:rsidRDefault="003B5117" w:rsidP="002472D6">
            <w:pPr>
              <w:rPr>
                <w:rFonts w:ascii="Arial" w:hAnsi="Arial" w:cs="Arial"/>
                <w:sz w:val="16"/>
                <w:szCs w:val="16"/>
              </w:rPr>
            </w:pPr>
            <w:r w:rsidRPr="00DF53B4">
              <w:rPr>
                <w:rFonts w:ascii="Arial" w:hAnsi="Arial" w:cs="Arial"/>
                <w:sz w:val="16"/>
                <w:szCs w:val="16"/>
              </w:rPr>
              <w:t>R5-162050</w:t>
            </w:r>
          </w:p>
        </w:tc>
      </w:tr>
      <w:tr w:rsidR="003B5117" w:rsidRPr="00DF53B4" w14:paraId="528ADC34"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3F4D33"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8167DB" w14:textId="77777777" w:rsidR="003B5117" w:rsidRPr="00DF53B4" w:rsidRDefault="003B5117" w:rsidP="00C31E37">
            <w:pPr>
              <w:rPr>
                <w:rFonts w:ascii="Arial" w:hAnsi="Arial" w:cs="Arial"/>
                <w:sz w:val="16"/>
                <w:szCs w:val="16"/>
              </w:rPr>
            </w:pPr>
            <w:r w:rsidRPr="00DF53B4">
              <w:rPr>
                <w:rFonts w:ascii="Arial" w:hAnsi="Arial" w:cs="Arial"/>
                <w:sz w:val="16"/>
                <w:szCs w:val="16"/>
              </w:rPr>
              <w:t>RP-160847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7A1D96" w14:textId="77777777" w:rsidR="003B5117" w:rsidRPr="00DF53B4" w:rsidRDefault="003B5117" w:rsidP="00C31E37">
            <w:pPr>
              <w:rPr>
                <w:rFonts w:ascii="Arial" w:hAnsi="Arial" w:cs="Arial"/>
                <w:sz w:val="16"/>
                <w:szCs w:val="16"/>
              </w:rPr>
            </w:pPr>
            <w:r w:rsidRPr="00DF53B4">
              <w:rPr>
                <w:rFonts w:ascii="Arial" w:hAnsi="Arial" w:cs="Arial"/>
                <w:sz w:val="16"/>
                <w:szCs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E0C50"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BB269D" w14:textId="77777777" w:rsidR="003B5117" w:rsidRPr="00DF53B4" w:rsidRDefault="003B5117" w:rsidP="00BC526C">
            <w:pPr>
              <w:rPr>
                <w:rFonts w:ascii="Arial" w:hAnsi="Arial" w:cs="Arial"/>
                <w:sz w:val="16"/>
                <w:szCs w:val="16"/>
              </w:rPr>
            </w:pPr>
            <w:r w:rsidRPr="00DF53B4">
              <w:rPr>
                <w:rFonts w:ascii="Arial" w:hAnsi="Arial" w:cs="Arial"/>
                <w:sz w:val="16"/>
                <w:szCs w:val="16"/>
              </w:rPr>
              <w:t>Editorial correction of A.2.1, A.2.3, A.2.6,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C52ECD"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1392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B50D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F9D5C5" w14:textId="77777777" w:rsidR="003B5117" w:rsidRPr="00DF53B4" w:rsidRDefault="003B5117" w:rsidP="002472D6">
            <w:pPr>
              <w:rPr>
                <w:rFonts w:ascii="Arial" w:hAnsi="Arial" w:cs="Arial"/>
                <w:sz w:val="16"/>
                <w:szCs w:val="16"/>
              </w:rPr>
            </w:pPr>
            <w:r w:rsidRPr="00DF53B4">
              <w:rPr>
                <w:rFonts w:ascii="Arial" w:hAnsi="Arial" w:cs="Arial"/>
                <w:sz w:val="16"/>
                <w:szCs w:val="16"/>
              </w:rPr>
              <w:t>R5-162051</w:t>
            </w:r>
          </w:p>
        </w:tc>
      </w:tr>
      <w:tr w:rsidR="003B5117" w:rsidRPr="00DF53B4" w14:paraId="632F3E05"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2E97A0"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7B9BB4"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114CA3" w14:textId="77777777" w:rsidR="003B5117" w:rsidRPr="00DF53B4" w:rsidRDefault="003B5117" w:rsidP="00C31E37">
            <w:pPr>
              <w:rPr>
                <w:rFonts w:ascii="Arial" w:hAnsi="Arial" w:cs="Arial"/>
                <w:sz w:val="16"/>
                <w:szCs w:val="16"/>
              </w:rPr>
            </w:pPr>
            <w:r w:rsidRPr="00DF53B4">
              <w:rPr>
                <w:rFonts w:ascii="Arial" w:hAnsi="Arial" w:cs="Arial"/>
                <w:sz w:val="16"/>
                <w:szCs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F9FB"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43FA42"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to Contact header of MO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E49B5B"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28C2A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C17822"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2A91FC" w14:textId="77777777" w:rsidR="003B5117" w:rsidRPr="00DF53B4" w:rsidRDefault="003B5117" w:rsidP="002472D6">
            <w:pPr>
              <w:rPr>
                <w:rFonts w:ascii="Arial" w:hAnsi="Arial" w:cs="Arial"/>
                <w:sz w:val="16"/>
                <w:szCs w:val="16"/>
              </w:rPr>
            </w:pPr>
            <w:r w:rsidRPr="00DF53B4">
              <w:rPr>
                <w:rFonts w:ascii="Arial" w:hAnsi="Arial" w:cs="Arial"/>
                <w:sz w:val="16"/>
                <w:szCs w:val="16"/>
              </w:rPr>
              <w:t>R5-162054</w:t>
            </w:r>
          </w:p>
        </w:tc>
      </w:tr>
      <w:tr w:rsidR="003B5117" w:rsidRPr="00DF53B4" w14:paraId="06FBE2A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6B3EF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5BCBA4"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A05615" w14:textId="77777777" w:rsidR="003B5117" w:rsidRPr="00DF53B4" w:rsidRDefault="003B5117" w:rsidP="00C31E37">
            <w:pPr>
              <w:rPr>
                <w:rFonts w:ascii="Arial" w:hAnsi="Arial" w:cs="Arial"/>
                <w:sz w:val="16"/>
                <w:szCs w:val="16"/>
              </w:rPr>
            </w:pPr>
            <w:r w:rsidRPr="00DF53B4">
              <w:rPr>
                <w:rFonts w:ascii="Arial" w:hAnsi="Arial" w:cs="Arial"/>
                <w:sz w:val="16"/>
                <w:szCs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0EB7"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2846F6"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Originating Identification Restriction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374C51"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77B07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BAAF5B"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E6313D" w14:textId="77777777" w:rsidR="003B5117" w:rsidRPr="00DF53B4" w:rsidRDefault="003B5117" w:rsidP="002472D6">
            <w:pPr>
              <w:rPr>
                <w:rFonts w:ascii="Arial" w:hAnsi="Arial" w:cs="Arial"/>
                <w:sz w:val="16"/>
                <w:szCs w:val="16"/>
              </w:rPr>
            </w:pPr>
            <w:r w:rsidRPr="00DF53B4">
              <w:rPr>
                <w:rFonts w:ascii="Arial" w:hAnsi="Arial" w:cs="Arial"/>
                <w:sz w:val="16"/>
                <w:szCs w:val="16"/>
              </w:rPr>
              <w:t>R5-162067</w:t>
            </w:r>
          </w:p>
        </w:tc>
      </w:tr>
      <w:tr w:rsidR="003B5117" w:rsidRPr="00DF53B4" w14:paraId="26FC6BE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33E7C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50A553"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E332AD" w14:textId="77777777" w:rsidR="003B5117" w:rsidRPr="00DF53B4" w:rsidRDefault="003B5117" w:rsidP="00C31E37">
            <w:pPr>
              <w:rPr>
                <w:rFonts w:ascii="Arial" w:hAnsi="Arial" w:cs="Arial"/>
                <w:sz w:val="16"/>
                <w:szCs w:val="16"/>
              </w:rPr>
            </w:pPr>
            <w:r w:rsidRPr="00DF53B4">
              <w:rPr>
                <w:rFonts w:ascii="Arial" w:hAnsi="Arial" w:cs="Arial"/>
                <w:sz w:val="16"/>
                <w:szCs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BE24D"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C57A71"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Terminating Identification Restriction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F70C0E"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6481B"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91789"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E8D9E8" w14:textId="77777777" w:rsidR="003B5117" w:rsidRPr="00DF53B4" w:rsidRDefault="003B5117" w:rsidP="002472D6">
            <w:pPr>
              <w:rPr>
                <w:rFonts w:ascii="Arial" w:hAnsi="Arial" w:cs="Arial"/>
                <w:sz w:val="16"/>
                <w:szCs w:val="16"/>
              </w:rPr>
            </w:pPr>
            <w:r w:rsidRPr="00DF53B4">
              <w:rPr>
                <w:rFonts w:ascii="Arial" w:hAnsi="Arial" w:cs="Arial"/>
                <w:sz w:val="16"/>
                <w:szCs w:val="16"/>
              </w:rPr>
              <w:t>R5-162069</w:t>
            </w:r>
          </w:p>
        </w:tc>
      </w:tr>
      <w:tr w:rsidR="003B5117" w:rsidRPr="00DF53B4" w14:paraId="02483BC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C54A59"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C21DB5"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FA9FBD" w14:textId="77777777" w:rsidR="003B5117" w:rsidRPr="00DF53B4" w:rsidRDefault="003B5117" w:rsidP="00C31E37">
            <w:pPr>
              <w:rPr>
                <w:rFonts w:ascii="Arial" w:hAnsi="Arial" w:cs="Arial"/>
                <w:sz w:val="16"/>
                <w:szCs w:val="16"/>
              </w:rPr>
            </w:pPr>
            <w:r w:rsidRPr="00DF53B4">
              <w:rPr>
                <w:rFonts w:ascii="Arial" w:hAnsi="Arial" w:cs="Arial"/>
                <w:sz w:val="16"/>
                <w:szCs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F0095"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5635C2"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Originating Identification Restriction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594750"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1C139"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E769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88FC69" w14:textId="77777777" w:rsidR="003B5117" w:rsidRPr="00DF53B4" w:rsidRDefault="003B5117" w:rsidP="002472D6">
            <w:pPr>
              <w:rPr>
                <w:rFonts w:ascii="Arial" w:hAnsi="Arial" w:cs="Arial"/>
                <w:sz w:val="16"/>
                <w:szCs w:val="16"/>
              </w:rPr>
            </w:pPr>
            <w:r w:rsidRPr="00DF53B4">
              <w:rPr>
                <w:rFonts w:ascii="Arial" w:hAnsi="Arial" w:cs="Arial"/>
                <w:sz w:val="16"/>
                <w:szCs w:val="16"/>
              </w:rPr>
              <w:t>R5-162103</w:t>
            </w:r>
          </w:p>
        </w:tc>
      </w:tr>
      <w:tr w:rsidR="003B5117" w:rsidRPr="00DF53B4" w14:paraId="57B3EE8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2965BB"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30921F"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62A246" w14:textId="77777777" w:rsidR="003B5117" w:rsidRPr="00DF53B4" w:rsidRDefault="003B5117" w:rsidP="00C31E37">
            <w:pPr>
              <w:rPr>
                <w:rFonts w:ascii="Arial" w:hAnsi="Arial" w:cs="Arial"/>
                <w:sz w:val="16"/>
                <w:szCs w:val="16"/>
              </w:rPr>
            </w:pPr>
            <w:r w:rsidRPr="00DF53B4">
              <w:rPr>
                <w:rFonts w:ascii="Arial" w:hAnsi="Arial" w:cs="Arial"/>
                <w:sz w:val="16"/>
                <w:szCs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F850AA"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3B5FB4" w14:textId="77777777" w:rsidR="003B5117" w:rsidRPr="00DF53B4" w:rsidRDefault="003B5117" w:rsidP="00BC526C">
            <w:pPr>
              <w:rPr>
                <w:rFonts w:ascii="Arial" w:hAnsi="Arial" w:cs="Arial"/>
                <w:sz w:val="16"/>
                <w:szCs w:val="16"/>
              </w:rPr>
            </w:pPr>
            <w:r w:rsidRPr="00DF53B4">
              <w:rPr>
                <w:rFonts w:ascii="Arial" w:hAnsi="Arial" w:cs="Arial"/>
                <w:sz w:val="16"/>
                <w:szCs w:val="16"/>
              </w:rPr>
              <w:t>Add test case for Terminating Identification Restriction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D33CFA"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732B0"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06B0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D76E6D" w14:textId="77777777" w:rsidR="003B5117" w:rsidRPr="00DF53B4" w:rsidRDefault="003B5117" w:rsidP="002472D6">
            <w:pPr>
              <w:rPr>
                <w:rFonts w:ascii="Arial" w:hAnsi="Arial" w:cs="Arial"/>
                <w:sz w:val="16"/>
                <w:szCs w:val="16"/>
              </w:rPr>
            </w:pPr>
            <w:r w:rsidRPr="00DF53B4">
              <w:rPr>
                <w:rFonts w:ascii="Arial" w:hAnsi="Arial" w:cs="Arial"/>
                <w:sz w:val="16"/>
                <w:szCs w:val="16"/>
              </w:rPr>
              <w:t>R5-162105</w:t>
            </w:r>
          </w:p>
        </w:tc>
      </w:tr>
      <w:tr w:rsidR="003B5117" w:rsidRPr="00DF53B4" w14:paraId="78EF429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D20A28"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DC6FF5"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BFD228" w14:textId="77777777" w:rsidR="003B5117" w:rsidRPr="00DF53B4" w:rsidRDefault="003B5117" w:rsidP="00C31E37">
            <w:pPr>
              <w:rPr>
                <w:rFonts w:ascii="Arial" w:hAnsi="Arial" w:cs="Arial"/>
                <w:sz w:val="16"/>
                <w:szCs w:val="16"/>
              </w:rPr>
            </w:pPr>
            <w:r w:rsidRPr="00DF53B4">
              <w:rPr>
                <w:rFonts w:ascii="Arial" w:hAnsi="Arial" w:cs="Arial"/>
                <w:sz w:val="16"/>
                <w:szCs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E45AA"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F34B6B" w14:textId="77777777" w:rsidR="003B5117" w:rsidRPr="00DF53B4" w:rsidRDefault="003B5117" w:rsidP="00BC526C">
            <w:pPr>
              <w:rPr>
                <w:rFonts w:ascii="Arial" w:hAnsi="Arial" w:cs="Arial"/>
                <w:sz w:val="16"/>
                <w:szCs w:val="16"/>
              </w:rPr>
            </w:pPr>
            <w:r w:rsidRPr="00DF53B4">
              <w:rPr>
                <w:rFonts w:ascii="Arial" w:hAnsi="Arial" w:cs="Arial"/>
                <w:sz w:val="16"/>
                <w:szCs w:val="16"/>
              </w:rPr>
              <w:t>Adding reference to RFC 3311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A13EB5"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F82E4"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7D3633"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952668" w14:textId="77777777" w:rsidR="003B5117" w:rsidRPr="00DF53B4" w:rsidRDefault="003B5117" w:rsidP="002472D6">
            <w:pPr>
              <w:rPr>
                <w:rFonts w:ascii="Arial" w:hAnsi="Arial" w:cs="Arial"/>
                <w:sz w:val="16"/>
                <w:szCs w:val="16"/>
              </w:rPr>
            </w:pPr>
            <w:r w:rsidRPr="00DF53B4">
              <w:rPr>
                <w:rFonts w:ascii="Arial" w:hAnsi="Arial" w:cs="Arial"/>
                <w:sz w:val="16"/>
                <w:szCs w:val="16"/>
              </w:rPr>
              <w:t>R5-162117</w:t>
            </w:r>
          </w:p>
        </w:tc>
      </w:tr>
      <w:tr w:rsidR="003B5117" w:rsidRPr="00DF53B4" w14:paraId="625C40F7"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D985E7"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F29E7F"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B75517" w14:textId="77777777" w:rsidR="003B5117" w:rsidRPr="00DF53B4" w:rsidRDefault="003B5117" w:rsidP="00C31E37">
            <w:pPr>
              <w:rPr>
                <w:rFonts w:ascii="Arial" w:hAnsi="Arial" w:cs="Arial"/>
                <w:sz w:val="16"/>
                <w:szCs w:val="16"/>
              </w:rPr>
            </w:pPr>
            <w:r w:rsidRPr="00DF53B4">
              <w:rPr>
                <w:rFonts w:ascii="Arial" w:hAnsi="Arial" w:cs="Arial"/>
                <w:sz w:val="16"/>
                <w:szCs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481D03"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8DC4C5"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 to reference regarding GRUU reg event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29AC0"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B781DB"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FD7AAF"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587A65" w14:textId="77777777" w:rsidR="003B5117" w:rsidRPr="00DF53B4" w:rsidRDefault="003B5117" w:rsidP="002472D6">
            <w:pPr>
              <w:rPr>
                <w:rFonts w:ascii="Arial" w:hAnsi="Arial" w:cs="Arial"/>
                <w:sz w:val="16"/>
                <w:szCs w:val="16"/>
              </w:rPr>
            </w:pPr>
            <w:r w:rsidRPr="00DF53B4">
              <w:rPr>
                <w:rFonts w:ascii="Arial" w:hAnsi="Arial" w:cs="Arial"/>
                <w:sz w:val="16"/>
                <w:szCs w:val="16"/>
              </w:rPr>
              <w:t>R5-162129</w:t>
            </w:r>
          </w:p>
        </w:tc>
      </w:tr>
      <w:tr w:rsidR="003B5117" w:rsidRPr="00DF53B4" w14:paraId="72DDBADC"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35407D"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F7BF71"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784F8F" w14:textId="77777777" w:rsidR="003B5117" w:rsidRPr="00DF53B4" w:rsidRDefault="003B5117" w:rsidP="00C31E37">
            <w:pPr>
              <w:rPr>
                <w:rFonts w:ascii="Arial" w:hAnsi="Arial" w:cs="Arial"/>
                <w:sz w:val="16"/>
                <w:szCs w:val="16"/>
              </w:rPr>
            </w:pPr>
            <w:r w:rsidRPr="00DF53B4">
              <w:rPr>
                <w:rFonts w:ascii="Arial" w:hAnsi="Arial" w:cs="Arial"/>
                <w:sz w:val="16"/>
                <w:szCs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0DE04"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A21AB7"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to IMS test cases 15.10 and 15.13 regarding rule-deactivated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7C17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5A3C2"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825CA"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EE87D4" w14:textId="77777777" w:rsidR="003B5117" w:rsidRPr="00DF53B4" w:rsidRDefault="003B5117" w:rsidP="002472D6">
            <w:pPr>
              <w:rPr>
                <w:rFonts w:ascii="Arial" w:hAnsi="Arial" w:cs="Arial"/>
                <w:sz w:val="16"/>
                <w:szCs w:val="16"/>
              </w:rPr>
            </w:pPr>
            <w:r w:rsidRPr="00DF53B4">
              <w:rPr>
                <w:rFonts w:ascii="Arial" w:hAnsi="Arial" w:cs="Arial"/>
                <w:sz w:val="16"/>
                <w:szCs w:val="16"/>
              </w:rPr>
              <w:t>R5-162147</w:t>
            </w:r>
          </w:p>
        </w:tc>
      </w:tr>
      <w:tr w:rsidR="003B5117" w:rsidRPr="00DF53B4" w14:paraId="6196D93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568B0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203DD1"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F0768F" w14:textId="77777777" w:rsidR="003B5117" w:rsidRPr="00DF53B4" w:rsidRDefault="003B5117" w:rsidP="00C31E37">
            <w:pPr>
              <w:rPr>
                <w:rFonts w:ascii="Arial" w:hAnsi="Arial" w:cs="Arial"/>
                <w:sz w:val="16"/>
                <w:szCs w:val="16"/>
              </w:rPr>
            </w:pPr>
            <w:r w:rsidRPr="00DF53B4">
              <w:rPr>
                <w:rFonts w:ascii="Arial" w:hAnsi="Arial" w:cs="Arial"/>
                <w:sz w:val="16"/>
                <w:szCs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011AB4"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6A1B32" w14:textId="77777777" w:rsidR="003B5117" w:rsidRPr="00DF53B4" w:rsidRDefault="003B5117" w:rsidP="00BC526C">
            <w:pPr>
              <w:rPr>
                <w:rFonts w:ascii="Arial" w:hAnsi="Arial" w:cs="Arial"/>
                <w:sz w:val="16"/>
                <w:szCs w:val="16"/>
              </w:rPr>
            </w:pPr>
            <w:r w:rsidRPr="00DF53B4">
              <w:rPr>
                <w:rFonts w:ascii="Arial" w:hAnsi="Arial" w:cs="Arial"/>
                <w:sz w:val="16"/>
                <w:szCs w:val="16"/>
              </w:rPr>
              <w:t>Corrections regarding security schemes and applicability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7A222A8"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86A8A"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BEBFF"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599ADD" w14:textId="77777777" w:rsidR="003B5117" w:rsidRPr="00DF53B4" w:rsidRDefault="003B5117" w:rsidP="002472D6">
            <w:pPr>
              <w:rPr>
                <w:rFonts w:ascii="Arial" w:hAnsi="Arial" w:cs="Arial"/>
                <w:sz w:val="16"/>
                <w:szCs w:val="16"/>
              </w:rPr>
            </w:pPr>
            <w:r w:rsidRPr="00DF53B4">
              <w:rPr>
                <w:rFonts w:ascii="Arial" w:hAnsi="Arial" w:cs="Arial"/>
                <w:sz w:val="16"/>
                <w:szCs w:val="16"/>
              </w:rPr>
              <w:t>R5-162150</w:t>
            </w:r>
          </w:p>
        </w:tc>
      </w:tr>
      <w:tr w:rsidR="003B5117" w:rsidRPr="00DF53B4" w14:paraId="3D21A2D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16FC8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E284B5"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0A007A" w14:textId="77777777" w:rsidR="003B5117" w:rsidRPr="00DF53B4" w:rsidRDefault="003B5117" w:rsidP="00C31E37">
            <w:pPr>
              <w:rPr>
                <w:rFonts w:ascii="Arial" w:hAnsi="Arial" w:cs="Arial"/>
                <w:sz w:val="16"/>
                <w:szCs w:val="16"/>
              </w:rPr>
            </w:pPr>
            <w:r w:rsidRPr="00DF53B4">
              <w:rPr>
                <w:rFonts w:ascii="Arial" w:hAnsi="Arial" w:cs="Arial"/>
                <w:sz w:val="16"/>
                <w:szCs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1114C"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C18DAA" w14:textId="77777777" w:rsidR="003B5117" w:rsidRPr="00DF53B4" w:rsidRDefault="003B5117" w:rsidP="00BC526C">
            <w:pPr>
              <w:rPr>
                <w:rFonts w:ascii="Arial" w:hAnsi="Arial" w:cs="Arial"/>
                <w:sz w:val="16"/>
                <w:szCs w:val="16"/>
              </w:rPr>
            </w:pPr>
            <w:r w:rsidRPr="00DF53B4">
              <w:rPr>
                <w:rFonts w:ascii="Arial" w:hAnsi="Arial" w:cs="Arial"/>
                <w:sz w:val="16"/>
                <w:szCs w:val="16"/>
              </w:rPr>
              <w:t>New H.12.5 TC Terminating MTSI Voice call with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6492BE"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E50A6"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8D10A"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883338" w14:textId="77777777" w:rsidR="003B5117" w:rsidRPr="00DF53B4" w:rsidRDefault="003B5117" w:rsidP="002472D6">
            <w:pPr>
              <w:rPr>
                <w:rFonts w:ascii="Arial" w:hAnsi="Arial" w:cs="Arial"/>
                <w:sz w:val="16"/>
                <w:szCs w:val="16"/>
              </w:rPr>
            </w:pPr>
            <w:r w:rsidRPr="00DF53B4">
              <w:rPr>
                <w:rFonts w:ascii="Arial" w:hAnsi="Arial" w:cs="Arial"/>
                <w:sz w:val="16"/>
                <w:szCs w:val="16"/>
              </w:rPr>
              <w:t>R5-162160</w:t>
            </w:r>
          </w:p>
        </w:tc>
      </w:tr>
      <w:tr w:rsidR="003B5117" w:rsidRPr="00DF53B4" w14:paraId="5B55C7A7"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71E8F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039FDB"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1850A7" w14:textId="77777777" w:rsidR="003B5117" w:rsidRPr="00DF53B4" w:rsidRDefault="003B5117" w:rsidP="00C31E37">
            <w:pPr>
              <w:rPr>
                <w:rFonts w:ascii="Arial" w:hAnsi="Arial" w:cs="Arial"/>
                <w:sz w:val="16"/>
                <w:szCs w:val="16"/>
              </w:rPr>
            </w:pPr>
            <w:r w:rsidRPr="00DF53B4">
              <w:rPr>
                <w:rFonts w:ascii="Arial" w:hAnsi="Arial" w:cs="Arial"/>
                <w:sz w:val="16"/>
                <w:szCs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AE412"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6C695F" w14:textId="77777777" w:rsidR="003B5117" w:rsidRPr="00DF53B4" w:rsidRDefault="003B5117" w:rsidP="00BC526C">
            <w:pPr>
              <w:rPr>
                <w:rFonts w:ascii="Arial" w:hAnsi="Arial" w:cs="Arial"/>
                <w:sz w:val="16"/>
                <w:szCs w:val="16"/>
              </w:rPr>
            </w:pPr>
            <w:r w:rsidRPr="00DF53B4">
              <w:rPr>
                <w:rFonts w:ascii="Arial" w:hAnsi="Arial" w:cs="Arial"/>
                <w:sz w:val="16"/>
                <w:szCs w:val="16"/>
              </w:rPr>
              <w:t>New H.8.3 TC User Initiated Deregistration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132B64"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478EA"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F7DD3"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9AF92B" w14:textId="77777777" w:rsidR="003B5117" w:rsidRPr="00DF53B4" w:rsidRDefault="003B5117" w:rsidP="002472D6">
            <w:pPr>
              <w:rPr>
                <w:rFonts w:ascii="Arial" w:hAnsi="Arial" w:cs="Arial"/>
                <w:sz w:val="16"/>
                <w:szCs w:val="16"/>
              </w:rPr>
            </w:pPr>
            <w:r w:rsidRPr="00DF53B4">
              <w:rPr>
                <w:rFonts w:ascii="Arial" w:hAnsi="Arial" w:cs="Arial"/>
                <w:sz w:val="16"/>
                <w:szCs w:val="16"/>
              </w:rPr>
              <w:t>R5-162161</w:t>
            </w:r>
          </w:p>
        </w:tc>
      </w:tr>
      <w:tr w:rsidR="003B5117" w:rsidRPr="00DF53B4" w14:paraId="1AE89501"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D93421"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B17D07"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164160" w14:textId="77777777" w:rsidR="003B5117" w:rsidRPr="00DF53B4" w:rsidRDefault="003B5117" w:rsidP="00C31E37">
            <w:pPr>
              <w:rPr>
                <w:rFonts w:ascii="Arial" w:hAnsi="Arial" w:cs="Arial"/>
                <w:sz w:val="16"/>
                <w:szCs w:val="16"/>
              </w:rPr>
            </w:pPr>
            <w:r w:rsidRPr="00DF53B4">
              <w:rPr>
                <w:rFonts w:ascii="Arial" w:hAnsi="Arial" w:cs="Arial"/>
                <w:sz w:val="16"/>
                <w:szCs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6AC76" w14:textId="77777777" w:rsidR="003B5117" w:rsidRPr="00DF53B4" w:rsidRDefault="003B5117" w:rsidP="00BC526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A2E144" w14:textId="77777777" w:rsidR="003B5117" w:rsidRPr="00DF53B4" w:rsidRDefault="003B5117" w:rsidP="00BC526C">
            <w:pPr>
              <w:rPr>
                <w:rFonts w:ascii="Arial" w:hAnsi="Arial" w:cs="Arial"/>
                <w:sz w:val="16"/>
                <w:szCs w:val="16"/>
              </w:rPr>
            </w:pPr>
            <w:r w:rsidRPr="00DF53B4">
              <w:rPr>
                <w:rFonts w:ascii="Arial" w:hAnsi="Arial" w:cs="Arial"/>
                <w:sz w:val="16"/>
                <w:szCs w:val="16"/>
              </w:rPr>
              <w:t>TC H.8.1 Conformance Requirement update to include TS 24.229 Annex E Reference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A8D996" w14:textId="77777777" w:rsidR="003B5117" w:rsidRPr="00DF53B4" w:rsidRDefault="003B5117" w:rsidP="00C23F86">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055FE" w14:textId="77777777" w:rsidR="003B5117" w:rsidRPr="00DF53B4" w:rsidRDefault="003B5117" w:rsidP="00781F93">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FA68C" w14:textId="77777777" w:rsidR="003B5117" w:rsidRPr="00DF53B4" w:rsidRDefault="003B5117" w:rsidP="003A36A4">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052852" w14:textId="77777777" w:rsidR="003B5117" w:rsidRPr="00DF53B4" w:rsidRDefault="003B5117" w:rsidP="002472D6">
            <w:pPr>
              <w:rPr>
                <w:rFonts w:ascii="Arial" w:hAnsi="Arial" w:cs="Arial"/>
                <w:sz w:val="16"/>
                <w:szCs w:val="16"/>
              </w:rPr>
            </w:pPr>
            <w:r w:rsidRPr="00DF53B4">
              <w:rPr>
                <w:rFonts w:ascii="Arial" w:hAnsi="Arial" w:cs="Arial"/>
                <w:sz w:val="16"/>
                <w:szCs w:val="16"/>
              </w:rPr>
              <w:t>R5-162506</w:t>
            </w:r>
          </w:p>
        </w:tc>
      </w:tr>
      <w:tr w:rsidR="003B5117" w:rsidRPr="00DF53B4" w14:paraId="3F08EE52"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A8F837"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47574E"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ED38CE" w14:textId="77777777" w:rsidR="003B5117" w:rsidRPr="00DF53B4" w:rsidRDefault="003B5117" w:rsidP="00C31E37">
            <w:pPr>
              <w:rPr>
                <w:rFonts w:ascii="Arial" w:hAnsi="Arial" w:cs="Arial"/>
                <w:sz w:val="16"/>
                <w:szCs w:val="16"/>
              </w:rPr>
            </w:pPr>
            <w:r w:rsidRPr="00DF53B4">
              <w:rPr>
                <w:rFonts w:ascii="Arial" w:hAnsi="Arial" w:cs="Arial"/>
                <w:sz w:val="16"/>
                <w:szCs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91F22"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1C558F"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Annex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0B32AF"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A40DFC"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94F0C"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A3250" w14:textId="77777777" w:rsidR="003B5117" w:rsidRPr="00DF53B4" w:rsidRDefault="003B5117" w:rsidP="00781F93">
            <w:pPr>
              <w:rPr>
                <w:rFonts w:ascii="Arial" w:hAnsi="Arial" w:cs="Arial"/>
                <w:sz w:val="16"/>
                <w:szCs w:val="16"/>
              </w:rPr>
            </w:pPr>
            <w:r w:rsidRPr="00DF53B4">
              <w:rPr>
                <w:rFonts w:ascii="Arial" w:hAnsi="Arial" w:cs="Arial"/>
                <w:sz w:val="16"/>
                <w:szCs w:val="16"/>
              </w:rPr>
              <w:t>R5-162630</w:t>
            </w:r>
          </w:p>
        </w:tc>
      </w:tr>
      <w:tr w:rsidR="003B5117" w:rsidRPr="00DF53B4" w14:paraId="2219C02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AB8FA9"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3385C"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8605D3" w14:textId="77777777" w:rsidR="003B5117" w:rsidRPr="00DF53B4" w:rsidRDefault="003B5117" w:rsidP="00C31E37">
            <w:pPr>
              <w:rPr>
                <w:rFonts w:ascii="Arial" w:hAnsi="Arial" w:cs="Arial"/>
                <w:sz w:val="16"/>
                <w:szCs w:val="16"/>
              </w:rPr>
            </w:pPr>
            <w:r w:rsidRPr="00DF53B4">
              <w:rPr>
                <w:rFonts w:ascii="Arial" w:hAnsi="Arial" w:cs="Arial"/>
                <w:sz w:val="16"/>
                <w:szCs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A58C8"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4C9E22"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Conference Facroty URI in Annex C.10 and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5B885E"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B8564"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94849"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A6F534" w14:textId="77777777" w:rsidR="003B5117" w:rsidRPr="00DF53B4" w:rsidRDefault="003B5117" w:rsidP="00781F93">
            <w:pPr>
              <w:rPr>
                <w:rFonts w:ascii="Arial" w:hAnsi="Arial" w:cs="Arial"/>
                <w:sz w:val="16"/>
                <w:szCs w:val="16"/>
              </w:rPr>
            </w:pPr>
            <w:r w:rsidRPr="00DF53B4">
              <w:rPr>
                <w:rFonts w:ascii="Arial" w:hAnsi="Arial" w:cs="Arial"/>
                <w:sz w:val="16"/>
                <w:szCs w:val="16"/>
              </w:rPr>
              <w:t>R5-162721</w:t>
            </w:r>
          </w:p>
        </w:tc>
      </w:tr>
      <w:tr w:rsidR="003B5117" w:rsidRPr="00DF53B4" w14:paraId="534E80B4"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EE7AF4"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EFBF1A"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8327D4" w14:textId="77777777" w:rsidR="003B5117" w:rsidRPr="00DF53B4" w:rsidRDefault="003B5117" w:rsidP="00C31E37">
            <w:pPr>
              <w:rPr>
                <w:rFonts w:ascii="Arial" w:hAnsi="Arial" w:cs="Arial"/>
                <w:sz w:val="16"/>
                <w:szCs w:val="16"/>
              </w:rPr>
            </w:pPr>
            <w:r w:rsidRPr="00DF53B4">
              <w:rPr>
                <w:rFonts w:ascii="Arial" w:hAnsi="Arial" w:cs="Arial"/>
                <w:sz w:val="16"/>
                <w:szCs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9BD2A0"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EBF91A"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test case 12.25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C01E0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4CEC99"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1DA5A9"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693CCF" w14:textId="77777777" w:rsidR="003B5117" w:rsidRPr="00DF53B4" w:rsidRDefault="003B5117" w:rsidP="00781F93">
            <w:pPr>
              <w:rPr>
                <w:rFonts w:ascii="Arial" w:hAnsi="Arial" w:cs="Arial"/>
                <w:sz w:val="16"/>
                <w:szCs w:val="16"/>
              </w:rPr>
            </w:pPr>
            <w:r w:rsidRPr="00DF53B4">
              <w:rPr>
                <w:rFonts w:ascii="Arial" w:hAnsi="Arial" w:cs="Arial"/>
                <w:sz w:val="16"/>
                <w:szCs w:val="16"/>
              </w:rPr>
              <w:t>R5-162925</w:t>
            </w:r>
          </w:p>
        </w:tc>
      </w:tr>
      <w:tr w:rsidR="003B5117" w:rsidRPr="00DF53B4" w14:paraId="6A8236B5"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AC5961"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ED8580"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27603C" w14:textId="77777777" w:rsidR="003B5117" w:rsidRPr="00DF53B4" w:rsidRDefault="003B5117" w:rsidP="00C31E37">
            <w:pPr>
              <w:rPr>
                <w:rFonts w:ascii="Arial" w:hAnsi="Arial" w:cs="Arial"/>
                <w:sz w:val="16"/>
                <w:szCs w:val="16"/>
              </w:rPr>
            </w:pPr>
            <w:r w:rsidRPr="00DF53B4">
              <w:rPr>
                <w:rFonts w:ascii="Arial" w:hAnsi="Arial" w:cs="Arial"/>
                <w:sz w:val="16"/>
                <w:szCs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3A460"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E5FB20" w14:textId="77777777" w:rsidR="003B5117" w:rsidRPr="00DF53B4" w:rsidRDefault="003B5117" w:rsidP="00C31E37">
            <w:pPr>
              <w:rPr>
                <w:rFonts w:ascii="Arial" w:hAnsi="Arial" w:cs="Arial"/>
                <w:sz w:val="16"/>
                <w:szCs w:val="16"/>
              </w:rPr>
            </w:pPr>
            <w:r w:rsidRPr="00DF53B4">
              <w:rPr>
                <w:rFonts w:ascii="Arial" w:hAnsi="Arial" w:cs="Arial"/>
                <w:sz w:val="16"/>
                <w:szCs w:val="16"/>
              </w:rPr>
              <w:t xml:space="preserve">Update precondition requirements in test case 12.26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DFC50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6858B"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E03D6"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35D03B" w14:textId="77777777" w:rsidR="003B5117" w:rsidRPr="00DF53B4" w:rsidRDefault="003B5117" w:rsidP="00781F93">
            <w:pPr>
              <w:rPr>
                <w:rFonts w:ascii="Arial" w:hAnsi="Arial" w:cs="Arial"/>
                <w:sz w:val="16"/>
                <w:szCs w:val="16"/>
              </w:rPr>
            </w:pPr>
            <w:r w:rsidRPr="00DF53B4">
              <w:rPr>
                <w:rFonts w:ascii="Arial" w:hAnsi="Arial" w:cs="Arial"/>
                <w:sz w:val="16"/>
                <w:szCs w:val="16"/>
              </w:rPr>
              <w:t>R5-162926</w:t>
            </w:r>
          </w:p>
        </w:tc>
      </w:tr>
      <w:tr w:rsidR="003B5117" w:rsidRPr="00DF53B4" w14:paraId="27C87FBF"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799E57"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BC2840"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610560" w14:textId="77777777" w:rsidR="003B5117" w:rsidRPr="00DF53B4" w:rsidRDefault="003B5117" w:rsidP="00C31E37">
            <w:pPr>
              <w:rPr>
                <w:rFonts w:ascii="Arial" w:hAnsi="Arial" w:cs="Arial"/>
                <w:sz w:val="16"/>
                <w:szCs w:val="16"/>
              </w:rPr>
            </w:pPr>
            <w:r w:rsidRPr="00DF53B4">
              <w:rPr>
                <w:rFonts w:ascii="Arial" w:hAnsi="Arial" w:cs="Arial"/>
                <w:sz w:val="16"/>
                <w:szCs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823E5"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25D0F2"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CDBC11"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49E16"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17787"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33F18" w14:textId="77777777" w:rsidR="003B5117" w:rsidRPr="00DF53B4" w:rsidRDefault="003B5117" w:rsidP="00781F93">
            <w:pPr>
              <w:rPr>
                <w:rFonts w:ascii="Arial" w:hAnsi="Arial" w:cs="Arial"/>
                <w:sz w:val="16"/>
                <w:szCs w:val="16"/>
              </w:rPr>
            </w:pPr>
            <w:r w:rsidRPr="00DF53B4">
              <w:rPr>
                <w:rFonts w:ascii="Arial" w:hAnsi="Arial" w:cs="Arial"/>
                <w:sz w:val="16"/>
                <w:szCs w:val="16"/>
              </w:rPr>
              <w:t>R5-162927</w:t>
            </w:r>
          </w:p>
        </w:tc>
      </w:tr>
      <w:tr w:rsidR="003B5117" w:rsidRPr="00DF53B4" w14:paraId="48D7E0CA"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D977F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DBED57"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2CD554" w14:textId="77777777" w:rsidR="003B5117" w:rsidRPr="00DF53B4" w:rsidRDefault="003B5117" w:rsidP="00C31E37">
            <w:pPr>
              <w:rPr>
                <w:rFonts w:ascii="Arial" w:hAnsi="Arial" w:cs="Arial"/>
                <w:sz w:val="16"/>
                <w:szCs w:val="16"/>
              </w:rPr>
            </w:pPr>
            <w:r w:rsidRPr="00DF53B4">
              <w:rPr>
                <w:rFonts w:ascii="Arial" w:hAnsi="Arial" w:cs="Arial"/>
                <w:sz w:val="16"/>
                <w:szCs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0F698"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010175"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A1AFFB"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E91F27"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CF575"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415E9F" w14:textId="77777777" w:rsidR="003B5117" w:rsidRPr="00DF53B4" w:rsidRDefault="003B5117" w:rsidP="00781F93">
            <w:pPr>
              <w:rPr>
                <w:rFonts w:ascii="Arial" w:hAnsi="Arial" w:cs="Arial"/>
                <w:sz w:val="16"/>
                <w:szCs w:val="16"/>
              </w:rPr>
            </w:pPr>
            <w:r w:rsidRPr="00DF53B4">
              <w:rPr>
                <w:rFonts w:ascii="Arial" w:hAnsi="Arial" w:cs="Arial"/>
                <w:sz w:val="16"/>
                <w:szCs w:val="16"/>
              </w:rPr>
              <w:t>R5-162928</w:t>
            </w:r>
          </w:p>
        </w:tc>
      </w:tr>
      <w:tr w:rsidR="003B5117" w:rsidRPr="00DF53B4" w14:paraId="4B0DC449"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D775DC"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D12F8C"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19D14B" w14:textId="77777777" w:rsidR="003B5117" w:rsidRPr="00DF53B4" w:rsidRDefault="003B5117" w:rsidP="00C31E37">
            <w:pPr>
              <w:rPr>
                <w:rFonts w:ascii="Arial" w:hAnsi="Arial" w:cs="Arial"/>
                <w:sz w:val="16"/>
                <w:szCs w:val="16"/>
              </w:rPr>
            </w:pPr>
            <w:r w:rsidRPr="00DF53B4">
              <w:rPr>
                <w:rFonts w:ascii="Arial" w:hAnsi="Arial" w:cs="Arial"/>
                <w:sz w:val="16"/>
                <w:szCs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165E"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89F21B"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19ED7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7F194"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BBA490"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A51470" w14:textId="77777777" w:rsidR="003B5117" w:rsidRPr="00DF53B4" w:rsidRDefault="003B5117" w:rsidP="00781F93">
            <w:pPr>
              <w:rPr>
                <w:rFonts w:ascii="Arial" w:hAnsi="Arial" w:cs="Arial"/>
                <w:sz w:val="16"/>
                <w:szCs w:val="16"/>
              </w:rPr>
            </w:pPr>
            <w:r w:rsidRPr="00DF53B4">
              <w:rPr>
                <w:rFonts w:ascii="Arial" w:hAnsi="Arial" w:cs="Arial"/>
                <w:sz w:val="16"/>
                <w:szCs w:val="16"/>
              </w:rPr>
              <w:t>R5-162929</w:t>
            </w:r>
          </w:p>
        </w:tc>
      </w:tr>
      <w:tr w:rsidR="003B5117" w:rsidRPr="00DF53B4" w14:paraId="2BED834B"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2FF5D1"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F62FD6"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960793" w14:textId="77777777" w:rsidR="003B5117" w:rsidRPr="00DF53B4" w:rsidRDefault="003B5117" w:rsidP="00C31E37">
            <w:pPr>
              <w:rPr>
                <w:rFonts w:ascii="Arial" w:hAnsi="Arial" w:cs="Arial"/>
                <w:sz w:val="16"/>
                <w:szCs w:val="16"/>
              </w:rPr>
            </w:pPr>
            <w:r w:rsidRPr="00DF53B4">
              <w:rPr>
                <w:rFonts w:ascii="Arial" w:hAnsi="Arial" w:cs="Arial"/>
                <w:sz w:val="16"/>
                <w:szCs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5C48"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BA13BE" w14:textId="77777777" w:rsidR="003B5117" w:rsidRPr="00DF53B4" w:rsidRDefault="003B5117" w:rsidP="00C31E37">
            <w:pPr>
              <w:rPr>
                <w:rFonts w:ascii="Arial" w:hAnsi="Arial" w:cs="Arial"/>
                <w:sz w:val="16"/>
                <w:szCs w:val="16"/>
              </w:rPr>
            </w:pPr>
            <w:r w:rsidRPr="00DF53B4">
              <w:rPr>
                <w:rFonts w:ascii="Arial" w:hAnsi="Arial" w:cs="Arial"/>
                <w:sz w:val="16"/>
                <w:szCs w:val="16"/>
              </w:rPr>
              <w:t>Update precondition requirements in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9434D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BC0DA0"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36DCB"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77E733" w14:textId="77777777" w:rsidR="003B5117" w:rsidRPr="00DF53B4" w:rsidRDefault="003B5117" w:rsidP="00781F93">
            <w:pPr>
              <w:rPr>
                <w:rFonts w:ascii="Arial" w:hAnsi="Arial" w:cs="Arial"/>
                <w:sz w:val="16"/>
                <w:szCs w:val="16"/>
              </w:rPr>
            </w:pPr>
            <w:r w:rsidRPr="00DF53B4">
              <w:rPr>
                <w:rFonts w:ascii="Arial" w:hAnsi="Arial" w:cs="Arial"/>
                <w:sz w:val="16"/>
                <w:szCs w:val="16"/>
              </w:rPr>
              <w:t>R5-162930</w:t>
            </w:r>
          </w:p>
        </w:tc>
      </w:tr>
      <w:tr w:rsidR="003B5117" w:rsidRPr="00DF53B4" w14:paraId="1D19D4F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D2A026"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56ABB9"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068A7C" w14:textId="77777777" w:rsidR="003B5117" w:rsidRPr="00DF53B4" w:rsidRDefault="003B5117" w:rsidP="00C31E37">
            <w:pPr>
              <w:rPr>
                <w:rFonts w:ascii="Arial" w:hAnsi="Arial" w:cs="Arial"/>
                <w:sz w:val="16"/>
                <w:szCs w:val="16"/>
              </w:rPr>
            </w:pPr>
            <w:r w:rsidRPr="00DF53B4">
              <w:rPr>
                <w:rFonts w:ascii="Arial" w:hAnsi="Arial" w:cs="Arial"/>
                <w:sz w:val="16"/>
                <w:szCs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B8C51"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42CE07" w14:textId="77777777" w:rsidR="003B5117" w:rsidRPr="00DF53B4" w:rsidRDefault="003B5117" w:rsidP="00C31E37">
            <w:pPr>
              <w:rPr>
                <w:rFonts w:ascii="Arial" w:hAnsi="Arial" w:cs="Arial"/>
                <w:sz w:val="16"/>
                <w:szCs w:val="16"/>
              </w:rPr>
            </w:pPr>
            <w:r w:rsidRPr="00DF53B4">
              <w:rPr>
                <w:rFonts w:ascii="Arial" w:hAnsi="Arial" w:cs="Arial"/>
                <w:sz w:val="16"/>
                <w:szCs w:val="16"/>
              </w:rPr>
              <w:t>Update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E6AAC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24BAA"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D9B84"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93D9DE" w14:textId="77777777" w:rsidR="003B5117" w:rsidRPr="00DF53B4" w:rsidRDefault="003B5117" w:rsidP="00781F93">
            <w:pPr>
              <w:rPr>
                <w:rFonts w:ascii="Arial" w:hAnsi="Arial" w:cs="Arial"/>
                <w:sz w:val="16"/>
                <w:szCs w:val="16"/>
              </w:rPr>
            </w:pPr>
            <w:r w:rsidRPr="00DF53B4">
              <w:rPr>
                <w:rFonts w:ascii="Arial" w:hAnsi="Arial" w:cs="Arial"/>
                <w:sz w:val="16"/>
                <w:szCs w:val="16"/>
              </w:rPr>
              <w:t>R5-162931</w:t>
            </w:r>
          </w:p>
        </w:tc>
      </w:tr>
      <w:tr w:rsidR="003B5117" w:rsidRPr="00DF53B4" w14:paraId="29B6FD5E"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0CE8B9"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48A985"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9C2284" w14:textId="77777777" w:rsidR="003B5117" w:rsidRPr="00DF53B4" w:rsidRDefault="003B5117" w:rsidP="00C31E37">
            <w:pPr>
              <w:rPr>
                <w:rFonts w:ascii="Arial" w:hAnsi="Arial" w:cs="Arial"/>
                <w:sz w:val="16"/>
                <w:szCs w:val="16"/>
              </w:rPr>
            </w:pPr>
            <w:r w:rsidRPr="00DF53B4">
              <w:rPr>
                <w:rFonts w:ascii="Arial" w:hAnsi="Arial" w:cs="Arial"/>
                <w:sz w:val="16"/>
                <w:szCs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51292"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06452F"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Corrections to IMS test case 20.1 regarding P-Early-Media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598BCE5"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3661A"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0B3D0"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BEE72A" w14:textId="77777777" w:rsidR="003B5117" w:rsidRPr="00DF53B4" w:rsidRDefault="003B5117" w:rsidP="00781F93">
            <w:pPr>
              <w:rPr>
                <w:rFonts w:ascii="Arial" w:hAnsi="Arial" w:cs="Arial"/>
                <w:sz w:val="16"/>
                <w:szCs w:val="16"/>
              </w:rPr>
            </w:pPr>
            <w:r w:rsidRPr="00DF53B4">
              <w:rPr>
                <w:rFonts w:ascii="Arial" w:hAnsi="Arial" w:cs="Arial"/>
                <w:sz w:val="16"/>
                <w:szCs w:val="16"/>
              </w:rPr>
              <w:t>R5-162934</w:t>
            </w:r>
          </w:p>
        </w:tc>
      </w:tr>
      <w:tr w:rsidR="003B5117" w:rsidRPr="00DF53B4" w14:paraId="2DC3617B"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22C11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563CD7"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68C178" w14:textId="77777777" w:rsidR="003B5117" w:rsidRPr="00DF53B4" w:rsidRDefault="003B5117" w:rsidP="00C31E37">
            <w:pPr>
              <w:rPr>
                <w:rFonts w:ascii="Arial" w:hAnsi="Arial" w:cs="Arial"/>
                <w:sz w:val="16"/>
                <w:szCs w:val="16"/>
              </w:rPr>
            </w:pPr>
            <w:r w:rsidRPr="00DF53B4">
              <w:rPr>
                <w:rFonts w:ascii="Arial" w:hAnsi="Arial" w:cs="Arial"/>
                <w:sz w:val="16"/>
                <w:szCs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30FBB"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0F4B6D"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C.21b regarding RS/RR modifiers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CD9447"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BE2F0E"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FD599"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521A30" w14:textId="77777777" w:rsidR="003B5117" w:rsidRPr="00DF53B4" w:rsidRDefault="003B5117" w:rsidP="00781F93">
            <w:pPr>
              <w:rPr>
                <w:rFonts w:ascii="Arial" w:hAnsi="Arial" w:cs="Arial"/>
                <w:sz w:val="16"/>
                <w:szCs w:val="16"/>
              </w:rPr>
            </w:pPr>
            <w:r w:rsidRPr="00DF53B4">
              <w:rPr>
                <w:rFonts w:ascii="Arial" w:hAnsi="Arial" w:cs="Arial"/>
                <w:sz w:val="16"/>
                <w:szCs w:val="16"/>
              </w:rPr>
              <w:t>R5-162935</w:t>
            </w:r>
          </w:p>
        </w:tc>
      </w:tr>
      <w:tr w:rsidR="003B5117" w:rsidRPr="00DF53B4" w14:paraId="0C1AEC0D"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7F6E72"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BCDF30" w14:textId="77777777" w:rsidR="003B5117" w:rsidRPr="00DF53B4" w:rsidRDefault="003B5117" w:rsidP="00C31E37">
            <w:pPr>
              <w:rPr>
                <w:rFonts w:ascii="Arial" w:hAnsi="Arial" w:cs="Arial"/>
                <w:sz w:val="16"/>
                <w:szCs w:val="16"/>
              </w:rPr>
            </w:pPr>
            <w:r w:rsidRPr="00DF53B4">
              <w:rPr>
                <w:rFonts w:ascii="Arial" w:hAnsi="Arial" w:cs="Arial"/>
                <w:sz w:val="16"/>
                <w:szCs w:val="16"/>
              </w:rPr>
              <w:t>RP-160847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CAEAC3" w14:textId="77777777" w:rsidR="003B5117" w:rsidRPr="00DF53B4" w:rsidRDefault="003B5117" w:rsidP="00C31E37">
            <w:pPr>
              <w:rPr>
                <w:rFonts w:ascii="Arial" w:hAnsi="Arial" w:cs="Arial"/>
                <w:sz w:val="16"/>
                <w:szCs w:val="16"/>
              </w:rPr>
            </w:pPr>
            <w:r w:rsidRPr="00DF53B4">
              <w:rPr>
                <w:rFonts w:ascii="Arial" w:hAnsi="Arial" w:cs="Arial"/>
                <w:sz w:val="16"/>
                <w:szCs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D08C3"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661D73"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 to IMS test case 19.4.2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847AF3"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6DA2A2"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04D8F8"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04A42B" w14:textId="77777777" w:rsidR="003B5117" w:rsidRPr="00DF53B4" w:rsidRDefault="003B5117" w:rsidP="00781F93">
            <w:pPr>
              <w:rPr>
                <w:rFonts w:ascii="Arial" w:hAnsi="Arial" w:cs="Arial"/>
                <w:sz w:val="16"/>
                <w:szCs w:val="16"/>
              </w:rPr>
            </w:pPr>
            <w:r w:rsidRPr="00DF53B4">
              <w:rPr>
                <w:rFonts w:ascii="Arial" w:hAnsi="Arial" w:cs="Arial"/>
                <w:sz w:val="16"/>
                <w:szCs w:val="16"/>
              </w:rPr>
              <w:t>R5-162937</w:t>
            </w:r>
          </w:p>
        </w:tc>
      </w:tr>
      <w:tr w:rsidR="003B5117" w:rsidRPr="00DF53B4" w14:paraId="62980A4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DE6DC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279C28"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9E6B0B" w14:textId="77777777" w:rsidR="003B5117" w:rsidRPr="00DF53B4" w:rsidRDefault="003B5117" w:rsidP="00C31E37">
            <w:pPr>
              <w:rPr>
                <w:rFonts w:ascii="Arial" w:hAnsi="Arial" w:cs="Arial"/>
                <w:sz w:val="16"/>
                <w:szCs w:val="16"/>
              </w:rPr>
            </w:pPr>
            <w:r w:rsidRPr="00DF53B4">
              <w:rPr>
                <w:rFonts w:ascii="Arial" w:hAnsi="Arial" w:cs="Arial"/>
                <w:sz w:val="16"/>
                <w:szCs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D6DE5"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EDCF6C"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Originating Identification Presentation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3B24EC"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043E8A"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FEE93"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D07152" w14:textId="77777777" w:rsidR="003B5117" w:rsidRPr="00DF53B4" w:rsidRDefault="003B5117" w:rsidP="00781F93">
            <w:pPr>
              <w:rPr>
                <w:rFonts w:ascii="Arial" w:hAnsi="Arial" w:cs="Arial"/>
                <w:sz w:val="16"/>
                <w:szCs w:val="16"/>
              </w:rPr>
            </w:pPr>
            <w:r w:rsidRPr="00DF53B4">
              <w:rPr>
                <w:rFonts w:ascii="Arial" w:hAnsi="Arial" w:cs="Arial"/>
                <w:sz w:val="16"/>
                <w:szCs w:val="16"/>
              </w:rPr>
              <w:t>R5-162943</w:t>
            </w:r>
          </w:p>
        </w:tc>
      </w:tr>
      <w:tr w:rsidR="003B5117" w:rsidRPr="00DF53B4" w14:paraId="1C9489C0"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CEA45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84D043"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368F01" w14:textId="77777777" w:rsidR="003B5117" w:rsidRPr="00DF53B4" w:rsidRDefault="003B5117" w:rsidP="00C31E37">
            <w:pPr>
              <w:rPr>
                <w:rFonts w:ascii="Arial" w:hAnsi="Arial" w:cs="Arial"/>
                <w:sz w:val="16"/>
                <w:szCs w:val="16"/>
              </w:rPr>
            </w:pPr>
            <w:r w:rsidRPr="00DF53B4">
              <w:rPr>
                <w:rFonts w:ascii="Arial" w:hAnsi="Arial" w:cs="Arial"/>
                <w:sz w:val="16"/>
                <w:szCs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8EC29"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28AFB7"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Terminating Identification Presentation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EA02FB"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128A1"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009356"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2124FC" w14:textId="77777777" w:rsidR="003B5117" w:rsidRPr="00DF53B4" w:rsidRDefault="003B5117" w:rsidP="00781F93">
            <w:pPr>
              <w:rPr>
                <w:rFonts w:ascii="Arial" w:hAnsi="Arial" w:cs="Arial"/>
                <w:sz w:val="16"/>
                <w:szCs w:val="16"/>
              </w:rPr>
            </w:pPr>
            <w:r w:rsidRPr="00DF53B4">
              <w:rPr>
                <w:rFonts w:ascii="Arial" w:hAnsi="Arial" w:cs="Arial"/>
                <w:sz w:val="16"/>
                <w:szCs w:val="16"/>
              </w:rPr>
              <w:t>R5-162944</w:t>
            </w:r>
          </w:p>
        </w:tc>
      </w:tr>
      <w:tr w:rsidR="003B5117" w:rsidRPr="00DF53B4" w14:paraId="4BC2D959"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75590E"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E61A71"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914F46" w14:textId="77777777" w:rsidR="003B5117" w:rsidRPr="00DF53B4" w:rsidRDefault="003B5117" w:rsidP="00C31E37">
            <w:pPr>
              <w:rPr>
                <w:rFonts w:ascii="Arial" w:hAnsi="Arial" w:cs="Arial"/>
                <w:sz w:val="16"/>
                <w:szCs w:val="16"/>
              </w:rPr>
            </w:pPr>
            <w:r w:rsidRPr="00DF53B4">
              <w:rPr>
                <w:rFonts w:ascii="Arial" w:hAnsi="Arial" w:cs="Arial"/>
                <w:sz w:val="16"/>
                <w:szCs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EB66"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458006" w14:textId="77777777" w:rsidR="003B5117" w:rsidRPr="00DF53B4" w:rsidRDefault="003B5117" w:rsidP="00C31E37">
            <w:pPr>
              <w:rPr>
                <w:rFonts w:ascii="Arial" w:hAnsi="Arial" w:cs="Arial"/>
                <w:sz w:val="16"/>
                <w:szCs w:val="16"/>
              </w:rPr>
            </w:pPr>
            <w:r w:rsidRPr="00DF53B4">
              <w:rPr>
                <w:rFonts w:ascii="Arial" w:hAnsi="Arial" w:cs="Arial"/>
                <w:sz w:val="16"/>
                <w:szCs w:val="16"/>
              </w:rPr>
              <w:t>Adding references to default IMS Registration messages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4D231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484369"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ED801"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C1756E" w14:textId="77777777" w:rsidR="003B5117" w:rsidRPr="00DF53B4" w:rsidRDefault="003B5117" w:rsidP="00781F93">
            <w:pPr>
              <w:rPr>
                <w:rFonts w:ascii="Arial" w:hAnsi="Arial" w:cs="Arial"/>
                <w:sz w:val="16"/>
                <w:szCs w:val="16"/>
              </w:rPr>
            </w:pPr>
            <w:r w:rsidRPr="00DF53B4">
              <w:rPr>
                <w:rFonts w:ascii="Arial" w:hAnsi="Arial" w:cs="Arial"/>
                <w:sz w:val="16"/>
                <w:szCs w:val="16"/>
              </w:rPr>
              <w:t>R5-162945</w:t>
            </w:r>
          </w:p>
        </w:tc>
      </w:tr>
      <w:tr w:rsidR="003B5117" w:rsidRPr="00DF53B4" w14:paraId="2AFBCE21"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1903C0"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B19D1E"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E53C80" w14:textId="77777777" w:rsidR="003B5117" w:rsidRPr="00DF53B4" w:rsidRDefault="003B5117" w:rsidP="00C31E37">
            <w:pPr>
              <w:rPr>
                <w:rFonts w:ascii="Arial" w:hAnsi="Arial" w:cs="Arial"/>
                <w:sz w:val="16"/>
                <w:szCs w:val="16"/>
              </w:rPr>
            </w:pPr>
            <w:r w:rsidRPr="00DF53B4">
              <w:rPr>
                <w:rFonts w:ascii="Arial" w:hAnsi="Arial" w:cs="Arial"/>
                <w:sz w:val="16"/>
                <w:szCs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EC19C"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663F9C" w14:textId="77777777" w:rsidR="003B5117" w:rsidRPr="00DF53B4" w:rsidRDefault="003B5117" w:rsidP="00C31E37">
            <w:pPr>
              <w:rPr>
                <w:rFonts w:ascii="Arial" w:hAnsi="Arial" w:cs="Arial"/>
                <w:sz w:val="16"/>
                <w:szCs w:val="16"/>
              </w:rPr>
            </w:pPr>
            <w:r w:rsidRPr="00DF53B4">
              <w:rPr>
                <w:rFonts w:ascii="Arial" w:hAnsi="Arial" w:cs="Arial"/>
                <w:sz w:val="16"/>
                <w:szCs w:val="16"/>
              </w:rPr>
              <w:t>New conditions to Default messages for Call Setup for new fixed Broadband Access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A31785"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CA069B"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C587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8B16F1" w14:textId="77777777" w:rsidR="003B5117" w:rsidRPr="00DF53B4" w:rsidRDefault="003B5117" w:rsidP="00781F93">
            <w:pPr>
              <w:rPr>
                <w:rFonts w:ascii="Arial" w:hAnsi="Arial" w:cs="Arial"/>
                <w:sz w:val="16"/>
                <w:szCs w:val="16"/>
              </w:rPr>
            </w:pPr>
            <w:r w:rsidRPr="00DF53B4">
              <w:rPr>
                <w:rFonts w:ascii="Arial" w:hAnsi="Arial" w:cs="Arial"/>
                <w:sz w:val="16"/>
                <w:szCs w:val="16"/>
              </w:rPr>
              <w:t>R5-162946</w:t>
            </w:r>
          </w:p>
        </w:tc>
      </w:tr>
      <w:tr w:rsidR="003B5117" w:rsidRPr="00DF53B4" w14:paraId="1A2EADA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1F92C5"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4E4DAE"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06FC4E" w14:textId="77777777" w:rsidR="003B5117" w:rsidRPr="00DF53B4" w:rsidRDefault="003B5117" w:rsidP="00C31E37">
            <w:pPr>
              <w:rPr>
                <w:rFonts w:ascii="Arial" w:hAnsi="Arial" w:cs="Arial"/>
                <w:sz w:val="16"/>
                <w:szCs w:val="16"/>
              </w:rPr>
            </w:pPr>
            <w:r w:rsidRPr="00DF53B4">
              <w:rPr>
                <w:rFonts w:ascii="Arial" w:hAnsi="Arial" w:cs="Arial"/>
                <w:sz w:val="16"/>
                <w:szCs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A0BFC"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7A9F9C"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Originating Identification Presentation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49EE13"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3F36E7"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A1A41"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3DFD64" w14:textId="77777777" w:rsidR="003B5117" w:rsidRPr="00DF53B4" w:rsidRDefault="003B5117" w:rsidP="00781F93">
            <w:pPr>
              <w:rPr>
                <w:rFonts w:ascii="Arial" w:hAnsi="Arial" w:cs="Arial"/>
                <w:sz w:val="16"/>
                <w:szCs w:val="16"/>
              </w:rPr>
            </w:pPr>
            <w:r w:rsidRPr="00DF53B4">
              <w:rPr>
                <w:rFonts w:ascii="Arial" w:hAnsi="Arial" w:cs="Arial"/>
                <w:sz w:val="16"/>
                <w:szCs w:val="16"/>
              </w:rPr>
              <w:t>R5-162947</w:t>
            </w:r>
          </w:p>
        </w:tc>
      </w:tr>
      <w:tr w:rsidR="003B5117" w:rsidRPr="00DF53B4" w14:paraId="2B446BF2"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C8048F"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639A39" w14:textId="77777777" w:rsidR="003B5117" w:rsidRPr="00DF53B4" w:rsidRDefault="003B5117" w:rsidP="00C31E37">
            <w:pPr>
              <w:rPr>
                <w:rFonts w:ascii="Arial" w:hAnsi="Arial" w:cs="Arial"/>
                <w:sz w:val="16"/>
                <w:szCs w:val="16"/>
              </w:rPr>
            </w:pPr>
            <w:r w:rsidRPr="00DF53B4">
              <w:rPr>
                <w:rFonts w:ascii="Arial" w:hAnsi="Arial" w:cs="Arial"/>
                <w:sz w:val="16"/>
                <w:szCs w:val="16"/>
              </w:rPr>
              <w:t>RP-160831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203FFD" w14:textId="77777777" w:rsidR="003B5117" w:rsidRPr="00DF53B4" w:rsidRDefault="003B5117" w:rsidP="00C31E37">
            <w:pPr>
              <w:rPr>
                <w:rFonts w:ascii="Arial" w:hAnsi="Arial" w:cs="Arial"/>
                <w:sz w:val="16"/>
                <w:szCs w:val="16"/>
              </w:rPr>
            </w:pPr>
            <w:r w:rsidRPr="00DF53B4">
              <w:rPr>
                <w:rFonts w:ascii="Arial" w:hAnsi="Arial" w:cs="Arial"/>
                <w:sz w:val="16"/>
                <w:szCs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3D175"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C75BC9" w14:textId="77777777" w:rsidR="003B5117" w:rsidRPr="00DF53B4" w:rsidRDefault="003B5117" w:rsidP="00C31E37">
            <w:pPr>
              <w:rPr>
                <w:rFonts w:ascii="Arial" w:hAnsi="Arial" w:cs="Arial"/>
                <w:sz w:val="16"/>
                <w:szCs w:val="16"/>
              </w:rPr>
            </w:pPr>
            <w:r w:rsidRPr="00DF53B4">
              <w:rPr>
                <w:rFonts w:ascii="Arial" w:hAnsi="Arial" w:cs="Arial"/>
                <w:sz w:val="16"/>
                <w:szCs w:val="16"/>
              </w:rPr>
              <w:t>Add test case for Terminating Identification Presentation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18DF2C"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367AD2"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289F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4424CC" w14:textId="77777777" w:rsidR="003B5117" w:rsidRPr="00DF53B4" w:rsidRDefault="003B5117" w:rsidP="00781F93">
            <w:pPr>
              <w:rPr>
                <w:rFonts w:ascii="Arial" w:hAnsi="Arial" w:cs="Arial"/>
                <w:sz w:val="16"/>
                <w:szCs w:val="16"/>
              </w:rPr>
            </w:pPr>
            <w:r w:rsidRPr="00DF53B4">
              <w:rPr>
                <w:rFonts w:ascii="Arial" w:hAnsi="Arial" w:cs="Arial"/>
                <w:sz w:val="16"/>
                <w:szCs w:val="16"/>
              </w:rPr>
              <w:t>R5-162948</w:t>
            </w:r>
          </w:p>
        </w:tc>
      </w:tr>
      <w:tr w:rsidR="003B5117" w:rsidRPr="00DF53B4" w14:paraId="0208F3B7"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AEDE17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EFF8DD" w14:textId="77777777" w:rsidR="003B5117" w:rsidRPr="00DF53B4" w:rsidRDefault="003B5117" w:rsidP="00C31E37">
            <w:pPr>
              <w:rPr>
                <w:rFonts w:ascii="Arial" w:hAnsi="Arial" w:cs="Arial"/>
                <w:sz w:val="16"/>
                <w:szCs w:val="16"/>
              </w:rPr>
            </w:pPr>
            <w:r w:rsidRPr="00DF53B4">
              <w:rPr>
                <w:rFonts w:ascii="Arial" w:hAnsi="Arial" w:cs="Arial"/>
                <w:sz w:val="16"/>
                <w:szCs w:val="16"/>
              </w:rPr>
              <w:t>RP-160858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2AED5C" w14:textId="77777777" w:rsidR="003B5117" w:rsidRPr="00DF53B4" w:rsidRDefault="003B5117" w:rsidP="00C31E37">
            <w:pPr>
              <w:rPr>
                <w:rFonts w:ascii="Arial" w:hAnsi="Arial" w:cs="Arial"/>
                <w:sz w:val="16"/>
                <w:szCs w:val="16"/>
              </w:rPr>
            </w:pPr>
            <w:r w:rsidRPr="00DF53B4">
              <w:rPr>
                <w:rFonts w:ascii="Arial" w:hAnsi="Arial" w:cs="Arial"/>
                <w:sz w:val="16"/>
                <w:szCs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0A94E" w14:textId="77777777" w:rsidR="003B5117" w:rsidRPr="00DF53B4" w:rsidRDefault="003B5117" w:rsidP="00C31E3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CBE8BB" w14:textId="77777777" w:rsidR="003B5117" w:rsidRPr="00DF53B4" w:rsidRDefault="003B5117" w:rsidP="00C31E37">
            <w:pPr>
              <w:rPr>
                <w:rFonts w:ascii="Arial" w:hAnsi="Arial" w:cs="Arial"/>
                <w:sz w:val="16"/>
                <w:szCs w:val="16"/>
              </w:rPr>
            </w:pPr>
            <w:r w:rsidRPr="00DF53B4">
              <w:rPr>
                <w:rFonts w:ascii="Arial" w:hAnsi="Arial" w:cs="Arial"/>
                <w:sz w:val="16"/>
                <w:szCs w:val="16"/>
              </w:rPr>
              <w:t>Update of generic procedure C.45 for setting up MT speech call for EPS /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AC2E24"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2FD9C"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81E0C"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2553B4" w14:textId="77777777" w:rsidR="003B5117" w:rsidRPr="00DF53B4" w:rsidRDefault="003B5117" w:rsidP="00781F93">
            <w:pPr>
              <w:rPr>
                <w:rFonts w:ascii="Arial" w:hAnsi="Arial" w:cs="Arial"/>
                <w:sz w:val="16"/>
                <w:szCs w:val="16"/>
              </w:rPr>
            </w:pPr>
            <w:r w:rsidRPr="00DF53B4">
              <w:rPr>
                <w:rFonts w:ascii="Arial" w:hAnsi="Arial" w:cs="Arial"/>
                <w:sz w:val="16"/>
                <w:szCs w:val="16"/>
              </w:rPr>
              <w:t>R5-163042</w:t>
            </w:r>
          </w:p>
        </w:tc>
      </w:tr>
      <w:tr w:rsidR="003B5117" w:rsidRPr="00DF53B4" w14:paraId="270E88F3"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7A71DC"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6ED3DC"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C28A54" w14:textId="77777777" w:rsidR="003B5117" w:rsidRPr="00DF53B4" w:rsidRDefault="003B5117" w:rsidP="00C31E37">
            <w:pPr>
              <w:rPr>
                <w:rFonts w:ascii="Arial" w:hAnsi="Arial" w:cs="Arial"/>
                <w:sz w:val="16"/>
                <w:szCs w:val="16"/>
              </w:rPr>
            </w:pPr>
            <w:r w:rsidRPr="00DF53B4">
              <w:rPr>
                <w:rFonts w:ascii="Arial" w:hAnsi="Arial" w:cs="Arial"/>
                <w:sz w:val="16"/>
                <w:szCs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1B439"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ABC447" w14:textId="77777777" w:rsidR="003B5117" w:rsidRPr="00DF53B4" w:rsidRDefault="003B5117" w:rsidP="00C31E37">
            <w:pPr>
              <w:rPr>
                <w:rFonts w:ascii="Arial" w:hAnsi="Arial" w:cs="Arial"/>
                <w:sz w:val="16"/>
                <w:szCs w:val="16"/>
              </w:rPr>
            </w:pPr>
            <w:r w:rsidRPr="00DF53B4">
              <w:rPr>
                <w:rFonts w:ascii="Arial" w:hAnsi="Arial" w:cs="Arial"/>
                <w:sz w:val="16"/>
                <w:szCs w:val="16"/>
              </w:rPr>
              <w:t>New Generic Test Procedure for UE Initiated Deregistration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959BE6"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8ACB07"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9BAAC7"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F368F6" w14:textId="77777777" w:rsidR="003B5117" w:rsidRPr="00DF53B4" w:rsidRDefault="003B5117" w:rsidP="00781F93">
            <w:pPr>
              <w:rPr>
                <w:rFonts w:ascii="Arial" w:hAnsi="Arial" w:cs="Arial"/>
                <w:sz w:val="16"/>
                <w:szCs w:val="16"/>
              </w:rPr>
            </w:pPr>
            <w:r w:rsidRPr="00DF53B4">
              <w:rPr>
                <w:rFonts w:ascii="Arial" w:hAnsi="Arial" w:cs="Arial"/>
                <w:sz w:val="16"/>
                <w:szCs w:val="16"/>
              </w:rPr>
              <w:t>R5-163087</w:t>
            </w:r>
          </w:p>
        </w:tc>
      </w:tr>
      <w:tr w:rsidR="003B5117" w:rsidRPr="00DF53B4" w14:paraId="52BC2C1C"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A8951C"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6D5446" w14:textId="77777777" w:rsidR="003B5117" w:rsidRPr="00DF53B4" w:rsidRDefault="003B5117" w:rsidP="00C31E37">
            <w:pPr>
              <w:rPr>
                <w:rFonts w:ascii="Arial" w:hAnsi="Arial" w:cs="Arial"/>
                <w:sz w:val="16"/>
                <w:szCs w:val="16"/>
              </w:rPr>
            </w:pPr>
            <w:r w:rsidRPr="00DF53B4">
              <w:rPr>
                <w:rFonts w:ascii="Arial" w:hAnsi="Arial" w:cs="Arial"/>
                <w:sz w:val="16"/>
                <w:szCs w:val="16"/>
              </w:rPr>
              <w:t>RP-160830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46DA11" w14:textId="77777777" w:rsidR="003B5117" w:rsidRPr="00DF53B4" w:rsidRDefault="003B5117" w:rsidP="00C31E37">
            <w:pPr>
              <w:rPr>
                <w:rFonts w:ascii="Arial" w:hAnsi="Arial" w:cs="Arial"/>
                <w:sz w:val="16"/>
                <w:szCs w:val="16"/>
              </w:rPr>
            </w:pPr>
            <w:r w:rsidRPr="00DF53B4">
              <w:rPr>
                <w:rFonts w:ascii="Arial" w:hAnsi="Arial" w:cs="Arial"/>
                <w:sz w:val="16"/>
                <w:szCs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8B9CF"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6D08F3" w14:textId="77777777" w:rsidR="003B5117" w:rsidRPr="00DF53B4" w:rsidRDefault="003B5117" w:rsidP="00C31E37">
            <w:pPr>
              <w:rPr>
                <w:rFonts w:ascii="Arial" w:hAnsi="Arial" w:cs="Arial"/>
                <w:sz w:val="16"/>
                <w:szCs w:val="16"/>
              </w:rPr>
            </w:pPr>
            <w:r w:rsidRPr="00DF53B4">
              <w:rPr>
                <w:rFonts w:ascii="Arial" w:hAnsi="Arial" w:cs="Arial"/>
                <w:sz w:val="16"/>
                <w:szCs w:val="16"/>
              </w:rPr>
              <w:t>New Generic Test Procedure for MTSI Terminating speech call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FD2873"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572E9"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1611C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B52E40" w14:textId="77777777" w:rsidR="003B5117" w:rsidRPr="00DF53B4" w:rsidRDefault="003B5117" w:rsidP="00781F93">
            <w:pPr>
              <w:rPr>
                <w:rFonts w:ascii="Arial" w:hAnsi="Arial" w:cs="Arial"/>
                <w:sz w:val="16"/>
                <w:szCs w:val="16"/>
              </w:rPr>
            </w:pPr>
            <w:r w:rsidRPr="00DF53B4">
              <w:rPr>
                <w:rFonts w:ascii="Arial" w:hAnsi="Arial" w:cs="Arial"/>
                <w:sz w:val="16"/>
                <w:szCs w:val="16"/>
              </w:rPr>
              <w:t>R5-163088</w:t>
            </w:r>
          </w:p>
        </w:tc>
      </w:tr>
      <w:tr w:rsidR="003B5117" w:rsidRPr="00DF53B4" w14:paraId="3C48DDB9"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F5065E"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01EF9C"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51F4A3" w14:textId="77777777" w:rsidR="003B5117" w:rsidRPr="00DF53B4" w:rsidRDefault="003B5117" w:rsidP="00C31E37">
            <w:pPr>
              <w:rPr>
                <w:rFonts w:ascii="Arial" w:hAnsi="Arial" w:cs="Arial"/>
                <w:sz w:val="16"/>
                <w:szCs w:val="16"/>
              </w:rPr>
            </w:pPr>
            <w:r w:rsidRPr="00DF53B4">
              <w:rPr>
                <w:rFonts w:ascii="Arial" w:hAnsi="Arial" w:cs="Arial"/>
                <w:sz w:val="16"/>
                <w:szCs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2D733" w14:textId="77777777" w:rsidR="003B5117" w:rsidRPr="00DF53B4" w:rsidRDefault="003B5117" w:rsidP="00C31E37">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A68C07"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Corrections to handling of conditions in Appendix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56D3D6"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9BD25"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A9E66A"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F976A1" w14:textId="77777777" w:rsidR="003B5117" w:rsidRPr="00DF53B4" w:rsidRDefault="003B5117" w:rsidP="00781F93">
            <w:pPr>
              <w:rPr>
                <w:rFonts w:ascii="Arial" w:hAnsi="Arial" w:cs="Arial"/>
                <w:sz w:val="16"/>
                <w:szCs w:val="16"/>
              </w:rPr>
            </w:pPr>
            <w:r w:rsidRPr="00DF53B4">
              <w:rPr>
                <w:rFonts w:ascii="Arial" w:hAnsi="Arial" w:cs="Arial"/>
                <w:sz w:val="16"/>
                <w:szCs w:val="16"/>
              </w:rPr>
              <w:t>R5-163199</w:t>
            </w:r>
          </w:p>
        </w:tc>
      </w:tr>
      <w:tr w:rsidR="003B5117" w:rsidRPr="00DF53B4" w14:paraId="6B240FF8"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6ED6E0"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13632F5" w14:textId="77777777" w:rsidR="003B5117" w:rsidRPr="00DF53B4" w:rsidRDefault="003B5117" w:rsidP="00C31E37">
            <w:pPr>
              <w:rPr>
                <w:rFonts w:ascii="Arial" w:hAnsi="Arial" w:cs="Arial"/>
                <w:sz w:val="16"/>
                <w:szCs w:val="16"/>
              </w:rPr>
            </w:pPr>
            <w:r w:rsidRPr="00DF53B4">
              <w:rPr>
                <w:rFonts w:ascii="Arial" w:hAnsi="Arial" w:cs="Arial"/>
                <w:sz w:val="16"/>
                <w:szCs w:val="16"/>
              </w:rPr>
              <w:t>RP-160847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4DA3D8" w14:textId="77777777" w:rsidR="003B5117" w:rsidRPr="00DF53B4" w:rsidRDefault="003B5117" w:rsidP="00C31E37">
            <w:pPr>
              <w:rPr>
                <w:rFonts w:ascii="Arial" w:hAnsi="Arial" w:cs="Arial"/>
                <w:sz w:val="16"/>
                <w:szCs w:val="16"/>
              </w:rPr>
            </w:pPr>
            <w:r w:rsidRPr="00DF53B4">
              <w:rPr>
                <w:rFonts w:ascii="Arial" w:hAnsi="Arial" w:cs="Arial"/>
                <w:sz w:val="16"/>
                <w:szCs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349D9"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84C789" w14:textId="77777777" w:rsidR="003B5117" w:rsidRPr="00DF53B4" w:rsidRDefault="003B5117" w:rsidP="00C31E37">
            <w:pPr>
              <w:rPr>
                <w:rFonts w:ascii="Arial" w:hAnsi="Arial" w:cs="Arial"/>
                <w:sz w:val="16"/>
                <w:szCs w:val="16"/>
              </w:rPr>
            </w:pPr>
            <w:r w:rsidRPr="00DF53B4">
              <w:rPr>
                <w:rFonts w:ascii="Arial" w:hAnsi="Arial" w:cs="Arial"/>
                <w:sz w:val="16"/>
                <w:szCs w:val="16"/>
              </w:rPr>
              <w:t>Corrections to IMS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E7AFB8"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CF904"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9D9C2"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23B001" w14:textId="77777777" w:rsidR="003B5117" w:rsidRPr="00DF53B4" w:rsidRDefault="003B5117" w:rsidP="00781F93">
            <w:pPr>
              <w:rPr>
                <w:rFonts w:ascii="Arial" w:hAnsi="Arial" w:cs="Arial"/>
                <w:sz w:val="16"/>
                <w:szCs w:val="16"/>
              </w:rPr>
            </w:pPr>
            <w:r w:rsidRPr="00DF53B4">
              <w:rPr>
                <w:rFonts w:ascii="Arial" w:hAnsi="Arial" w:cs="Arial"/>
                <w:sz w:val="16"/>
                <w:szCs w:val="16"/>
              </w:rPr>
              <w:t>R5-163200</w:t>
            </w:r>
          </w:p>
        </w:tc>
      </w:tr>
      <w:tr w:rsidR="003B5117" w:rsidRPr="00DF53B4" w14:paraId="30943626" w14:textId="77777777" w:rsidTr="003B511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8595BA" w14:textId="77777777" w:rsidR="003B5117" w:rsidRPr="00DF53B4" w:rsidRDefault="003B5117" w:rsidP="00C31E37">
            <w:pPr>
              <w:rPr>
                <w:rFonts w:ascii="Arial" w:hAnsi="Arial" w:cs="Arial"/>
                <w:sz w:val="16"/>
                <w:szCs w:val="16"/>
              </w:rPr>
            </w:pPr>
            <w:r w:rsidRPr="00DF53B4">
              <w:rPr>
                <w:rFonts w:ascii="Arial" w:hAnsi="Arial" w:cs="Arial"/>
                <w:sz w:val="16"/>
                <w:szCs w:val="16"/>
              </w:rPr>
              <w:t>RP-72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CDEB7E" w14:textId="77777777" w:rsidR="003B5117" w:rsidRPr="00DF53B4" w:rsidRDefault="003B5117" w:rsidP="00C31E37">
            <w:pPr>
              <w:rPr>
                <w:rFonts w:ascii="Arial" w:hAnsi="Arial" w:cs="Arial"/>
                <w:sz w:val="16"/>
                <w:szCs w:val="16"/>
              </w:rPr>
            </w:pPr>
            <w:r w:rsidRPr="00DF53B4">
              <w:rPr>
                <w:rFonts w:ascii="Arial" w:hAnsi="Arial" w:cs="Arial"/>
                <w:sz w:val="16"/>
                <w:szCs w:val="16"/>
              </w:rPr>
              <w:t>RP-160845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D02254" w14:textId="77777777" w:rsidR="003B5117" w:rsidRPr="00DF53B4" w:rsidRDefault="003B5117" w:rsidP="00C31E37">
            <w:pPr>
              <w:rPr>
                <w:rFonts w:ascii="Arial" w:hAnsi="Arial" w:cs="Arial"/>
                <w:sz w:val="16"/>
                <w:szCs w:val="16"/>
              </w:rPr>
            </w:pPr>
            <w:r w:rsidRPr="00DF53B4">
              <w:rPr>
                <w:rFonts w:ascii="Arial" w:hAnsi="Arial" w:cs="Arial"/>
                <w:sz w:val="16"/>
                <w:szCs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1DD62" w14:textId="77777777" w:rsidR="003B5117" w:rsidRPr="00DF53B4" w:rsidRDefault="003B5117" w:rsidP="00C31E3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56F5E1" w14:textId="77777777" w:rsidR="003B5117" w:rsidRPr="00DF53B4" w:rsidRDefault="003B5117" w:rsidP="00C31E37">
            <w:pPr>
              <w:rPr>
                <w:rFonts w:ascii="Arial" w:hAnsi="Arial" w:cs="Arial"/>
                <w:sz w:val="16"/>
                <w:szCs w:val="16"/>
              </w:rPr>
            </w:pPr>
            <w:r w:rsidRPr="00DF53B4">
              <w:rPr>
                <w:rFonts w:ascii="Arial" w:hAnsi="Arial" w:cs="Arial"/>
                <w:sz w:val="16"/>
                <w:szCs w:val="16"/>
              </w:rPr>
              <w:t>Addition of generic procedure for IMS re-registration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23AD8C" w14:textId="77777777" w:rsidR="003B5117" w:rsidRPr="00DF53B4" w:rsidRDefault="003B5117" w:rsidP="00BC526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C5DAE2" w14:textId="77777777" w:rsidR="003B5117" w:rsidRPr="00DF53B4" w:rsidRDefault="003B5117" w:rsidP="00BC526C">
            <w:pPr>
              <w:pStyle w:val="TAL"/>
              <w:rPr>
                <w:rFonts w:cs="Arial"/>
                <w:sz w:val="16"/>
                <w:szCs w:val="16"/>
                <w:lang w:eastAsia="en-US"/>
              </w:rPr>
            </w:pPr>
            <w:r w:rsidRPr="00DF53B4">
              <w:rPr>
                <w:rFonts w:cs="Arial"/>
                <w:sz w:val="16"/>
                <w:szCs w:val="16"/>
                <w:lang w:eastAsia="en-US"/>
              </w:rPr>
              <w:t>12.9.0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ACFDE" w14:textId="77777777" w:rsidR="003B5117" w:rsidRPr="00DF53B4" w:rsidRDefault="003B5117" w:rsidP="00C23F86">
            <w:pPr>
              <w:pStyle w:val="TAL"/>
              <w:rPr>
                <w:rFonts w:cs="Arial"/>
                <w:sz w:val="16"/>
                <w:szCs w:val="16"/>
                <w:lang w:eastAsia="en-US"/>
              </w:rPr>
            </w:pPr>
            <w:r w:rsidRPr="00DF53B4">
              <w:rPr>
                <w:rFonts w:cs="Arial"/>
                <w:sz w:val="16"/>
                <w:szCs w:val="16"/>
                <w:lang w:eastAsia="en-US"/>
              </w:rPr>
              <w:t>12.10.0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B5413A" w14:textId="77777777" w:rsidR="003B5117" w:rsidRPr="00DF53B4" w:rsidRDefault="003B5117" w:rsidP="00781F93">
            <w:pPr>
              <w:rPr>
                <w:rFonts w:ascii="Arial" w:hAnsi="Arial" w:cs="Arial"/>
                <w:sz w:val="16"/>
                <w:szCs w:val="16"/>
              </w:rPr>
            </w:pPr>
            <w:r w:rsidRPr="00DF53B4">
              <w:rPr>
                <w:rFonts w:ascii="Arial" w:hAnsi="Arial" w:cs="Arial"/>
                <w:sz w:val="16"/>
                <w:szCs w:val="16"/>
              </w:rPr>
              <w:t>R5-163201</w:t>
            </w:r>
          </w:p>
        </w:tc>
      </w:tr>
      <w:tr w:rsidR="009E19CB" w:rsidRPr="00DF53B4" w14:paraId="44BDE39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EE0EB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B87F0C" w14:textId="77777777" w:rsidR="009E19CB" w:rsidRPr="00DF53B4" w:rsidRDefault="009E19CB" w:rsidP="009E19CB">
            <w:pPr>
              <w:rPr>
                <w:rFonts w:ascii="Arial" w:hAnsi="Arial" w:cs="Arial"/>
                <w:sz w:val="16"/>
                <w:szCs w:val="16"/>
              </w:rPr>
            </w:pPr>
            <w:r w:rsidRPr="00DF53B4">
              <w:rPr>
                <w:rFonts w:ascii="Arial" w:hAnsi="Arial" w:cs="Arial"/>
                <w:sz w:val="16"/>
                <w:szCs w:val="16"/>
              </w:rPr>
              <w:t>RP-161428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EE91AD" w14:textId="77777777" w:rsidR="009E19CB" w:rsidRPr="00DF53B4" w:rsidRDefault="009E19CB" w:rsidP="009E19CB">
            <w:pPr>
              <w:rPr>
                <w:rFonts w:ascii="Arial" w:hAnsi="Arial" w:cs="Arial"/>
                <w:sz w:val="16"/>
                <w:szCs w:val="16"/>
              </w:rPr>
            </w:pPr>
            <w:r w:rsidRPr="00DF53B4">
              <w:rPr>
                <w:rFonts w:ascii="Arial" w:hAnsi="Arial" w:cs="Arial"/>
                <w:sz w:val="16"/>
                <w:szCs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77B0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17ABF0"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19.4.2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2BDB5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AB1E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D8038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0CEBC7" w14:textId="77777777" w:rsidR="009E19CB" w:rsidRPr="00DF53B4" w:rsidRDefault="009E19CB" w:rsidP="009E19CB">
            <w:pPr>
              <w:rPr>
                <w:rFonts w:ascii="Arial" w:hAnsi="Arial" w:cs="Arial"/>
                <w:sz w:val="16"/>
                <w:szCs w:val="16"/>
              </w:rPr>
            </w:pPr>
            <w:r w:rsidRPr="00DF53B4">
              <w:rPr>
                <w:rFonts w:ascii="Arial" w:hAnsi="Arial" w:cs="Arial"/>
                <w:sz w:val="16"/>
                <w:szCs w:val="16"/>
              </w:rPr>
              <w:t>R5-165040</w:t>
            </w:r>
          </w:p>
        </w:tc>
      </w:tr>
      <w:tr w:rsidR="009E19CB" w:rsidRPr="00DF53B4" w14:paraId="4177F9D7"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D02D4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67154E"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A91081" w14:textId="77777777" w:rsidR="009E19CB" w:rsidRPr="00DF53B4" w:rsidRDefault="009E19CB" w:rsidP="009E19CB">
            <w:pPr>
              <w:rPr>
                <w:rFonts w:ascii="Arial" w:hAnsi="Arial" w:cs="Arial"/>
                <w:sz w:val="16"/>
                <w:szCs w:val="16"/>
              </w:rPr>
            </w:pPr>
            <w:r w:rsidRPr="00DF53B4">
              <w:rPr>
                <w:rFonts w:ascii="Arial" w:hAnsi="Arial" w:cs="Arial"/>
                <w:sz w:val="16"/>
                <w:szCs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DD0F"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2F6B21"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precondition option tag in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2DB35F"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4709F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558D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EE8DC" w14:textId="77777777" w:rsidR="009E19CB" w:rsidRPr="00DF53B4" w:rsidRDefault="009E19CB" w:rsidP="009E19CB">
            <w:pPr>
              <w:rPr>
                <w:rFonts w:ascii="Arial" w:hAnsi="Arial" w:cs="Arial"/>
                <w:sz w:val="16"/>
                <w:szCs w:val="16"/>
              </w:rPr>
            </w:pPr>
            <w:r w:rsidRPr="00DF53B4">
              <w:rPr>
                <w:rFonts w:ascii="Arial" w:hAnsi="Arial" w:cs="Arial"/>
                <w:sz w:val="16"/>
                <w:szCs w:val="16"/>
              </w:rPr>
              <w:t>R5-165041</w:t>
            </w:r>
          </w:p>
        </w:tc>
      </w:tr>
      <w:tr w:rsidR="009E19CB" w:rsidRPr="00DF53B4" w14:paraId="22D95883"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B8969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76888E"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619E08" w14:textId="77777777" w:rsidR="009E19CB" w:rsidRPr="00DF53B4" w:rsidRDefault="009E19CB" w:rsidP="009E19CB">
            <w:pPr>
              <w:rPr>
                <w:rFonts w:ascii="Arial" w:hAnsi="Arial" w:cs="Arial"/>
                <w:sz w:val="16"/>
                <w:szCs w:val="16"/>
              </w:rPr>
            </w:pPr>
            <w:r w:rsidRPr="00DF53B4">
              <w:rPr>
                <w:rFonts w:ascii="Arial" w:hAnsi="Arial" w:cs="Arial"/>
                <w:sz w:val="16"/>
                <w:szCs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868DB"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DB6C21"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IMS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D00E45"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0569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5C8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B9F42E" w14:textId="77777777" w:rsidR="009E19CB" w:rsidRPr="00DF53B4" w:rsidRDefault="009E19CB" w:rsidP="009E19CB">
            <w:pPr>
              <w:rPr>
                <w:rFonts w:ascii="Arial" w:hAnsi="Arial" w:cs="Arial"/>
                <w:sz w:val="16"/>
                <w:szCs w:val="16"/>
              </w:rPr>
            </w:pPr>
            <w:r w:rsidRPr="00DF53B4">
              <w:rPr>
                <w:rFonts w:ascii="Arial" w:hAnsi="Arial" w:cs="Arial"/>
                <w:sz w:val="16"/>
                <w:szCs w:val="16"/>
              </w:rPr>
              <w:t>R5-165043</w:t>
            </w:r>
          </w:p>
        </w:tc>
      </w:tr>
      <w:tr w:rsidR="009E19CB" w:rsidRPr="00DF53B4" w14:paraId="129639C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255E3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9C993B"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AF552E" w14:textId="77777777" w:rsidR="009E19CB" w:rsidRPr="00DF53B4" w:rsidRDefault="009E19CB" w:rsidP="009E19CB">
            <w:pPr>
              <w:rPr>
                <w:rFonts w:ascii="Arial" w:hAnsi="Arial" w:cs="Arial"/>
                <w:sz w:val="16"/>
                <w:szCs w:val="16"/>
              </w:rPr>
            </w:pPr>
            <w:r w:rsidRPr="00DF53B4">
              <w:rPr>
                <w:rFonts w:ascii="Arial" w:hAnsi="Arial" w:cs="Arial"/>
                <w:sz w:val="16"/>
                <w:szCs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3C35D"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4AB827" w14:textId="77777777" w:rsidR="009E19CB" w:rsidRPr="00DF53B4" w:rsidRDefault="009E19CB" w:rsidP="009E19CB">
            <w:pPr>
              <w:rPr>
                <w:rFonts w:ascii="Arial" w:hAnsi="Arial" w:cs="Arial"/>
                <w:sz w:val="16"/>
                <w:szCs w:val="16"/>
              </w:rPr>
            </w:pPr>
            <w:r w:rsidRPr="00DF53B4">
              <w:rPr>
                <w:rFonts w:ascii="Arial" w:hAnsi="Arial" w:cs="Arial"/>
                <w:sz w:val="16"/>
                <w:szCs w:val="16"/>
              </w:rPr>
              <w:t>Add reference to RFC 6086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878330"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C0AC2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9BE64"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29FB31" w14:textId="77777777" w:rsidR="009E19CB" w:rsidRPr="00DF53B4" w:rsidRDefault="009E19CB" w:rsidP="009E19CB">
            <w:pPr>
              <w:rPr>
                <w:rFonts w:ascii="Arial" w:hAnsi="Arial" w:cs="Arial"/>
                <w:sz w:val="16"/>
                <w:szCs w:val="16"/>
              </w:rPr>
            </w:pPr>
            <w:r w:rsidRPr="00DF53B4">
              <w:rPr>
                <w:rFonts w:ascii="Arial" w:hAnsi="Arial" w:cs="Arial"/>
                <w:sz w:val="16"/>
                <w:szCs w:val="16"/>
              </w:rPr>
              <w:t>R5-165045</w:t>
            </w:r>
          </w:p>
        </w:tc>
      </w:tr>
      <w:tr w:rsidR="009E19CB" w:rsidRPr="00DF53B4" w14:paraId="5E5327E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32685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DAD463"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12A591" w14:textId="77777777" w:rsidR="009E19CB" w:rsidRPr="00DF53B4" w:rsidRDefault="009E19CB" w:rsidP="009E19CB">
            <w:pPr>
              <w:rPr>
                <w:rFonts w:ascii="Arial" w:hAnsi="Arial" w:cs="Arial"/>
                <w:sz w:val="16"/>
                <w:szCs w:val="16"/>
              </w:rPr>
            </w:pPr>
            <w:r w:rsidRPr="00DF53B4">
              <w:rPr>
                <w:rFonts w:ascii="Arial" w:hAnsi="Arial" w:cs="Arial"/>
                <w:sz w:val="16"/>
                <w:szCs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69015"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B23865"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strength tags in SDP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2A281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123C5"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60A7F"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D5A03" w14:textId="77777777" w:rsidR="009E19CB" w:rsidRPr="00DF53B4" w:rsidRDefault="009E19CB" w:rsidP="009E19CB">
            <w:pPr>
              <w:rPr>
                <w:rFonts w:ascii="Arial" w:hAnsi="Arial" w:cs="Arial"/>
                <w:sz w:val="16"/>
                <w:szCs w:val="16"/>
              </w:rPr>
            </w:pPr>
            <w:r w:rsidRPr="00DF53B4">
              <w:rPr>
                <w:rFonts w:ascii="Arial" w:hAnsi="Arial" w:cs="Arial"/>
                <w:sz w:val="16"/>
                <w:szCs w:val="16"/>
              </w:rPr>
              <w:t>R5-165081</w:t>
            </w:r>
          </w:p>
        </w:tc>
      </w:tr>
      <w:tr w:rsidR="009E19CB" w:rsidRPr="00DF53B4" w14:paraId="4CAEF5A7"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2F1B8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406DAD"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BC58F2" w14:textId="77777777" w:rsidR="009E19CB" w:rsidRPr="00DF53B4" w:rsidRDefault="009E19CB" w:rsidP="009E19CB">
            <w:pPr>
              <w:rPr>
                <w:rFonts w:ascii="Arial" w:hAnsi="Arial" w:cs="Arial"/>
                <w:sz w:val="16"/>
                <w:szCs w:val="16"/>
              </w:rPr>
            </w:pPr>
            <w:r w:rsidRPr="00DF53B4">
              <w:rPr>
                <w:rFonts w:ascii="Arial" w:hAnsi="Arial" w:cs="Arial"/>
                <w:sz w:val="16"/>
                <w:szCs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D003F"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EF63E8"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usage of g.3gpp.state-and-event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D867C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2862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B2457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1EB266" w14:textId="77777777" w:rsidR="009E19CB" w:rsidRPr="00DF53B4" w:rsidRDefault="009E19CB" w:rsidP="009E19CB">
            <w:pPr>
              <w:rPr>
                <w:rFonts w:ascii="Arial" w:hAnsi="Arial" w:cs="Arial"/>
                <w:sz w:val="16"/>
                <w:szCs w:val="16"/>
              </w:rPr>
            </w:pPr>
            <w:r w:rsidRPr="00DF53B4">
              <w:rPr>
                <w:rFonts w:ascii="Arial" w:hAnsi="Arial" w:cs="Arial"/>
                <w:sz w:val="16"/>
                <w:szCs w:val="16"/>
              </w:rPr>
              <w:t>R5-165086</w:t>
            </w:r>
          </w:p>
        </w:tc>
      </w:tr>
      <w:tr w:rsidR="009E19CB" w:rsidRPr="00DF53B4" w14:paraId="1DF5ED2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12F895"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D76211"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D9FC6A" w14:textId="77777777" w:rsidR="009E19CB" w:rsidRPr="00DF53B4" w:rsidRDefault="009E19CB" w:rsidP="009E19CB">
            <w:pPr>
              <w:rPr>
                <w:rFonts w:ascii="Arial" w:hAnsi="Arial" w:cs="Arial"/>
                <w:sz w:val="16"/>
                <w:szCs w:val="16"/>
              </w:rPr>
            </w:pPr>
            <w:r w:rsidRPr="00DF53B4">
              <w:rPr>
                <w:rFonts w:ascii="Arial" w:hAnsi="Arial" w:cs="Arial"/>
                <w:sz w:val="16"/>
                <w:szCs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7155"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C9A969"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11.2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7511AF"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4600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4FDA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94CFD5" w14:textId="77777777" w:rsidR="009E19CB" w:rsidRPr="00DF53B4" w:rsidRDefault="009E19CB" w:rsidP="009E19CB">
            <w:pPr>
              <w:rPr>
                <w:rFonts w:ascii="Arial" w:hAnsi="Arial" w:cs="Arial"/>
                <w:sz w:val="16"/>
                <w:szCs w:val="16"/>
              </w:rPr>
            </w:pPr>
            <w:r w:rsidRPr="00DF53B4">
              <w:rPr>
                <w:rFonts w:ascii="Arial" w:hAnsi="Arial" w:cs="Arial"/>
                <w:sz w:val="16"/>
                <w:szCs w:val="16"/>
              </w:rPr>
              <w:t>R5-165151</w:t>
            </w:r>
          </w:p>
        </w:tc>
      </w:tr>
      <w:tr w:rsidR="009E19CB" w:rsidRPr="00DF53B4" w14:paraId="26DB19D9"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96E127"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489105"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F076C2" w14:textId="77777777" w:rsidR="009E19CB" w:rsidRPr="00DF53B4" w:rsidRDefault="009E19CB" w:rsidP="009E19CB">
            <w:pPr>
              <w:rPr>
                <w:rFonts w:ascii="Arial" w:hAnsi="Arial" w:cs="Arial"/>
                <w:sz w:val="16"/>
                <w:szCs w:val="16"/>
              </w:rPr>
            </w:pPr>
            <w:r w:rsidRPr="00DF53B4">
              <w:rPr>
                <w:rFonts w:ascii="Arial" w:hAnsi="Arial" w:cs="Arial"/>
                <w:sz w:val="16"/>
                <w:szCs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8D9C1"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967C75" w14:textId="77777777" w:rsidR="009E19CB" w:rsidRPr="00DF53B4" w:rsidRDefault="009E19CB" w:rsidP="009E19CB">
            <w:pPr>
              <w:rPr>
                <w:rFonts w:ascii="Arial" w:hAnsi="Arial" w:cs="Arial"/>
                <w:sz w:val="16"/>
                <w:szCs w:val="16"/>
              </w:rPr>
            </w:pPr>
            <w:r w:rsidRPr="00DF53B4">
              <w:rPr>
                <w:rFonts w:ascii="Arial" w:hAnsi="Arial" w:cs="Arial"/>
                <w:sz w:val="16"/>
                <w:szCs w:val="16"/>
              </w:rPr>
              <w:t>Adding core spec reference for User-Agent field to C.29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3168F3"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400F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F55FD8"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6A94CC" w14:textId="77777777" w:rsidR="009E19CB" w:rsidRPr="00DF53B4" w:rsidRDefault="009E19CB" w:rsidP="009E19CB">
            <w:pPr>
              <w:rPr>
                <w:rFonts w:ascii="Arial" w:hAnsi="Arial" w:cs="Arial"/>
                <w:sz w:val="16"/>
                <w:szCs w:val="16"/>
              </w:rPr>
            </w:pPr>
            <w:r w:rsidRPr="00DF53B4">
              <w:rPr>
                <w:rFonts w:ascii="Arial" w:hAnsi="Arial" w:cs="Arial"/>
                <w:sz w:val="16"/>
                <w:szCs w:val="16"/>
              </w:rPr>
              <w:t>R5-165195</w:t>
            </w:r>
          </w:p>
        </w:tc>
      </w:tr>
      <w:tr w:rsidR="009E19CB" w:rsidRPr="00DF53B4" w14:paraId="5C2A0DB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7B551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7C93EC"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439787" w14:textId="77777777" w:rsidR="009E19CB" w:rsidRPr="00DF53B4" w:rsidRDefault="009E19CB" w:rsidP="009E19CB">
            <w:pPr>
              <w:rPr>
                <w:rFonts w:ascii="Arial" w:hAnsi="Arial" w:cs="Arial"/>
                <w:sz w:val="16"/>
                <w:szCs w:val="16"/>
              </w:rPr>
            </w:pPr>
            <w:r w:rsidRPr="00DF53B4">
              <w:rPr>
                <w:rFonts w:ascii="Arial" w:hAnsi="Arial" w:cs="Arial"/>
                <w:sz w:val="16"/>
                <w:szCs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90B3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D0B392"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unconditional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85B96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6D50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C725E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056616" w14:textId="77777777" w:rsidR="009E19CB" w:rsidRPr="00DF53B4" w:rsidRDefault="009E19CB" w:rsidP="009E19CB">
            <w:pPr>
              <w:rPr>
                <w:rFonts w:ascii="Arial" w:hAnsi="Arial" w:cs="Arial"/>
                <w:sz w:val="16"/>
                <w:szCs w:val="16"/>
              </w:rPr>
            </w:pPr>
            <w:r w:rsidRPr="00DF53B4">
              <w:rPr>
                <w:rFonts w:ascii="Arial" w:hAnsi="Arial" w:cs="Arial"/>
                <w:sz w:val="16"/>
                <w:szCs w:val="16"/>
              </w:rPr>
              <w:t>R5-165203</w:t>
            </w:r>
          </w:p>
        </w:tc>
      </w:tr>
      <w:tr w:rsidR="009E19CB" w:rsidRPr="00DF53B4" w14:paraId="4C9A843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5C25E0"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25F5C3"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522F8D" w14:textId="77777777" w:rsidR="009E19CB" w:rsidRPr="00DF53B4" w:rsidRDefault="009E19CB" w:rsidP="009E19CB">
            <w:pPr>
              <w:rPr>
                <w:rFonts w:ascii="Arial" w:hAnsi="Arial" w:cs="Arial"/>
                <w:sz w:val="16"/>
                <w:szCs w:val="16"/>
              </w:rPr>
            </w:pPr>
            <w:r w:rsidRPr="00DF53B4">
              <w:rPr>
                <w:rFonts w:ascii="Arial" w:hAnsi="Arial" w:cs="Arial"/>
                <w:sz w:val="16"/>
                <w:szCs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1BDA"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F435B1"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activation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BC8351"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6A73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4A05A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C7D09A" w14:textId="77777777" w:rsidR="009E19CB" w:rsidRPr="00DF53B4" w:rsidRDefault="009E19CB" w:rsidP="009E19CB">
            <w:pPr>
              <w:rPr>
                <w:rFonts w:ascii="Arial" w:hAnsi="Arial" w:cs="Arial"/>
                <w:sz w:val="16"/>
                <w:szCs w:val="16"/>
              </w:rPr>
            </w:pPr>
            <w:r w:rsidRPr="00DF53B4">
              <w:rPr>
                <w:rFonts w:ascii="Arial" w:hAnsi="Arial" w:cs="Arial"/>
                <w:sz w:val="16"/>
                <w:szCs w:val="16"/>
              </w:rPr>
              <w:t>R5-165204</w:t>
            </w:r>
          </w:p>
        </w:tc>
      </w:tr>
      <w:tr w:rsidR="009E19CB" w:rsidRPr="00DF53B4" w14:paraId="6B82C20E"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CF8E91"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9D4749"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C4A9F7" w14:textId="77777777" w:rsidR="009E19CB" w:rsidRPr="00DF53B4" w:rsidRDefault="009E19CB" w:rsidP="009E19CB">
            <w:pPr>
              <w:rPr>
                <w:rFonts w:ascii="Arial" w:hAnsi="Arial" w:cs="Arial"/>
                <w:sz w:val="16"/>
                <w:szCs w:val="16"/>
              </w:rPr>
            </w:pPr>
            <w:r w:rsidRPr="00DF53B4">
              <w:rPr>
                <w:rFonts w:ascii="Arial" w:hAnsi="Arial" w:cs="Arial"/>
                <w:sz w:val="16"/>
                <w:szCs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9388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BA7E0B"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MO call initiation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22E2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31B44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E22BF"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E7C524" w14:textId="77777777" w:rsidR="009E19CB" w:rsidRPr="00DF53B4" w:rsidRDefault="009E19CB" w:rsidP="009E19CB">
            <w:pPr>
              <w:rPr>
                <w:rFonts w:ascii="Arial" w:hAnsi="Arial" w:cs="Arial"/>
                <w:sz w:val="16"/>
                <w:szCs w:val="16"/>
              </w:rPr>
            </w:pPr>
            <w:r w:rsidRPr="00DF53B4">
              <w:rPr>
                <w:rFonts w:ascii="Arial" w:hAnsi="Arial" w:cs="Arial"/>
                <w:sz w:val="16"/>
                <w:szCs w:val="16"/>
              </w:rPr>
              <w:t>R5-165205</w:t>
            </w:r>
          </w:p>
        </w:tc>
      </w:tr>
      <w:tr w:rsidR="009E19CB" w:rsidRPr="00DF53B4" w14:paraId="557036E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25B73F9"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7CC5B0"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B8CD8D" w14:textId="77777777" w:rsidR="009E19CB" w:rsidRPr="00DF53B4" w:rsidRDefault="009E19CB" w:rsidP="009E19CB">
            <w:pPr>
              <w:rPr>
                <w:rFonts w:ascii="Arial" w:hAnsi="Arial" w:cs="Arial"/>
                <w:sz w:val="16"/>
                <w:szCs w:val="16"/>
              </w:rPr>
            </w:pPr>
            <w:r w:rsidRPr="00DF53B4">
              <w:rPr>
                <w:rFonts w:ascii="Arial" w:hAnsi="Arial" w:cs="Arial"/>
                <w:sz w:val="16"/>
                <w:szCs w:val="16"/>
              </w:rPr>
              <w:t>0897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2612E"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446FC14"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Busy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4140FD"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70CD1"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37EC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034B64" w14:textId="77777777" w:rsidR="009E19CB" w:rsidRPr="00DF53B4" w:rsidRDefault="009E19CB" w:rsidP="009E19CB">
            <w:pPr>
              <w:rPr>
                <w:rFonts w:ascii="Arial" w:hAnsi="Arial" w:cs="Arial"/>
                <w:sz w:val="16"/>
                <w:szCs w:val="16"/>
              </w:rPr>
            </w:pPr>
            <w:r w:rsidRPr="00DF53B4">
              <w:rPr>
                <w:rFonts w:ascii="Arial" w:hAnsi="Arial" w:cs="Arial"/>
                <w:sz w:val="16"/>
                <w:szCs w:val="16"/>
              </w:rPr>
              <w:t>R5-165206</w:t>
            </w:r>
          </w:p>
        </w:tc>
      </w:tr>
      <w:tr w:rsidR="009E19CB" w:rsidRPr="00DF53B4" w14:paraId="14A0759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F66A2C"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53ED4F"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C3A293" w14:textId="77777777" w:rsidR="009E19CB" w:rsidRPr="00DF53B4" w:rsidRDefault="009E19CB" w:rsidP="009E19CB">
            <w:pPr>
              <w:rPr>
                <w:rFonts w:ascii="Arial" w:hAnsi="Arial" w:cs="Arial"/>
                <w:sz w:val="16"/>
                <w:szCs w:val="16"/>
              </w:rPr>
            </w:pPr>
            <w:r w:rsidRPr="00DF53B4">
              <w:rPr>
                <w:rFonts w:ascii="Arial" w:hAnsi="Arial" w:cs="Arial"/>
                <w:sz w:val="16"/>
                <w:szCs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0C80D"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479514"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logged-in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2F11D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CE67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2FA7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406646" w14:textId="77777777" w:rsidR="009E19CB" w:rsidRPr="00DF53B4" w:rsidRDefault="009E19CB" w:rsidP="009E19CB">
            <w:pPr>
              <w:rPr>
                <w:rFonts w:ascii="Arial" w:hAnsi="Arial" w:cs="Arial"/>
                <w:sz w:val="16"/>
                <w:szCs w:val="16"/>
              </w:rPr>
            </w:pPr>
            <w:r w:rsidRPr="00DF53B4">
              <w:rPr>
                <w:rFonts w:ascii="Arial" w:hAnsi="Arial" w:cs="Arial"/>
                <w:sz w:val="16"/>
                <w:szCs w:val="16"/>
              </w:rPr>
              <w:t>R5-165207</w:t>
            </w:r>
          </w:p>
        </w:tc>
      </w:tr>
      <w:tr w:rsidR="009E19CB" w:rsidRPr="00DF53B4" w14:paraId="238B280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CC7D9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FC0D16"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8ED40A" w14:textId="77777777" w:rsidR="009E19CB" w:rsidRPr="00DF53B4" w:rsidRDefault="009E19CB" w:rsidP="009E19CB">
            <w:pPr>
              <w:rPr>
                <w:rFonts w:ascii="Arial" w:hAnsi="Arial" w:cs="Arial"/>
                <w:sz w:val="16"/>
                <w:szCs w:val="16"/>
              </w:rPr>
            </w:pPr>
            <w:r w:rsidRPr="00DF53B4">
              <w:rPr>
                <w:rFonts w:ascii="Arial" w:hAnsi="Arial" w:cs="Arial"/>
                <w:sz w:val="16"/>
                <w:szCs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975A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D43302"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reachable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B5A061"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67C1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413F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5EC3D2" w14:textId="77777777" w:rsidR="009E19CB" w:rsidRPr="00DF53B4" w:rsidRDefault="009E19CB" w:rsidP="009E19CB">
            <w:pPr>
              <w:rPr>
                <w:rFonts w:ascii="Arial" w:hAnsi="Arial" w:cs="Arial"/>
                <w:sz w:val="16"/>
                <w:szCs w:val="16"/>
              </w:rPr>
            </w:pPr>
            <w:r w:rsidRPr="00DF53B4">
              <w:rPr>
                <w:rFonts w:ascii="Arial" w:hAnsi="Arial" w:cs="Arial"/>
                <w:sz w:val="16"/>
                <w:szCs w:val="16"/>
              </w:rPr>
              <w:t>R5-165208</w:t>
            </w:r>
          </w:p>
        </w:tc>
      </w:tr>
      <w:tr w:rsidR="009E19CB" w:rsidRPr="00DF53B4" w14:paraId="38C8686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8A8A9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F4006C"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C11E35" w14:textId="77777777" w:rsidR="009E19CB" w:rsidRPr="00DF53B4" w:rsidRDefault="009E19CB" w:rsidP="009E19CB">
            <w:pPr>
              <w:rPr>
                <w:rFonts w:ascii="Arial" w:hAnsi="Arial" w:cs="Arial"/>
                <w:sz w:val="16"/>
                <w:szCs w:val="16"/>
              </w:rPr>
            </w:pPr>
            <w:r w:rsidRPr="00DF53B4">
              <w:rPr>
                <w:rFonts w:ascii="Arial" w:hAnsi="Arial" w:cs="Arial"/>
                <w:sz w:val="16"/>
                <w:szCs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08B1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D558F7"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C2A5A8"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9D66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3816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091DC8" w14:textId="77777777" w:rsidR="009E19CB" w:rsidRPr="00DF53B4" w:rsidRDefault="009E19CB" w:rsidP="009E19CB">
            <w:pPr>
              <w:rPr>
                <w:rFonts w:ascii="Arial" w:hAnsi="Arial" w:cs="Arial"/>
                <w:sz w:val="16"/>
                <w:szCs w:val="16"/>
              </w:rPr>
            </w:pPr>
            <w:r w:rsidRPr="00DF53B4">
              <w:rPr>
                <w:rFonts w:ascii="Arial" w:hAnsi="Arial" w:cs="Arial"/>
                <w:sz w:val="16"/>
                <w:szCs w:val="16"/>
              </w:rPr>
              <w:t>R5-165233</w:t>
            </w:r>
          </w:p>
        </w:tc>
      </w:tr>
      <w:tr w:rsidR="009E19CB" w:rsidRPr="00DF53B4" w14:paraId="554D9F2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5AC276"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E310CA"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081331" w14:textId="77777777" w:rsidR="009E19CB" w:rsidRPr="00DF53B4" w:rsidRDefault="009E19CB" w:rsidP="009E19CB">
            <w:pPr>
              <w:rPr>
                <w:rFonts w:ascii="Arial" w:hAnsi="Arial" w:cs="Arial"/>
                <w:sz w:val="16"/>
                <w:szCs w:val="16"/>
              </w:rPr>
            </w:pPr>
            <w:r w:rsidRPr="00DF53B4">
              <w:rPr>
                <w:rFonts w:ascii="Arial" w:hAnsi="Arial" w:cs="Arial"/>
                <w:sz w:val="16"/>
                <w:szCs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4F14D"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3A0126"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15.10a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4AD10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425C5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DBBD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7CFEF4" w14:textId="77777777" w:rsidR="009E19CB" w:rsidRPr="00DF53B4" w:rsidRDefault="009E19CB" w:rsidP="009E19CB">
            <w:pPr>
              <w:rPr>
                <w:rFonts w:ascii="Arial" w:hAnsi="Arial" w:cs="Arial"/>
                <w:sz w:val="16"/>
                <w:szCs w:val="16"/>
              </w:rPr>
            </w:pPr>
            <w:r w:rsidRPr="00DF53B4">
              <w:rPr>
                <w:rFonts w:ascii="Arial" w:hAnsi="Arial" w:cs="Arial"/>
                <w:sz w:val="16"/>
                <w:szCs w:val="16"/>
              </w:rPr>
              <w:t>R5-165234</w:t>
            </w:r>
          </w:p>
        </w:tc>
      </w:tr>
      <w:tr w:rsidR="009E19CB" w:rsidRPr="00DF53B4" w14:paraId="6EB81DDD"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E02E3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5A5FB5"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166729" w14:textId="77777777" w:rsidR="009E19CB" w:rsidRPr="00DF53B4" w:rsidRDefault="009E19CB" w:rsidP="009E19CB">
            <w:pPr>
              <w:rPr>
                <w:rFonts w:ascii="Arial" w:hAnsi="Arial" w:cs="Arial"/>
                <w:sz w:val="16"/>
                <w:szCs w:val="16"/>
              </w:rPr>
            </w:pPr>
            <w:r w:rsidRPr="00DF53B4">
              <w:rPr>
                <w:rFonts w:ascii="Arial" w:hAnsi="Arial" w:cs="Arial"/>
                <w:sz w:val="16"/>
                <w:szCs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8089E0"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364B7D"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unconditional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FAD094"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0934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E2E7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0A06E9" w14:textId="77777777" w:rsidR="009E19CB" w:rsidRPr="00DF53B4" w:rsidRDefault="009E19CB" w:rsidP="009E19CB">
            <w:pPr>
              <w:rPr>
                <w:rFonts w:ascii="Arial" w:hAnsi="Arial" w:cs="Arial"/>
                <w:sz w:val="16"/>
                <w:szCs w:val="16"/>
              </w:rPr>
            </w:pPr>
            <w:r w:rsidRPr="00DF53B4">
              <w:rPr>
                <w:rFonts w:ascii="Arial" w:hAnsi="Arial" w:cs="Arial"/>
                <w:sz w:val="16"/>
                <w:szCs w:val="16"/>
              </w:rPr>
              <w:t>R5-165285</w:t>
            </w:r>
          </w:p>
        </w:tc>
      </w:tr>
      <w:tr w:rsidR="009E19CB" w:rsidRPr="00DF53B4" w14:paraId="0818410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5EA5F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12BABE"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2F114" w14:textId="77777777" w:rsidR="009E19CB" w:rsidRPr="00DF53B4" w:rsidRDefault="009E19CB" w:rsidP="009E19CB">
            <w:pPr>
              <w:rPr>
                <w:rFonts w:ascii="Arial" w:hAnsi="Arial" w:cs="Arial"/>
                <w:sz w:val="16"/>
                <w:szCs w:val="16"/>
              </w:rPr>
            </w:pPr>
            <w:r w:rsidRPr="00DF53B4">
              <w:rPr>
                <w:rFonts w:ascii="Arial" w:hAnsi="Arial" w:cs="Arial"/>
                <w:sz w:val="16"/>
                <w:szCs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4EE1"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D9D393"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activation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966CF8"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F3345"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BEBB5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64B00" w14:textId="77777777" w:rsidR="009E19CB" w:rsidRPr="00DF53B4" w:rsidRDefault="009E19CB" w:rsidP="009E19CB">
            <w:pPr>
              <w:rPr>
                <w:rFonts w:ascii="Arial" w:hAnsi="Arial" w:cs="Arial"/>
                <w:sz w:val="16"/>
                <w:szCs w:val="16"/>
              </w:rPr>
            </w:pPr>
            <w:r w:rsidRPr="00DF53B4">
              <w:rPr>
                <w:rFonts w:ascii="Arial" w:hAnsi="Arial" w:cs="Arial"/>
                <w:sz w:val="16"/>
                <w:szCs w:val="16"/>
              </w:rPr>
              <w:t>R5-165286</w:t>
            </w:r>
          </w:p>
        </w:tc>
      </w:tr>
      <w:tr w:rsidR="009E19CB" w:rsidRPr="00DF53B4" w14:paraId="278503D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827C89"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F05DF4"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510660" w14:textId="77777777" w:rsidR="009E19CB" w:rsidRPr="00DF53B4" w:rsidRDefault="009E19CB" w:rsidP="009E19CB">
            <w:pPr>
              <w:rPr>
                <w:rFonts w:ascii="Arial" w:hAnsi="Arial" w:cs="Arial"/>
                <w:sz w:val="16"/>
                <w:szCs w:val="16"/>
              </w:rPr>
            </w:pPr>
            <w:r w:rsidRPr="00DF53B4">
              <w:rPr>
                <w:rFonts w:ascii="Arial" w:hAnsi="Arial" w:cs="Arial"/>
                <w:sz w:val="16"/>
                <w:szCs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E5537"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C7C545"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non reply: MO call initiation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E7BAF0"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B6A7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0D86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EA106D" w14:textId="77777777" w:rsidR="009E19CB" w:rsidRPr="00DF53B4" w:rsidRDefault="009E19CB" w:rsidP="009E19CB">
            <w:pPr>
              <w:rPr>
                <w:rFonts w:ascii="Arial" w:hAnsi="Arial" w:cs="Arial"/>
                <w:sz w:val="16"/>
                <w:szCs w:val="16"/>
              </w:rPr>
            </w:pPr>
            <w:r w:rsidRPr="00DF53B4">
              <w:rPr>
                <w:rFonts w:ascii="Arial" w:hAnsi="Arial" w:cs="Arial"/>
                <w:sz w:val="16"/>
                <w:szCs w:val="16"/>
              </w:rPr>
              <w:t>R5-165287</w:t>
            </w:r>
          </w:p>
        </w:tc>
      </w:tr>
      <w:tr w:rsidR="009E19CB" w:rsidRPr="00DF53B4" w14:paraId="13FCE337"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F1D5B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A1335C"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F3C34C1" w14:textId="77777777" w:rsidR="009E19CB" w:rsidRPr="00DF53B4" w:rsidRDefault="009E19CB" w:rsidP="009E19CB">
            <w:pPr>
              <w:rPr>
                <w:rFonts w:ascii="Arial" w:hAnsi="Arial" w:cs="Arial"/>
                <w:sz w:val="16"/>
                <w:szCs w:val="16"/>
              </w:rPr>
            </w:pPr>
            <w:r w:rsidRPr="00DF53B4">
              <w:rPr>
                <w:rFonts w:ascii="Arial" w:hAnsi="Arial" w:cs="Arial"/>
                <w:sz w:val="16"/>
                <w:szCs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08BE9"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C41B2C"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Busy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53434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498C0F"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8EDF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31AE6A" w14:textId="77777777" w:rsidR="009E19CB" w:rsidRPr="00DF53B4" w:rsidRDefault="009E19CB" w:rsidP="009E19CB">
            <w:pPr>
              <w:rPr>
                <w:rFonts w:ascii="Arial" w:hAnsi="Arial" w:cs="Arial"/>
                <w:sz w:val="16"/>
                <w:szCs w:val="16"/>
              </w:rPr>
            </w:pPr>
            <w:r w:rsidRPr="00DF53B4">
              <w:rPr>
                <w:rFonts w:ascii="Arial" w:hAnsi="Arial" w:cs="Arial"/>
                <w:sz w:val="16"/>
                <w:szCs w:val="16"/>
              </w:rPr>
              <w:t>R5-165288</w:t>
            </w:r>
          </w:p>
        </w:tc>
      </w:tr>
      <w:tr w:rsidR="009E19CB" w:rsidRPr="00DF53B4" w14:paraId="3EC0F11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A56C20"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31FBD7"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973662" w14:textId="77777777" w:rsidR="009E19CB" w:rsidRPr="00DF53B4" w:rsidRDefault="009E19CB" w:rsidP="009E19CB">
            <w:pPr>
              <w:rPr>
                <w:rFonts w:ascii="Arial" w:hAnsi="Arial" w:cs="Arial"/>
                <w:sz w:val="16"/>
                <w:szCs w:val="16"/>
              </w:rPr>
            </w:pPr>
            <w:r w:rsidRPr="00DF53B4">
              <w:rPr>
                <w:rFonts w:ascii="Arial" w:hAnsi="Arial" w:cs="Arial"/>
                <w:sz w:val="16"/>
                <w:szCs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E07D2"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4EE24C"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logged-in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4C63BC"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9B133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DF33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A92A19" w14:textId="77777777" w:rsidR="009E19CB" w:rsidRPr="00DF53B4" w:rsidRDefault="009E19CB" w:rsidP="009E19CB">
            <w:pPr>
              <w:rPr>
                <w:rFonts w:ascii="Arial" w:hAnsi="Arial" w:cs="Arial"/>
                <w:sz w:val="16"/>
                <w:szCs w:val="16"/>
              </w:rPr>
            </w:pPr>
            <w:r w:rsidRPr="00DF53B4">
              <w:rPr>
                <w:rFonts w:ascii="Arial" w:hAnsi="Arial" w:cs="Arial"/>
                <w:sz w:val="16"/>
                <w:szCs w:val="16"/>
              </w:rPr>
              <w:t>R5-165289</w:t>
            </w:r>
          </w:p>
        </w:tc>
      </w:tr>
      <w:tr w:rsidR="009E19CB" w:rsidRPr="00DF53B4" w14:paraId="2D0A039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EE3B21"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5F1BCE"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BA9E3B" w14:textId="77777777" w:rsidR="009E19CB" w:rsidRPr="00DF53B4" w:rsidRDefault="009E19CB" w:rsidP="009E19CB">
            <w:pPr>
              <w:rPr>
                <w:rFonts w:ascii="Arial" w:hAnsi="Arial" w:cs="Arial"/>
                <w:sz w:val="16"/>
                <w:szCs w:val="16"/>
              </w:rPr>
            </w:pPr>
            <w:r w:rsidRPr="00DF53B4">
              <w:rPr>
                <w:rFonts w:ascii="Arial" w:hAnsi="Arial" w:cs="Arial"/>
                <w:sz w:val="16"/>
                <w:szCs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5029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5514DCD"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Communication Forwarding on Not reachable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B225704"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70E80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1470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8DC6A1" w14:textId="77777777" w:rsidR="009E19CB" w:rsidRPr="00DF53B4" w:rsidRDefault="009E19CB" w:rsidP="009E19CB">
            <w:pPr>
              <w:rPr>
                <w:rFonts w:ascii="Arial" w:hAnsi="Arial" w:cs="Arial"/>
                <w:sz w:val="16"/>
                <w:szCs w:val="16"/>
              </w:rPr>
            </w:pPr>
            <w:r w:rsidRPr="00DF53B4">
              <w:rPr>
                <w:rFonts w:ascii="Arial" w:hAnsi="Arial" w:cs="Arial"/>
                <w:sz w:val="16"/>
                <w:szCs w:val="16"/>
              </w:rPr>
              <w:t>R5-165290</w:t>
            </w:r>
          </w:p>
        </w:tc>
      </w:tr>
      <w:tr w:rsidR="009E19CB" w:rsidRPr="00DF53B4" w14:paraId="283C9D40"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39012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EF6AE6"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E4D918" w14:textId="77777777" w:rsidR="009E19CB" w:rsidRPr="00DF53B4" w:rsidRDefault="009E19CB" w:rsidP="009E19CB">
            <w:pPr>
              <w:rPr>
                <w:rFonts w:ascii="Arial" w:hAnsi="Arial" w:cs="Arial"/>
                <w:sz w:val="16"/>
                <w:szCs w:val="16"/>
              </w:rPr>
            </w:pPr>
            <w:r w:rsidRPr="00DF53B4">
              <w:rPr>
                <w:rFonts w:ascii="Arial" w:hAnsi="Arial" w:cs="Arial"/>
                <w:sz w:val="16"/>
                <w:szCs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91188"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D287DD" w14:textId="77777777" w:rsidR="009E19CB" w:rsidRPr="00DF53B4" w:rsidRDefault="009E19CB" w:rsidP="009E19CB">
            <w:pPr>
              <w:rPr>
                <w:rFonts w:ascii="Arial" w:hAnsi="Arial" w:cs="Arial"/>
                <w:sz w:val="16"/>
                <w:szCs w:val="16"/>
              </w:rPr>
            </w:pPr>
            <w:r w:rsidRPr="00DF53B4">
              <w:rPr>
                <w:rFonts w:ascii="Arial" w:hAnsi="Arial" w:cs="Arial"/>
                <w:sz w:val="16"/>
                <w:szCs w:val="16"/>
              </w:rPr>
              <w:t>Cleanup of final conference URI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B31F73"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A4369"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8FBA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2BB7F3" w14:textId="77777777" w:rsidR="009E19CB" w:rsidRPr="00DF53B4" w:rsidRDefault="009E19CB" w:rsidP="009E19CB">
            <w:pPr>
              <w:rPr>
                <w:rFonts w:ascii="Arial" w:hAnsi="Arial" w:cs="Arial"/>
                <w:sz w:val="16"/>
                <w:szCs w:val="16"/>
              </w:rPr>
            </w:pPr>
            <w:r w:rsidRPr="00DF53B4">
              <w:rPr>
                <w:rFonts w:ascii="Arial" w:hAnsi="Arial" w:cs="Arial"/>
                <w:sz w:val="16"/>
                <w:szCs w:val="16"/>
              </w:rPr>
              <w:t>R5-165305</w:t>
            </w:r>
          </w:p>
        </w:tc>
      </w:tr>
      <w:tr w:rsidR="009E19CB" w:rsidRPr="00DF53B4" w14:paraId="01CA5A8D"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696E07"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AED93C"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D0B2B5" w14:textId="77777777" w:rsidR="009E19CB" w:rsidRPr="00DF53B4" w:rsidRDefault="009E19CB" w:rsidP="009E19CB">
            <w:pPr>
              <w:rPr>
                <w:rFonts w:ascii="Arial" w:hAnsi="Arial" w:cs="Arial"/>
                <w:sz w:val="16"/>
                <w:szCs w:val="16"/>
              </w:rPr>
            </w:pPr>
            <w:r w:rsidRPr="00DF53B4">
              <w:rPr>
                <w:rFonts w:ascii="Arial" w:hAnsi="Arial" w:cs="Arial"/>
                <w:sz w:val="16"/>
                <w:szCs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4906A"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04F0FF"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9E5335"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AF9A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8A754"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B820AD" w14:textId="77777777" w:rsidR="009E19CB" w:rsidRPr="00DF53B4" w:rsidRDefault="009E19CB" w:rsidP="009E19CB">
            <w:pPr>
              <w:rPr>
                <w:rFonts w:ascii="Arial" w:hAnsi="Arial" w:cs="Arial"/>
                <w:sz w:val="16"/>
                <w:szCs w:val="16"/>
              </w:rPr>
            </w:pPr>
            <w:r w:rsidRPr="00DF53B4">
              <w:rPr>
                <w:rFonts w:ascii="Arial" w:hAnsi="Arial" w:cs="Arial"/>
                <w:sz w:val="16"/>
                <w:szCs w:val="16"/>
              </w:rPr>
              <w:t>R5-165323</w:t>
            </w:r>
          </w:p>
        </w:tc>
      </w:tr>
      <w:tr w:rsidR="009E19CB" w:rsidRPr="00DF53B4" w14:paraId="31062573"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00948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501AC6"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201331" w14:textId="77777777" w:rsidR="009E19CB" w:rsidRPr="00DF53B4" w:rsidRDefault="009E19CB" w:rsidP="009E19CB">
            <w:pPr>
              <w:rPr>
                <w:rFonts w:ascii="Arial" w:hAnsi="Arial" w:cs="Arial"/>
                <w:sz w:val="16"/>
                <w:szCs w:val="16"/>
              </w:rPr>
            </w:pPr>
            <w:r w:rsidRPr="00DF53B4">
              <w:rPr>
                <w:rFonts w:ascii="Arial" w:hAnsi="Arial" w:cs="Arial"/>
                <w:sz w:val="16"/>
                <w:szCs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D22F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83CB68"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test case 20.1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1F0E8D"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E12C8"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A3818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AC4600" w14:textId="77777777" w:rsidR="009E19CB" w:rsidRPr="00DF53B4" w:rsidRDefault="009E19CB" w:rsidP="009E19CB">
            <w:pPr>
              <w:rPr>
                <w:rFonts w:ascii="Arial" w:hAnsi="Arial" w:cs="Arial"/>
                <w:sz w:val="16"/>
                <w:szCs w:val="16"/>
              </w:rPr>
            </w:pPr>
            <w:r w:rsidRPr="00DF53B4">
              <w:rPr>
                <w:rFonts w:ascii="Arial" w:hAnsi="Arial" w:cs="Arial"/>
                <w:sz w:val="16"/>
                <w:szCs w:val="16"/>
              </w:rPr>
              <w:t>R5-165328</w:t>
            </w:r>
          </w:p>
        </w:tc>
      </w:tr>
      <w:tr w:rsidR="009E19CB" w:rsidRPr="00DF53B4" w14:paraId="0497E19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D77023"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F5D3DF"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CDCDBC" w14:textId="77777777" w:rsidR="009E19CB" w:rsidRPr="00DF53B4" w:rsidRDefault="009E19CB" w:rsidP="009E19CB">
            <w:pPr>
              <w:rPr>
                <w:rFonts w:ascii="Arial" w:hAnsi="Arial" w:cs="Arial"/>
                <w:sz w:val="16"/>
                <w:szCs w:val="16"/>
              </w:rPr>
            </w:pPr>
            <w:r w:rsidRPr="00DF53B4">
              <w:rPr>
                <w:rFonts w:ascii="Arial" w:hAnsi="Arial" w:cs="Arial"/>
                <w:sz w:val="16"/>
                <w:szCs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A4FDB"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B664FD" w14:textId="77777777" w:rsidR="009E19CB" w:rsidRPr="00DF53B4" w:rsidRDefault="009E19CB" w:rsidP="009E19CB">
            <w:pPr>
              <w:rPr>
                <w:rFonts w:ascii="Arial" w:hAnsi="Arial" w:cs="Arial"/>
                <w:sz w:val="16"/>
                <w:szCs w:val="16"/>
              </w:rPr>
            </w:pPr>
            <w:r w:rsidRPr="00DF53B4">
              <w:rPr>
                <w:rFonts w:ascii="Arial" w:hAnsi="Arial" w:cs="Arial"/>
                <w:sz w:val="16"/>
                <w:szCs w:val="16"/>
              </w:rPr>
              <w:t>On usage of px_MessageServerDomainName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4D355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045F7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0152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C94639" w14:textId="77777777" w:rsidR="009E19CB" w:rsidRPr="00DF53B4" w:rsidRDefault="009E19CB" w:rsidP="009E19CB">
            <w:pPr>
              <w:rPr>
                <w:rFonts w:ascii="Arial" w:hAnsi="Arial" w:cs="Arial"/>
                <w:sz w:val="16"/>
                <w:szCs w:val="16"/>
              </w:rPr>
            </w:pPr>
            <w:r w:rsidRPr="00DF53B4">
              <w:rPr>
                <w:rFonts w:ascii="Arial" w:hAnsi="Arial" w:cs="Arial"/>
                <w:sz w:val="16"/>
                <w:szCs w:val="16"/>
              </w:rPr>
              <w:t>R5-165659</w:t>
            </w:r>
          </w:p>
        </w:tc>
      </w:tr>
      <w:tr w:rsidR="009E19CB" w:rsidRPr="00DF53B4" w14:paraId="11D6006F"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B6DC89"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375CD1"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F0B117" w14:textId="77777777" w:rsidR="009E19CB" w:rsidRPr="00DF53B4" w:rsidRDefault="009E19CB" w:rsidP="009E19CB">
            <w:pPr>
              <w:rPr>
                <w:rFonts w:ascii="Arial" w:hAnsi="Arial" w:cs="Arial"/>
                <w:sz w:val="16"/>
                <w:szCs w:val="16"/>
              </w:rPr>
            </w:pPr>
            <w:r w:rsidRPr="00DF53B4">
              <w:rPr>
                <w:rFonts w:ascii="Arial" w:hAnsi="Arial" w:cs="Arial"/>
                <w:sz w:val="16"/>
                <w:szCs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6A03C"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FE18AF"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Structure of XML in Test Requirements for XCAP TCs.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05A0D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F8BCA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69935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46D13E" w14:textId="77777777" w:rsidR="009E19CB" w:rsidRPr="00DF53B4" w:rsidRDefault="009E19CB" w:rsidP="009E19CB">
            <w:pPr>
              <w:rPr>
                <w:rFonts w:ascii="Arial" w:hAnsi="Arial" w:cs="Arial"/>
                <w:sz w:val="16"/>
                <w:szCs w:val="16"/>
              </w:rPr>
            </w:pPr>
            <w:r w:rsidRPr="00DF53B4">
              <w:rPr>
                <w:rFonts w:ascii="Arial" w:hAnsi="Arial" w:cs="Arial"/>
                <w:sz w:val="16"/>
                <w:szCs w:val="16"/>
              </w:rPr>
              <w:t>R5-165883</w:t>
            </w:r>
          </w:p>
        </w:tc>
      </w:tr>
      <w:tr w:rsidR="009E19CB" w:rsidRPr="00DF53B4" w14:paraId="0ECF1D99"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DB4BAF"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F35C9A"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346C98" w14:textId="77777777" w:rsidR="009E19CB" w:rsidRPr="00DF53B4" w:rsidRDefault="009E19CB" w:rsidP="009E19CB">
            <w:pPr>
              <w:rPr>
                <w:rFonts w:ascii="Arial" w:hAnsi="Arial" w:cs="Arial"/>
                <w:sz w:val="16"/>
                <w:szCs w:val="16"/>
              </w:rPr>
            </w:pPr>
            <w:r w:rsidRPr="00DF53B4">
              <w:rPr>
                <w:rFonts w:ascii="Arial" w:hAnsi="Arial" w:cs="Arial"/>
                <w:sz w:val="16"/>
                <w:szCs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6C53C"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394340" w14:textId="77777777" w:rsidR="009E19CB" w:rsidRPr="00DF53B4" w:rsidRDefault="009E19CB" w:rsidP="009E19CB">
            <w:pPr>
              <w:rPr>
                <w:rFonts w:ascii="Arial" w:hAnsi="Arial" w:cs="Arial"/>
                <w:sz w:val="16"/>
                <w:szCs w:val="16"/>
              </w:rPr>
            </w:pPr>
            <w:r w:rsidRPr="00DF53B4">
              <w:rPr>
                <w:rFonts w:ascii="Arial" w:hAnsi="Arial" w:cs="Arial"/>
                <w:sz w:val="16"/>
                <w:szCs w:val="16"/>
              </w:rPr>
              <w:t>Moving from RFC 3265 to RFC 6665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D5A76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84A46A"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4499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A883A4" w14:textId="77777777" w:rsidR="009E19CB" w:rsidRPr="00DF53B4" w:rsidRDefault="009E19CB" w:rsidP="009E19CB">
            <w:pPr>
              <w:rPr>
                <w:rFonts w:ascii="Arial" w:hAnsi="Arial" w:cs="Arial"/>
                <w:sz w:val="16"/>
                <w:szCs w:val="16"/>
              </w:rPr>
            </w:pPr>
            <w:r w:rsidRPr="00DF53B4">
              <w:rPr>
                <w:rFonts w:ascii="Arial" w:hAnsi="Arial" w:cs="Arial"/>
                <w:sz w:val="16"/>
                <w:szCs w:val="16"/>
              </w:rPr>
              <w:t>R5-165936</w:t>
            </w:r>
          </w:p>
        </w:tc>
      </w:tr>
      <w:tr w:rsidR="009E19CB" w:rsidRPr="00DF53B4" w14:paraId="35785679"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AF2317"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E1FF25" w14:textId="77777777" w:rsidR="009E19CB" w:rsidRPr="00DF53B4" w:rsidRDefault="009E19CB" w:rsidP="009E19CB">
            <w:pPr>
              <w:rPr>
                <w:rFonts w:ascii="Arial" w:hAnsi="Arial" w:cs="Arial"/>
                <w:sz w:val="16"/>
                <w:szCs w:val="16"/>
              </w:rPr>
            </w:pPr>
            <w:r w:rsidRPr="00DF53B4">
              <w:rPr>
                <w:rFonts w:ascii="Arial" w:hAnsi="Arial" w:cs="Arial"/>
                <w:sz w:val="16"/>
                <w:szCs w:val="16"/>
              </w:rPr>
              <w:t>RP-161428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062DD1" w14:textId="77777777" w:rsidR="009E19CB" w:rsidRPr="00DF53B4" w:rsidRDefault="009E19CB" w:rsidP="009E19CB">
            <w:pPr>
              <w:rPr>
                <w:rFonts w:ascii="Arial" w:hAnsi="Arial" w:cs="Arial"/>
                <w:sz w:val="16"/>
                <w:szCs w:val="16"/>
              </w:rPr>
            </w:pPr>
            <w:r w:rsidRPr="00DF53B4">
              <w:rPr>
                <w:rFonts w:ascii="Arial" w:hAnsi="Arial" w:cs="Arial"/>
                <w:sz w:val="16"/>
                <w:szCs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8A30A"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3370A0"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IMS emergency test case 19.5.1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749A97"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5B92F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2986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3D6C81" w14:textId="77777777" w:rsidR="009E19CB" w:rsidRPr="00DF53B4" w:rsidRDefault="009E19CB" w:rsidP="009E19CB">
            <w:pPr>
              <w:rPr>
                <w:rFonts w:ascii="Arial" w:hAnsi="Arial" w:cs="Arial"/>
                <w:sz w:val="16"/>
                <w:szCs w:val="16"/>
              </w:rPr>
            </w:pPr>
            <w:r w:rsidRPr="00DF53B4">
              <w:rPr>
                <w:rFonts w:ascii="Arial" w:hAnsi="Arial" w:cs="Arial"/>
                <w:sz w:val="16"/>
                <w:szCs w:val="16"/>
              </w:rPr>
              <w:t>R5-165938</w:t>
            </w:r>
          </w:p>
        </w:tc>
      </w:tr>
      <w:tr w:rsidR="009E19CB" w:rsidRPr="00DF53B4" w14:paraId="47080B02"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9A2FF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2F89BA"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C35A5E" w14:textId="77777777" w:rsidR="009E19CB" w:rsidRPr="00DF53B4" w:rsidRDefault="009E19CB" w:rsidP="009E19CB">
            <w:pPr>
              <w:rPr>
                <w:rFonts w:ascii="Arial" w:hAnsi="Arial" w:cs="Arial"/>
                <w:sz w:val="16"/>
                <w:szCs w:val="16"/>
              </w:rPr>
            </w:pPr>
            <w:r w:rsidRPr="00DF53B4">
              <w:rPr>
                <w:rFonts w:ascii="Arial" w:hAnsi="Arial" w:cs="Arial"/>
                <w:sz w:val="16"/>
                <w:szCs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EB206"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B05CE8"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to IMS test case 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E90A1F"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618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7623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2FA635" w14:textId="77777777" w:rsidR="009E19CB" w:rsidRPr="00DF53B4" w:rsidRDefault="009E19CB" w:rsidP="009E19CB">
            <w:pPr>
              <w:rPr>
                <w:rFonts w:ascii="Arial" w:hAnsi="Arial" w:cs="Arial"/>
                <w:sz w:val="16"/>
                <w:szCs w:val="16"/>
              </w:rPr>
            </w:pPr>
            <w:r w:rsidRPr="00DF53B4">
              <w:rPr>
                <w:rFonts w:ascii="Arial" w:hAnsi="Arial" w:cs="Arial"/>
                <w:sz w:val="16"/>
                <w:szCs w:val="16"/>
              </w:rPr>
              <w:t>R5-165939</w:t>
            </w:r>
          </w:p>
        </w:tc>
      </w:tr>
      <w:tr w:rsidR="009E19CB" w:rsidRPr="00DF53B4" w14:paraId="1EE5EE96"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9B17B5"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E93546" w14:textId="77777777" w:rsidR="009E19CB" w:rsidRPr="00DF53B4" w:rsidRDefault="009E19CB" w:rsidP="009E19CB">
            <w:pPr>
              <w:rPr>
                <w:rFonts w:ascii="Arial" w:hAnsi="Arial" w:cs="Arial"/>
                <w:sz w:val="16"/>
                <w:szCs w:val="16"/>
              </w:rPr>
            </w:pPr>
            <w:r w:rsidRPr="00DF53B4">
              <w:rPr>
                <w:rFonts w:ascii="Arial" w:hAnsi="Arial" w:cs="Arial"/>
                <w:sz w:val="16"/>
                <w:szCs w:val="16"/>
              </w:rPr>
              <w:t>RP-161438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AD92F2" w14:textId="77777777" w:rsidR="009E19CB" w:rsidRPr="00DF53B4" w:rsidRDefault="009E19CB" w:rsidP="009E19CB">
            <w:pPr>
              <w:rPr>
                <w:rFonts w:ascii="Arial" w:hAnsi="Arial" w:cs="Arial"/>
                <w:sz w:val="16"/>
                <w:szCs w:val="16"/>
              </w:rPr>
            </w:pPr>
            <w:r w:rsidRPr="00DF53B4">
              <w:rPr>
                <w:rFonts w:ascii="Arial" w:hAnsi="Arial" w:cs="Arial"/>
                <w:sz w:val="16"/>
                <w:szCs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B49EB" w14:textId="77777777" w:rsidR="009E19CB" w:rsidRPr="00DF53B4" w:rsidRDefault="009E19CB" w:rsidP="009E19C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7FADE4"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contents of REGISTER request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63EBE7E"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EF09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0C4C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899355" w14:textId="77777777" w:rsidR="009E19CB" w:rsidRPr="00DF53B4" w:rsidRDefault="009E19CB" w:rsidP="009E19CB">
            <w:pPr>
              <w:rPr>
                <w:rFonts w:ascii="Arial" w:hAnsi="Arial" w:cs="Arial"/>
                <w:sz w:val="16"/>
                <w:szCs w:val="16"/>
              </w:rPr>
            </w:pPr>
            <w:r w:rsidRPr="00DF53B4">
              <w:rPr>
                <w:rFonts w:ascii="Arial" w:hAnsi="Arial" w:cs="Arial"/>
                <w:sz w:val="16"/>
                <w:szCs w:val="16"/>
              </w:rPr>
              <w:t>R5-165940</w:t>
            </w:r>
          </w:p>
        </w:tc>
      </w:tr>
      <w:tr w:rsidR="009E19CB" w:rsidRPr="00DF53B4" w14:paraId="693D2C3A"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FEA7A3"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720C6E"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53A74F" w14:textId="77777777" w:rsidR="009E19CB" w:rsidRPr="00DF53B4" w:rsidRDefault="009E19CB" w:rsidP="009E19CB">
            <w:pPr>
              <w:rPr>
                <w:rFonts w:ascii="Arial" w:hAnsi="Arial" w:cs="Arial"/>
                <w:sz w:val="16"/>
                <w:szCs w:val="16"/>
              </w:rPr>
            </w:pPr>
            <w:r w:rsidRPr="00DF53B4">
              <w:rPr>
                <w:rFonts w:ascii="Arial" w:hAnsi="Arial" w:cs="Arial"/>
                <w:sz w:val="16"/>
                <w:szCs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46693F"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409723"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pub GRUU and temp GRUU for TEL URI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F3004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5F0A45"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9EEC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EA2FEC" w14:textId="77777777" w:rsidR="009E19CB" w:rsidRPr="00DF53B4" w:rsidRDefault="009E19CB" w:rsidP="009E19CB">
            <w:pPr>
              <w:rPr>
                <w:rFonts w:ascii="Arial" w:hAnsi="Arial" w:cs="Arial"/>
                <w:sz w:val="16"/>
                <w:szCs w:val="16"/>
              </w:rPr>
            </w:pPr>
            <w:r w:rsidRPr="00DF53B4">
              <w:rPr>
                <w:rFonts w:ascii="Arial" w:hAnsi="Arial" w:cs="Arial"/>
                <w:sz w:val="16"/>
                <w:szCs w:val="16"/>
              </w:rPr>
              <w:t>R5-165941</w:t>
            </w:r>
          </w:p>
        </w:tc>
      </w:tr>
      <w:tr w:rsidR="009E19CB" w:rsidRPr="00DF53B4" w14:paraId="0CA25A63"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D68F73"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4A1B93"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10A659" w14:textId="77777777" w:rsidR="009E19CB" w:rsidRPr="00DF53B4" w:rsidRDefault="009E19CB" w:rsidP="009E19CB">
            <w:pPr>
              <w:rPr>
                <w:rFonts w:ascii="Arial" w:hAnsi="Arial" w:cs="Arial"/>
                <w:sz w:val="16"/>
                <w:szCs w:val="16"/>
              </w:rPr>
            </w:pPr>
            <w:r w:rsidRPr="00DF53B4">
              <w:rPr>
                <w:rFonts w:ascii="Arial" w:hAnsi="Arial" w:cs="Arial"/>
                <w:sz w:val="16"/>
                <w:szCs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A9D45"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0019FC"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IMS generic call establishment procedures for DTMF support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F1C20B"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AE169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A626C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298A11" w14:textId="77777777" w:rsidR="009E19CB" w:rsidRPr="00DF53B4" w:rsidRDefault="009E19CB" w:rsidP="009E19CB">
            <w:pPr>
              <w:rPr>
                <w:rFonts w:ascii="Arial" w:hAnsi="Arial" w:cs="Arial"/>
                <w:sz w:val="16"/>
                <w:szCs w:val="16"/>
              </w:rPr>
            </w:pPr>
            <w:r w:rsidRPr="00DF53B4">
              <w:rPr>
                <w:rFonts w:ascii="Arial" w:hAnsi="Arial" w:cs="Arial"/>
                <w:sz w:val="16"/>
                <w:szCs w:val="16"/>
              </w:rPr>
              <w:t>R5-165942</w:t>
            </w:r>
          </w:p>
        </w:tc>
      </w:tr>
      <w:tr w:rsidR="009E19CB" w:rsidRPr="00DF53B4" w14:paraId="243A018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7241E2"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566499"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5E3833" w14:textId="77777777" w:rsidR="009E19CB" w:rsidRPr="00DF53B4" w:rsidRDefault="009E19CB" w:rsidP="009E19CB">
            <w:pPr>
              <w:rPr>
                <w:rFonts w:ascii="Arial" w:hAnsi="Arial" w:cs="Arial"/>
                <w:sz w:val="16"/>
                <w:szCs w:val="16"/>
              </w:rPr>
            </w:pPr>
            <w:r w:rsidRPr="00DF53B4">
              <w:rPr>
                <w:rFonts w:ascii="Arial" w:hAnsi="Arial" w:cs="Arial"/>
                <w:sz w:val="16"/>
                <w:szCs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E9E51"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2C868F"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H.15.1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32F38A"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5DBF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C341C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E7277" w14:textId="77777777" w:rsidR="009E19CB" w:rsidRPr="00DF53B4" w:rsidRDefault="009E19CB" w:rsidP="009E19CB">
            <w:pPr>
              <w:rPr>
                <w:rFonts w:ascii="Arial" w:hAnsi="Arial" w:cs="Arial"/>
                <w:sz w:val="16"/>
                <w:szCs w:val="16"/>
              </w:rPr>
            </w:pPr>
            <w:r w:rsidRPr="00DF53B4">
              <w:rPr>
                <w:rFonts w:ascii="Arial" w:hAnsi="Arial" w:cs="Arial"/>
                <w:sz w:val="16"/>
                <w:szCs w:val="16"/>
              </w:rPr>
              <w:t>R5-165944</w:t>
            </w:r>
          </w:p>
        </w:tc>
      </w:tr>
      <w:tr w:rsidR="009E19CB" w:rsidRPr="00DF53B4" w14:paraId="0021FD9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05A01D1"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04A456"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216948" w14:textId="77777777" w:rsidR="009E19CB" w:rsidRPr="00DF53B4" w:rsidRDefault="009E19CB" w:rsidP="009E19CB">
            <w:pPr>
              <w:rPr>
                <w:rFonts w:ascii="Arial" w:hAnsi="Arial" w:cs="Arial"/>
                <w:sz w:val="16"/>
                <w:szCs w:val="16"/>
              </w:rPr>
            </w:pPr>
            <w:r w:rsidRPr="00DF53B4">
              <w:rPr>
                <w:rFonts w:ascii="Arial" w:hAnsi="Arial" w:cs="Arial"/>
                <w:sz w:val="16"/>
                <w:szCs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0DAAE"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6211C9"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H.15.3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513E4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CF507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D8AF7"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D8FAFF" w14:textId="77777777" w:rsidR="009E19CB" w:rsidRPr="00DF53B4" w:rsidRDefault="009E19CB" w:rsidP="009E19CB">
            <w:pPr>
              <w:rPr>
                <w:rFonts w:ascii="Arial" w:hAnsi="Arial" w:cs="Arial"/>
                <w:sz w:val="16"/>
                <w:szCs w:val="16"/>
              </w:rPr>
            </w:pPr>
            <w:r w:rsidRPr="00DF53B4">
              <w:rPr>
                <w:rFonts w:ascii="Arial" w:hAnsi="Arial" w:cs="Arial"/>
                <w:sz w:val="16"/>
                <w:szCs w:val="16"/>
              </w:rPr>
              <w:t>R5-165945</w:t>
            </w:r>
          </w:p>
        </w:tc>
      </w:tr>
      <w:tr w:rsidR="009E19CB" w:rsidRPr="00DF53B4" w14:paraId="7D508A55"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0AC52D"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3B2D16" w14:textId="77777777" w:rsidR="009E19CB" w:rsidRPr="00DF53B4" w:rsidRDefault="009E19CB" w:rsidP="009E19CB">
            <w:pPr>
              <w:rPr>
                <w:rFonts w:ascii="Arial" w:hAnsi="Arial" w:cs="Arial"/>
                <w:sz w:val="16"/>
                <w:szCs w:val="16"/>
              </w:rPr>
            </w:pPr>
            <w:r w:rsidRPr="00DF53B4">
              <w:rPr>
                <w:rFonts w:ascii="Arial" w:hAnsi="Arial" w:cs="Arial"/>
                <w:sz w:val="16"/>
                <w:szCs w:val="16"/>
              </w:rPr>
              <w:t>RP-161396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3D6FC5" w14:textId="77777777" w:rsidR="009E19CB" w:rsidRPr="00DF53B4" w:rsidRDefault="009E19CB" w:rsidP="009E19CB">
            <w:pPr>
              <w:rPr>
                <w:rFonts w:ascii="Arial" w:hAnsi="Arial" w:cs="Arial"/>
                <w:sz w:val="16"/>
                <w:szCs w:val="16"/>
              </w:rPr>
            </w:pPr>
            <w:r w:rsidRPr="00DF53B4">
              <w:rPr>
                <w:rFonts w:ascii="Arial" w:hAnsi="Arial" w:cs="Arial"/>
                <w:sz w:val="16"/>
                <w:szCs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5BD0C"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623F16"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Corrections and clarifications to Fixed Broadband default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1B2502"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7746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A4400"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3F9C01" w14:textId="77777777" w:rsidR="009E19CB" w:rsidRPr="00DF53B4" w:rsidRDefault="009E19CB" w:rsidP="009E19CB">
            <w:pPr>
              <w:rPr>
                <w:rFonts w:ascii="Arial" w:hAnsi="Arial" w:cs="Arial"/>
                <w:sz w:val="16"/>
                <w:szCs w:val="16"/>
              </w:rPr>
            </w:pPr>
            <w:r w:rsidRPr="00DF53B4">
              <w:rPr>
                <w:rFonts w:ascii="Arial" w:hAnsi="Arial" w:cs="Arial"/>
                <w:sz w:val="16"/>
                <w:szCs w:val="16"/>
              </w:rPr>
              <w:t>R5-165946</w:t>
            </w:r>
          </w:p>
        </w:tc>
      </w:tr>
      <w:tr w:rsidR="009E19CB" w:rsidRPr="00DF53B4" w14:paraId="411CA22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D7D305"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C72F46"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8A6226" w14:textId="77777777" w:rsidR="009E19CB" w:rsidRPr="00DF53B4" w:rsidRDefault="009E19CB" w:rsidP="009E19CB">
            <w:pPr>
              <w:rPr>
                <w:rFonts w:ascii="Arial" w:hAnsi="Arial" w:cs="Arial"/>
                <w:sz w:val="16"/>
                <w:szCs w:val="16"/>
              </w:rPr>
            </w:pPr>
            <w:r w:rsidRPr="00DF53B4">
              <w:rPr>
                <w:rFonts w:ascii="Arial" w:hAnsi="Arial" w:cs="Arial"/>
                <w:sz w:val="16"/>
                <w:szCs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40FD8"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408240"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initial IMS registration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D18E3D"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AB4D1"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79D1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22CCEE" w14:textId="77777777" w:rsidR="009E19CB" w:rsidRPr="00DF53B4" w:rsidRDefault="009E19CB" w:rsidP="009E19CB">
            <w:pPr>
              <w:rPr>
                <w:rFonts w:ascii="Arial" w:hAnsi="Arial" w:cs="Arial"/>
                <w:sz w:val="16"/>
                <w:szCs w:val="16"/>
              </w:rPr>
            </w:pPr>
            <w:r w:rsidRPr="00DF53B4">
              <w:rPr>
                <w:rFonts w:ascii="Arial" w:hAnsi="Arial" w:cs="Arial"/>
                <w:sz w:val="16"/>
                <w:szCs w:val="16"/>
              </w:rPr>
              <w:t>R5-165947</w:t>
            </w:r>
          </w:p>
        </w:tc>
      </w:tr>
      <w:tr w:rsidR="009E19CB" w:rsidRPr="00DF53B4" w14:paraId="642841FD"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86586A"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FA9998"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E35A2E" w14:textId="77777777" w:rsidR="009E19CB" w:rsidRPr="00DF53B4" w:rsidRDefault="009E19CB" w:rsidP="009E19CB">
            <w:pPr>
              <w:rPr>
                <w:rFonts w:ascii="Arial" w:hAnsi="Arial" w:cs="Arial"/>
                <w:sz w:val="16"/>
                <w:szCs w:val="16"/>
              </w:rPr>
            </w:pPr>
            <w:r w:rsidRPr="00DF53B4">
              <w:rPr>
                <w:rFonts w:ascii="Arial" w:hAnsi="Arial" w:cs="Arial"/>
                <w:sz w:val="16"/>
                <w:szCs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747CA"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59E93F"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adding and removing video from MO Speech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560010"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4D280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064413"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6E8670" w14:textId="77777777" w:rsidR="009E19CB" w:rsidRPr="00DF53B4" w:rsidRDefault="009E19CB" w:rsidP="009E19CB">
            <w:pPr>
              <w:rPr>
                <w:rFonts w:ascii="Arial" w:hAnsi="Arial" w:cs="Arial"/>
                <w:sz w:val="16"/>
                <w:szCs w:val="16"/>
              </w:rPr>
            </w:pPr>
            <w:r w:rsidRPr="00DF53B4">
              <w:rPr>
                <w:rFonts w:ascii="Arial" w:hAnsi="Arial" w:cs="Arial"/>
                <w:sz w:val="16"/>
                <w:szCs w:val="16"/>
              </w:rPr>
              <w:t>R5-165948</w:t>
            </w:r>
          </w:p>
        </w:tc>
      </w:tr>
      <w:tr w:rsidR="009E19CB" w:rsidRPr="00DF53B4" w14:paraId="2DB736C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7875CD"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4C3314"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507EF9" w14:textId="77777777" w:rsidR="009E19CB" w:rsidRPr="00DF53B4" w:rsidRDefault="009E19CB" w:rsidP="009E19CB">
            <w:pPr>
              <w:rPr>
                <w:rFonts w:ascii="Arial" w:hAnsi="Arial" w:cs="Arial"/>
                <w:sz w:val="16"/>
                <w:szCs w:val="16"/>
              </w:rPr>
            </w:pPr>
            <w:r w:rsidRPr="00DF53B4">
              <w:rPr>
                <w:rFonts w:ascii="Arial" w:hAnsi="Arial" w:cs="Arial"/>
                <w:sz w:val="16"/>
                <w:szCs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40834"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5B5C2D" w14:textId="77777777" w:rsidR="009E19CB" w:rsidRPr="00DF53B4" w:rsidRDefault="009E19CB" w:rsidP="009E19CB">
            <w:pPr>
              <w:rPr>
                <w:rFonts w:ascii="Arial" w:hAnsi="Arial" w:cs="Arial"/>
                <w:sz w:val="16"/>
                <w:szCs w:val="16"/>
              </w:rPr>
            </w:pPr>
            <w:r w:rsidRPr="00DF53B4">
              <w:rPr>
                <w:rFonts w:ascii="Arial" w:hAnsi="Arial" w:cs="Arial"/>
                <w:sz w:val="16"/>
                <w:szCs w:val="16"/>
              </w:rPr>
              <w:t>Add test case for adding and removing video from MT Speech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EC0768"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5118C"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DF0FD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704942" w14:textId="77777777" w:rsidR="009E19CB" w:rsidRPr="00DF53B4" w:rsidRDefault="009E19CB" w:rsidP="009E19CB">
            <w:pPr>
              <w:rPr>
                <w:rFonts w:ascii="Arial" w:hAnsi="Arial" w:cs="Arial"/>
                <w:sz w:val="16"/>
                <w:szCs w:val="16"/>
              </w:rPr>
            </w:pPr>
            <w:r w:rsidRPr="00DF53B4">
              <w:rPr>
                <w:rFonts w:ascii="Arial" w:hAnsi="Arial" w:cs="Arial"/>
                <w:sz w:val="16"/>
                <w:szCs w:val="16"/>
              </w:rPr>
              <w:t>R5-165949</w:t>
            </w:r>
          </w:p>
        </w:tc>
      </w:tr>
      <w:tr w:rsidR="009E19CB" w:rsidRPr="00DF53B4" w14:paraId="7D071B91"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BC526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B2B794"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39610A" w14:textId="77777777" w:rsidR="009E19CB" w:rsidRPr="00DF53B4" w:rsidRDefault="009E19CB" w:rsidP="009E19CB">
            <w:pPr>
              <w:rPr>
                <w:rFonts w:ascii="Arial" w:hAnsi="Arial" w:cs="Arial"/>
                <w:sz w:val="16"/>
                <w:szCs w:val="16"/>
              </w:rPr>
            </w:pPr>
            <w:r w:rsidRPr="00DF53B4">
              <w:rPr>
                <w:rFonts w:ascii="Arial" w:hAnsi="Arial" w:cs="Arial"/>
                <w:sz w:val="16"/>
                <w:szCs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C7FEB"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D4388F"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G.15.1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8A85C9"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B66E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89C6B"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C5742F" w14:textId="77777777" w:rsidR="009E19CB" w:rsidRPr="00DF53B4" w:rsidRDefault="009E19CB" w:rsidP="009E19CB">
            <w:pPr>
              <w:rPr>
                <w:rFonts w:ascii="Arial" w:hAnsi="Arial" w:cs="Arial"/>
                <w:sz w:val="16"/>
                <w:szCs w:val="16"/>
              </w:rPr>
            </w:pPr>
            <w:r w:rsidRPr="00DF53B4">
              <w:rPr>
                <w:rFonts w:ascii="Arial" w:hAnsi="Arial" w:cs="Arial"/>
                <w:sz w:val="16"/>
                <w:szCs w:val="16"/>
              </w:rPr>
              <w:t>R5-165950</w:t>
            </w:r>
          </w:p>
        </w:tc>
      </w:tr>
      <w:tr w:rsidR="009E19CB" w:rsidRPr="00DF53B4" w14:paraId="78C7686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B98A7B"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024D74" w14:textId="77777777" w:rsidR="009E19CB" w:rsidRPr="00DF53B4" w:rsidRDefault="009E19CB" w:rsidP="009E19CB">
            <w:pPr>
              <w:rPr>
                <w:rFonts w:ascii="Arial" w:hAnsi="Arial" w:cs="Arial"/>
                <w:sz w:val="16"/>
                <w:szCs w:val="16"/>
              </w:rPr>
            </w:pPr>
            <w:r w:rsidRPr="00DF53B4">
              <w:rPr>
                <w:rFonts w:ascii="Arial" w:hAnsi="Arial" w:cs="Arial"/>
                <w:sz w:val="16"/>
                <w:szCs w:val="16"/>
              </w:rPr>
              <w:t>RP-161397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621A88" w14:textId="77777777" w:rsidR="009E19CB" w:rsidRPr="00DF53B4" w:rsidRDefault="009E19CB" w:rsidP="009E19CB">
            <w:pPr>
              <w:rPr>
                <w:rFonts w:ascii="Arial" w:hAnsi="Arial" w:cs="Arial"/>
                <w:sz w:val="16"/>
                <w:szCs w:val="16"/>
              </w:rPr>
            </w:pPr>
            <w:r w:rsidRPr="00DF53B4">
              <w:rPr>
                <w:rFonts w:ascii="Arial" w:hAnsi="Arial" w:cs="Arial"/>
                <w:sz w:val="16"/>
                <w:szCs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0A081"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3A718C" w14:textId="77777777" w:rsidR="009E19CB" w:rsidRPr="00DF53B4" w:rsidRDefault="009E19CB" w:rsidP="009E19CB">
            <w:pPr>
              <w:rPr>
                <w:rFonts w:ascii="Arial" w:hAnsi="Arial" w:cs="Arial"/>
                <w:sz w:val="16"/>
                <w:szCs w:val="16"/>
              </w:rPr>
            </w:pPr>
            <w:r w:rsidRPr="00DF53B4">
              <w:rPr>
                <w:rFonts w:ascii="Arial" w:hAnsi="Arial" w:cs="Arial"/>
                <w:sz w:val="16"/>
                <w:szCs w:val="16"/>
              </w:rPr>
              <w:t>Update test case G.15.3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22C4EC"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E9935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C7138E"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45EDFA" w14:textId="77777777" w:rsidR="009E19CB" w:rsidRPr="00DF53B4" w:rsidRDefault="009E19CB" w:rsidP="009E19CB">
            <w:pPr>
              <w:rPr>
                <w:rFonts w:ascii="Arial" w:hAnsi="Arial" w:cs="Arial"/>
                <w:sz w:val="16"/>
                <w:szCs w:val="16"/>
              </w:rPr>
            </w:pPr>
            <w:r w:rsidRPr="00DF53B4">
              <w:rPr>
                <w:rFonts w:ascii="Arial" w:hAnsi="Arial" w:cs="Arial"/>
                <w:sz w:val="16"/>
                <w:szCs w:val="16"/>
              </w:rPr>
              <w:t>R5-165951</w:t>
            </w:r>
          </w:p>
        </w:tc>
      </w:tr>
      <w:tr w:rsidR="009E19CB" w:rsidRPr="00DF53B4" w14:paraId="062FB5CB"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FDDC3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9F6E44D"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A15D80" w14:textId="77777777" w:rsidR="009E19CB" w:rsidRPr="00DF53B4" w:rsidRDefault="009E19CB" w:rsidP="009E19CB">
            <w:pPr>
              <w:rPr>
                <w:rFonts w:ascii="Arial" w:hAnsi="Arial" w:cs="Arial"/>
                <w:sz w:val="16"/>
                <w:szCs w:val="16"/>
              </w:rPr>
            </w:pPr>
            <w:r w:rsidRPr="00DF53B4">
              <w:rPr>
                <w:rFonts w:ascii="Arial" w:hAnsi="Arial" w:cs="Arial"/>
                <w:sz w:val="16"/>
                <w:szCs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CD72F"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27FE31" w14:textId="77777777" w:rsidR="009E19CB" w:rsidRPr="00DF53B4" w:rsidRDefault="009E19CB" w:rsidP="009E19CB">
            <w:pPr>
              <w:rPr>
                <w:rFonts w:ascii="Arial" w:hAnsi="Arial" w:cs="Arial"/>
                <w:sz w:val="16"/>
                <w:szCs w:val="16"/>
              </w:rPr>
            </w:pPr>
            <w:r w:rsidRPr="00DF53B4">
              <w:rPr>
                <w:rFonts w:ascii="Arial" w:hAnsi="Arial" w:cs="Arial"/>
                <w:sz w:val="16"/>
                <w:szCs w:val="16"/>
              </w:rPr>
              <w:t>Clarify GBA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F68A7"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EBA1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6D682"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C0093F" w14:textId="77777777" w:rsidR="009E19CB" w:rsidRPr="00DF53B4" w:rsidRDefault="009E19CB" w:rsidP="009E19CB">
            <w:pPr>
              <w:rPr>
                <w:rFonts w:ascii="Arial" w:hAnsi="Arial" w:cs="Arial"/>
                <w:sz w:val="16"/>
                <w:szCs w:val="16"/>
              </w:rPr>
            </w:pPr>
            <w:r w:rsidRPr="00DF53B4">
              <w:rPr>
                <w:rFonts w:ascii="Arial" w:hAnsi="Arial" w:cs="Arial"/>
                <w:sz w:val="16"/>
                <w:szCs w:val="16"/>
              </w:rPr>
              <w:t>R5-166279</w:t>
            </w:r>
          </w:p>
        </w:tc>
      </w:tr>
      <w:tr w:rsidR="009E19CB" w:rsidRPr="00DF53B4" w14:paraId="5A43A1EC" w14:textId="77777777" w:rsidTr="009E19C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5DE29E" w14:textId="77777777" w:rsidR="009E19CB" w:rsidRPr="00DF53B4" w:rsidRDefault="009E19CB" w:rsidP="009E19CB">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CBB83D" w14:textId="77777777" w:rsidR="009E19CB" w:rsidRPr="00DF53B4" w:rsidRDefault="009E19CB" w:rsidP="009E19C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67EB47" w14:textId="77777777" w:rsidR="009E19CB" w:rsidRPr="00DF53B4" w:rsidRDefault="009E19CB" w:rsidP="009E19CB">
            <w:pPr>
              <w:rPr>
                <w:rFonts w:ascii="Arial" w:hAnsi="Arial" w:cs="Arial"/>
                <w:sz w:val="16"/>
                <w:szCs w:val="16"/>
              </w:rPr>
            </w:pPr>
            <w:r w:rsidRPr="00DF53B4">
              <w:rPr>
                <w:rFonts w:ascii="Arial" w:hAnsi="Arial" w:cs="Arial"/>
                <w:sz w:val="16"/>
                <w:szCs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EB05" w14:textId="77777777" w:rsidR="009E19CB" w:rsidRPr="00DF53B4" w:rsidRDefault="009E19CB" w:rsidP="009E19C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79EBB0" w14:textId="77777777" w:rsidR="009E19CB" w:rsidRPr="00DF53B4" w:rsidRDefault="009E19CB" w:rsidP="009E19CB">
            <w:pPr>
              <w:rPr>
                <w:rFonts w:ascii="Arial" w:hAnsi="Arial" w:cs="Arial"/>
                <w:sz w:val="16"/>
                <w:szCs w:val="16"/>
              </w:rPr>
            </w:pPr>
            <w:r w:rsidRPr="00DF53B4">
              <w:rPr>
                <w:rFonts w:ascii="Arial" w:hAnsi="Arial" w:cs="Arial"/>
                <w:sz w:val="16"/>
                <w:szCs w:val="16"/>
              </w:rPr>
              <w:t>Correction to A.2.1 condition regarding P-Early-Media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53CD14" w14:textId="77777777" w:rsidR="009E19CB" w:rsidRPr="00DF53B4" w:rsidRDefault="009E19CB" w:rsidP="009E19C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EF41C6"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BB03AD" w14:textId="77777777" w:rsidR="009E19CB" w:rsidRPr="00DF53B4" w:rsidRDefault="009E19CB" w:rsidP="009E19CB">
            <w:pPr>
              <w:pStyle w:val="TAL"/>
              <w:rPr>
                <w:rFonts w:cs="Arial"/>
                <w:sz w:val="16"/>
                <w:szCs w:val="16"/>
                <w:lang w:eastAsia="en-US"/>
              </w:rPr>
            </w:pPr>
            <w:r w:rsidRPr="00DF53B4">
              <w:rPr>
                <w:rFonts w:cs="Arial"/>
                <w:sz w:val="16"/>
                <w:szCs w:val="16"/>
                <w:lang w:eastAsia="en-US"/>
              </w:rPr>
              <w:t>12.11.0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88C6E9" w14:textId="77777777" w:rsidR="009E19CB" w:rsidRPr="00DF53B4" w:rsidRDefault="009E19CB" w:rsidP="009E19CB">
            <w:pPr>
              <w:rPr>
                <w:rFonts w:ascii="Arial" w:hAnsi="Arial" w:cs="Arial"/>
                <w:sz w:val="16"/>
                <w:szCs w:val="16"/>
              </w:rPr>
            </w:pPr>
            <w:r w:rsidRPr="00DF53B4">
              <w:rPr>
                <w:rFonts w:ascii="Arial" w:hAnsi="Arial" w:cs="Arial"/>
                <w:sz w:val="16"/>
                <w:szCs w:val="16"/>
              </w:rPr>
              <w:t>R5-166280</w:t>
            </w:r>
          </w:p>
        </w:tc>
      </w:tr>
      <w:tr w:rsidR="00E4327D" w:rsidRPr="00DF53B4" w14:paraId="62F59B8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7CD4C" w14:textId="77777777" w:rsidR="00E4327D" w:rsidRPr="00DF53B4" w:rsidRDefault="00E4327D" w:rsidP="0037403C">
            <w:pPr>
              <w:rPr>
                <w:rFonts w:ascii="Arial" w:hAnsi="Arial" w:cs="Arial"/>
                <w:sz w:val="16"/>
                <w:szCs w:val="16"/>
              </w:rPr>
            </w:pPr>
            <w:r w:rsidRPr="00DF53B4">
              <w:rPr>
                <w:rFonts w:ascii="Arial" w:hAnsi="Arial" w:cs="Arial"/>
                <w:sz w:val="16"/>
                <w:szCs w:val="16"/>
              </w:rPr>
              <w:t>RP-73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7BD266" w14:textId="77777777" w:rsidR="00E4327D" w:rsidRPr="00DF53B4" w:rsidRDefault="00E4327D" w:rsidP="00750D8B">
            <w:pPr>
              <w:rPr>
                <w:rFonts w:ascii="Arial" w:hAnsi="Arial" w:cs="Arial"/>
                <w:sz w:val="16"/>
                <w:szCs w:val="16"/>
              </w:rPr>
            </w:pPr>
            <w:r w:rsidRPr="00DF53B4">
              <w:rPr>
                <w:rFonts w:ascii="Arial" w:hAnsi="Arial" w:cs="Arial"/>
                <w:sz w:val="16"/>
                <w:szCs w:val="16"/>
              </w:rPr>
              <w:t>RP-161426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435B37" w14:textId="77777777" w:rsidR="00E4327D" w:rsidRPr="00DF53B4" w:rsidRDefault="00E4327D" w:rsidP="00750D8B">
            <w:pPr>
              <w:rPr>
                <w:rFonts w:ascii="Arial" w:hAnsi="Arial" w:cs="Arial"/>
                <w:sz w:val="16"/>
                <w:szCs w:val="16"/>
              </w:rPr>
            </w:pPr>
            <w:r w:rsidRPr="00DF53B4">
              <w:rPr>
                <w:rFonts w:ascii="Arial" w:hAnsi="Arial" w:cs="Arial"/>
                <w:sz w:val="16"/>
                <w:szCs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EFD63" w14:textId="77777777" w:rsidR="00E4327D" w:rsidRPr="00DF53B4" w:rsidRDefault="00E4327D" w:rsidP="003C5E15">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1B7F7A" w14:textId="77777777" w:rsidR="00E4327D" w:rsidRPr="00DF53B4" w:rsidRDefault="00E4327D" w:rsidP="0081650D">
            <w:pPr>
              <w:rPr>
                <w:rFonts w:ascii="Arial" w:hAnsi="Arial" w:cs="Arial"/>
                <w:sz w:val="16"/>
                <w:szCs w:val="16"/>
              </w:rPr>
            </w:pPr>
            <w:r w:rsidRPr="00DF53B4">
              <w:rPr>
                <w:rFonts w:ascii="Arial" w:hAnsi="Arial" w:cs="Arial"/>
                <w:sz w:val="16"/>
                <w:szCs w:val="16"/>
              </w:rPr>
              <w:t>Add audio tag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F65439" w14:textId="77777777" w:rsidR="00E4327D" w:rsidRPr="00DF53B4" w:rsidRDefault="00E4327D"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09E4A6" w14:textId="77777777" w:rsidR="00E4327D" w:rsidRPr="00DF53B4" w:rsidRDefault="00E4327D" w:rsidP="0085560C">
            <w:pPr>
              <w:pStyle w:val="TAL"/>
              <w:rPr>
                <w:rFonts w:cs="Arial"/>
                <w:sz w:val="16"/>
                <w:szCs w:val="16"/>
                <w:lang w:eastAsia="en-US"/>
              </w:rPr>
            </w:pPr>
            <w:r w:rsidRPr="00DF53B4">
              <w:rPr>
                <w:rFonts w:cs="Arial"/>
                <w:sz w:val="16"/>
                <w:szCs w:val="16"/>
                <w:lang w:eastAsia="en-US"/>
              </w:rPr>
              <w:t>12.11.0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59B41" w14:textId="77777777" w:rsidR="00E4327D" w:rsidRPr="00DF53B4" w:rsidRDefault="00E4327D" w:rsidP="001F6A1B">
            <w:pPr>
              <w:pStyle w:val="TAL"/>
              <w:rPr>
                <w:rFonts w:cs="Arial"/>
                <w:sz w:val="16"/>
                <w:szCs w:val="16"/>
                <w:lang w:eastAsia="en-US"/>
              </w:rPr>
            </w:pPr>
            <w:r w:rsidRPr="00DF53B4">
              <w:rPr>
                <w:rFonts w:cs="Arial"/>
                <w:sz w:val="16"/>
                <w:szCs w:val="16"/>
                <w:lang w:eastAsia="en-US"/>
              </w:rPr>
              <w:t>13.0.0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71FCA1" w14:textId="77777777" w:rsidR="00E4327D" w:rsidRPr="00DF53B4" w:rsidRDefault="00E4327D" w:rsidP="00F2078A">
            <w:pPr>
              <w:rPr>
                <w:rFonts w:ascii="Arial" w:hAnsi="Arial" w:cs="Arial"/>
                <w:sz w:val="16"/>
                <w:szCs w:val="16"/>
              </w:rPr>
            </w:pPr>
            <w:r w:rsidRPr="00DF53B4">
              <w:rPr>
                <w:rFonts w:ascii="Arial" w:hAnsi="Arial" w:cs="Arial"/>
                <w:sz w:val="16"/>
                <w:szCs w:val="16"/>
              </w:rPr>
              <w:t>R5-165943</w:t>
            </w:r>
          </w:p>
        </w:tc>
      </w:tr>
      <w:tr w:rsidR="0037403C" w:rsidRPr="00DF53B4" w14:paraId="257C840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5C919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4A17E3"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83249F" w14:textId="77777777" w:rsidR="0037403C" w:rsidRPr="00DF53B4" w:rsidRDefault="0037403C" w:rsidP="003C5E15">
            <w:pPr>
              <w:rPr>
                <w:rFonts w:ascii="Arial" w:hAnsi="Arial" w:cs="Arial"/>
                <w:sz w:val="16"/>
                <w:szCs w:val="16"/>
              </w:rPr>
            </w:pPr>
            <w:r w:rsidRPr="00DF53B4">
              <w:rPr>
                <w:rFonts w:ascii="Arial" w:hAnsi="Arial" w:cs="Arial"/>
                <w:sz w:val="16"/>
                <w:szCs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20DAB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72F74A"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85D22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DC478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1280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59D63C" w14:textId="77777777" w:rsidR="0037403C" w:rsidRPr="00DF53B4" w:rsidRDefault="0037403C" w:rsidP="00F2078A">
            <w:pPr>
              <w:rPr>
                <w:rFonts w:ascii="Arial" w:hAnsi="Arial" w:cs="Arial"/>
                <w:sz w:val="16"/>
                <w:szCs w:val="16"/>
              </w:rPr>
            </w:pPr>
            <w:r w:rsidRPr="00DF53B4">
              <w:rPr>
                <w:rFonts w:ascii="Arial" w:hAnsi="Arial" w:cs="Arial"/>
                <w:sz w:val="16"/>
                <w:szCs w:val="16"/>
              </w:rPr>
              <w:t>R5-168031</w:t>
            </w:r>
          </w:p>
        </w:tc>
      </w:tr>
      <w:tr w:rsidR="0037403C" w:rsidRPr="00DF53B4" w14:paraId="606BAF3F"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4E1DE4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192C8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CEE022" w14:textId="77777777" w:rsidR="0037403C" w:rsidRPr="00DF53B4" w:rsidRDefault="0037403C" w:rsidP="003C5E15">
            <w:pPr>
              <w:rPr>
                <w:rFonts w:ascii="Arial" w:hAnsi="Arial" w:cs="Arial"/>
                <w:sz w:val="16"/>
                <w:szCs w:val="16"/>
              </w:rPr>
            </w:pPr>
            <w:r w:rsidRPr="00DF53B4">
              <w:rPr>
                <w:rFonts w:ascii="Arial" w:hAnsi="Arial" w:cs="Arial"/>
                <w:sz w:val="16"/>
                <w:szCs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95A1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80C5E5"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34B0D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7203D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A7573"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48798A" w14:textId="77777777" w:rsidR="0037403C" w:rsidRPr="00DF53B4" w:rsidRDefault="0037403C" w:rsidP="00F2078A">
            <w:pPr>
              <w:rPr>
                <w:rFonts w:ascii="Arial" w:hAnsi="Arial" w:cs="Arial"/>
                <w:sz w:val="16"/>
                <w:szCs w:val="16"/>
              </w:rPr>
            </w:pPr>
            <w:r w:rsidRPr="00DF53B4">
              <w:rPr>
                <w:rFonts w:ascii="Arial" w:hAnsi="Arial" w:cs="Arial"/>
                <w:sz w:val="16"/>
                <w:szCs w:val="16"/>
              </w:rPr>
              <w:t>R5-168032</w:t>
            </w:r>
          </w:p>
        </w:tc>
      </w:tr>
      <w:tr w:rsidR="0037403C" w:rsidRPr="00DF53B4" w14:paraId="0DAD84D4"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2EF78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D9CDC2"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B7404D" w14:textId="77777777" w:rsidR="0037403C" w:rsidRPr="00DF53B4" w:rsidRDefault="0037403C" w:rsidP="003C5E15">
            <w:pPr>
              <w:rPr>
                <w:rFonts w:ascii="Arial" w:hAnsi="Arial" w:cs="Arial"/>
                <w:sz w:val="16"/>
                <w:szCs w:val="16"/>
              </w:rPr>
            </w:pPr>
            <w:r w:rsidRPr="00DF53B4">
              <w:rPr>
                <w:rFonts w:ascii="Arial" w:hAnsi="Arial" w:cs="Arial"/>
                <w:sz w:val="16"/>
                <w:szCs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AA5FB"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2E907D"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69BA1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4E46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B8B41"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6A00CC" w14:textId="77777777" w:rsidR="0037403C" w:rsidRPr="00DF53B4" w:rsidRDefault="0037403C" w:rsidP="00F2078A">
            <w:pPr>
              <w:rPr>
                <w:rFonts w:ascii="Arial" w:hAnsi="Arial" w:cs="Arial"/>
                <w:sz w:val="16"/>
                <w:szCs w:val="16"/>
              </w:rPr>
            </w:pPr>
            <w:r w:rsidRPr="00DF53B4">
              <w:rPr>
                <w:rFonts w:ascii="Arial" w:hAnsi="Arial" w:cs="Arial"/>
                <w:sz w:val="16"/>
                <w:szCs w:val="16"/>
              </w:rPr>
              <w:t>R5-168033</w:t>
            </w:r>
          </w:p>
        </w:tc>
      </w:tr>
      <w:tr w:rsidR="0037403C" w:rsidRPr="00DF53B4" w14:paraId="3A1BA88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CD700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4F095D"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2732AA" w14:textId="77777777" w:rsidR="0037403C" w:rsidRPr="00DF53B4" w:rsidRDefault="0037403C" w:rsidP="003C5E15">
            <w:pPr>
              <w:rPr>
                <w:rFonts w:ascii="Arial" w:hAnsi="Arial" w:cs="Arial"/>
                <w:sz w:val="16"/>
                <w:szCs w:val="16"/>
              </w:rPr>
            </w:pPr>
            <w:r w:rsidRPr="00DF53B4">
              <w:rPr>
                <w:rFonts w:ascii="Arial" w:hAnsi="Arial" w:cs="Arial"/>
                <w:sz w:val="16"/>
                <w:szCs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F8397"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F81DE8"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A0364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4E47C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5B520"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A2802B" w14:textId="77777777" w:rsidR="0037403C" w:rsidRPr="00DF53B4" w:rsidRDefault="0037403C" w:rsidP="00F2078A">
            <w:pPr>
              <w:rPr>
                <w:rFonts w:ascii="Arial" w:hAnsi="Arial" w:cs="Arial"/>
                <w:sz w:val="16"/>
                <w:szCs w:val="16"/>
              </w:rPr>
            </w:pPr>
            <w:r w:rsidRPr="00DF53B4">
              <w:rPr>
                <w:rFonts w:ascii="Arial" w:hAnsi="Arial" w:cs="Arial"/>
                <w:sz w:val="16"/>
                <w:szCs w:val="16"/>
              </w:rPr>
              <w:t>R5-168034</w:t>
            </w:r>
          </w:p>
        </w:tc>
      </w:tr>
      <w:tr w:rsidR="0037403C" w:rsidRPr="00DF53B4" w14:paraId="60C2BB5F"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1DBBC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BAA97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04666A" w14:textId="77777777" w:rsidR="0037403C" w:rsidRPr="00DF53B4" w:rsidRDefault="0037403C" w:rsidP="003C5E15">
            <w:pPr>
              <w:rPr>
                <w:rFonts w:ascii="Arial" w:hAnsi="Arial" w:cs="Arial"/>
                <w:sz w:val="16"/>
                <w:szCs w:val="16"/>
              </w:rPr>
            </w:pPr>
            <w:r w:rsidRPr="00DF53B4">
              <w:rPr>
                <w:rFonts w:ascii="Arial" w:hAnsi="Arial" w:cs="Arial"/>
                <w:sz w:val="16"/>
                <w:szCs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9DA14"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902ED9"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61FEC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881E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1CFBD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F687C0" w14:textId="77777777" w:rsidR="0037403C" w:rsidRPr="00DF53B4" w:rsidRDefault="0037403C" w:rsidP="00F2078A">
            <w:pPr>
              <w:rPr>
                <w:rFonts w:ascii="Arial" w:hAnsi="Arial" w:cs="Arial"/>
                <w:sz w:val="16"/>
                <w:szCs w:val="16"/>
              </w:rPr>
            </w:pPr>
            <w:r w:rsidRPr="00DF53B4">
              <w:rPr>
                <w:rFonts w:ascii="Arial" w:hAnsi="Arial" w:cs="Arial"/>
                <w:sz w:val="16"/>
                <w:szCs w:val="16"/>
              </w:rPr>
              <w:t>R5-168053</w:t>
            </w:r>
          </w:p>
        </w:tc>
      </w:tr>
      <w:tr w:rsidR="0037403C" w:rsidRPr="00DF53B4" w14:paraId="5BFE794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9B178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E39FF1"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7BB5F8" w14:textId="77777777" w:rsidR="0037403C" w:rsidRPr="00DF53B4" w:rsidRDefault="0037403C" w:rsidP="003C5E15">
            <w:pPr>
              <w:rPr>
                <w:rFonts w:ascii="Arial" w:hAnsi="Arial" w:cs="Arial"/>
                <w:sz w:val="16"/>
                <w:szCs w:val="16"/>
              </w:rPr>
            </w:pPr>
            <w:r w:rsidRPr="00DF53B4">
              <w:rPr>
                <w:rFonts w:ascii="Arial" w:hAnsi="Arial" w:cs="Arial"/>
                <w:sz w:val="16"/>
                <w:szCs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0C7A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F751D8"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0B83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41392"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2F881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8532E6" w14:textId="77777777" w:rsidR="0037403C" w:rsidRPr="00DF53B4" w:rsidRDefault="0037403C" w:rsidP="00F2078A">
            <w:pPr>
              <w:rPr>
                <w:rFonts w:ascii="Arial" w:hAnsi="Arial" w:cs="Arial"/>
                <w:sz w:val="16"/>
                <w:szCs w:val="16"/>
              </w:rPr>
            </w:pPr>
            <w:r w:rsidRPr="00DF53B4">
              <w:rPr>
                <w:rFonts w:ascii="Arial" w:hAnsi="Arial" w:cs="Arial"/>
                <w:sz w:val="16"/>
                <w:szCs w:val="16"/>
              </w:rPr>
              <w:t>R5-168054</w:t>
            </w:r>
          </w:p>
        </w:tc>
      </w:tr>
      <w:tr w:rsidR="0037403C" w:rsidRPr="00DF53B4" w14:paraId="126943F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8026FC"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646B3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72C6E6" w14:textId="77777777" w:rsidR="0037403C" w:rsidRPr="00DF53B4" w:rsidRDefault="0037403C" w:rsidP="003C5E15">
            <w:pPr>
              <w:rPr>
                <w:rFonts w:ascii="Arial" w:hAnsi="Arial" w:cs="Arial"/>
                <w:sz w:val="16"/>
                <w:szCs w:val="16"/>
              </w:rPr>
            </w:pPr>
            <w:r w:rsidRPr="00DF53B4">
              <w:rPr>
                <w:rFonts w:ascii="Arial" w:hAnsi="Arial" w:cs="Arial"/>
                <w:sz w:val="16"/>
                <w:szCs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4520D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090C22"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2320F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34D9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45F61"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BBEC69" w14:textId="77777777" w:rsidR="0037403C" w:rsidRPr="00DF53B4" w:rsidRDefault="0037403C" w:rsidP="00F2078A">
            <w:pPr>
              <w:rPr>
                <w:rFonts w:ascii="Arial" w:hAnsi="Arial" w:cs="Arial"/>
                <w:sz w:val="16"/>
                <w:szCs w:val="16"/>
              </w:rPr>
            </w:pPr>
            <w:r w:rsidRPr="00DF53B4">
              <w:rPr>
                <w:rFonts w:ascii="Arial" w:hAnsi="Arial" w:cs="Arial"/>
                <w:sz w:val="16"/>
                <w:szCs w:val="16"/>
              </w:rPr>
              <w:t>R5-168055</w:t>
            </w:r>
          </w:p>
        </w:tc>
      </w:tr>
      <w:tr w:rsidR="0037403C" w:rsidRPr="00DF53B4" w14:paraId="3F4A9B1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617A66"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A19E2F"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3E1FC0" w14:textId="77777777" w:rsidR="0037403C" w:rsidRPr="00DF53B4" w:rsidRDefault="0037403C" w:rsidP="003C5E15">
            <w:pPr>
              <w:rPr>
                <w:rFonts w:ascii="Arial" w:hAnsi="Arial" w:cs="Arial"/>
                <w:sz w:val="16"/>
                <w:szCs w:val="16"/>
              </w:rPr>
            </w:pPr>
            <w:r w:rsidRPr="00DF53B4">
              <w:rPr>
                <w:rFonts w:ascii="Arial" w:hAnsi="Arial" w:cs="Arial"/>
                <w:sz w:val="16"/>
                <w:szCs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50F2D"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33DFBA"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1ACD1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3BDD2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EFDAD"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76A2A7" w14:textId="77777777" w:rsidR="0037403C" w:rsidRPr="00DF53B4" w:rsidRDefault="0037403C" w:rsidP="00F2078A">
            <w:pPr>
              <w:rPr>
                <w:rFonts w:ascii="Arial" w:hAnsi="Arial" w:cs="Arial"/>
                <w:sz w:val="16"/>
                <w:szCs w:val="16"/>
              </w:rPr>
            </w:pPr>
            <w:r w:rsidRPr="00DF53B4">
              <w:rPr>
                <w:rFonts w:ascii="Arial" w:hAnsi="Arial" w:cs="Arial"/>
                <w:sz w:val="16"/>
                <w:szCs w:val="16"/>
              </w:rPr>
              <w:t>R5-168057</w:t>
            </w:r>
          </w:p>
        </w:tc>
      </w:tr>
      <w:tr w:rsidR="0037403C" w:rsidRPr="00DF53B4" w14:paraId="52FDD9A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2D751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F1B238"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4EF764" w14:textId="77777777" w:rsidR="0037403C" w:rsidRPr="00DF53B4" w:rsidRDefault="0037403C" w:rsidP="003C5E15">
            <w:pPr>
              <w:rPr>
                <w:rFonts w:ascii="Arial" w:hAnsi="Arial" w:cs="Arial"/>
                <w:sz w:val="16"/>
                <w:szCs w:val="16"/>
              </w:rPr>
            </w:pPr>
            <w:r w:rsidRPr="00DF53B4">
              <w:rPr>
                <w:rFonts w:ascii="Arial" w:hAnsi="Arial" w:cs="Arial"/>
                <w:sz w:val="16"/>
                <w:szCs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AA7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1A8495"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5D15A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158DF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F47A8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0D4430" w14:textId="77777777" w:rsidR="0037403C" w:rsidRPr="00DF53B4" w:rsidRDefault="0037403C" w:rsidP="00F2078A">
            <w:pPr>
              <w:rPr>
                <w:rFonts w:ascii="Arial" w:hAnsi="Arial" w:cs="Arial"/>
                <w:sz w:val="16"/>
                <w:szCs w:val="16"/>
              </w:rPr>
            </w:pPr>
            <w:r w:rsidRPr="00DF53B4">
              <w:rPr>
                <w:rFonts w:ascii="Arial" w:hAnsi="Arial" w:cs="Arial"/>
                <w:sz w:val="16"/>
                <w:szCs w:val="16"/>
              </w:rPr>
              <w:t>R5-168058</w:t>
            </w:r>
          </w:p>
        </w:tc>
      </w:tr>
      <w:tr w:rsidR="0037403C" w:rsidRPr="00DF53B4" w14:paraId="254B1655"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93AB04"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14A002"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4B2167" w14:textId="77777777" w:rsidR="0037403C" w:rsidRPr="00DF53B4" w:rsidRDefault="0037403C" w:rsidP="003C5E15">
            <w:pPr>
              <w:rPr>
                <w:rFonts w:ascii="Arial" w:hAnsi="Arial" w:cs="Arial"/>
                <w:sz w:val="16"/>
                <w:szCs w:val="16"/>
              </w:rPr>
            </w:pPr>
            <w:r w:rsidRPr="00DF53B4">
              <w:rPr>
                <w:rFonts w:ascii="Arial" w:hAnsi="Arial" w:cs="Arial"/>
                <w:sz w:val="16"/>
                <w:szCs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D3A7E"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C9D7F5"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C.42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6E7FD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2BFB0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4B23B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A64FAB" w14:textId="77777777" w:rsidR="0037403C" w:rsidRPr="00DF53B4" w:rsidRDefault="0037403C" w:rsidP="00F2078A">
            <w:pPr>
              <w:rPr>
                <w:rFonts w:ascii="Arial" w:hAnsi="Arial" w:cs="Arial"/>
                <w:sz w:val="16"/>
                <w:szCs w:val="16"/>
              </w:rPr>
            </w:pPr>
            <w:r w:rsidRPr="00DF53B4">
              <w:rPr>
                <w:rFonts w:ascii="Arial" w:hAnsi="Arial" w:cs="Arial"/>
                <w:sz w:val="16"/>
                <w:szCs w:val="16"/>
              </w:rPr>
              <w:t>R5-168059</w:t>
            </w:r>
          </w:p>
        </w:tc>
      </w:tr>
      <w:tr w:rsidR="0037403C" w:rsidRPr="00DF53B4" w14:paraId="1A0980C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A4921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858D0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80AF2A" w14:textId="77777777" w:rsidR="0037403C" w:rsidRPr="00DF53B4" w:rsidRDefault="0037403C" w:rsidP="003C5E15">
            <w:pPr>
              <w:rPr>
                <w:rFonts w:ascii="Arial" w:hAnsi="Arial" w:cs="Arial"/>
                <w:sz w:val="16"/>
                <w:szCs w:val="16"/>
              </w:rPr>
            </w:pPr>
            <w:r w:rsidRPr="00DF53B4">
              <w:rPr>
                <w:rFonts w:ascii="Arial" w:hAnsi="Arial" w:cs="Arial"/>
                <w:sz w:val="16"/>
                <w:szCs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CEC1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8A4F14"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087D7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332B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7CD46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ECF897" w14:textId="77777777" w:rsidR="0037403C" w:rsidRPr="00DF53B4" w:rsidRDefault="0037403C" w:rsidP="00F2078A">
            <w:pPr>
              <w:rPr>
                <w:rFonts w:ascii="Arial" w:hAnsi="Arial" w:cs="Arial"/>
                <w:sz w:val="16"/>
                <w:szCs w:val="16"/>
              </w:rPr>
            </w:pPr>
            <w:r w:rsidRPr="00DF53B4">
              <w:rPr>
                <w:rFonts w:ascii="Arial" w:hAnsi="Arial" w:cs="Arial"/>
                <w:sz w:val="16"/>
                <w:szCs w:val="16"/>
              </w:rPr>
              <w:t>R5-168116</w:t>
            </w:r>
          </w:p>
        </w:tc>
      </w:tr>
      <w:tr w:rsidR="0037403C" w:rsidRPr="00DF53B4" w14:paraId="6B718CE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9E92B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7084E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A7C6DF" w14:textId="77777777" w:rsidR="0037403C" w:rsidRPr="00DF53B4" w:rsidRDefault="0037403C" w:rsidP="003C5E15">
            <w:pPr>
              <w:rPr>
                <w:rFonts w:ascii="Arial" w:hAnsi="Arial" w:cs="Arial"/>
                <w:sz w:val="16"/>
                <w:szCs w:val="16"/>
              </w:rPr>
            </w:pPr>
            <w:r w:rsidRPr="00DF53B4">
              <w:rPr>
                <w:rFonts w:ascii="Arial" w:hAnsi="Arial" w:cs="Arial"/>
                <w:sz w:val="16"/>
                <w:szCs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525E4"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0B5D3F"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15.21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04DCF4"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9D56C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70B7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201279" w14:textId="77777777" w:rsidR="0037403C" w:rsidRPr="00DF53B4" w:rsidRDefault="0037403C" w:rsidP="00F2078A">
            <w:pPr>
              <w:rPr>
                <w:rFonts w:ascii="Arial" w:hAnsi="Arial" w:cs="Arial"/>
                <w:sz w:val="16"/>
                <w:szCs w:val="16"/>
              </w:rPr>
            </w:pPr>
            <w:r w:rsidRPr="00DF53B4">
              <w:rPr>
                <w:rFonts w:ascii="Arial" w:hAnsi="Arial" w:cs="Arial"/>
                <w:sz w:val="16"/>
                <w:szCs w:val="16"/>
              </w:rPr>
              <w:t>R5-168117</w:t>
            </w:r>
          </w:p>
        </w:tc>
      </w:tr>
      <w:tr w:rsidR="0037403C" w:rsidRPr="00DF53B4" w14:paraId="64CE69D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37C87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1381B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64DBCB" w14:textId="77777777" w:rsidR="0037403C" w:rsidRPr="00DF53B4" w:rsidRDefault="0037403C" w:rsidP="003C5E15">
            <w:pPr>
              <w:rPr>
                <w:rFonts w:ascii="Arial" w:hAnsi="Arial" w:cs="Arial"/>
                <w:sz w:val="16"/>
                <w:szCs w:val="16"/>
              </w:rPr>
            </w:pPr>
            <w:r w:rsidRPr="00DF53B4">
              <w:rPr>
                <w:rFonts w:ascii="Arial" w:hAnsi="Arial" w:cs="Arial"/>
                <w:sz w:val="16"/>
                <w:szCs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0D41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E43112"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15.21b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3B4F6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2611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45393"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771787" w14:textId="77777777" w:rsidR="0037403C" w:rsidRPr="00DF53B4" w:rsidRDefault="0037403C" w:rsidP="00F2078A">
            <w:pPr>
              <w:rPr>
                <w:rFonts w:ascii="Arial" w:hAnsi="Arial" w:cs="Arial"/>
                <w:sz w:val="16"/>
                <w:szCs w:val="16"/>
              </w:rPr>
            </w:pPr>
            <w:r w:rsidRPr="00DF53B4">
              <w:rPr>
                <w:rFonts w:ascii="Arial" w:hAnsi="Arial" w:cs="Arial"/>
                <w:sz w:val="16"/>
                <w:szCs w:val="16"/>
              </w:rPr>
              <w:t>R5-168119</w:t>
            </w:r>
          </w:p>
        </w:tc>
      </w:tr>
      <w:tr w:rsidR="0037403C" w:rsidRPr="00DF53B4" w14:paraId="37AFB1F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BE2D3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DABE2C"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BE9A97" w14:textId="77777777" w:rsidR="0037403C" w:rsidRPr="00DF53B4" w:rsidRDefault="0037403C" w:rsidP="003C5E15">
            <w:pPr>
              <w:rPr>
                <w:rFonts w:ascii="Arial" w:hAnsi="Arial" w:cs="Arial"/>
                <w:sz w:val="16"/>
                <w:szCs w:val="16"/>
              </w:rPr>
            </w:pPr>
            <w:r w:rsidRPr="00DF53B4">
              <w:rPr>
                <w:rFonts w:ascii="Arial" w:hAnsi="Arial" w:cs="Arial"/>
                <w:sz w:val="16"/>
                <w:szCs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D6F5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E455CF"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BCC8C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70709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B031B"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D2DE86" w14:textId="77777777" w:rsidR="0037403C" w:rsidRPr="00DF53B4" w:rsidRDefault="0037403C" w:rsidP="00F2078A">
            <w:pPr>
              <w:rPr>
                <w:rFonts w:ascii="Arial" w:hAnsi="Arial" w:cs="Arial"/>
                <w:sz w:val="16"/>
                <w:szCs w:val="16"/>
              </w:rPr>
            </w:pPr>
            <w:r w:rsidRPr="00DF53B4">
              <w:rPr>
                <w:rFonts w:ascii="Arial" w:hAnsi="Arial" w:cs="Arial"/>
                <w:sz w:val="16"/>
                <w:szCs w:val="16"/>
              </w:rPr>
              <w:t>R5-168141</w:t>
            </w:r>
          </w:p>
        </w:tc>
      </w:tr>
      <w:tr w:rsidR="0037403C" w:rsidRPr="00DF53B4" w14:paraId="4D6D17C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4B312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A9E954"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6929E2" w14:textId="77777777" w:rsidR="0037403C" w:rsidRPr="00DF53B4" w:rsidRDefault="0037403C" w:rsidP="003C5E15">
            <w:pPr>
              <w:rPr>
                <w:rFonts w:ascii="Arial" w:hAnsi="Arial" w:cs="Arial"/>
                <w:sz w:val="16"/>
                <w:szCs w:val="16"/>
              </w:rPr>
            </w:pPr>
            <w:r w:rsidRPr="00DF53B4">
              <w:rPr>
                <w:rFonts w:ascii="Arial" w:hAnsi="Arial" w:cs="Arial"/>
                <w:sz w:val="16"/>
                <w:szCs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78B24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5CD65E" w14:textId="77777777" w:rsidR="0037403C" w:rsidRPr="00DF53B4" w:rsidRDefault="0037403C" w:rsidP="0085560C">
            <w:pPr>
              <w:rPr>
                <w:rFonts w:ascii="Arial" w:hAnsi="Arial" w:cs="Arial"/>
                <w:sz w:val="16"/>
                <w:szCs w:val="16"/>
              </w:rPr>
            </w:pPr>
            <w:r w:rsidRPr="00DF53B4">
              <w:rPr>
                <w:rFonts w:ascii="Arial" w:hAnsi="Arial" w:cs="Arial"/>
                <w:sz w:val="16"/>
                <w:szCs w:val="16"/>
              </w:rPr>
              <w:t>Update AMR-WB requirements in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C9895E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CDE18"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12A9E"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ECB875" w14:textId="77777777" w:rsidR="0037403C" w:rsidRPr="00DF53B4" w:rsidRDefault="0037403C" w:rsidP="00F2078A">
            <w:pPr>
              <w:rPr>
                <w:rFonts w:ascii="Arial" w:hAnsi="Arial" w:cs="Arial"/>
                <w:sz w:val="16"/>
                <w:szCs w:val="16"/>
              </w:rPr>
            </w:pPr>
            <w:r w:rsidRPr="00DF53B4">
              <w:rPr>
                <w:rFonts w:ascii="Arial" w:hAnsi="Arial" w:cs="Arial"/>
                <w:sz w:val="16"/>
                <w:szCs w:val="16"/>
              </w:rPr>
              <w:t>R5-168142</w:t>
            </w:r>
          </w:p>
        </w:tc>
      </w:tr>
      <w:tr w:rsidR="0037403C" w:rsidRPr="00DF53B4" w14:paraId="05157C2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36EF42"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85A45F"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FFB1D7" w14:textId="77777777" w:rsidR="0037403C" w:rsidRPr="00DF53B4" w:rsidRDefault="0037403C" w:rsidP="003C5E15">
            <w:pPr>
              <w:rPr>
                <w:rFonts w:ascii="Arial" w:hAnsi="Arial" w:cs="Arial"/>
                <w:sz w:val="16"/>
                <w:szCs w:val="16"/>
              </w:rPr>
            </w:pPr>
            <w:r w:rsidRPr="00DF53B4">
              <w:rPr>
                <w:rFonts w:ascii="Arial" w:hAnsi="Arial" w:cs="Arial"/>
                <w:sz w:val="16"/>
                <w:szCs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6838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FFFC8C" w14:textId="77777777" w:rsidR="0037403C" w:rsidRPr="00DF53B4" w:rsidRDefault="0037403C" w:rsidP="0085560C">
            <w:pPr>
              <w:rPr>
                <w:rFonts w:ascii="Arial" w:hAnsi="Arial" w:cs="Arial"/>
                <w:sz w:val="16"/>
                <w:szCs w:val="16"/>
              </w:rPr>
            </w:pPr>
            <w:r w:rsidRPr="00DF53B4">
              <w:rPr>
                <w:rFonts w:ascii="Arial" w:hAnsi="Arial" w:cs="Arial"/>
                <w:sz w:val="16"/>
                <w:szCs w:val="16"/>
              </w:rPr>
              <w:t>Update C.29.1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887D6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F732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20C8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17F4C1" w14:textId="77777777" w:rsidR="0037403C" w:rsidRPr="00DF53B4" w:rsidRDefault="0037403C" w:rsidP="00F2078A">
            <w:pPr>
              <w:rPr>
                <w:rFonts w:ascii="Arial" w:hAnsi="Arial" w:cs="Arial"/>
                <w:sz w:val="16"/>
                <w:szCs w:val="16"/>
              </w:rPr>
            </w:pPr>
            <w:r w:rsidRPr="00DF53B4">
              <w:rPr>
                <w:rFonts w:ascii="Arial" w:hAnsi="Arial" w:cs="Arial"/>
                <w:sz w:val="16"/>
                <w:szCs w:val="16"/>
              </w:rPr>
              <w:t>R5-168143</w:t>
            </w:r>
          </w:p>
        </w:tc>
      </w:tr>
      <w:tr w:rsidR="0037403C" w:rsidRPr="00DF53B4" w14:paraId="0699DB41"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49080A"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C624A0"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77E26B" w14:textId="77777777" w:rsidR="0037403C" w:rsidRPr="00DF53B4" w:rsidRDefault="0037403C" w:rsidP="003C5E15">
            <w:pPr>
              <w:rPr>
                <w:rFonts w:ascii="Arial" w:hAnsi="Arial" w:cs="Arial"/>
                <w:sz w:val="16"/>
                <w:szCs w:val="16"/>
              </w:rPr>
            </w:pPr>
            <w:r w:rsidRPr="00DF53B4">
              <w:rPr>
                <w:rFonts w:ascii="Arial" w:hAnsi="Arial" w:cs="Arial"/>
                <w:sz w:val="16"/>
                <w:szCs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609F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296CE7"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Incoming Communication Barring while roaming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438C6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ECF0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9C1A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57B3CE" w14:textId="77777777" w:rsidR="0037403C" w:rsidRPr="00DF53B4" w:rsidRDefault="0037403C" w:rsidP="00F2078A">
            <w:pPr>
              <w:rPr>
                <w:rFonts w:ascii="Arial" w:hAnsi="Arial" w:cs="Arial"/>
                <w:sz w:val="16"/>
                <w:szCs w:val="16"/>
              </w:rPr>
            </w:pPr>
            <w:r w:rsidRPr="00DF53B4">
              <w:rPr>
                <w:rFonts w:ascii="Arial" w:hAnsi="Arial" w:cs="Arial"/>
                <w:sz w:val="16"/>
                <w:szCs w:val="16"/>
              </w:rPr>
              <w:t>R5-168212</w:t>
            </w:r>
          </w:p>
        </w:tc>
      </w:tr>
      <w:tr w:rsidR="0037403C" w:rsidRPr="00DF53B4" w14:paraId="751C9EA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7CF20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5CDC57"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7DD67D" w14:textId="77777777" w:rsidR="0037403C" w:rsidRPr="00DF53B4" w:rsidRDefault="0037403C" w:rsidP="003C5E15">
            <w:pPr>
              <w:rPr>
                <w:rFonts w:ascii="Arial" w:hAnsi="Arial" w:cs="Arial"/>
                <w:sz w:val="16"/>
                <w:szCs w:val="16"/>
              </w:rPr>
            </w:pPr>
            <w:r w:rsidRPr="00DF53B4">
              <w:rPr>
                <w:rFonts w:ascii="Arial" w:hAnsi="Arial" w:cs="Arial"/>
                <w:sz w:val="16"/>
                <w:szCs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A4E0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AF58FA"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Outgoing Communication Barring while roaming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F535C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1CEDA8"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6221E"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E7BBCE" w14:textId="77777777" w:rsidR="0037403C" w:rsidRPr="00DF53B4" w:rsidRDefault="0037403C" w:rsidP="00F2078A">
            <w:pPr>
              <w:rPr>
                <w:rFonts w:ascii="Arial" w:hAnsi="Arial" w:cs="Arial"/>
                <w:sz w:val="16"/>
                <w:szCs w:val="16"/>
              </w:rPr>
            </w:pPr>
            <w:r w:rsidRPr="00DF53B4">
              <w:rPr>
                <w:rFonts w:ascii="Arial" w:hAnsi="Arial" w:cs="Arial"/>
                <w:sz w:val="16"/>
                <w:szCs w:val="16"/>
              </w:rPr>
              <w:t>R5-168213</w:t>
            </w:r>
          </w:p>
        </w:tc>
      </w:tr>
      <w:tr w:rsidR="0037403C" w:rsidRPr="00DF53B4" w14:paraId="22ED5AA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00790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3049FA"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692D163" w14:textId="77777777" w:rsidR="0037403C" w:rsidRPr="00DF53B4" w:rsidRDefault="0037403C" w:rsidP="003C5E15">
            <w:pPr>
              <w:rPr>
                <w:rFonts w:ascii="Arial" w:hAnsi="Arial" w:cs="Arial"/>
                <w:sz w:val="16"/>
                <w:szCs w:val="16"/>
              </w:rPr>
            </w:pPr>
            <w:r w:rsidRPr="00DF53B4">
              <w:rPr>
                <w:rFonts w:ascii="Arial" w:hAnsi="Arial" w:cs="Arial"/>
                <w:sz w:val="16"/>
                <w:szCs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7AD71"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457FCC" w14:textId="77777777" w:rsidR="0037403C" w:rsidRPr="00DF53B4" w:rsidRDefault="0037403C" w:rsidP="0085560C">
            <w:pPr>
              <w:rPr>
                <w:rFonts w:ascii="Arial" w:hAnsi="Arial" w:cs="Arial"/>
                <w:sz w:val="16"/>
                <w:szCs w:val="16"/>
              </w:rPr>
            </w:pPr>
            <w:r w:rsidRPr="00DF53B4">
              <w:rPr>
                <w:rFonts w:ascii="Arial" w:hAnsi="Arial" w:cs="Arial"/>
                <w:sz w:val="16"/>
                <w:szCs w:val="16"/>
              </w:rPr>
              <w:t>Editorial update of WLAN supplementary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44945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BC8A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CF8C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F16CF3" w14:textId="77777777" w:rsidR="0037403C" w:rsidRPr="00DF53B4" w:rsidRDefault="0037403C" w:rsidP="00F2078A">
            <w:pPr>
              <w:rPr>
                <w:rFonts w:ascii="Arial" w:hAnsi="Arial" w:cs="Arial"/>
                <w:sz w:val="16"/>
                <w:szCs w:val="16"/>
              </w:rPr>
            </w:pPr>
            <w:r w:rsidRPr="00DF53B4">
              <w:rPr>
                <w:rFonts w:ascii="Arial" w:hAnsi="Arial" w:cs="Arial"/>
                <w:sz w:val="16"/>
                <w:szCs w:val="16"/>
              </w:rPr>
              <w:t>R5-168233</w:t>
            </w:r>
          </w:p>
        </w:tc>
      </w:tr>
      <w:tr w:rsidR="0037403C" w:rsidRPr="00DF53B4" w14:paraId="142F7A1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BB913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BF7918"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9586CE" w14:textId="77777777" w:rsidR="0037403C" w:rsidRPr="00DF53B4" w:rsidRDefault="0037403C" w:rsidP="003C5E15">
            <w:pPr>
              <w:rPr>
                <w:rFonts w:ascii="Arial" w:hAnsi="Arial" w:cs="Arial"/>
                <w:sz w:val="16"/>
                <w:szCs w:val="16"/>
              </w:rPr>
            </w:pPr>
            <w:r w:rsidRPr="00DF53B4">
              <w:rPr>
                <w:rFonts w:ascii="Arial" w:hAnsi="Arial" w:cs="Arial"/>
                <w:sz w:val="16"/>
                <w:szCs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154B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FAEB8E" w14:textId="77777777" w:rsidR="0037403C" w:rsidRPr="00DF53B4" w:rsidRDefault="0037403C" w:rsidP="0085560C">
            <w:pPr>
              <w:rPr>
                <w:rFonts w:ascii="Arial" w:hAnsi="Arial" w:cs="Arial"/>
                <w:sz w:val="16"/>
                <w:szCs w:val="16"/>
              </w:rPr>
            </w:pPr>
            <w:r w:rsidRPr="00DF53B4">
              <w:rPr>
                <w:rFonts w:ascii="Arial" w:hAnsi="Arial" w:cs="Arial"/>
                <w:sz w:val="16"/>
                <w:szCs w:val="16"/>
              </w:rPr>
              <w:t>New H.8.4 TC Invalid behaviour - 423 Interval too brief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2B9DF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7345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7ED460"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A6559E" w14:textId="77777777" w:rsidR="0037403C" w:rsidRPr="00DF53B4" w:rsidRDefault="0037403C" w:rsidP="00F2078A">
            <w:pPr>
              <w:rPr>
                <w:rFonts w:ascii="Arial" w:hAnsi="Arial" w:cs="Arial"/>
                <w:sz w:val="16"/>
                <w:szCs w:val="16"/>
              </w:rPr>
            </w:pPr>
            <w:r w:rsidRPr="00DF53B4">
              <w:rPr>
                <w:rFonts w:ascii="Arial" w:hAnsi="Arial" w:cs="Arial"/>
                <w:sz w:val="16"/>
                <w:szCs w:val="16"/>
              </w:rPr>
              <w:t>R5-168281</w:t>
            </w:r>
          </w:p>
        </w:tc>
      </w:tr>
      <w:tr w:rsidR="0037403C" w:rsidRPr="00DF53B4" w14:paraId="38D77EC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6ADF2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FEBF9E"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09E6F2" w14:textId="77777777" w:rsidR="0037403C" w:rsidRPr="00DF53B4" w:rsidRDefault="0037403C" w:rsidP="003C5E15">
            <w:pPr>
              <w:rPr>
                <w:rFonts w:ascii="Arial" w:hAnsi="Arial" w:cs="Arial"/>
                <w:sz w:val="16"/>
                <w:szCs w:val="16"/>
              </w:rPr>
            </w:pPr>
            <w:r w:rsidRPr="00DF53B4">
              <w:rPr>
                <w:rFonts w:ascii="Arial" w:hAnsi="Arial" w:cs="Arial"/>
                <w:sz w:val="16"/>
                <w:szCs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D7D86"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F54C95" w14:textId="77777777" w:rsidR="0037403C" w:rsidRPr="00DF53B4" w:rsidRDefault="0037403C" w:rsidP="0085560C">
            <w:pPr>
              <w:rPr>
                <w:rFonts w:ascii="Arial" w:hAnsi="Arial" w:cs="Arial"/>
                <w:sz w:val="16"/>
                <w:szCs w:val="16"/>
              </w:rPr>
            </w:pPr>
            <w:r w:rsidRPr="00DF53B4">
              <w:rPr>
                <w:rFonts w:ascii="Arial" w:hAnsi="Arial" w:cs="Arial"/>
                <w:sz w:val="16"/>
                <w:szCs w:val="16"/>
              </w:rPr>
              <w:t>New H.8.5 TC User initiated re-registration - 423 Interval Too Brief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87ADD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6114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711B9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3C7168" w14:textId="77777777" w:rsidR="0037403C" w:rsidRPr="00DF53B4" w:rsidRDefault="0037403C" w:rsidP="00F2078A">
            <w:pPr>
              <w:rPr>
                <w:rFonts w:ascii="Arial" w:hAnsi="Arial" w:cs="Arial"/>
                <w:sz w:val="16"/>
                <w:szCs w:val="16"/>
              </w:rPr>
            </w:pPr>
            <w:r w:rsidRPr="00DF53B4">
              <w:rPr>
                <w:rFonts w:ascii="Arial" w:hAnsi="Arial" w:cs="Arial"/>
                <w:sz w:val="16"/>
                <w:szCs w:val="16"/>
              </w:rPr>
              <w:t>R5-168282</w:t>
            </w:r>
          </w:p>
        </w:tc>
      </w:tr>
      <w:tr w:rsidR="0037403C" w:rsidRPr="00DF53B4" w14:paraId="0EFA66A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280DA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A1C78C"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70F896" w14:textId="77777777" w:rsidR="0037403C" w:rsidRPr="00DF53B4" w:rsidRDefault="0037403C" w:rsidP="003C5E15">
            <w:pPr>
              <w:rPr>
                <w:rFonts w:ascii="Arial" w:hAnsi="Arial" w:cs="Arial"/>
                <w:sz w:val="16"/>
                <w:szCs w:val="16"/>
              </w:rPr>
            </w:pPr>
            <w:r w:rsidRPr="00DF53B4">
              <w:rPr>
                <w:rFonts w:ascii="Arial" w:hAnsi="Arial" w:cs="Arial"/>
                <w:sz w:val="16"/>
                <w:szCs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D6B3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06AC7F" w14:textId="77777777" w:rsidR="0037403C" w:rsidRPr="00DF53B4" w:rsidRDefault="0037403C" w:rsidP="0085560C">
            <w:pPr>
              <w:rPr>
                <w:rFonts w:ascii="Arial" w:hAnsi="Arial" w:cs="Arial"/>
                <w:sz w:val="16"/>
                <w:szCs w:val="16"/>
              </w:rPr>
            </w:pPr>
            <w:r w:rsidRPr="00DF53B4">
              <w:rPr>
                <w:rFonts w:ascii="Arial" w:hAnsi="Arial" w:cs="Arial"/>
                <w:sz w:val="16"/>
                <w:szCs w:val="16"/>
              </w:rPr>
              <w:t>New H.11.2 TC Network initiated re-authentication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14284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590E3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36B8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C23866" w14:textId="77777777" w:rsidR="0037403C" w:rsidRPr="00DF53B4" w:rsidRDefault="0037403C" w:rsidP="00F2078A">
            <w:pPr>
              <w:rPr>
                <w:rFonts w:ascii="Arial" w:hAnsi="Arial" w:cs="Arial"/>
                <w:sz w:val="16"/>
                <w:szCs w:val="16"/>
              </w:rPr>
            </w:pPr>
            <w:r w:rsidRPr="00DF53B4">
              <w:rPr>
                <w:rFonts w:ascii="Arial" w:hAnsi="Arial" w:cs="Arial"/>
                <w:sz w:val="16"/>
                <w:szCs w:val="16"/>
              </w:rPr>
              <w:t>R5-168285</w:t>
            </w:r>
          </w:p>
        </w:tc>
      </w:tr>
      <w:tr w:rsidR="0037403C" w:rsidRPr="00DF53B4" w14:paraId="1A23826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4157C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D16D32"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56F353" w14:textId="77777777" w:rsidR="0037403C" w:rsidRPr="00DF53B4" w:rsidRDefault="0037403C" w:rsidP="00750D8B">
            <w:pPr>
              <w:rPr>
                <w:rFonts w:ascii="Arial" w:hAnsi="Arial" w:cs="Arial"/>
                <w:sz w:val="16"/>
                <w:szCs w:val="16"/>
              </w:rPr>
            </w:pPr>
            <w:r w:rsidRPr="00DF53B4">
              <w:rPr>
                <w:rFonts w:ascii="Arial" w:hAnsi="Arial" w:cs="Arial"/>
                <w:sz w:val="16"/>
                <w:szCs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1A106" w14:textId="77777777" w:rsidR="0037403C" w:rsidRPr="00DF53B4" w:rsidRDefault="0037403C" w:rsidP="003C5E15">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4B5644" w14:textId="77777777" w:rsidR="0037403C" w:rsidRPr="00DF53B4" w:rsidRDefault="0037403C" w:rsidP="0081650D">
            <w:pPr>
              <w:rPr>
                <w:rFonts w:ascii="Arial" w:hAnsi="Arial" w:cs="Arial"/>
                <w:sz w:val="16"/>
                <w:szCs w:val="16"/>
              </w:rPr>
            </w:pPr>
            <w:r w:rsidRPr="00DF53B4">
              <w:rPr>
                <w:rFonts w:ascii="Arial" w:hAnsi="Arial" w:cs="Arial"/>
                <w:sz w:val="16"/>
                <w:szCs w:val="16"/>
              </w:rPr>
              <w:t>Add test case for MO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396EE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608C07" w14:textId="77777777" w:rsidR="0037403C" w:rsidRPr="00DF53B4" w:rsidRDefault="0037403C" w:rsidP="0085560C">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8C8E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01006" w14:textId="77777777" w:rsidR="0037403C" w:rsidRPr="00DF53B4" w:rsidRDefault="0037403C" w:rsidP="00F2078A">
            <w:pPr>
              <w:rPr>
                <w:rFonts w:ascii="Arial" w:hAnsi="Arial" w:cs="Arial"/>
                <w:sz w:val="16"/>
                <w:szCs w:val="16"/>
              </w:rPr>
            </w:pPr>
            <w:r w:rsidRPr="00DF53B4">
              <w:rPr>
                <w:rFonts w:ascii="Arial" w:hAnsi="Arial" w:cs="Arial"/>
                <w:sz w:val="16"/>
                <w:szCs w:val="16"/>
              </w:rPr>
              <w:t>R5-168321</w:t>
            </w:r>
          </w:p>
        </w:tc>
      </w:tr>
      <w:tr w:rsidR="0037403C" w:rsidRPr="00DF53B4" w14:paraId="6AF1A88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4DB906"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C009B3"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40EECC" w14:textId="77777777" w:rsidR="0037403C" w:rsidRPr="00DF53B4" w:rsidRDefault="0037403C" w:rsidP="003C5E15">
            <w:pPr>
              <w:rPr>
                <w:rFonts w:ascii="Arial" w:hAnsi="Arial" w:cs="Arial"/>
                <w:sz w:val="16"/>
                <w:szCs w:val="16"/>
              </w:rPr>
            </w:pPr>
            <w:r w:rsidRPr="00DF53B4">
              <w:rPr>
                <w:rFonts w:ascii="Arial" w:hAnsi="Arial" w:cs="Arial"/>
                <w:sz w:val="16"/>
                <w:szCs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5C8A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BE64A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MT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C288C9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A798C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9E3084"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B80055" w14:textId="77777777" w:rsidR="0037403C" w:rsidRPr="00DF53B4" w:rsidRDefault="0037403C" w:rsidP="00F2078A">
            <w:pPr>
              <w:rPr>
                <w:rFonts w:ascii="Arial" w:hAnsi="Arial" w:cs="Arial"/>
                <w:sz w:val="16"/>
                <w:szCs w:val="16"/>
              </w:rPr>
            </w:pPr>
            <w:r w:rsidRPr="00DF53B4">
              <w:rPr>
                <w:rFonts w:ascii="Arial" w:hAnsi="Arial" w:cs="Arial"/>
                <w:sz w:val="16"/>
                <w:szCs w:val="16"/>
              </w:rPr>
              <w:t>R5-168322</w:t>
            </w:r>
          </w:p>
        </w:tc>
      </w:tr>
      <w:tr w:rsidR="0037403C" w:rsidRPr="00DF53B4" w14:paraId="02C783C5"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DC03BC"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882D52"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3F7D75" w14:textId="77777777" w:rsidR="0037403C" w:rsidRPr="00DF53B4" w:rsidRDefault="0037403C" w:rsidP="003C5E15">
            <w:pPr>
              <w:rPr>
                <w:rFonts w:ascii="Arial" w:hAnsi="Arial" w:cs="Arial"/>
                <w:sz w:val="16"/>
                <w:szCs w:val="16"/>
              </w:rPr>
            </w:pPr>
            <w:r w:rsidRPr="00DF53B4">
              <w:rPr>
                <w:rFonts w:ascii="Arial" w:hAnsi="Arial" w:cs="Arial"/>
                <w:sz w:val="16"/>
                <w:szCs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C9CBD"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1D5D115"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MO video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C2E4F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7163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B720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D245AB" w14:textId="77777777" w:rsidR="0037403C" w:rsidRPr="00DF53B4" w:rsidRDefault="0037403C" w:rsidP="00F2078A">
            <w:pPr>
              <w:rPr>
                <w:rFonts w:ascii="Arial" w:hAnsi="Arial" w:cs="Arial"/>
                <w:sz w:val="16"/>
                <w:szCs w:val="16"/>
              </w:rPr>
            </w:pPr>
            <w:r w:rsidRPr="00DF53B4">
              <w:rPr>
                <w:rFonts w:ascii="Arial" w:hAnsi="Arial" w:cs="Arial"/>
                <w:sz w:val="16"/>
                <w:szCs w:val="16"/>
              </w:rPr>
              <w:t>R5-168323</w:t>
            </w:r>
          </w:p>
        </w:tc>
      </w:tr>
      <w:tr w:rsidR="0037403C" w:rsidRPr="00DF53B4" w14:paraId="145EDAE6"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16DD74"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3A9085"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C725F2" w14:textId="77777777" w:rsidR="0037403C" w:rsidRPr="00DF53B4" w:rsidRDefault="0037403C" w:rsidP="003C5E15">
            <w:pPr>
              <w:rPr>
                <w:rFonts w:ascii="Arial" w:hAnsi="Arial" w:cs="Arial"/>
                <w:sz w:val="16"/>
                <w:szCs w:val="16"/>
              </w:rPr>
            </w:pPr>
            <w:r w:rsidRPr="00DF53B4">
              <w:rPr>
                <w:rFonts w:ascii="Arial" w:hAnsi="Arial" w:cs="Arial"/>
                <w:sz w:val="16"/>
                <w:szCs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7707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730808"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MT video Call Hold without announcement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803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E3B8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E800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43AD5E" w14:textId="77777777" w:rsidR="0037403C" w:rsidRPr="00DF53B4" w:rsidRDefault="0037403C" w:rsidP="00F2078A">
            <w:pPr>
              <w:rPr>
                <w:rFonts w:ascii="Arial" w:hAnsi="Arial" w:cs="Arial"/>
                <w:sz w:val="16"/>
                <w:szCs w:val="16"/>
              </w:rPr>
            </w:pPr>
            <w:r w:rsidRPr="00DF53B4">
              <w:rPr>
                <w:rFonts w:ascii="Arial" w:hAnsi="Arial" w:cs="Arial"/>
                <w:sz w:val="16"/>
                <w:szCs w:val="16"/>
              </w:rPr>
              <w:t>R5-168324</w:t>
            </w:r>
          </w:p>
        </w:tc>
      </w:tr>
      <w:tr w:rsidR="0037403C" w:rsidRPr="00DF53B4" w14:paraId="0114D17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0064A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230063"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D2B100" w14:textId="77777777" w:rsidR="0037403C" w:rsidRPr="00DF53B4" w:rsidRDefault="0037403C" w:rsidP="003C5E15">
            <w:pPr>
              <w:rPr>
                <w:rFonts w:ascii="Arial" w:hAnsi="Arial" w:cs="Arial"/>
                <w:sz w:val="16"/>
                <w:szCs w:val="16"/>
              </w:rPr>
            </w:pPr>
            <w:r w:rsidRPr="00DF53B4">
              <w:rPr>
                <w:rFonts w:ascii="Arial" w:hAnsi="Arial" w:cs="Arial"/>
                <w:sz w:val="16"/>
                <w:szCs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DD417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2449DE"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Subscription to the MWI event package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329DF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20DA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32971B"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DBE60A" w14:textId="77777777" w:rsidR="0037403C" w:rsidRPr="00DF53B4" w:rsidRDefault="0037403C" w:rsidP="00F2078A">
            <w:pPr>
              <w:rPr>
                <w:rFonts w:ascii="Arial" w:hAnsi="Arial" w:cs="Arial"/>
                <w:sz w:val="16"/>
                <w:szCs w:val="16"/>
              </w:rPr>
            </w:pPr>
            <w:r w:rsidRPr="00DF53B4">
              <w:rPr>
                <w:rFonts w:ascii="Arial" w:hAnsi="Arial" w:cs="Arial"/>
                <w:sz w:val="16"/>
                <w:szCs w:val="16"/>
              </w:rPr>
              <w:t>R5-168325</w:t>
            </w:r>
          </w:p>
        </w:tc>
      </w:tr>
      <w:tr w:rsidR="0037403C" w:rsidRPr="00DF53B4" w14:paraId="75EA0FA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6B3C4A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8C0407"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8338DA" w14:textId="77777777" w:rsidR="0037403C" w:rsidRPr="00DF53B4" w:rsidRDefault="0037403C" w:rsidP="003C5E15">
            <w:pPr>
              <w:rPr>
                <w:rFonts w:ascii="Arial" w:hAnsi="Arial" w:cs="Arial"/>
                <w:sz w:val="16"/>
                <w:szCs w:val="16"/>
              </w:rPr>
            </w:pPr>
            <w:r w:rsidRPr="00DF53B4">
              <w:rPr>
                <w:rFonts w:ascii="Arial" w:hAnsi="Arial" w:cs="Arial"/>
                <w:sz w:val="16"/>
                <w:szCs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8DD2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B8C3C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Inviting user to conference by sending a REFER request to the conference focus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3BCCB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29420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D6CD34"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8B0275" w14:textId="77777777" w:rsidR="0037403C" w:rsidRPr="00DF53B4" w:rsidRDefault="0037403C" w:rsidP="00F2078A">
            <w:pPr>
              <w:rPr>
                <w:rFonts w:ascii="Arial" w:hAnsi="Arial" w:cs="Arial"/>
                <w:sz w:val="16"/>
                <w:szCs w:val="16"/>
              </w:rPr>
            </w:pPr>
            <w:r w:rsidRPr="00DF53B4">
              <w:rPr>
                <w:rFonts w:ascii="Arial" w:hAnsi="Arial" w:cs="Arial"/>
                <w:sz w:val="16"/>
                <w:szCs w:val="16"/>
              </w:rPr>
              <w:t>R5-168326</w:t>
            </w:r>
          </w:p>
        </w:tc>
      </w:tr>
      <w:tr w:rsidR="0037403C" w:rsidRPr="00DF53B4" w14:paraId="664796B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68637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BDDE85"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0E76EC" w14:textId="77777777" w:rsidR="0037403C" w:rsidRPr="00DF53B4" w:rsidRDefault="0037403C" w:rsidP="003C5E15">
            <w:pPr>
              <w:rPr>
                <w:rFonts w:ascii="Arial" w:hAnsi="Arial" w:cs="Arial"/>
                <w:sz w:val="16"/>
                <w:szCs w:val="16"/>
              </w:rPr>
            </w:pPr>
            <w:r w:rsidRPr="00DF53B4">
              <w:rPr>
                <w:rFonts w:ascii="Arial" w:hAnsi="Arial" w:cs="Arial"/>
                <w:sz w:val="16"/>
                <w:szCs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5171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82F77D"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Joining a conference after being invited to it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5D4A1C"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0C38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89E41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001C38" w14:textId="77777777" w:rsidR="0037403C" w:rsidRPr="00DF53B4" w:rsidRDefault="0037403C" w:rsidP="00F2078A">
            <w:pPr>
              <w:rPr>
                <w:rFonts w:ascii="Arial" w:hAnsi="Arial" w:cs="Arial"/>
                <w:sz w:val="16"/>
                <w:szCs w:val="16"/>
              </w:rPr>
            </w:pPr>
            <w:r w:rsidRPr="00DF53B4">
              <w:rPr>
                <w:rFonts w:ascii="Arial" w:hAnsi="Arial" w:cs="Arial"/>
                <w:sz w:val="16"/>
                <w:szCs w:val="16"/>
              </w:rPr>
              <w:t>R5-168327</w:t>
            </w:r>
          </w:p>
        </w:tc>
      </w:tr>
      <w:tr w:rsidR="0037403C" w:rsidRPr="00DF53B4" w14:paraId="686D4D2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6CD20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C131B3"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9C88D9" w14:textId="77777777" w:rsidR="0037403C" w:rsidRPr="00DF53B4" w:rsidRDefault="0037403C" w:rsidP="003C5E15">
            <w:pPr>
              <w:rPr>
                <w:rFonts w:ascii="Arial" w:hAnsi="Arial" w:cs="Arial"/>
                <w:sz w:val="16"/>
                <w:szCs w:val="16"/>
              </w:rPr>
            </w:pPr>
            <w:r w:rsidRPr="00DF53B4">
              <w:rPr>
                <w:rFonts w:ascii="Arial" w:hAnsi="Arial" w:cs="Arial"/>
                <w:sz w:val="16"/>
                <w:szCs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AF17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4DDC77"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Three way session creation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0F753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113485"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18B53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D1C8F" w14:textId="77777777" w:rsidR="0037403C" w:rsidRPr="00DF53B4" w:rsidRDefault="0037403C" w:rsidP="00F2078A">
            <w:pPr>
              <w:rPr>
                <w:rFonts w:ascii="Arial" w:hAnsi="Arial" w:cs="Arial"/>
                <w:sz w:val="16"/>
                <w:szCs w:val="16"/>
              </w:rPr>
            </w:pPr>
            <w:r w:rsidRPr="00DF53B4">
              <w:rPr>
                <w:rFonts w:ascii="Arial" w:hAnsi="Arial" w:cs="Arial"/>
                <w:sz w:val="16"/>
                <w:szCs w:val="16"/>
              </w:rPr>
              <w:t>R5-168328</w:t>
            </w:r>
          </w:p>
        </w:tc>
      </w:tr>
      <w:tr w:rsidR="0037403C" w:rsidRPr="00DF53B4" w14:paraId="3C2D6FB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34A0C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0928E5"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72A5EC" w14:textId="77777777" w:rsidR="0037403C" w:rsidRPr="00DF53B4" w:rsidRDefault="0037403C" w:rsidP="003C5E15">
            <w:pPr>
              <w:rPr>
                <w:rFonts w:ascii="Arial" w:hAnsi="Arial" w:cs="Arial"/>
                <w:sz w:val="16"/>
                <w:szCs w:val="16"/>
              </w:rPr>
            </w:pPr>
            <w:r w:rsidRPr="00DF53B4">
              <w:rPr>
                <w:rFonts w:ascii="Arial" w:hAnsi="Arial" w:cs="Arial"/>
                <w:sz w:val="16"/>
                <w:szCs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4023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AE5A34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Inviting user to conference by sending a REFER request to the conference focus for video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B62745"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0D76B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0B6A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BC12E4" w14:textId="77777777" w:rsidR="0037403C" w:rsidRPr="00DF53B4" w:rsidRDefault="0037403C" w:rsidP="00F2078A">
            <w:pPr>
              <w:rPr>
                <w:rFonts w:ascii="Arial" w:hAnsi="Arial" w:cs="Arial"/>
                <w:sz w:val="16"/>
                <w:szCs w:val="16"/>
              </w:rPr>
            </w:pPr>
            <w:r w:rsidRPr="00DF53B4">
              <w:rPr>
                <w:rFonts w:ascii="Arial" w:hAnsi="Arial" w:cs="Arial"/>
                <w:sz w:val="16"/>
                <w:szCs w:val="16"/>
              </w:rPr>
              <w:t>R5-168329</w:t>
            </w:r>
          </w:p>
        </w:tc>
      </w:tr>
      <w:tr w:rsidR="0037403C" w:rsidRPr="00DF53B4" w14:paraId="7E76482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23DD3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E9FB4B"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5A3932" w14:textId="77777777" w:rsidR="0037403C" w:rsidRPr="00DF53B4" w:rsidRDefault="0037403C" w:rsidP="003C5E15">
            <w:pPr>
              <w:rPr>
                <w:rFonts w:ascii="Arial" w:hAnsi="Arial" w:cs="Arial"/>
                <w:sz w:val="16"/>
                <w:szCs w:val="16"/>
              </w:rPr>
            </w:pPr>
            <w:r w:rsidRPr="00DF53B4">
              <w:rPr>
                <w:rFonts w:ascii="Arial" w:hAnsi="Arial" w:cs="Arial"/>
                <w:sz w:val="16"/>
                <w:szCs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121E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8EACF5"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Joining a conference after being invited to it with video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8DE72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9AD3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A60B7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12A5F9" w14:textId="77777777" w:rsidR="0037403C" w:rsidRPr="00DF53B4" w:rsidRDefault="0037403C" w:rsidP="00F2078A">
            <w:pPr>
              <w:rPr>
                <w:rFonts w:ascii="Arial" w:hAnsi="Arial" w:cs="Arial"/>
                <w:sz w:val="16"/>
                <w:szCs w:val="16"/>
              </w:rPr>
            </w:pPr>
            <w:r w:rsidRPr="00DF53B4">
              <w:rPr>
                <w:rFonts w:ascii="Arial" w:hAnsi="Arial" w:cs="Arial"/>
                <w:sz w:val="16"/>
                <w:szCs w:val="16"/>
              </w:rPr>
              <w:t>R5-168330</w:t>
            </w:r>
          </w:p>
        </w:tc>
      </w:tr>
      <w:tr w:rsidR="0037403C" w:rsidRPr="00DF53B4" w14:paraId="7CA3B2A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BBD6F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329BDF"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928132" w14:textId="77777777" w:rsidR="0037403C" w:rsidRPr="00DF53B4" w:rsidRDefault="0037403C" w:rsidP="003C5E15">
            <w:pPr>
              <w:rPr>
                <w:rFonts w:ascii="Arial" w:hAnsi="Arial" w:cs="Arial"/>
                <w:sz w:val="16"/>
                <w:szCs w:val="16"/>
              </w:rPr>
            </w:pPr>
            <w:r w:rsidRPr="00DF53B4">
              <w:rPr>
                <w:rFonts w:ascii="Arial" w:hAnsi="Arial" w:cs="Arial"/>
                <w:sz w:val="16"/>
                <w:szCs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3241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3B9642"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Three way session creation for video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006C5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A3ED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5AB9FD"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9E1BF6" w14:textId="77777777" w:rsidR="0037403C" w:rsidRPr="00DF53B4" w:rsidRDefault="0037403C" w:rsidP="00F2078A">
            <w:pPr>
              <w:rPr>
                <w:rFonts w:ascii="Arial" w:hAnsi="Arial" w:cs="Arial"/>
                <w:sz w:val="16"/>
                <w:szCs w:val="16"/>
              </w:rPr>
            </w:pPr>
            <w:r w:rsidRPr="00DF53B4">
              <w:rPr>
                <w:rFonts w:ascii="Arial" w:hAnsi="Arial" w:cs="Arial"/>
                <w:sz w:val="16"/>
                <w:szCs w:val="16"/>
              </w:rPr>
              <w:t>R5-168331</w:t>
            </w:r>
          </w:p>
        </w:tc>
      </w:tr>
      <w:tr w:rsidR="0037403C" w:rsidRPr="00DF53B4" w14:paraId="2CDFB804"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09043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F456BB"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AFEABF" w14:textId="77777777" w:rsidR="0037403C" w:rsidRPr="00DF53B4" w:rsidRDefault="0037403C" w:rsidP="003C5E15">
            <w:pPr>
              <w:rPr>
                <w:rFonts w:ascii="Arial" w:hAnsi="Arial" w:cs="Arial"/>
                <w:sz w:val="16"/>
                <w:szCs w:val="16"/>
              </w:rPr>
            </w:pPr>
            <w:r w:rsidRPr="00DF53B4">
              <w:rPr>
                <w:rFonts w:ascii="Arial" w:hAnsi="Arial" w:cs="Arial"/>
                <w:sz w:val="16"/>
                <w:szCs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D7EA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816BCB"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Communication Waiting and answering the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11266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FA5D0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0F20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E1A766" w14:textId="77777777" w:rsidR="0037403C" w:rsidRPr="00DF53B4" w:rsidRDefault="0037403C" w:rsidP="00F2078A">
            <w:pPr>
              <w:rPr>
                <w:rFonts w:ascii="Arial" w:hAnsi="Arial" w:cs="Arial"/>
                <w:sz w:val="16"/>
                <w:szCs w:val="16"/>
              </w:rPr>
            </w:pPr>
            <w:r w:rsidRPr="00DF53B4">
              <w:rPr>
                <w:rFonts w:ascii="Arial" w:hAnsi="Arial" w:cs="Arial"/>
                <w:sz w:val="16"/>
                <w:szCs w:val="16"/>
              </w:rPr>
              <w:t>R5-168332</w:t>
            </w:r>
          </w:p>
        </w:tc>
      </w:tr>
      <w:tr w:rsidR="0037403C" w:rsidRPr="00DF53B4" w14:paraId="714596F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A341A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197E9B"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1AADDE" w14:textId="77777777" w:rsidR="0037403C" w:rsidRPr="00DF53B4" w:rsidRDefault="0037403C" w:rsidP="003C5E15">
            <w:pPr>
              <w:rPr>
                <w:rFonts w:ascii="Arial" w:hAnsi="Arial" w:cs="Arial"/>
                <w:sz w:val="16"/>
                <w:szCs w:val="16"/>
              </w:rPr>
            </w:pPr>
            <w:r w:rsidRPr="00DF53B4">
              <w:rPr>
                <w:rFonts w:ascii="Arial" w:hAnsi="Arial" w:cs="Arial"/>
                <w:sz w:val="16"/>
                <w:szCs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CE1E8"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36D54" w14:textId="77777777" w:rsidR="0037403C" w:rsidRPr="00DF53B4" w:rsidRDefault="0037403C" w:rsidP="0085560C">
            <w:pPr>
              <w:rPr>
                <w:rFonts w:ascii="Arial" w:hAnsi="Arial" w:cs="Arial"/>
                <w:sz w:val="16"/>
                <w:szCs w:val="16"/>
              </w:rPr>
            </w:pPr>
            <w:r w:rsidRPr="00DF53B4">
              <w:rPr>
                <w:rFonts w:ascii="Arial" w:hAnsi="Arial" w:cs="Arial"/>
                <w:sz w:val="16"/>
                <w:szCs w:val="16"/>
              </w:rPr>
              <w:t>Update test cases G.15.2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6068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47EA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2B5C7B"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879AAC" w14:textId="77777777" w:rsidR="0037403C" w:rsidRPr="00DF53B4" w:rsidRDefault="0037403C" w:rsidP="00F2078A">
            <w:pPr>
              <w:rPr>
                <w:rFonts w:ascii="Arial" w:hAnsi="Arial" w:cs="Arial"/>
                <w:sz w:val="16"/>
                <w:szCs w:val="16"/>
              </w:rPr>
            </w:pPr>
            <w:r w:rsidRPr="00DF53B4">
              <w:rPr>
                <w:rFonts w:ascii="Arial" w:hAnsi="Arial" w:cs="Arial"/>
                <w:sz w:val="16"/>
                <w:szCs w:val="16"/>
              </w:rPr>
              <w:t>R5-168334</w:t>
            </w:r>
          </w:p>
        </w:tc>
      </w:tr>
      <w:tr w:rsidR="0037403C" w:rsidRPr="00DF53B4" w14:paraId="722204E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BD9AD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E8D4A3"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323818" w14:textId="77777777" w:rsidR="0037403C" w:rsidRPr="00DF53B4" w:rsidRDefault="0037403C" w:rsidP="003C5E15">
            <w:pPr>
              <w:rPr>
                <w:rFonts w:ascii="Arial" w:hAnsi="Arial" w:cs="Arial"/>
                <w:sz w:val="16"/>
                <w:szCs w:val="16"/>
              </w:rPr>
            </w:pPr>
            <w:r w:rsidRPr="00DF53B4">
              <w:rPr>
                <w:rFonts w:ascii="Arial" w:hAnsi="Arial" w:cs="Arial"/>
                <w:sz w:val="16"/>
                <w:szCs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EEA7A"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962A9A" w14:textId="77777777" w:rsidR="0037403C" w:rsidRPr="00DF53B4" w:rsidRDefault="0037403C" w:rsidP="0085560C">
            <w:pPr>
              <w:rPr>
                <w:rFonts w:ascii="Arial" w:hAnsi="Arial" w:cs="Arial"/>
                <w:sz w:val="16"/>
                <w:szCs w:val="16"/>
              </w:rPr>
            </w:pPr>
            <w:r w:rsidRPr="00DF53B4">
              <w:rPr>
                <w:rFonts w:ascii="Arial" w:hAnsi="Arial" w:cs="Arial"/>
                <w:sz w:val="16"/>
                <w:szCs w:val="16"/>
              </w:rPr>
              <w:t>Update test cases G.15.4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ED3F7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7C8A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9E9D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1CACE8" w14:textId="77777777" w:rsidR="0037403C" w:rsidRPr="00DF53B4" w:rsidRDefault="0037403C" w:rsidP="00F2078A">
            <w:pPr>
              <w:rPr>
                <w:rFonts w:ascii="Arial" w:hAnsi="Arial" w:cs="Arial"/>
                <w:sz w:val="16"/>
                <w:szCs w:val="16"/>
              </w:rPr>
            </w:pPr>
            <w:r w:rsidRPr="00DF53B4">
              <w:rPr>
                <w:rFonts w:ascii="Arial" w:hAnsi="Arial" w:cs="Arial"/>
                <w:sz w:val="16"/>
                <w:szCs w:val="16"/>
              </w:rPr>
              <w:t>R5-168335</w:t>
            </w:r>
          </w:p>
        </w:tc>
      </w:tr>
      <w:tr w:rsidR="0037403C" w:rsidRPr="00DF53B4" w14:paraId="796CEF9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236D8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2DE33B"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732CB2" w14:textId="77777777" w:rsidR="0037403C" w:rsidRPr="00DF53B4" w:rsidRDefault="0037403C" w:rsidP="003C5E15">
            <w:pPr>
              <w:rPr>
                <w:rFonts w:ascii="Arial" w:hAnsi="Arial" w:cs="Arial"/>
                <w:sz w:val="16"/>
                <w:szCs w:val="16"/>
              </w:rPr>
            </w:pPr>
            <w:r w:rsidRPr="00DF53B4">
              <w:rPr>
                <w:rFonts w:ascii="Arial" w:hAnsi="Arial" w:cs="Arial"/>
                <w:sz w:val="16"/>
                <w:szCs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66F78"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6F4163" w14:textId="77777777" w:rsidR="0037403C" w:rsidRPr="00DF53B4" w:rsidRDefault="0037403C" w:rsidP="0085560C">
            <w:pPr>
              <w:rPr>
                <w:rFonts w:ascii="Arial" w:hAnsi="Arial" w:cs="Arial"/>
                <w:sz w:val="16"/>
                <w:szCs w:val="16"/>
              </w:rPr>
            </w:pPr>
            <w:r w:rsidRPr="00DF53B4">
              <w:rPr>
                <w:rFonts w:ascii="Arial" w:hAnsi="Arial" w:cs="Arial"/>
                <w:sz w:val="16"/>
                <w:szCs w:val="16"/>
              </w:rPr>
              <w:t>Update test cases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2C30E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DFC9F"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1114A"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F12031" w14:textId="77777777" w:rsidR="0037403C" w:rsidRPr="00DF53B4" w:rsidRDefault="0037403C" w:rsidP="00F2078A">
            <w:pPr>
              <w:rPr>
                <w:rFonts w:ascii="Arial" w:hAnsi="Arial" w:cs="Arial"/>
                <w:sz w:val="16"/>
                <w:szCs w:val="16"/>
              </w:rPr>
            </w:pPr>
            <w:r w:rsidRPr="00DF53B4">
              <w:rPr>
                <w:rFonts w:ascii="Arial" w:hAnsi="Arial" w:cs="Arial"/>
                <w:sz w:val="16"/>
                <w:szCs w:val="16"/>
              </w:rPr>
              <w:t>R5-168336</w:t>
            </w:r>
          </w:p>
        </w:tc>
      </w:tr>
      <w:tr w:rsidR="0037403C" w:rsidRPr="00DF53B4" w14:paraId="208D885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311E9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6F8ED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C80EAC" w14:textId="77777777" w:rsidR="0037403C" w:rsidRPr="00DF53B4" w:rsidRDefault="0037403C" w:rsidP="003C5E15">
            <w:pPr>
              <w:rPr>
                <w:rFonts w:ascii="Arial" w:hAnsi="Arial" w:cs="Arial"/>
                <w:sz w:val="16"/>
                <w:szCs w:val="16"/>
              </w:rPr>
            </w:pPr>
            <w:r w:rsidRPr="00DF53B4">
              <w:rPr>
                <w:rFonts w:ascii="Arial" w:hAnsi="Arial" w:cs="Arial"/>
                <w:sz w:val="16"/>
                <w:szCs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AF6E"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41EBB8"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FCED1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0D0A5"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F1076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B51258" w14:textId="77777777" w:rsidR="0037403C" w:rsidRPr="00DF53B4" w:rsidRDefault="0037403C" w:rsidP="00F2078A">
            <w:pPr>
              <w:rPr>
                <w:rFonts w:ascii="Arial" w:hAnsi="Arial" w:cs="Arial"/>
                <w:sz w:val="16"/>
                <w:szCs w:val="16"/>
              </w:rPr>
            </w:pPr>
            <w:r w:rsidRPr="00DF53B4">
              <w:rPr>
                <w:rFonts w:ascii="Arial" w:hAnsi="Arial" w:cs="Arial"/>
                <w:sz w:val="16"/>
                <w:szCs w:val="16"/>
              </w:rPr>
              <w:t>R5-168940</w:t>
            </w:r>
          </w:p>
        </w:tc>
      </w:tr>
      <w:tr w:rsidR="0037403C" w:rsidRPr="00DF53B4" w14:paraId="6EDB0D2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B471A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92421"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6BE79F" w14:textId="77777777" w:rsidR="0037403C" w:rsidRPr="00DF53B4" w:rsidRDefault="0037403C" w:rsidP="003C5E15">
            <w:pPr>
              <w:rPr>
                <w:rFonts w:ascii="Arial" w:hAnsi="Arial" w:cs="Arial"/>
                <w:sz w:val="16"/>
                <w:szCs w:val="16"/>
              </w:rPr>
            </w:pPr>
            <w:r w:rsidRPr="00DF53B4">
              <w:rPr>
                <w:rFonts w:ascii="Arial" w:hAnsi="Arial" w:cs="Arial"/>
                <w:sz w:val="16"/>
                <w:szCs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18C3C"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8DD2F5"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8.3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E2CFE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EB505"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3746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168438" w14:textId="77777777" w:rsidR="0037403C" w:rsidRPr="00DF53B4" w:rsidRDefault="0037403C" w:rsidP="00F2078A">
            <w:pPr>
              <w:rPr>
                <w:rFonts w:ascii="Arial" w:hAnsi="Arial" w:cs="Arial"/>
                <w:sz w:val="16"/>
                <w:szCs w:val="16"/>
              </w:rPr>
            </w:pPr>
            <w:r w:rsidRPr="00DF53B4">
              <w:rPr>
                <w:rFonts w:ascii="Arial" w:hAnsi="Arial" w:cs="Arial"/>
                <w:sz w:val="16"/>
                <w:szCs w:val="16"/>
              </w:rPr>
              <w:t>R5-168941</w:t>
            </w:r>
          </w:p>
        </w:tc>
      </w:tr>
      <w:tr w:rsidR="0037403C" w:rsidRPr="00DF53B4" w14:paraId="6D65FEF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9506A2"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2C50C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242A59" w14:textId="77777777" w:rsidR="0037403C" w:rsidRPr="00DF53B4" w:rsidRDefault="0037403C" w:rsidP="003C5E15">
            <w:pPr>
              <w:rPr>
                <w:rFonts w:ascii="Arial" w:hAnsi="Arial" w:cs="Arial"/>
                <w:sz w:val="16"/>
                <w:szCs w:val="16"/>
              </w:rPr>
            </w:pPr>
            <w:r w:rsidRPr="00DF53B4">
              <w:rPr>
                <w:rFonts w:ascii="Arial" w:hAnsi="Arial" w:cs="Arial"/>
                <w:sz w:val="16"/>
                <w:szCs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997C9"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C0D2CF"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8.13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643268"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E862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9CDC0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30225" w14:textId="77777777" w:rsidR="0037403C" w:rsidRPr="00DF53B4" w:rsidRDefault="0037403C" w:rsidP="00F2078A">
            <w:pPr>
              <w:rPr>
                <w:rFonts w:ascii="Arial" w:hAnsi="Arial" w:cs="Arial"/>
                <w:sz w:val="16"/>
                <w:szCs w:val="16"/>
              </w:rPr>
            </w:pPr>
            <w:r w:rsidRPr="00DF53B4">
              <w:rPr>
                <w:rFonts w:ascii="Arial" w:hAnsi="Arial" w:cs="Arial"/>
                <w:sz w:val="16"/>
                <w:szCs w:val="16"/>
              </w:rPr>
              <w:t>R5-168942</w:t>
            </w:r>
          </w:p>
        </w:tc>
      </w:tr>
      <w:tr w:rsidR="0037403C" w:rsidRPr="00DF53B4" w14:paraId="19F6F03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F3F690"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46FD9B"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7BF08F" w14:textId="77777777" w:rsidR="0037403C" w:rsidRPr="00DF53B4" w:rsidRDefault="0037403C" w:rsidP="003C5E15">
            <w:pPr>
              <w:rPr>
                <w:rFonts w:ascii="Arial" w:hAnsi="Arial" w:cs="Arial"/>
                <w:sz w:val="16"/>
                <w:szCs w:val="16"/>
              </w:rPr>
            </w:pPr>
            <w:r w:rsidRPr="00DF53B4">
              <w:rPr>
                <w:rFonts w:ascii="Arial" w:hAnsi="Arial" w:cs="Arial"/>
                <w:sz w:val="16"/>
                <w:szCs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8823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37E014"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H.8.3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9C3B4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AEEB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550E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BD8728" w14:textId="77777777" w:rsidR="0037403C" w:rsidRPr="00DF53B4" w:rsidRDefault="0037403C" w:rsidP="00F2078A">
            <w:pPr>
              <w:rPr>
                <w:rFonts w:ascii="Arial" w:hAnsi="Arial" w:cs="Arial"/>
                <w:sz w:val="16"/>
                <w:szCs w:val="16"/>
              </w:rPr>
            </w:pPr>
            <w:r w:rsidRPr="00DF53B4">
              <w:rPr>
                <w:rFonts w:ascii="Arial" w:hAnsi="Arial" w:cs="Arial"/>
                <w:sz w:val="16"/>
                <w:szCs w:val="16"/>
              </w:rPr>
              <w:t>R5-168943</w:t>
            </w:r>
          </w:p>
        </w:tc>
      </w:tr>
      <w:tr w:rsidR="0037403C" w:rsidRPr="00DF53B4" w14:paraId="3D25C6E1"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690F3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79B083"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754AE9" w14:textId="77777777" w:rsidR="0037403C" w:rsidRPr="00DF53B4" w:rsidRDefault="0037403C" w:rsidP="003C5E15">
            <w:pPr>
              <w:rPr>
                <w:rFonts w:ascii="Arial" w:hAnsi="Arial" w:cs="Arial"/>
                <w:sz w:val="16"/>
                <w:szCs w:val="16"/>
              </w:rPr>
            </w:pPr>
            <w:r w:rsidRPr="00DF53B4">
              <w:rPr>
                <w:rFonts w:ascii="Arial" w:hAnsi="Arial" w:cs="Arial"/>
                <w:sz w:val="16"/>
                <w:szCs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7A4C3"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0897B1" w14:textId="77777777" w:rsidR="0037403C" w:rsidRPr="00DF53B4" w:rsidRDefault="0037403C" w:rsidP="0085560C">
            <w:pPr>
              <w:rPr>
                <w:rFonts w:ascii="Arial" w:hAnsi="Arial" w:cs="Arial"/>
                <w:sz w:val="16"/>
                <w:szCs w:val="16"/>
              </w:rPr>
            </w:pPr>
            <w:r w:rsidRPr="00DF53B4">
              <w:rPr>
                <w:rFonts w:ascii="Arial" w:hAnsi="Arial" w:cs="Arial"/>
                <w:sz w:val="16"/>
                <w:szCs w:val="16"/>
              </w:rPr>
              <w:t>Clarifications and Corrections to IMS test case 15.2a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B04CB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7D275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5BC471"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8C22F5" w14:textId="77777777" w:rsidR="0037403C" w:rsidRPr="00DF53B4" w:rsidRDefault="0037403C" w:rsidP="00F2078A">
            <w:pPr>
              <w:rPr>
                <w:rFonts w:ascii="Arial" w:hAnsi="Arial" w:cs="Arial"/>
                <w:sz w:val="16"/>
                <w:szCs w:val="16"/>
              </w:rPr>
            </w:pPr>
            <w:r w:rsidRPr="00DF53B4">
              <w:rPr>
                <w:rFonts w:ascii="Arial" w:hAnsi="Arial" w:cs="Arial"/>
                <w:sz w:val="16"/>
                <w:szCs w:val="16"/>
              </w:rPr>
              <w:t>R5-168945</w:t>
            </w:r>
          </w:p>
        </w:tc>
      </w:tr>
      <w:tr w:rsidR="0037403C" w:rsidRPr="00DF53B4" w14:paraId="6812FBE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4B703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1CDCF4"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553091" w14:textId="77777777" w:rsidR="0037403C" w:rsidRPr="00DF53B4" w:rsidRDefault="0037403C" w:rsidP="003C5E15">
            <w:pPr>
              <w:rPr>
                <w:rFonts w:ascii="Arial" w:hAnsi="Arial" w:cs="Arial"/>
                <w:sz w:val="16"/>
                <w:szCs w:val="16"/>
              </w:rPr>
            </w:pPr>
            <w:r w:rsidRPr="00DF53B4">
              <w:rPr>
                <w:rFonts w:ascii="Arial" w:hAnsi="Arial" w:cs="Arial"/>
                <w:sz w:val="16"/>
                <w:szCs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4FFCB"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460CC6" w14:textId="77777777" w:rsidR="0037403C" w:rsidRPr="00DF53B4" w:rsidRDefault="0037403C" w:rsidP="0085560C">
            <w:pPr>
              <w:rPr>
                <w:rFonts w:ascii="Arial" w:hAnsi="Arial" w:cs="Arial"/>
                <w:sz w:val="16"/>
                <w:szCs w:val="16"/>
              </w:rPr>
            </w:pPr>
            <w:r w:rsidRPr="00DF53B4">
              <w:rPr>
                <w:rFonts w:ascii="Arial" w:hAnsi="Arial" w:cs="Arial"/>
                <w:sz w:val="16"/>
                <w:szCs w:val="16"/>
              </w:rPr>
              <w:t>Clarifications and Corrections to IMS test case 15.4a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64F5B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2B1E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E0285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784C45" w14:textId="77777777" w:rsidR="0037403C" w:rsidRPr="00DF53B4" w:rsidRDefault="0037403C" w:rsidP="00F2078A">
            <w:pPr>
              <w:rPr>
                <w:rFonts w:ascii="Arial" w:hAnsi="Arial" w:cs="Arial"/>
                <w:sz w:val="16"/>
                <w:szCs w:val="16"/>
              </w:rPr>
            </w:pPr>
            <w:r w:rsidRPr="00DF53B4">
              <w:rPr>
                <w:rFonts w:ascii="Arial" w:hAnsi="Arial" w:cs="Arial"/>
                <w:sz w:val="16"/>
                <w:szCs w:val="16"/>
              </w:rPr>
              <w:t>R5-168946</w:t>
            </w:r>
          </w:p>
        </w:tc>
      </w:tr>
      <w:tr w:rsidR="0037403C" w:rsidRPr="00DF53B4" w14:paraId="2C28E5F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560104"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71D037"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4DBF0C" w14:textId="77777777" w:rsidR="0037403C" w:rsidRPr="00DF53B4" w:rsidRDefault="0037403C" w:rsidP="003C5E15">
            <w:pPr>
              <w:rPr>
                <w:rFonts w:ascii="Arial" w:hAnsi="Arial" w:cs="Arial"/>
                <w:sz w:val="16"/>
                <w:szCs w:val="16"/>
              </w:rPr>
            </w:pPr>
            <w:r w:rsidRPr="00DF53B4">
              <w:rPr>
                <w:rFonts w:ascii="Arial" w:hAnsi="Arial" w:cs="Arial"/>
                <w:sz w:val="16"/>
                <w:szCs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70CF2"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A874BC"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15.15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931B7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0EBBD"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066C8"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63FE8B" w14:textId="77777777" w:rsidR="0037403C" w:rsidRPr="00DF53B4" w:rsidRDefault="0037403C" w:rsidP="00F2078A">
            <w:pPr>
              <w:rPr>
                <w:rFonts w:ascii="Arial" w:hAnsi="Arial" w:cs="Arial"/>
                <w:sz w:val="16"/>
                <w:szCs w:val="16"/>
              </w:rPr>
            </w:pPr>
            <w:r w:rsidRPr="00DF53B4">
              <w:rPr>
                <w:rFonts w:ascii="Arial" w:hAnsi="Arial" w:cs="Arial"/>
                <w:sz w:val="16"/>
                <w:szCs w:val="16"/>
              </w:rPr>
              <w:t>R5-168947</w:t>
            </w:r>
          </w:p>
        </w:tc>
      </w:tr>
      <w:tr w:rsidR="0037403C" w:rsidRPr="00DF53B4" w14:paraId="7EBECBC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0A71B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BA7765"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830A5A" w14:textId="77777777" w:rsidR="0037403C" w:rsidRPr="00DF53B4" w:rsidRDefault="0037403C" w:rsidP="003C5E15">
            <w:pPr>
              <w:rPr>
                <w:rFonts w:ascii="Arial" w:hAnsi="Arial" w:cs="Arial"/>
                <w:sz w:val="16"/>
                <w:szCs w:val="16"/>
              </w:rPr>
            </w:pPr>
            <w:r w:rsidRPr="00DF53B4">
              <w:rPr>
                <w:rFonts w:ascii="Arial" w:hAnsi="Arial" w:cs="Arial"/>
                <w:sz w:val="16"/>
                <w:szCs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0DC0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772295"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cases 15.19 and 15.19a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76A72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F6D10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E590E"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6B418F" w14:textId="77777777" w:rsidR="0037403C" w:rsidRPr="00DF53B4" w:rsidRDefault="0037403C" w:rsidP="00F2078A">
            <w:pPr>
              <w:rPr>
                <w:rFonts w:ascii="Arial" w:hAnsi="Arial" w:cs="Arial"/>
                <w:sz w:val="16"/>
                <w:szCs w:val="16"/>
              </w:rPr>
            </w:pPr>
            <w:r w:rsidRPr="00DF53B4">
              <w:rPr>
                <w:rFonts w:ascii="Arial" w:hAnsi="Arial" w:cs="Arial"/>
                <w:sz w:val="16"/>
                <w:szCs w:val="16"/>
              </w:rPr>
              <w:t>R5-168948</w:t>
            </w:r>
          </w:p>
        </w:tc>
      </w:tr>
      <w:tr w:rsidR="0037403C" w:rsidRPr="00DF53B4" w14:paraId="70222C4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9BD63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7729FF"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92DFE6" w14:textId="77777777" w:rsidR="0037403C" w:rsidRPr="00DF53B4" w:rsidRDefault="0037403C" w:rsidP="003C5E15">
            <w:pPr>
              <w:rPr>
                <w:rFonts w:ascii="Arial" w:hAnsi="Arial" w:cs="Arial"/>
                <w:sz w:val="16"/>
                <w:szCs w:val="16"/>
              </w:rPr>
            </w:pPr>
            <w:r w:rsidRPr="00DF53B4">
              <w:rPr>
                <w:rFonts w:ascii="Arial" w:hAnsi="Arial" w:cs="Arial"/>
                <w:sz w:val="16"/>
                <w:szCs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403D"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413B27"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Annex C.11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871C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08306"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F89E5"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A9F4D4" w14:textId="77777777" w:rsidR="0037403C" w:rsidRPr="00DF53B4" w:rsidRDefault="0037403C" w:rsidP="00F2078A">
            <w:pPr>
              <w:rPr>
                <w:rFonts w:ascii="Arial" w:hAnsi="Arial" w:cs="Arial"/>
                <w:sz w:val="16"/>
                <w:szCs w:val="16"/>
              </w:rPr>
            </w:pPr>
            <w:r w:rsidRPr="00DF53B4">
              <w:rPr>
                <w:rFonts w:ascii="Arial" w:hAnsi="Arial" w:cs="Arial"/>
                <w:sz w:val="16"/>
                <w:szCs w:val="16"/>
              </w:rPr>
              <w:t>R5-168949</w:t>
            </w:r>
          </w:p>
        </w:tc>
      </w:tr>
      <w:tr w:rsidR="0037403C" w:rsidRPr="00DF53B4" w14:paraId="49C74FA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0A642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B1445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97E0CD" w14:textId="77777777" w:rsidR="0037403C" w:rsidRPr="00DF53B4" w:rsidRDefault="0037403C" w:rsidP="003C5E15">
            <w:pPr>
              <w:rPr>
                <w:rFonts w:ascii="Arial" w:hAnsi="Arial" w:cs="Arial"/>
                <w:sz w:val="16"/>
                <w:szCs w:val="16"/>
              </w:rPr>
            </w:pPr>
            <w:r w:rsidRPr="00DF53B4">
              <w:rPr>
                <w:rFonts w:ascii="Arial" w:hAnsi="Arial" w:cs="Arial"/>
                <w:sz w:val="16"/>
                <w:szCs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97E37A"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FE9257"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de-registration in C.30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40F757"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D6F04"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8BEF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425518" w14:textId="77777777" w:rsidR="0037403C" w:rsidRPr="00DF53B4" w:rsidRDefault="0037403C" w:rsidP="00F2078A">
            <w:pPr>
              <w:rPr>
                <w:rFonts w:ascii="Arial" w:hAnsi="Arial" w:cs="Arial"/>
                <w:sz w:val="16"/>
                <w:szCs w:val="16"/>
              </w:rPr>
            </w:pPr>
            <w:r w:rsidRPr="00DF53B4">
              <w:rPr>
                <w:rFonts w:ascii="Arial" w:hAnsi="Arial" w:cs="Arial"/>
                <w:sz w:val="16"/>
                <w:szCs w:val="16"/>
              </w:rPr>
              <w:t>R5-168950</w:t>
            </w:r>
          </w:p>
        </w:tc>
      </w:tr>
      <w:tr w:rsidR="0037403C" w:rsidRPr="00DF53B4" w14:paraId="7E3EE61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47ED5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6938D7"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B64AEC" w14:textId="77777777" w:rsidR="0037403C" w:rsidRPr="00DF53B4" w:rsidRDefault="0037403C" w:rsidP="003C5E15">
            <w:pPr>
              <w:rPr>
                <w:rFonts w:ascii="Arial" w:hAnsi="Arial" w:cs="Arial"/>
                <w:sz w:val="16"/>
                <w:szCs w:val="16"/>
              </w:rPr>
            </w:pPr>
            <w:r w:rsidRPr="00DF53B4">
              <w:rPr>
                <w:rFonts w:ascii="Arial" w:hAnsi="Arial" w:cs="Arial"/>
                <w:sz w:val="16"/>
                <w:szCs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53020"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F42725" w14:textId="77777777" w:rsidR="0037403C" w:rsidRPr="00DF53B4" w:rsidRDefault="0037403C" w:rsidP="0085560C">
            <w:pPr>
              <w:rPr>
                <w:rFonts w:ascii="Arial" w:hAnsi="Arial" w:cs="Arial"/>
                <w:sz w:val="16"/>
                <w:szCs w:val="16"/>
              </w:rPr>
            </w:pPr>
            <w:r w:rsidRPr="00DF53B4">
              <w:rPr>
                <w:rFonts w:ascii="Arial" w:hAnsi="Arial" w:cs="Arial"/>
                <w:sz w:val="16"/>
                <w:szCs w:val="16"/>
              </w:rPr>
              <w:t>Adding name to heading of section G.8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8EA96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04E08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58EC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E340EF" w14:textId="77777777" w:rsidR="0037403C" w:rsidRPr="00DF53B4" w:rsidRDefault="0037403C" w:rsidP="00F2078A">
            <w:pPr>
              <w:rPr>
                <w:rFonts w:ascii="Arial" w:hAnsi="Arial" w:cs="Arial"/>
                <w:sz w:val="16"/>
                <w:szCs w:val="16"/>
              </w:rPr>
            </w:pPr>
            <w:r w:rsidRPr="00DF53B4">
              <w:rPr>
                <w:rFonts w:ascii="Arial" w:hAnsi="Arial" w:cs="Arial"/>
                <w:sz w:val="16"/>
                <w:szCs w:val="16"/>
              </w:rPr>
              <w:t>R5-168952</w:t>
            </w:r>
          </w:p>
        </w:tc>
      </w:tr>
      <w:tr w:rsidR="0037403C" w:rsidRPr="00DF53B4" w14:paraId="068347BA"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0DF55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8891319"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AE646D" w14:textId="77777777" w:rsidR="0037403C" w:rsidRPr="00DF53B4" w:rsidRDefault="0037403C" w:rsidP="003C5E15">
            <w:pPr>
              <w:rPr>
                <w:rFonts w:ascii="Arial" w:hAnsi="Arial" w:cs="Arial"/>
                <w:sz w:val="16"/>
                <w:szCs w:val="16"/>
              </w:rPr>
            </w:pPr>
            <w:r w:rsidRPr="00DF53B4">
              <w:rPr>
                <w:rFonts w:ascii="Arial" w:hAnsi="Arial" w:cs="Arial"/>
                <w:sz w:val="16"/>
                <w:szCs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F61DE"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6A6B4C" w14:textId="77777777" w:rsidR="0037403C" w:rsidRPr="00DF53B4" w:rsidRDefault="0037403C" w:rsidP="0085560C">
            <w:pPr>
              <w:rPr>
                <w:rFonts w:ascii="Arial" w:hAnsi="Arial" w:cs="Arial"/>
                <w:sz w:val="16"/>
                <w:szCs w:val="16"/>
              </w:rPr>
            </w:pPr>
            <w:r w:rsidRPr="00DF53B4">
              <w:rPr>
                <w:rFonts w:ascii="Arial" w:hAnsi="Arial" w:cs="Arial"/>
                <w:sz w:val="16"/>
                <w:szCs w:val="16"/>
              </w:rPr>
              <w:t>Adding name to heading of section G.17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A320F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33B1B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49B9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426E03" w14:textId="77777777" w:rsidR="0037403C" w:rsidRPr="00DF53B4" w:rsidRDefault="0037403C" w:rsidP="00F2078A">
            <w:pPr>
              <w:rPr>
                <w:rFonts w:ascii="Arial" w:hAnsi="Arial" w:cs="Arial"/>
                <w:sz w:val="16"/>
                <w:szCs w:val="16"/>
              </w:rPr>
            </w:pPr>
            <w:r w:rsidRPr="00DF53B4">
              <w:rPr>
                <w:rFonts w:ascii="Arial" w:hAnsi="Arial" w:cs="Arial"/>
                <w:sz w:val="16"/>
                <w:szCs w:val="16"/>
              </w:rPr>
              <w:t>R5-168953</w:t>
            </w:r>
          </w:p>
        </w:tc>
      </w:tr>
      <w:tr w:rsidR="0037403C" w:rsidRPr="00DF53B4" w14:paraId="6AD9E90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636DDA"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7A48BF"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45874D" w14:textId="77777777" w:rsidR="0037403C" w:rsidRPr="00DF53B4" w:rsidRDefault="0037403C" w:rsidP="003C5E15">
            <w:pPr>
              <w:rPr>
                <w:rFonts w:ascii="Arial" w:hAnsi="Arial" w:cs="Arial"/>
                <w:sz w:val="16"/>
                <w:szCs w:val="16"/>
              </w:rPr>
            </w:pPr>
            <w:r w:rsidRPr="00DF53B4">
              <w:rPr>
                <w:rFonts w:ascii="Arial" w:hAnsi="Arial" w:cs="Arial"/>
                <w:sz w:val="16"/>
                <w:szCs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46C7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A2EE3F" w14:textId="77777777" w:rsidR="0037403C" w:rsidRPr="00DF53B4" w:rsidRDefault="0037403C" w:rsidP="0085560C">
            <w:pPr>
              <w:rPr>
                <w:rFonts w:ascii="Arial" w:hAnsi="Arial" w:cs="Arial"/>
                <w:sz w:val="16"/>
                <w:szCs w:val="16"/>
              </w:rPr>
            </w:pPr>
            <w:r w:rsidRPr="00DF53B4">
              <w:rPr>
                <w:rFonts w:ascii="Arial" w:hAnsi="Arial" w:cs="Arial"/>
                <w:sz w:val="16"/>
                <w:szCs w:val="16"/>
              </w:rPr>
              <w:t>Remove opaque field from Authentication-Info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9AC3E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592BD1"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2905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9777C0" w14:textId="77777777" w:rsidR="0037403C" w:rsidRPr="00DF53B4" w:rsidRDefault="0037403C" w:rsidP="00F2078A">
            <w:pPr>
              <w:rPr>
                <w:rFonts w:ascii="Arial" w:hAnsi="Arial" w:cs="Arial"/>
                <w:sz w:val="16"/>
                <w:szCs w:val="16"/>
              </w:rPr>
            </w:pPr>
            <w:r w:rsidRPr="00DF53B4">
              <w:rPr>
                <w:rFonts w:ascii="Arial" w:hAnsi="Arial" w:cs="Arial"/>
                <w:sz w:val="16"/>
                <w:szCs w:val="16"/>
              </w:rPr>
              <w:t>R5-168954</w:t>
            </w:r>
          </w:p>
        </w:tc>
      </w:tr>
      <w:tr w:rsidR="0037403C" w:rsidRPr="00DF53B4" w14:paraId="5B3647C1"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CE6B9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017D68"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34CF8D" w14:textId="77777777" w:rsidR="0037403C" w:rsidRPr="00DF53B4" w:rsidRDefault="0037403C" w:rsidP="003C5E15">
            <w:pPr>
              <w:rPr>
                <w:rFonts w:ascii="Arial" w:hAnsi="Arial" w:cs="Arial"/>
                <w:sz w:val="16"/>
                <w:szCs w:val="16"/>
              </w:rPr>
            </w:pPr>
            <w:r w:rsidRPr="00DF53B4">
              <w:rPr>
                <w:rFonts w:ascii="Arial" w:hAnsi="Arial" w:cs="Arial"/>
                <w:sz w:val="16"/>
                <w:szCs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4D1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98F7F1"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References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6CC62C"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B55D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9A48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C98D15" w14:textId="77777777" w:rsidR="0037403C" w:rsidRPr="00DF53B4" w:rsidRDefault="0037403C" w:rsidP="00F2078A">
            <w:pPr>
              <w:rPr>
                <w:rFonts w:ascii="Arial" w:hAnsi="Arial" w:cs="Arial"/>
                <w:sz w:val="16"/>
                <w:szCs w:val="16"/>
              </w:rPr>
            </w:pPr>
            <w:r w:rsidRPr="00DF53B4">
              <w:rPr>
                <w:rFonts w:ascii="Arial" w:hAnsi="Arial" w:cs="Arial"/>
                <w:sz w:val="16"/>
                <w:szCs w:val="16"/>
              </w:rPr>
              <w:t>R5-168955</w:t>
            </w:r>
          </w:p>
        </w:tc>
      </w:tr>
      <w:tr w:rsidR="0037403C" w:rsidRPr="00DF53B4" w14:paraId="5BC77FA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6B8AF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EBCA8"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586933" w14:textId="77777777" w:rsidR="0037403C" w:rsidRPr="00DF53B4" w:rsidRDefault="0037403C" w:rsidP="003C5E15">
            <w:pPr>
              <w:rPr>
                <w:rFonts w:ascii="Arial" w:hAnsi="Arial" w:cs="Arial"/>
                <w:sz w:val="16"/>
                <w:szCs w:val="16"/>
              </w:rPr>
            </w:pPr>
            <w:r w:rsidRPr="00DF53B4">
              <w:rPr>
                <w:rFonts w:ascii="Arial" w:hAnsi="Arial" w:cs="Arial"/>
                <w:sz w:val="16"/>
                <w:szCs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8A025"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B48462" w14:textId="77777777" w:rsidR="0037403C" w:rsidRPr="00DF53B4" w:rsidRDefault="0037403C" w:rsidP="0085560C">
            <w:pPr>
              <w:rPr>
                <w:rFonts w:ascii="Arial" w:hAnsi="Arial" w:cs="Arial"/>
                <w:sz w:val="16"/>
                <w:szCs w:val="16"/>
              </w:rPr>
            </w:pPr>
            <w:r w:rsidRPr="00DF53B4">
              <w:rPr>
                <w:rFonts w:ascii="Arial" w:hAnsi="Arial" w:cs="Arial"/>
                <w:sz w:val="16"/>
                <w:szCs w:val="16"/>
              </w:rPr>
              <w:t>Replacing hardcoded XCAP password by prearranged password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76E6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6263B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9853A5"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CDDDED" w14:textId="77777777" w:rsidR="0037403C" w:rsidRPr="00DF53B4" w:rsidRDefault="0037403C" w:rsidP="00F2078A">
            <w:pPr>
              <w:rPr>
                <w:rFonts w:ascii="Arial" w:hAnsi="Arial" w:cs="Arial"/>
                <w:sz w:val="16"/>
                <w:szCs w:val="16"/>
              </w:rPr>
            </w:pPr>
            <w:r w:rsidRPr="00DF53B4">
              <w:rPr>
                <w:rFonts w:ascii="Arial" w:hAnsi="Arial" w:cs="Arial"/>
                <w:sz w:val="16"/>
                <w:szCs w:val="16"/>
              </w:rPr>
              <w:t>R5-168956</w:t>
            </w:r>
          </w:p>
        </w:tc>
      </w:tr>
      <w:tr w:rsidR="0037403C" w:rsidRPr="00DF53B4" w14:paraId="7662640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79DAA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5109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1AD40A" w14:textId="77777777" w:rsidR="0037403C" w:rsidRPr="00DF53B4" w:rsidRDefault="0037403C" w:rsidP="003C5E15">
            <w:pPr>
              <w:rPr>
                <w:rFonts w:ascii="Arial" w:hAnsi="Arial" w:cs="Arial"/>
                <w:sz w:val="16"/>
                <w:szCs w:val="16"/>
              </w:rPr>
            </w:pPr>
            <w:r w:rsidRPr="00DF53B4">
              <w:rPr>
                <w:rFonts w:ascii="Arial" w:hAnsi="Arial" w:cs="Arial"/>
                <w:sz w:val="16"/>
                <w:szCs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5349"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98CE38"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 to generic procedure for adding a participant to a conference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2C04BF"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BEFB63"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EE34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2CEBF" w14:textId="77777777" w:rsidR="0037403C" w:rsidRPr="00DF53B4" w:rsidRDefault="0037403C" w:rsidP="00F2078A">
            <w:pPr>
              <w:rPr>
                <w:rFonts w:ascii="Arial" w:hAnsi="Arial" w:cs="Arial"/>
                <w:sz w:val="16"/>
                <w:szCs w:val="16"/>
              </w:rPr>
            </w:pPr>
            <w:r w:rsidRPr="00DF53B4">
              <w:rPr>
                <w:rFonts w:ascii="Arial" w:hAnsi="Arial" w:cs="Arial"/>
                <w:sz w:val="16"/>
                <w:szCs w:val="16"/>
              </w:rPr>
              <w:t>R5-169054</w:t>
            </w:r>
          </w:p>
        </w:tc>
      </w:tr>
      <w:tr w:rsidR="0037403C" w:rsidRPr="00DF53B4" w14:paraId="362936AB"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A551DE"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4270F6" w14:textId="77777777" w:rsidR="0037403C" w:rsidRPr="00DF53B4" w:rsidRDefault="0037403C" w:rsidP="00750D8B">
            <w:pPr>
              <w:rPr>
                <w:rFonts w:ascii="Arial" w:hAnsi="Arial" w:cs="Arial"/>
                <w:sz w:val="16"/>
                <w:szCs w:val="16"/>
              </w:rPr>
            </w:pPr>
            <w:r w:rsidRPr="00DF53B4">
              <w:rPr>
                <w:rFonts w:ascii="Arial" w:hAnsi="Arial" w:cs="Arial"/>
                <w:sz w:val="16"/>
                <w:szCs w:val="16"/>
              </w:rPr>
              <w:t>RP-162104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F479DC" w14:textId="77777777" w:rsidR="0037403C" w:rsidRPr="00DF53B4" w:rsidRDefault="0037403C" w:rsidP="003C5E15">
            <w:pPr>
              <w:rPr>
                <w:rFonts w:ascii="Arial" w:hAnsi="Arial" w:cs="Arial"/>
                <w:sz w:val="16"/>
                <w:szCs w:val="16"/>
              </w:rPr>
            </w:pPr>
            <w:r w:rsidRPr="00DF53B4">
              <w:rPr>
                <w:rFonts w:ascii="Arial" w:hAnsi="Arial" w:cs="Arial"/>
                <w:sz w:val="16"/>
                <w:szCs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3EDB9"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F3B556"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 to GCF WI-154 IMS Emergency Call test cases 19.3.2, 19.3.2b,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808A1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3DA89D"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A3B05"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36FA32" w14:textId="77777777" w:rsidR="0037403C" w:rsidRPr="00DF53B4" w:rsidRDefault="0037403C" w:rsidP="00F2078A">
            <w:pPr>
              <w:rPr>
                <w:rFonts w:ascii="Arial" w:hAnsi="Arial" w:cs="Arial"/>
                <w:sz w:val="16"/>
                <w:szCs w:val="16"/>
              </w:rPr>
            </w:pPr>
            <w:r w:rsidRPr="00DF53B4">
              <w:rPr>
                <w:rFonts w:ascii="Arial" w:hAnsi="Arial" w:cs="Arial"/>
                <w:sz w:val="16"/>
                <w:szCs w:val="16"/>
              </w:rPr>
              <w:t>R5-169055</w:t>
            </w:r>
          </w:p>
        </w:tc>
      </w:tr>
      <w:tr w:rsidR="0037403C" w:rsidRPr="00DF53B4" w14:paraId="2EE23A4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23042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642C2E"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FFC7E3" w14:textId="77777777" w:rsidR="0037403C" w:rsidRPr="00DF53B4" w:rsidRDefault="0037403C" w:rsidP="003C5E15">
            <w:pPr>
              <w:rPr>
                <w:rFonts w:ascii="Arial" w:hAnsi="Arial" w:cs="Arial"/>
                <w:sz w:val="16"/>
                <w:szCs w:val="16"/>
              </w:rPr>
            </w:pPr>
            <w:r w:rsidRPr="00DF53B4">
              <w:rPr>
                <w:rFonts w:ascii="Arial" w:hAnsi="Arial" w:cs="Arial"/>
                <w:sz w:val="16"/>
                <w:szCs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42DE0"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80BF1E"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TMPI handling in C.29.2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30CC7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0167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0BBAE4"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0D6B82" w14:textId="77777777" w:rsidR="0037403C" w:rsidRPr="00DF53B4" w:rsidRDefault="0037403C" w:rsidP="00F2078A">
            <w:pPr>
              <w:rPr>
                <w:rFonts w:ascii="Arial" w:hAnsi="Arial" w:cs="Arial"/>
                <w:sz w:val="16"/>
                <w:szCs w:val="16"/>
              </w:rPr>
            </w:pPr>
            <w:r w:rsidRPr="00DF53B4">
              <w:rPr>
                <w:rFonts w:ascii="Arial" w:hAnsi="Arial" w:cs="Arial"/>
                <w:sz w:val="16"/>
                <w:szCs w:val="16"/>
              </w:rPr>
              <w:t>R5-169057</w:t>
            </w:r>
          </w:p>
        </w:tc>
      </w:tr>
      <w:tr w:rsidR="0037403C" w:rsidRPr="00DF53B4" w14:paraId="1594A452"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E2D71D"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635026"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0688C3" w14:textId="77777777" w:rsidR="0037403C" w:rsidRPr="00DF53B4" w:rsidRDefault="0037403C" w:rsidP="003C5E15">
            <w:pPr>
              <w:rPr>
                <w:rFonts w:ascii="Arial" w:hAnsi="Arial" w:cs="Arial"/>
                <w:sz w:val="16"/>
                <w:szCs w:val="16"/>
              </w:rPr>
            </w:pPr>
            <w:r w:rsidRPr="00DF53B4">
              <w:rPr>
                <w:rFonts w:ascii="Arial" w:hAnsi="Arial" w:cs="Arial"/>
                <w:sz w:val="16"/>
                <w:szCs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B97B34"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B855FB"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Annex for MTSI over Fixed Line Test Case –Generic test procedure for setting up Terminating MTSI speech call over Fixed Broadband Access without preconditions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C73ABB"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4C26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35C5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3A2470" w14:textId="77777777" w:rsidR="0037403C" w:rsidRPr="00DF53B4" w:rsidRDefault="0037403C" w:rsidP="00F2078A">
            <w:pPr>
              <w:rPr>
                <w:rFonts w:ascii="Arial" w:hAnsi="Arial" w:cs="Arial"/>
                <w:sz w:val="16"/>
                <w:szCs w:val="16"/>
              </w:rPr>
            </w:pPr>
            <w:r w:rsidRPr="00DF53B4">
              <w:rPr>
                <w:rFonts w:ascii="Arial" w:hAnsi="Arial" w:cs="Arial"/>
                <w:sz w:val="16"/>
                <w:szCs w:val="16"/>
              </w:rPr>
              <w:t>R5-169060</w:t>
            </w:r>
          </w:p>
        </w:tc>
      </w:tr>
      <w:tr w:rsidR="0037403C" w:rsidRPr="00DF53B4" w14:paraId="25314023"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70AA2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3C0471"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8322F8" w14:textId="77777777" w:rsidR="0037403C" w:rsidRPr="00DF53B4" w:rsidRDefault="0037403C" w:rsidP="003C5E15">
            <w:pPr>
              <w:rPr>
                <w:rFonts w:ascii="Arial" w:hAnsi="Arial" w:cs="Arial"/>
                <w:sz w:val="16"/>
                <w:szCs w:val="16"/>
              </w:rPr>
            </w:pPr>
            <w:r w:rsidRPr="00DF53B4">
              <w:rPr>
                <w:rFonts w:ascii="Arial" w:hAnsi="Arial" w:cs="Arial"/>
                <w:sz w:val="16"/>
                <w:szCs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14C41"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370A05"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MTSI over Fixed Line Test Case – H.12.4 Originating MTSI Voice Call Successful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82254"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99D96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69CBD"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27C159" w14:textId="77777777" w:rsidR="0037403C" w:rsidRPr="00DF53B4" w:rsidRDefault="0037403C" w:rsidP="00F2078A">
            <w:pPr>
              <w:rPr>
                <w:rFonts w:ascii="Arial" w:hAnsi="Arial" w:cs="Arial"/>
                <w:sz w:val="16"/>
                <w:szCs w:val="16"/>
              </w:rPr>
            </w:pPr>
            <w:r w:rsidRPr="00DF53B4">
              <w:rPr>
                <w:rFonts w:ascii="Arial" w:hAnsi="Arial" w:cs="Arial"/>
                <w:sz w:val="16"/>
                <w:szCs w:val="16"/>
              </w:rPr>
              <w:t>R5-169061</w:t>
            </w:r>
          </w:p>
        </w:tc>
      </w:tr>
      <w:tr w:rsidR="0037403C" w:rsidRPr="00DF53B4" w14:paraId="445CEA2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76392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7BA771"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D39A42" w14:textId="77777777" w:rsidR="0037403C" w:rsidRPr="00DF53B4" w:rsidRDefault="0037403C" w:rsidP="003C5E15">
            <w:pPr>
              <w:rPr>
                <w:rFonts w:ascii="Arial" w:hAnsi="Arial" w:cs="Arial"/>
                <w:sz w:val="16"/>
                <w:szCs w:val="16"/>
              </w:rPr>
            </w:pPr>
            <w:r w:rsidRPr="00DF53B4">
              <w:rPr>
                <w:rFonts w:ascii="Arial" w:hAnsi="Arial" w:cs="Arial"/>
                <w:sz w:val="16"/>
                <w:szCs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D1815D"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5C86C8"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MTSI over Fixed Line Test Case – H.12.6 Terminating MTSI Voice call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AB87C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842D44"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952FC"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159BF" w14:textId="77777777" w:rsidR="0037403C" w:rsidRPr="00DF53B4" w:rsidRDefault="0037403C" w:rsidP="00F2078A">
            <w:pPr>
              <w:rPr>
                <w:rFonts w:ascii="Arial" w:hAnsi="Arial" w:cs="Arial"/>
                <w:sz w:val="16"/>
                <w:szCs w:val="16"/>
              </w:rPr>
            </w:pPr>
            <w:r w:rsidRPr="00DF53B4">
              <w:rPr>
                <w:rFonts w:ascii="Arial" w:hAnsi="Arial" w:cs="Arial"/>
                <w:sz w:val="16"/>
                <w:szCs w:val="16"/>
              </w:rPr>
              <w:t>R5-169062</w:t>
            </w:r>
          </w:p>
        </w:tc>
      </w:tr>
      <w:tr w:rsidR="0037403C" w:rsidRPr="00DF53B4" w14:paraId="72FC07C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0888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193A2" w14:textId="77777777" w:rsidR="0037403C" w:rsidRPr="00DF53B4" w:rsidRDefault="0037403C" w:rsidP="00750D8B">
            <w:pPr>
              <w:rPr>
                <w:rFonts w:ascii="Arial" w:hAnsi="Arial" w:cs="Arial"/>
                <w:sz w:val="16"/>
                <w:szCs w:val="16"/>
              </w:rPr>
            </w:pPr>
            <w:r w:rsidRPr="00DF53B4">
              <w:rPr>
                <w:rFonts w:ascii="Arial" w:hAnsi="Arial" w:cs="Arial"/>
                <w:sz w:val="16"/>
                <w:szCs w:val="16"/>
              </w:rPr>
              <w:t>RP-162073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196E5E" w14:textId="77777777" w:rsidR="0037403C" w:rsidRPr="00DF53B4" w:rsidRDefault="0037403C" w:rsidP="003C5E15">
            <w:pPr>
              <w:rPr>
                <w:rFonts w:ascii="Arial" w:hAnsi="Arial" w:cs="Arial"/>
                <w:sz w:val="16"/>
                <w:szCs w:val="16"/>
              </w:rPr>
            </w:pPr>
            <w:r w:rsidRPr="00DF53B4">
              <w:rPr>
                <w:rFonts w:ascii="Arial" w:hAnsi="Arial" w:cs="Arial"/>
                <w:sz w:val="16"/>
                <w:szCs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ABCEAF"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24F4CE" w14:textId="77777777" w:rsidR="0037403C" w:rsidRPr="00DF53B4" w:rsidRDefault="0037403C" w:rsidP="0085560C">
            <w:pPr>
              <w:rPr>
                <w:rFonts w:ascii="Arial" w:hAnsi="Arial" w:cs="Arial"/>
                <w:sz w:val="16"/>
                <w:szCs w:val="16"/>
              </w:rPr>
            </w:pPr>
            <w:r w:rsidRPr="00DF53B4">
              <w:rPr>
                <w:rFonts w:ascii="Arial" w:hAnsi="Arial" w:cs="Arial"/>
                <w:sz w:val="16"/>
                <w:szCs w:val="16"/>
              </w:rPr>
              <w:t>Addition of New Annex for MTSI over Fixed Line Test Case –Generic test procedure for setting up Originating MTSI speech call over Fixed Broadband Access without preconditions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D04585"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07F27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EE3990"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234432" w14:textId="77777777" w:rsidR="0037403C" w:rsidRPr="00DF53B4" w:rsidRDefault="0037403C" w:rsidP="00F2078A">
            <w:pPr>
              <w:rPr>
                <w:rFonts w:ascii="Arial" w:hAnsi="Arial" w:cs="Arial"/>
                <w:sz w:val="16"/>
                <w:szCs w:val="16"/>
              </w:rPr>
            </w:pPr>
            <w:r w:rsidRPr="00DF53B4">
              <w:rPr>
                <w:rFonts w:ascii="Arial" w:hAnsi="Arial" w:cs="Arial"/>
                <w:sz w:val="16"/>
                <w:szCs w:val="16"/>
              </w:rPr>
              <w:t>R5-169063</w:t>
            </w:r>
          </w:p>
        </w:tc>
      </w:tr>
      <w:tr w:rsidR="0037403C" w:rsidRPr="00DF53B4" w14:paraId="3A7F7D8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C45B47"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EE8CEF"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A17402" w14:textId="77777777" w:rsidR="0037403C" w:rsidRPr="00DF53B4" w:rsidRDefault="0037403C" w:rsidP="003C5E15">
            <w:pPr>
              <w:rPr>
                <w:rFonts w:ascii="Arial" w:hAnsi="Arial" w:cs="Arial"/>
                <w:sz w:val="16"/>
                <w:szCs w:val="16"/>
              </w:rPr>
            </w:pPr>
            <w:r w:rsidRPr="00DF53B4">
              <w:rPr>
                <w:rFonts w:ascii="Arial" w:hAnsi="Arial" w:cs="Arial"/>
                <w:sz w:val="16"/>
                <w:szCs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C39A1"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6BCB94" w14:textId="77777777" w:rsidR="0037403C" w:rsidRPr="00DF53B4" w:rsidRDefault="0037403C" w:rsidP="0085560C">
            <w:pPr>
              <w:rPr>
                <w:rFonts w:ascii="Arial" w:hAnsi="Arial" w:cs="Arial"/>
                <w:sz w:val="16"/>
                <w:szCs w:val="16"/>
              </w:rPr>
            </w:pPr>
            <w:r w:rsidRPr="00DF53B4">
              <w:rPr>
                <w:rFonts w:ascii="Arial" w:hAnsi="Arial" w:cs="Arial"/>
                <w:sz w:val="16"/>
                <w:szCs w:val="16"/>
              </w:rPr>
              <w:t>Add generic procedure for IMS registration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6DAA6E"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02A9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F64A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266862" w14:textId="77777777" w:rsidR="0037403C" w:rsidRPr="00DF53B4" w:rsidRDefault="0037403C" w:rsidP="00F2078A">
            <w:pPr>
              <w:rPr>
                <w:rFonts w:ascii="Arial" w:hAnsi="Arial" w:cs="Arial"/>
                <w:sz w:val="16"/>
                <w:szCs w:val="16"/>
              </w:rPr>
            </w:pPr>
            <w:r w:rsidRPr="00DF53B4">
              <w:rPr>
                <w:rFonts w:ascii="Arial" w:hAnsi="Arial" w:cs="Arial"/>
                <w:sz w:val="16"/>
                <w:szCs w:val="16"/>
              </w:rPr>
              <w:t>R5-169064</w:t>
            </w:r>
          </w:p>
        </w:tc>
      </w:tr>
      <w:tr w:rsidR="0037403C" w:rsidRPr="00DF53B4" w14:paraId="050E3146"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FE61C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F9032E"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FBBBEC" w14:textId="77777777" w:rsidR="0037403C" w:rsidRPr="00DF53B4" w:rsidRDefault="0037403C" w:rsidP="003C5E15">
            <w:pPr>
              <w:rPr>
                <w:rFonts w:ascii="Arial" w:hAnsi="Arial" w:cs="Arial"/>
                <w:sz w:val="16"/>
                <w:szCs w:val="16"/>
              </w:rPr>
            </w:pPr>
            <w:r w:rsidRPr="00DF53B4">
              <w:rPr>
                <w:rFonts w:ascii="Arial" w:hAnsi="Arial" w:cs="Arial"/>
                <w:sz w:val="16"/>
                <w:szCs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5401F"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59DAF9"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Communication Waiting and cancelling the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326A0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9A99E"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CD289"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75BE32" w14:textId="77777777" w:rsidR="0037403C" w:rsidRPr="00DF53B4" w:rsidRDefault="0037403C" w:rsidP="00F2078A">
            <w:pPr>
              <w:rPr>
                <w:rFonts w:ascii="Arial" w:hAnsi="Arial" w:cs="Arial"/>
                <w:sz w:val="16"/>
                <w:szCs w:val="16"/>
              </w:rPr>
            </w:pPr>
            <w:r w:rsidRPr="00DF53B4">
              <w:rPr>
                <w:rFonts w:ascii="Arial" w:hAnsi="Arial" w:cs="Arial"/>
                <w:sz w:val="16"/>
                <w:szCs w:val="16"/>
              </w:rPr>
              <w:t>R5-169065</w:t>
            </w:r>
          </w:p>
        </w:tc>
      </w:tr>
      <w:tr w:rsidR="0037403C" w:rsidRPr="00DF53B4" w14:paraId="23966C8C"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850B3F"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0D27EE"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C1D091" w14:textId="77777777" w:rsidR="0037403C" w:rsidRPr="00DF53B4" w:rsidRDefault="0037403C" w:rsidP="003C5E15">
            <w:pPr>
              <w:rPr>
                <w:rFonts w:ascii="Arial" w:hAnsi="Arial" w:cs="Arial"/>
                <w:sz w:val="16"/>
                <w:szCs w:val="16"/>
              </w:rPr>
            </w:pPr>
            <w:r w:rsidRPr="00DF53B4">
              <w:rPr>
                <w:rFonts w:ascii="Arial" w:hAnsi="Arial" w:cs="Arial"/>
                <w:sz w:val="16"/>
                <w:szCs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B3539"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E5B0EF" w14:textId="77777777" w:rsidR="0037403C" w:rsidRPr="00DF53B4" w:rsidRDefault="0037403C" w:rsidP="0085560C">
            <w:pPr>
              <w:rPr>
                <w:rFonts w:ascii="Arial" w:hAnsi="Arial" w:cs="Arial"/>
                <w:sz w:val="16"/>
                <w:szCs w:val="16"/>
              </w:rPr>
            </w:pPr>
            <w:r w:rsidRPr="00DF53B4">
              <w:rPr>
                <w:rFonts w:ascii="Arial" w:hAnsi="Arial" w:cs="Arial"/>
                <w:sz w:val="16"/>
                <w:szCs w:val="16"/>
              </w:rPr>
              <w:t>New Generic test procedure for setting up MTSI MO speech call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C1A9F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1A30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F8E03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BDBA06" w14:textId="77777777" w:rsidR="0037403C" w:rsidRPr="00DF53B4" w:rsidRDefault="0037403C" w:rsidP="00F2078A">
            <w:pPr>
              <w:rPr>
                <w:rFonts w:ascii="Arial" w:hAnsi="Arial" w:cs="Arial"/>
                <w:sz w:val="16"/>
                <w:szCs w:val="16"/>
              </w:rPr>
            </w:pPr>
            <w:r w:rsidRPr="00DF53B4">
              <w:rPr>
                <w:rFonts w:ascii="Arial" w:hAnsi="Arial" w:cs="Arial"/>
                <w:sz w:val="16"/>
                <w:szCs w:val="16"/>
              </w:rPr>
              <w:t>R5-169066</w:t>
            </w:r>
          </w:p>
        </w:tc>
      </w:tr>
      <w:tr w:rsidR="0037403C" w:rsidRPr="00DF53B4" w14:paraId="201EC210"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CEEDB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821119"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D6A57A" w14:textId="77777777" w:rsidR="0037403C" w:rsidRPr="00DF53B4" w:rsidRDefault="0037403C" w:rsidP="003C5E15">
            <w:pPr>
              <w:rPr>
                <w:rFonts w:ascii="Arial" w:hAnsi="Arial" w:cs="Arial"/>
                <w:sz w:val="16"/>
                <w:szCs w:val="16"/>
              </w:rPr>
            </w:pPr>
            <w:r w:rsidRPr="00DF53B4">
              <w:rPr>
                <w:rFonts w:ascii="Arial" w:hAnsi="Arial" w:cs="Arial"/>
                <w:sz w:val="16"/>
                <w:szCs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1868"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901483" w14:textId="77777777" w:rsidR="0037403C" w:rsidRPr="00DF53B4" w:rsidRDefault="0037403C" w:rsidP="0085560C">
            <w:pPr>
              <w:rPr>
                <w:rFonts w:ascii="Arial" w:hAnsi="Arial" w:cs="Arial"/>
                <w:sz w:val="16"/>
                <w:szCs w:val="16"/>
              </w:rPr>
            </w:pPr>
            <w:r w:rsidRPr="00DF53B4">
              <w:rPr>
                <w:rFonts w:ascii="Arial" w:hAnsi="Arial" w:cs="Arial"/>
                <w:sz w:val="16"/>
                <w:szCs w:val="16"/>
              </w:rPr>
              <w:t>New G.12.1 MO MTSI speech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6FD16A"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19198"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B55F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1F196A" w14:textId="77777777" w:rsidR="0037403C" w:rsidRPr="00DF53B4" w:rsidRDefault="0037403C" w:rsidP="00F2078A">
            <w:pPr>
              <w:rPr>
                <w:rFonts w:ascii="Arial" w:hAnsi="Arial" w:cs="Arial"/>
                <w:sz w:val="16"/>
                <w:szCs w:val="16"/>
              </w:rPr>
            </w:pPr>
            <w:r w:rsidRPr="00DF53B4">
              <w:rPr>
                <w:rFonts w:ascii="Arial" w:hAnsi="Arial" w:cs="Arial"/>
                <w:sz w:val="16"/>
                <w:szCs w:val="16"/>
              </w:rPr>
              <w:t>R5-169067</w:t>
            </w:r>
          </w:p>
        </w:tc>
      </w:tr>
      <w:tr w:rsidR="0037403C" w:rsidRPr="00DF53B4" w14:paraId="6A7E702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07AF6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E03F0E"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DFF0FA" w14:textId="77777777" w:rsidR="0037403C" w:rsidRPr="00DF53B4" w:rsidRDefault="0037403C" w:rsidP="003C5E15">
            <w:pPr>
              <w:rPr>
                <w:rFonts w:ascii="Arial" w:hAnsi="Arial" w:cs="Arial"/>
                <w:sz w:val="16"/>
                <w:szCs w:val="16"/>
              </w:rPr>
            </w:pPr>
            <w:r w:rsidRPr="00DF53B4">
              <w:rPr>
                <w:rFonts w:ascii="Arial" w:hAnsi="Arial" w:cs="Arial"/>
                <w:sz w:val="16"/>
                <w:szCs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C6816"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A1CF7C" w14:textId="77777777" w:rsidR="0037403C" w:rsidRPr="00DF53B4" w:rsidRDefault="0037403C" w:rsidP="0085560C">
            <w:pPr>
              <w:rPr>
                <w:rFonts w:ascii="Arial" w:hAnsi="Arial" w:cs="Arial"/>
                <w:sz w:val="16"/>
                <w:szCs w:val="16"/>
              </w:rPr>
            </w:pPr>
            <w:r w:rsidRPr="00DF53B4">
              <w:rPr>
                <w:rFonts w:ascii="Arial" w:hAnsi="Arial" w:cs="Arial"/>
                <w:sz w:val="16"/>
                <w:szCs w:val="16"/>
              </w:rPr>
              <w:t>New G.12.2 MT MTSI speech call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A1AA6D"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140479"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FC4696"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2CBDE9" w14:textId="77777777" w:rsidR="0037403C" w:rsidRPr="00DF53B4" w:rsidRDefault="0037403C" w:rsidP="00F2078A">
            <w:pPr>
              <w:rPr>
                <w:rFonts w:ascii="Arial" w:hAnsi="Arial" w:cs="Arial"/>
                <w:sz w:val="16"/>
                <w:szCs w:val="16"/>
              </w:rPr>
            </w:pPr>
            <w:r w:rsidRPr="00DF53B4">
              <w:rPr>
                <w:rFonts w:ascii="Arial" w:hAnsi="Arial" w:cs="Arial"/>
                <w:sz w:val="16"/>
                <w:szCs w:val="16"/>
              </w:rPr>
              <w:t>R5-169068</w:t>
            </w:r>
          </w:p>
        </w:tc>
      </w:tr>
      <w:tr w:rsidR="0037403C" w:rsidRPr="00DF53B4" w14:paraId="428519A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A27B11"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757F34C" w14:textId="77777777" w:rsidR="0037403C" w:rsidRPr="00DF53B4" w:rsidRDefault="0037403C" w:rsidP="00750D8B">
            <w:pPr>
              <w:rPr>
                <w:rFonts w:ascii="Arial" w:hAnsi="Arial" w:cs="Arial"/>
                <w:sz w:val="16"/>
                <w:szCs w:val="16"/>
              </w:rPr>
            </w:pPr>
            <w:r w:rsidRPr="00DF53B4">
              <w:rPr>
                <w:rFonts w:ascii="Arial" w:hAnsi="Arial" w:cs="Arial"/>
                <w:sz w:val="16"/>
                <w:szCs w:val="16"/>
              </w:rPr>
              <w:t>RP-162074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1D8653" w14:textId="77777777" w:rsidR="0037403C" w:rsidRPr="00DF53B4" w:rsidRDefault="0037403C" w:rsidP="003C5E15">
            <w:pPr>
              <w:rPr>
                <w:rFonts w:ascii="Arial" w:hAnsi="Arial" w:cs="Arial"/>
                <w:sz w:val="16"/>
                <w:szCs w:val="16"/>
              </w:rPr>
            </w:pPr>
            <w:r w:rsidRPr="00DF53B4">
              <w:rPr>
                <w:rFonts w:ascii="Arial" w:hAnsi="Arial" w:cs="Arial"/>
                <w:sz w:val="16"/>
                <w:szCs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DE37"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77C96F" w14:textId="77777777" w:rsidR="0037403C" w:rsidRPr="00DF53B4" w:rsidRDefault="0037403C" w:rsidP="0085560C">
            <w:pPr>
              <w:rPr>
                <w:rFonts w:ascii="Arial" w:hAnsi="Arial" w:cs="Arial"/>
                <w:sz w:val="16"/>
                <w:szCs w:val="16"/>
              </w:rPr>
            </w:pPr>
            <w:r w:rsidRPr="00DF53B4">
              <w:rPr>
                <w:rFonts w:ascii="Arial" w:hAnsi="Arial" w:cs="Arial"/>
                <w:sz w:val="16"/>
                <w:szCs w:val="16"/>
              </w:rPr>
              <w:t>New Generic test procedure for setting up MTSI MT speech call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777F11"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27D8D"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763E9"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B0CBBE" w14:textId="77777777" w:rsidR="0037403C" w:rsidRPr="00DF53B4" w:rsidRDefault="0037403C" w:rsidP="00F2078A">
            <w:pPr>
              <w:rPr>
                <w:rFonts w:ascii="Arial" w:hAnsi="Arial" w:cs="Arial"/>
                <w:sz w:val="16"/>
                <w:szCs w:val="16"/>
              </w:rPr>
            </w:pPr>
            <w:r w:rsidRPr="00DF53B4">
              <w:rPr>
                <w:rFonts w:ascii="Arial" w:hAnsi="Arial" w:cs="Arial"/>
                <w:sz w:val="16"/>
                <w:szCs w:val="16"/>
              </w:rPr>
              <w:t>R5-169069</w:t>
            </w:r>
          </w:p>
        </w:tc>
      </w:tr>
      <w:tr w:rsidR="0037403C" w:rsidRPr="00DF53B4" w14:paraId="78408E1E"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360F8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FDC106"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E2D202" w14:textId="77777777" w:rsidR="0037403C" w:rsidRPr="00DF53B4" w:rsidRDefault="0037403C" w:rsidP="003C5E15">
            <w:pPr>
              <w:rPr>
                <w:rFonts w:ascii="Arial" w:hAnsi="Arial" w:cs="Arial"/>
                <w:sz w:val="16"/>
                <w:szCs w:val="16"/>
              </w:rPr>
            </w:pPr>
            <w:r w:rsidRPr="00DF53B4">
              <w:rPr>
                <w:rFonts w:ascii="Arial" w:hAnsi="Arial" w:cs="Arial"/>
                <w:sz w:val="16"/>
                <w:szCs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F4D81"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6CF8DF" w14:textId="77777777" w:rsidR="0037403C" w:rsidRPr="00DF53B4" w:rsidRDefault="0037403C" w:rsidP="0085560C">
            <w:pPr>
              <w:rPr>
                <w:rFonts w:ascii="Arial" w:hAnsi="Arial" w:cs="Arial"/>
                <w:sz w:val="16"/>
                <w:szCs w:val="16"/>
              </w:rPr>
            </w:pPr>
            <w:r w:rsidRPr="00DF53B4">
              <w:rPr>
                <w:rFonts w:ascii="Arial" w:hAnsi="Arial" w:cs="Arial"/>
                <w:sz w:val="16"/>
                <w:szCs w:val="16"/>
              </w:rPr>
              <w:t>Introduction of MO MTSI Video call for WLAN: Test in Annex G and generic test procedure in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9466E5"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3C178A"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FD36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3D5708" w14:textId="77777777" w:rsidR="0037403C" w:rsidRPr="00DF53B4" w:rsidRDefault="0037403C" w:rsidP="00F2078A">
            <w:pPr>
              <w:rPr>
                <w:rFonts w:ascii="Arial" w:hAnsi="Arial" w:cs="Arial"/>
                <w:sz w:val="16"/>
                <w:szCs w:val="16"/>
              </w:rPr>
            </w:pPr>
            <w:r w:rsidRPr="00DF53B4">
              <w:rPr>
                <w:rFonts w:ascii="Arial" w:hAnsi="Arial" w:cs="Arial"/>
                <w:sz w:val="16"/>
                <w:szCs w:val="16"/>
              </w:rPr>
              <w:t>R5-169070</w:t>
            </w:r>
          </w:p>
        </w:tc>
      </w:tr>
      <w:tr w:rsidR="0037403C" w:rsidRPr="00DF53B4" w14:paraId="10951886"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90849"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DFCE3C"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F794FD" w14:textId="77777777" w:rsidR="0037403C" w:rsidRPr="00DF53B4" w:rsidRDefault="0037403C" w:rsidP="003C5E15">
            <w:pPr>
              <w:rPr>
                <w:rFonts w:ascii="Arial" w:hAnsi="Arial" w:cs="Arial"/>
                <w:sz w:val="16"/>
                <w:szCs w:val="16"/>
              </w:rPr>
            </w:pPr>
            <w:r w:rsidRPr="00DF53B4">
              <w:rPr>
                <w:rFonts w:ascii="Arial" w:hAnsi="Arial" w:cs="Arial"/>
                <w:sz w:val="16"/>
                <w:szCs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B6270"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9C22D3" w14:textId="77777777" w:rsidR="0037403C" w:rsidRPr="00DF53B4" w:rsidRDefault="0037403C" w:rsidP="0085560C">
            <w:pPr>
              <w:rPr>
                <w:rFonts w:ascii="Arial" w:hAnsi="Arial" w:cs="Arial"/>
                <w:sz w:val="16"/>
                <w:szCs w:val="16"/>
              </w:rPr>
            </w:pPr>
            <w:r w:rsidRPr="00DF53B4">
              <w:rPr>
                <w:rFonts w:ascii="Arial" w:hAnsi="Arial" w:cs="Arial"/>
                <w:sz w:val="16"/>
                <w:szCs w:val="16"/>
              </w:rPr>
              <w:t>Introduction of MT MTSI Video call for WLAN: Test in Annex G and generic test procedure in Annex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F0F093"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A19A2"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63AB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C7304F" w14:textId="77777777" w:rsidR="0037403C" w:rsidRPr="00DF53B4" w:rsidRDefault="0037403C" w:rsidP="00F2078A">
            <w:pPr>
              <w:rPr>
                <w:rFonts w:ascii="Arial" w:hAnsi="Arial" w:cs="Arial"/>
                <w:sz w:val="16"/>
                <w:szCs w:val="16"/>
              </w:rPr>
            </w:pPr>
            <w:r w:rsidRPr="00DF53B4">
              <w:rPr>
                <w:rFonts w:ascii="Arial" w:hAnsi="Arial" w:cs="Arial"/>
                <w:sz w:val="16"/>
                <w:szCs w:val="16"/>
              </w:rPr>
              <w:t>R5-169071</w:t>
            </w:r>
          </w:p>
        </w:tc>
      </w:tr>
      <w:tr w:rsidR="0037403C" w:rsidRPr="00DF53B4" w14:paraId="4D2A6DC8"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DA8DA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78B8EC" w14:textId="77777777" w:rsidR="0037403C" w:rsidRPr="00DF53B4" w:rsidRDefault="0037403C" w:rsidP="00750D8B">
            <w:pPr>
              <w:rPr>
                <w:rFonts w:ascii="Arial" w:hAnsi="Arial" w:cs="Arial"/>
                <w:sz w:val="16"/>
                <w:szCs w:val="16"/>
              </w:rPr>
            </w:pPr>
            <w:r w:rsidRPr="00DF53B4">
              <w:rPr>
                <w:rFonts w:ascii="Arial" w:hAnsi="Arial" w:cs="Arial"/>
                <w:sz w:val="16"/>
                <w:szCs w:val="16"/>
              </w:rPr>
              <w:t>RP-162104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5B289A" w14:textId="77777777" w:rsidR="0037403C" w:rsidRPr="00DF53B4" w:rsidRDefault="0037403C" w:rsidP="003C5E15">
            <w:pPr>
              <w:rPr>
                <w:rFonts w:ascii="Arial" w:hAnsi="Arial" w:cs="Arial"/>
                <w:sz w:val="16"/>
                <w:szCs w:val="16"/>
              </w:rPr>
            </w:pPr>
            <w:r w:rsidRPr="00DF53B4">
              <w:rPr>
                <w:rFonts w:ascii="Arial" w:hAnsi="Arial" w:cs="Arial"/>
                <w:sz w:val="16"/>
                <w:szCs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160E2"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5E75C7"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D90532"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A927F4"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E9ED9"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D0B130" w14:textId="77777777" w:rsidR="0037403C" w:rsidRPr="00DF53B4" w:rsidRDefault="0037403C" w:rsidP="00F2078A">
            <w:pPr>
              <w:rPr>
                <w:rFonts w:ascii="Arial" w:hAnsi="Arial" w:cs="Arial"/>
                <w:sz w:val="16"/>
                <w:szCs w:val="16"/>
              </w:rPr>
            </w:pPr>
            <w:r w:rsidRPr="00DF53B4">
              <w:rPr>
                <w:rFonts w:ascii="Arial" w:hAnsi="Arial" w:cs="Arial"/>
                <w:sz w:val="16"/>
                <w:szCs w:val="16"/>
              </w:rPr>
              <w:t>R5-169121</w:t>
            </w:r>
          </w:p>
        </w:tc>
      </w:tr>
      <w:tr w:rsidR="0037403C" w:rsidRPr="00DF53B4" w14:paraId="59268517"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C26858"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29FE3E"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0B572F" w14:textId="77777777" w:rsidR="0037403C" w:rsidRPr="00DF53B4" w:rsidRDefault="0037403C" w:rsidP="003C5E15">
            <w:pPr>
              <w:rPr>
                <w:rFonts w:ascii="Arial" w:hAnsi="Arial" w:cs="Arial"/>
                <w:sz w:val="16"/>
                <w:szCs w:val="16"/>
              </w:rPr>
            </w:pPr>
            <w:r w:rsidRPr="00DF53B4">
              <w:rPr>
                <w:rFonts w:ascii="Arial" w:hAnsi="Arial" w:cs="Arial"/>
                <w:sz w:val="16"/>
                <w:szCs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1C6490"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4AD4E3" w14:textId="77777777" w:rsidR="0037403C" w:rsidRPr="00DF53B4" w:rsidRDefault="0037403C" w:rsidP="0085560C">
            <w:pPr>
              <w:rPr>
                <w:rFonts w:ascii="Arial" w:hAnsi="Arial" w:cs="Arial"/>
                <w:sz w:val="16"/>
                <w:szCs w:val="16"/>
              </w:rPr>
            </w:pPr>
            <w:r w:rsidRPr="00DF53B4">
              <w:rPr>
                <w:rFonts w:ascii="Arial" w:hAnsi="Arial" w:cs="Arial"/>
                <w:sz w:val="16"/>
                <w:szCs w:val="16"/>
              </w:rPr>
              <w:t>Removing unwanted requirements on Content-Length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D5C39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D1107"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433AF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3923FE" w14:textId="77777777" w:rsidR="0037403C" w:rsidRPr="00DF53B4" w:rsidRDefault="0037403C" w:rsidP="00F2078A">
            <w:pPr>
              <w:rPr>
                <w:rFonts w:ascii="Arial" w:hAnsi="Arial" w:cs="Arial"/>
                <w:sz w:val="16"/>
                <w:szCs w:val="16"/>
              </w:rPr>
            </w:pPr>
            <w:r w:rsidRPr="00DF53B4">
              <w:rPr>
                <w:rFonts w:ascii="Arial" w:hAnsi="Arial" w:cs="Arial"/>
                <w:sz w:val="16"/>
                <w:szCs w:val="16"/>
              </w:rPr>
              <w:t>R5-169122</w:t>
            </w:r>
          </w:p>
        </w:tc>
      </w:tr>
      <w:tr w:rsidR="0037403C" w:rsidRPr="00DF53B4" w14:paraId="379DDE6F"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CC9793"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DFC28A"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36DD56" w14:textId="77777777" w:rsidR="0037403C" w:rsidRPr="00DF53B4" w:rsidRDefault="0037403C" w:rsidP="003C5E15">
            <w:pPr>
              <w:rPr>
                <w:rFonts w:ascii="Arial" w:hAnsi="Arial" w:cs="Arial"/>
                <w:sz w:val="16"/>
                <w:szCs w:val="16"/>
              </w:rPr>
            </w:pPr>
            <w:r w:rsidRPr="00DF53B4">
              <w:rPr>
                <w:rFonts w:ascii="Arial" w:hAnsi="Arial" w:cs="Arial"/>
                <w:sz w:val="16"/>
                <w:szCs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DE5F" w14:textId="77777777" w:rsidR="0037403C" w:rsidRPr="00DF53B4" w:rsidRDefault="0037403C" w:rsidP="0081650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C0A9D8"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 to default contents for REGISTER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09A5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CB68C"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A3D747"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867E07" w14:textId="77777777" w:rsidR="0037403C" w:rsidRPr="00DF53B4" w:rsidRDefault="0037403C" w:rsidP="00F2078A">
            <w:pPr>
              <w:rPr>
                <w:rFonts w:ascii="Arial" w:hAnsi="Arial" w:cs="Arial"/>
                <w:sz w:val="16"/>
                <w:szCs w:val="16"/>
              </w:rPr>
            </w:pPr>
            <w:r w:rsidRPr="00DF53B4">
              <w:rPr>
                <w:rFonts w:ascii="Arial" w:hAnsi="Arial" w:cs="Arial"/>
                <w:sz w:val="16"/>
                <w:szCs w:val="16"/>
              </w:rPr>
              <w:t>R5-169130</w:t>
            </w:r>
          </w:p>
        </w:tc>
      </w:tr>
      <w:tr w:rsidR="0037403C" w:rsidRPr="00DF53B4" w14:paraId="2CF8119D"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6B26F6"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C26EA7" w14:textId="77777777" w:rsidR="0037403C" w:rsidRPr="00DF53B4" w:rsidRDefault="0037403C" w:rsidP="00750D8B">
            <w:pPr>
              <w:rPr>
                <w:rFonts w:ascii="Arial" w:hAnsi="Arial" w:cs="Arial"/>
                <w:sz w:val="16"/>
                <w:szCs w:val="16"/>
              </w:rPr>
            </w:pPr>
            <w:r w:rsidRPr="00DF53B4">
              <w:rPr>
                <w:rFonts w:ascii="Arial" w:hAnsi="Arial" w:cs="Arial"/>
                <w:sz w:val="16"/>
                <w:szCs w:val="16"/>
              </w:rPr>
              <w:t>RP-162075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1BDADA" w14:textId="77777777" w:rsidR="0037403C" w:rsidRPr="00DF53B4" w:rsidRDefault="0037403C" w:rsidP="003C5E15">
            <w:pPr>
              <w:rPr>
                <w:rFonts w:ascii="Arial" w:hAnsi="Arial" w:cs="Arial"/>
                <w:sz w:val="16"/>
                <w:szCs w:val="16"/>
              </w:rPr>
            </w:pPr>
            <w:r w:rsidRPr="00DF53B4">
              <w:rPr>
                <w:rFonts w:ascii="Arial" w:hAnsi="Arial" w:cs="Arial"/>
                <w:sz w:val="16"/>
                <w:szCs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7C366"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FFF09B" w14:textId="77777777" w:rsidR="0037403C" w:rsidRPr="00DF53B4" w:rsidRDefault="0037403C" w:rsidP="0085560C">
            <w:pPr>
              <w:rPr>
                <w:rFonts w:ascii="Arial" w:hAnsi="Arial" w:cs="Arial"/>
                <w:sz w:val="16"/>
                <w:szCs w:val="16"/>
              </w:rPr>
            </w:pPr>
            <w:r w:rsidRPr="00DF53B4">
              <w:rPr>
                <w:rFonts w:ascii="Arial" w:hAnsi="Arial" w:cs="Arial"/>
                <w:sz w:val="16"/>
                <w:szCs w:val="16"/>
              </w:rPr>
              <w:t>Add test case for Emergency call with emergency registration /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E27E6"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D883B"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02BEF"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1223E7" w14:textId="77777777" w:rsidR="0037403C" w:rsidRPr="00DF53B4" w:rsidRDefault="0037403C" w:rsidP="00F2078A">
            <w:pPr>
              <w:rPr>
                <w:rFonts w:ascii="Arial" w:hAnsi="Arial" w:cs="Arial"/>
                <w:sz w:val="16"/>
                <w:szCs w:val="16"/>
              </w:rPr>
            </w:pPr>
            <w:r w:rsidRPr="00DF53B4">
              <w:rPr>
                <w:rFonts w:ascii="Arial" w:hAnsi="Arial" w:cs="Arial"/>
                <w:sz w:val="16"/>
                <w:szCs w:val="16"/>
              </w:rPr>
              <w:t>R5-169153</w:t>
            </w:r>
          </w:p>
        </w:tc>
      </w:tr>
      <w:tr w:rsidR="0037403C" w:rsidRPr="00DF53B4" w14:paraId="3FC85B49" w14:textId="77777777" w:rsidTr="0037403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C86C75" w14:textId="77777777" w:rsidR="0037403C" w:rsidRPr="00DF53B4" w:rsidRDefault="0037403C" w:rsidP="00750D8B">
            <w:pPr>
              <w:rPr>
                <w:rFonts w:ascii="Arial" w:hAnsi="Arial" w:cs="Arial"/>
                <w:sz w:val="16"/>
                <w:szCs w:val="16"/>
              </w:rPr>
            </w:pPr>
            <w:r w:rsidRPr="00DF53B4">
              <w:rPr>
                <w:rFonts w:ascii="Arial" w:hAnsi="Arial" w:cs="Arial"/>
                <w:sz w:val="16"/>
                <w:szCs w:val="16"/>
              </w:rPr>
              <w:t>RP-74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F595B9" w14:textId="77777777" w:rsidR="0037403C" w:rsidRPr="00DF53B4" w:rsidRDefault="0037403C" w:rsidP="00750D8B">
            <w:pPr>
              <w:rPr>
                <w:rFonts w:ascii="Arial" w:hAnsi="Arial" w:cs="Arial"/>
                <w:sz w:val="16"/>
                <w:szCs w:val="16"/>
              </w:rPr>
            </w:pPr>
            <w:r w:rsidRPr="00DF53B4">
              <w:rPr>
                <w:rFonts w:ascii="Arial" w:hAnsi="Arial" w:cs="Arial"/>
                <w:sz w:val="16"/>
                <w:szCs w:val="16"/>
              </w:rPr>
              <w:t>RP-162102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7DD684" w14:textId="77777777" w:rsidR="0037403C" w:rsidRPr="00DF53B4" w:rsidRDefault="0037403C" w:rsidP="003C5E15">
            <w:pPr>
              <w:rPr>
                <w:rFonts w:ascii="Arial" w:hAnsi="Arial" w:cs="Arial"/>
                <w:sz w:val="16"/>
                <w:szCs w:val="16"/>
              </w:rPr>
            </w:pPr>
            <w:r w:rsidRPr="00DF53B4">
              <w:rPr>
                <w:rFonts w:ascii="Arial" w:hAnsi="Arial" w:cs="Arial"/>
                <w:sz w:val="16"/>
                <w:szCs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B469F" w14:textId="77777777" w:rsidR="0037403C" w:rsidRPr="00DF53B4" w:rsidRDefault="0037403C" w:rsidP="0081650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F0EBDF" w14:textId="77777777" w:rsidR="0037403C" w:rsidRPr="00DF53B4" w:rsidRDefault="0037403C" w:rsidP="0085560C">
            <w:pPr>
              <w:rPr>
                <w:rFonts w:ascii="Arial" w:hAnsi="Arial" w:cs="Arial"/>
                <w:sz w:val="16"/>
                <w:szCs w:val="16"/>
              </w:rPr>
            </w:pPr>
            <w:r w:rsidRPr="00DF53B4">
              <w:rPr>
                <w:rFonts w:ascii="Arial" w:hAnsi="Arial" w:cs="Arial"/>
                <w:sz w:val="16"/>
                <w:szCs w:val="16"/>
              </w:rPr>
              <w:t>Corrections to condition handling in Annex 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95A700" w14:textId="77777777" w:rsidR="0037403C" w:rsidRPr="00DF53B4" w:rsidRDefault="0037403C" w:rsidP="0085560C">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46E70" w14:textId="77777777" w:rsidR="0037403C" w:rsidRPr="00DF53B4" w:rsidRDefault="0037403C" w:rsidP="001F6A1B">
            <w:pPr>
              <w:pStyle w:val="TAL"/>
              <w:rPr>
                <w:rFonts w:cs="Arial"/>
                <w:sz w:val="16"/>
                <w:szCs w:val="16"/>
                <w:lang w:eastAsia="en-US"/>
              </w:rPr>
            </w:pPr>
            <w:r w:rsidRPr="00DF53B4">
              <w:rPr>
                <w:rFonts w:cs="Arial"/>
                <w:sz w:val="16"/>
                <w:szCs w:val="16"/>
                <w:lang w:eastAsia="en-US"/>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D8472" w14:textId="77777777" w:rsidR="0037403C" w:rsidRPr="00DF53B4" w:rsidRDefault="0037403C" w:rsidP="00F2078A">
            <w:pPr>
              <w:pStyle w:val="TAL"/>
              <w:rPr>
                <w:rFonts w:cs="Arial"/>
                <w:sz w:val="16"/>
                <w:szCs w:val="16"/>
                <w:lang w:eastAsia="en-US"/>
              </w:rPr>
            </w:pPr>
            <w:r w:rsidRPr="00DF53B4">
              <w:rPr>
                <w:rFonts w:cs="Arial"/>
                <w:sz w:val="16"/>
                <w:szCs w:val="16"/>
                <w:lang w:eastAsia="en-US"/>
              </w:rPr>
              <w:t>13.1.0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4EF2E1" w14:textId="77777777" w:rsidR="0037403C" w:rsidRPr="00DF53B4" w:rsidRDefault="0037403C" w:rsidP="00F2078A">
            <w:pPr>
              <w:rPr>
                <w:rFonts w:ascii="Arial" w:hAnsi="Arial" w:cs="Arial"/>
                <w:sz w:val="16"/>
                <w:szCs w:val="16"/>
              </w:rPr>
            </w:pPr>
            <w:r w:rsidRPr="00DF53B4">
              <w:rPr>
                <w:rFonts w:ascii="Arial" w:hAnsi="Arial" w:cs="Arial"/>
                <w:sz w:val="16"/>
                <w:szCs w:val="16"/>
              </w:rPr>
              <w:t>R5-169170</w:t>
            </w:r>
          </w:p>
        </w:tc>
      </w:tr>
      <w:tr w:rsidR="0030798B" w:rsidRPr="00DF53B4" w14:paraId="7F989CE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62C62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599133"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243E18" w14:textId="77777777" w:rsidR="0030798B" w:rsidRPr="00DF53B4" w:rsidRDefault="0030798B" w:rsidP="0030798B">
            <w:pPr>
              <w:rPr>
                <w:rFonts w:ascii="Arial" w:hAnsi="Arial" w:cs="Arial"/>
                <w:sz w:val="16"/>
                <w:szCs w:val="16"/>
              </w:rPr>
            </w:pPr>
            <w:r w:rsidRPr="00DF53B4">
              <w:rPr>
                <w:rFonts w:ascii="Arial" w:hAnsi="Arial" w:cs="Arial"/>
                <w:sz w:val="16"/>
                <w:szCs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F267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246858" w14:textId="77777777" w:rsidR="0030798B" w:rsidRPr="00DF53B4" w:rsidRDefault="0030798B" w:rsidP="0030798B">
            <w:pPr>
              <w:rPr>
                <w:rFonts w:ascii="Arial" w:hAnsi="Arial" w:cs="Arial"/>
                <w:sz w:val="16"/>
                <w:szCs w:val="16"/>
              </w:rPr>
            </w:pPr>
            <w:r w:rsidRPr="00DF53B4">
              <w:rPr>
                <w:rFonts w:ascii="Arial" w:hAnsi="Arial" w:cs="Arial"/>
                <w:sz w:val="16"/>
                <w:szCs w:val="16"/>
              </w:rPr>
              <w:t>Deletions of applicability and ICS/IXIT statements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C3D721"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0DAB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279A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B14B09" w14:textId="77777777" w:rsidR="0030798B" w:rsidRPr="00DF53B4" w:rsidRDefault="0030798B" w:rsidP="0030798B">
            <w:pPr>
              <w:rPr>
                <w:rFonts w:ascii="Arial" w:hAnsi="Arial" w:cs="Arial"/>
                <w:sz w:val="16"/>
                <w:szCs w:val="16"/>
              </w:rPr>
            </w:pPr>
            <w:r w:rsidRPr="00DF53B4">
              <w:rPr>
                <w:rFonts w:ascii="Arial" w:hAnsi="Arial" w:cs="Arial"/>
                <w:sz w:val="16"/>
                <w:szCs w:val="16"/>
              </w:rPr>
              <w:t>R5-170525</w:t>
            </w:r>
          </w:p>
        </w:tc>
      </w:tr>
      <w:tr w:rsidR="0030798B" w:rsidRPr="00DF53B4" w14:paraId="6D98F7D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C7C427"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BCC03E"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27ED95" w14:textId="77777777" w:rsidR="0030798B" w:rsidRPr="00DF53B4" w:rsidRDefault="0030798B" w:rsidP="0030798B">
            <w:pPr>
              <w:rPr>
                <w:rFonts w:ascii="Arial" w:hAnsi="Arial" w:cs="Arial"/>
                <w:sz w:val="16"/>
                <w:szCs w:val="16"/>
              </w:rPr>
            </w:pPr>
            <w:r w:rsidRPr="00DF53B4">
              <w:rPr>
                <w:rFonts w:ascii="Arial" w:hAnsi="Arial" w:cs="Arial"/>
                <w:sz w:val="16"/>
                <w:szCs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2258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F76373" w14:textId="77777777" w:rsidR="0030798B" w:rsidRPr="00DF53B4" w:rsidRDefault="0030798B" w:rsidP="0030798B">
            <w:pPr>
              <w:rPr>
                <w:rFonts w:ascii="Arial" w:hAnsi="Arial" w:cs="Arial"/>
                <w:sz w:val="16"/>
                <w:szCs w:val="16"/>
              </w:rPr>
            </w:pPr>
            <w:r w:rsidRPr="00DF53B4">
              <w:rPr>
                <w:rFonts w:ascii="Arial" w:hAnsi="Arial" w:cs="Arial"/>
                <w:sz w:val="16"/>
                <w:szCs w:val="16"/>
              </w:rPr>
              <w:t>Deletions of applicability and ICS/IXIT statements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AEF95C"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A11C4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7CD0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16694" w14:textId="77777777" w:rsidR="0030798B" w:rsidRPr="00DF53B4" w:rsidRDefault="0030798B" w:rsidP="0030798B">
            <w:pPr>
              <w:rPr>
                <w:rFonts w:ascii="Arial" w:hAnsi="Arial" w:cs="Arial"/>
                <w:sz w:val="16"/>
                <w:szCs w:val="16"/>
              </w:rPr>
            </w:pPr>
            <w:r w:rsidRPr="00DF53B4">
              <w:rPr>
                <w:rFonts w:ascii="Arial" w:hAnsi="Arial" w:cs="Arial"/>
                <w:sz w:val="16"/>
                <w:szCs w:val="16"/>
              </w:rPr>
              <w:t>R5-170526</w:t>
            </w:r>
          </w:p>
        </w:tc>
      </w:tr>
      <w:tr w:rsidR="0030798B" w:rsidRPr="00DF53B4" w14:paraId="0EB326C6"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698053"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6CBC0F"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773F01" w14:textId="77777777" w:rsidR="0030798B" w:rsidRPr="00DF53B4" w:rsidRDefault="0030798B" w:rsidP="0030798B">
            <w:pPr>
              <w:rPr>
                <w:rFonts w:ascii="Arial" w:hAnsi="Arial" w:cs="Arial"/>
                <w:sz w:val="16"/>
                <w:szCs w:val="16"/>
              </w:rPr>
            </w:pPr>
            <w:r w:rsidRPr="00DF53B4">
              <w:rPr>
                <w:rFonts w:ascii="Arial" w:hAnsi="Arial" w:cs="Arial"/>
                <w:sz w:val="16"/>
                <w:szCs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B8BBA3"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0357DA"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IMS test 12.26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4DEE6F"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C0E08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3855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CE7D8B" w14:textId="77777777" w:rsidR="0030798B" w:rsidRPr="00DF53B4" w:rsidRDefault="0030798B" w:rsidP="0030798B">
            <w:pPr>
              <w:rPr>
                <w:rFonts w:ascii="Arial" w:hAnsi="Arial" w:cs="Arial"/>
                <w:sz w:val="16"/>
                <w:szCs w:val="16"/>
              </w:rPr>
            </w:pPr>
            <w:r w:rsidRPr="00DF53B4">
              <w:rPr>
                <w:rFonts w:ascii="Arial" w:hAnsi="Arial" w:cs="Arial"/>
                <w:sz w:val="16"/>
                <w:szCs w:val="16"/>
              </w:rPr>
              <w:t>R5-170530</w:t>
            </w:r>
          </w:p>
        </w:tc>
      </w:tr>
      <w:tr w:rsidR="0030798B" w:rsidRPr="00DF53B4" w14:paraId="7815FC6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E340E4"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3D1ED3"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D4871A" w14:textId="77777777" w:rsidR="0030798B" w:rsidRPr="00DF53B4" w:rsidRDefault="0030798B" w:rsidP="0030798B">
            <w:pPr>
              <w:rPr>
                <w:rFonts w:ascii="Arial" w:hAnsi="Arial" w:cs="Arial"/>
                <w:sz w:val="16"/>
                <w:szCs w:val="16"/>
              </w:rPr>
            </w:pPr>
            <w:r w:rsidRPr="00DF53B4">
              <w:rPr>
                <w:rFonts w:ascii="Arial" w:hAnsi="Arial" w:cs="Arial"/>
                <w:sz w:val="16"/>
                <w:szCs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FD36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6ED469" w14:textId="77777777" w:rsidR="0030798B" w:rsidRPr="00DF53B4" w:rsidRDefault="0030798B" w:rsidP="0030798B">
            <w:pPr>
              <w:rPr>
                <w:rFonts w:ascii="Arial" w:hAnsi="Arial" w:cs="Arial"/>
                <w:sz w:val="16"/>
                <w:szCs w:val="16"/>
              </w:rPr>
            </w:pPr>
            <w:r w:rsidRPr="00DF53B4">
              <w:rPr>
                <w:rFonts w:ascii="Arial" w:hAnsi="Arial" w:cs="Arial"/>
                <w:sz w:val="16"/>
                <w:szCs w:val="16"/>
              </w:rPr>
              <w:t>Expired grace period for audio feature parameter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D7BBDB"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E6FD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25562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682311" w14:textId="77777777" w:rsidR="0030798B" w:rsidRPr="00DF53B4" w:rsidRDefault="0030798B" w:rsidP="0030798B">
            <w:pPr>
              <w:rPr>
                <w:rFonts w:ascii="Arial" w:hAnsi="Arial" w:cs="Arial"/>
                <w:sz w:val="16"/>
                <w:szCs w:val="16"/>
              </w:rPr>
            </w:pPr>
            <w:r w:rsidRPr="00DF53B4">
              <w:rPr>
                <w:rFonts w:ascii="Arial" w:hAnsi="Arial" w:cs="Arial"/>
                <w:sz w:val="16"/>
                <w:szCs w:val="16"/>
              </w:rPr>
              <w:t>R5-170564</w:t>
            </w:r>
          </w:p>
        </w:tc>
      </w:tr>
      <w:tr w:rsidR="0030798B" w:rsidRPr="00DF53B4" w14:paraId="103178C0"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818C6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F35AA7"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E9846B" w14:textId="77777777" w:rsidR="0030798B" w:rsidRPr="00DF53B4" w:rsidRDefault="0030798B" w:rsidP="0030798B">
            <w:pPr>
              <w:rPr>
                <w:rFonts w:ascii="Arial" w:hAnsi="Arial" w:cs="Arial"/>
                <w:sz w:val="16"/>
                <w:szCs w:val="16"/>
              </w:rPr>
            </w:pPr>
            <w:r w:rsidRPr="00DF53B4">
              <w:rPr>
                <w:rFonts w:ascii="Arial" w:hAnsi="Arial" w:cs="Arial"/>
                <w:sz w:val="16"/>
                <w:szCs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9EF36"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AACBA6" w14:textId="77777777" w:rsidR="0030798B" w:rsidRPr="00DF53B4" w:rsidRDefault="0030798B" w:rsidP="0030798B">
            <w:pPr>
              <w:rPr>
                <w:rFonts w:ascii="Arial" w:hAnsi="Arial" w:cs="Arial"/>
                <w:sz w:val="16"/>
                <w:szCs w:val="16"/>
              </w:rPr>
            </w:pPr>
            <w:r w:rsidRPr="00DF53B4">
              <w:rPr>
                <w:rFonts w:ascii="Arial" w:hAnsi="Arial" w:cs="Arial"/>
                <w:sz w:val="16"/>
                <w:szCs w:val="16"/>
              </w:rPr>
              <w:t>De-implementation of R5-168949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5381C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5E36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14D1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C75C6D" w14:textId="77777777" w:rsidR="0030798B" w:rsidRPr="00DF53B4" w:rsidRDefault="0030798B" w:rsidP="0030798B">
            <w:pPr>
              <w:rPr>
                <w:rFonts w:ascii="Arial" w:hAnsi="Arial" w:cs="Arial"/>
                <w:sz w:val="16"/>
                <w:szCs w:val="16"/>
              </w:rPr>
            </w:pPr>
            <w:r w:rsidRPr="00DF53B4">
              <w:rPr>
                <w:rFonts w:ascii="Arial" w:hAnsi="Arial" w:cs="Arial"/>
                <w:sz w:val="16"/>
                <w:szCs w:val="16"/>
              </w:rPr>
              <w:t>R5-170610</w:t>
            </w:r>
          </w:p>
        </w:tc>
      </w:tr>
      <w:tr w:rsidR="0030798B" w:rsidRPr="00DF53B4" w14:paraId="045CF38C"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F2053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BFC46F"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DFB6E8" w14:textId="77777777" w:rsidR="0030798B" w:rsidRPr="00DF53B4" w:rsidRDefault="0030798B" w:rsidP="0030798B">
            <w:pPr>
              <w:rPr>
                <w:rFonts w:ascii="Arial" w:hAnsi="Arial" w:cs="Arial"/>
                <w:sz w:val="16"/>
                <w:szCs w:val="16"/>
              </w:rPr>
            </w:pPr>
            <w:r w:rsidRPr="00DF53B4">
              <w:rPr>
                <w:rFonts w:ascii="Arial" w:hAnsi="Arial" w:cs="Arial"/>
                <w:sz w:val="16"/>
                <w:szCs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4A"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9C1A02" w14:textId="77777777" w:rsidR="0030798B" w:rsidRPr="00DF53B4" w:rsidRDefault="0030798B" w:rsidP="0030798B">
            <w:pPr>
              <w:rPr>
                <w:rFonts w:ascii="Arial" w:hAnsi="Arial" w:cs="Arial"/>
                <w:sz w:val="16"/>
                <w:szCs w:val="16"/>
              </w:rPr>
            </w:pPr>
            <w:r w:rsidRPr="00DF53B4">
              <w:rPr>
                <w:rFonts w:ascii="Arial" w:hAnsi="Arial" w:cs="Arial"/>
                <w:sz w:val="16"/>
                <w:szCs w:val="16"/>
              </w:rPr>
              <w:t>Adding optional port number to BSF server address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9EAEBE"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29E2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9B34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808436" w14:textId="77777777" w:rsidR="0030798B" w:rsidRPr="00DF53B4" w:rsidRDefault="0030798B" w:rsidP="0030798B">
            <w:pPr>
              <w:rPr>
                <w:rFonts w:ascii="Arial" w:hAnsi="Arial" w:cs="Arial"/>
                <w:sz w:val="16"/>
                <w:szCs w:val="16"/>
              </w:rPr>
            </w:pPr>
            <w:r w:rsidRPr="00DF53B4">
              <w:rPr>
                <w:rFonts w:ascii="Arial" w:hAnsi="Arial" w:cs="Arial"/>
                <w:sz w:val="16"/>
                <w:szCs w:val="16"/>
              </w:rPr>
              <w:t>R5-170611</w:t>
            </w:r>
          </w:p>
        </w:tc>
      </w:tr>
      <w:tr w:rsidR="0030798B" w:rsidRPr="00DF53B4" w14:paraId="3811CAA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F7F2D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2CDA2E"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BB0516" w14:textId="77777777" w:rsidR="0030798B" w:rsidRPr="00DF53B4" w:rsidRDefault="0030798B" w:rsidP="0030798B">
            <w:pPr>
              <w:rPr>
                <w:rFonts w:ascii="Arial" w:hAnsi="Arial" w:cs="Arial"/>
                <w:sz w:val="16"/>
                <w:szCs w:val="16"/>
              </w:rPr>
            </w:pPr>
            <w:r w:rsidRPr="00DF53B4">
              <w:rPr>
                <w:rFonts w:ascii="Arial" w:hAnsi="Arial" w:cs="Arial"/>
                <w:sz w:val="16"/>
                <w:szCs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EBF75"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C3DA9F" w14:textId="77777777" w:rsidR="0030798B" w:rsidRPr="00DF53B4" w:rsidRDefault="0030798B" w:rsidP="0030798B">
            <w:pPr>
              <w:rPr>
                <w:rFonts w:ascii="Arial" w:hAnsi="Arial" w:cs="Arial"/>
                <w:sz w:val="16"/>
                <w:szCs w:val="16"/>
              </w:rPr>
            </w:pPr>
            <w:r w:rsidRPr="00DF53B4">
              <w:rPr>
                <w:rFonts w:ascii="Arial" w:hAnsi="Arial" w:cs="Arial"/>
                <w:sz w:val="16"/>
                <w:szCs w:val="16"/>
              </w:rPr>
              <w:t>Resolving cross-references in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A6EDE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01EFEA"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DCFF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00A048" w14:textId="77777777" w:rsidR="0030798B" w:rsidRPr="00DF53B4" w:rsidRDefault="0030798B" w:rsidP="0030798B">
            <w:pPr>
              <w:rPr>
                <w:rFonts w:ascii="Arial" w:hAnsi="Arial" w:cs="Arial"/>
                <w:sz w:val="16"/>
                <w:szCs w:val="16"/>
              </w:rPr>
            </w:pPr>
            <w:r w:rsidRPr="00DF53B4">
              <w:rPr>
                <w:rFonts w:ascii="Arial" w:hAnsi="Arial" w:cs="Arial"/>
                <w:sz w:val="16"/>
                <w:szCs w:val="16"/>
              </w:rPr>
              <w:t>R5-170612</w:t>
            </w:r>
          </w:p>
        </w:tc>
      </w:tr>
      <w:tr w:rsidR="0030798B" w:rsidRPr="00DF53B4" w14:paraId="08D24D62"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98B3CD"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36835D"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5A29A0" w14:textId="77777777" w:rsidR="0030798B" w:rsidRPr="00DF53B4" w:rsidRDefault="0030798B" w:rsidP="0030798B">
            <w:pPr>
              <w:rPr>
                <w:rFonts w:ascii="Arial" w:hAnsi="Arial" w:cs="Arial"/>
                <w:sz w:val="16"/>
                <w:szCs w:val="16"/>
              </w:rPr>
            </w:pPr>
            <w:r w:rsidRPr="00DF53B4">
              <w:rPr>
                <w:rFonts w:ascii="Arial" w:hAnsi="Arial" w:cs="Arial"/>
                <w:sz w:val="16"/>
                <w:szCs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BCAB9"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9CEEC0" w14:textId="77777777" w:rsidR="0030798B" w:rsidRPr="00DF53B4" w:rsidRDefault="0030798B" w:rsidP="0030798B">
            <w:pPr>
              <w:rPr>
                <w:rFonts w:ascii="Arial" w:hAnsi="Arial" w:cs="Arial"/>
                <w:sz w:val="16"/>
                <w:szCs w:val="16"/>
              </w:rPr>
            </w:pPr>
            <w:r w:rsidRPr="00DF53B4">
              <w:rPr>
                <w:rFonts w:ascii="Arial" w:hAnsi="Arial" w:cs="Arial"/>
                <w:sz w:val="16"/>
                <w:szCs w:val="16"/>
              </w:rPr>
              <w:t>Swapping br-send and br-recv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8029E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410A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ED38C"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565A48" w14:textId="77777777" w:rsidR="0030798B" w:rsidRPr="00DF53B4" w:rsidRDefault="0030798B" w:rsidP="0030798B">
            <w:pPr>
              <w:rPr>
                <w:rFonts w:ascii="Arial" w:hAnsi="Arial" w:cs="Arial"/>
                <w:sz w:val="16"/>
                <w:szCs w:val="16"/>
              </w:rPr>
            </w:pPr>
            <w:r w:rsidRPr="00DF53B4">
              <w:rPr>
                <w:rFonts w:ascii="Arial" w:hAnsi="Arial" w:cs="Arial"/>
                <w:sz w:val="16"/>
                <w:szCs w:val="16"/>
              </w:rPr>
              <w:t>R5-170670</w:t>
            </w:r>
          </w:p>
        </w:tc>
      </w:tr>
      <w:tr w:rsidR="0030798B" w:rsidRPr="00DF53B4" w14:paraId="5EE0A1B8"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EF582F"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16C3AA"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5D1A44" w14:textId="77777777" w:rsidR="0030798B" w:rsidRPr="00DF53B4" w:rsidRDefault="0030798B" w:rsidP="0030798B">
            <w:pPr>
              <w:rPr>
                <w:rFonts w:ascii="Arial" w:hAnsi="Arial" w:cs="Arial"/>
                <w:sz w:val="16"/>
                <w:szCs w:val="16"/>
              </w:rPr>
            </w:pPr>
            <w:r w:rsidRPr="00DF53B4">
              <w:rPr>
                <w:rFonts w:ascii="Arial" w:hAnsi="Arial" w:cs="Arial"/>
                <w:sz w:val="16"/>
                <w:szCs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55D73"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9EC7D7" w14:textId="77777777" w:rsidR="0030798B" w:rsidRPr="00DF53B4" w:rsidRDefault="0030798B" w:rsidP="0030798B">
            <w:pPr>
              <w:rPr>
                <w:rFonts w:ascii="Arial" w:hAnsi="Arial" w:cs="Arial"/>
                <w:sz w:val="16"/>
                <w:szCs w:val="16"/>
              </w:rPr>
            </w:pPr>
            <w:r w:rsidRPr="00DF53B4">
              <w:rPr>
                <w:rFonts w:ascii="Arial" w:hAnsi="Arial" w:cs="Arial"/>
                <w:sz w:val="16"/>
                <w:szCs w:val="16"/>
              </w:rPr>
              <w:t>Strength-tag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654C6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303E2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DC70C"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59DF84" w14:textId="77777777" w:rsidR="0030798B" w:rsidRPr="00DF53B4" w:rsidRDefault="0030798B" w:rsidP="0030798B">
            <w:pPr>
              <w:rPr>
                <w:rFonts w:ascii="Arial" w:hAnsi="Arial" w:cs="Arial"/>
                <w:sz w:val="16"/>
                <w:szCs w:val="16"/>
              </w:rPr>
            </w:pPr>
            <w:r w:rsidRPr="00DF53B4">
              <w:rPr>
                <w:rFonts w:ascii="Arial" w:hAnsi="Arial" w:cs="Arial"/>
                <w:sz w:val="16"/>
                <w:szCs w:val="16"/>
              </w:rPr>
              <w:t>R5-170671</w:t>
            </w:r>
          </w:p>
        </w:tc>
      </w:tr>
      <w:tr w:rsidR="0030798B" w:rsidRPr="00DF53B4" w14:paraId="2958A0D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A8F6B8"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F0DD9BE"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673341" w14:textId="77777777" w:rsidR="0030798B" w:rsidRPr="00DF53B4" w:rsidRDefault="0030798B" w:rsidP="0030798B">
            <w:pPr>
              <w:rPr>
                <w:rFonts w:ascii="Arial" w:hAnsi="Arial" w:cs="Arial"/>
                <w:sz w:val="16"/>
                <w:szCs w:val="16"/>
              </w:rPr>
            </w:pPr>
            <w:r w:rsidRPr="00DF53B4">
              <w:rPr>
                <w:rFonts w:ascii="Arial" w:hAnsi="Arial" w:cs="Arial"/>
                <w:sz w:val="16"/>
                <w:szCs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26075F"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F5C1A6"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IMS test case 19.5.6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12BF2C"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CA17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C6CE9"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BB1670" w14:textId="77777777" w:rsidR="0030798B" w:rsidRPr="00DF53B4" w:rsidRDefault="0030798B" w:rsidP="0030798B">
            <w:pPr>
              <w:rPr>
                <w:rFonts w:ascii="Arial" w:hAnsi="Arial" w:cs="Arial"/>
                <w:sz w:val="16"/>
                <w:szCs w:val="16"/>
              </w:rPr>
            </w:pPr>
            <w:r w:rsidRPr="00DF53B4">
              <w:rPr>
                <w:rFonts w:ascii="Arial" w:hAnsi="Arial" w:cs="Arial"/>
                <w:sz w:val="16"/>
                <w:szCs w:val="16"/>
              </w:rPr>
              <w:t>R5-170672</w:t>
            </w:r>
          </w:p>
        </w:tc>
      </w:tr>
      <w:tr w:rsidR="0030798B" w:rsidRPr="00DF53B4" w14:paraId="6052AB3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1EAC33"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C0E96E"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C8170D" w14:textId="77777777" w:rsidR="0030798B" w:rsidRPr="00DF53B4" w:rsidRDefault="0030798B" w:rsidP="0030798B">
            <w:pPr>
              <w:rPr>
                <w:rFonts w:ascii="Arial" w:hAnsi="Arial" w:cs="Arial"/>
                <w:sz w:val="16"/>
                <w:szCs w:val="16"/>
              </w:rPr>
            </w:pPr>
            <w:r w:rsidRPr="00DF53B4">
              <w:rPr>
                <w:rFonts w:ascii="Arial" w:hAnsi="Arial" w:cs="Arial"/>
                <w:sz w:val="16"/>
                <w:szCs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90B64"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A6C19C" w14:textId="77777777" w:rsidR="0030798B" w:rsidRPr="00DF53B4" w:rsidRDefault="0030798B" w:rsidP="0030798B">
            <w:pPr>
              <w:rPr>
                <w:rFonts w:ascii="Arial" w:hAnsi="Arial" w:cs="Arial"/>
                <w:sz w:val="16"/>
                <w:szCs w:val="16"/>
              </w:rPr>
            </w:pPr>
            <w:r w:rsidRPr="00DF53B4">
              <w:rPr>
                <w:rFonts w:ascii="Arial" w:hAnsi="Arial" w:cs="Arial"/>
                <w:sz w:val="16"/>
                <w:szCs w:val="16"/>
              </w:rPr>
              <w:t>New Generic Test Procedure for Originating MTSI Video Call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5E660D"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7DB52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9C388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31107E" w14:textId="77777777" w:rsidR="0030798B" w:rsidRPr="00DF53B4" w:rsidRDefault="0030798B" w:rsidP="0030798B">
            <w:pPr>
              <w:rPr>
                <w:rFonts w:ascii="Arial" w:hAnsi="Arial" w:cs="Arial"/>
                <w:sz w:val="16"/>
                <w:szCs w:val="16"/>
              </w:rPr>
            </w:pPr>
            <w:r w:rsidRPr="00DF53B4">
              <w:rPr>
                <w:rFonts w:ascii="Arial" w:hAnsi="Arial" w:cs="Arial"/>
                <w:sz w:val="16"/>
                <w:szCs w:val="16"/>
              </w:rPr>
              <w:t>R5-170781</w:t>
            </w:r>
          </w:p>
        </w:tc>
      </w:tr>
      <w:tr w:rsidR="0030798B" w:rsidRPr="00DF53B4" w14:paraId="6E0DAE00"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7FE12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ECA20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0FD33D" w14:textId="77777777" w:rsidR="0030798B" w:rsidRPr="00DF53B4" w:rsidRDefault="0030798B" w:rsidP="0030798B">
            <w:pPr>
              <w:rPr>
                <w:rFonts w:ascii="Arial" w:hAnsi="Arial" w:cs="Arial"/>
                <w:sz w:val="16"/>
                <w:szCs w:val="16"/>
              </w:rPr>
            </w:pPr>
            <w:r w:rsidRPr="00DF53B4">
              <w:rPr>
                <w:rFonts w:ascii="Arial" w:hAnsi="Arial" w:cs="Arial"/>
                <w:sz w:val="16"/>
                <w:szCs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77ABD"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9C8B9D" w14:textId="77777777" w:rsidR="0030798B" w:rsidRPr="00DF53B4" w:rsidRDefault="0030798B" w:rsidP="0030798B">
            <w:pPr>
              <w:rPr>
                <w:rFonts w:ascii="Arial" w:hAnsi="Arial" w:cs="Arial"/>
                <w:sz w:val="16"/>
                <w:szCs w:val="16"/>
              </w:rPr>
            </w:pPr>
            <w:r w:rsidRPr="00DF53B4">
              <w:rPr>
                <w:rFonts w:ascii="Arial" w:hAnsi="Arial" w:cs="Arial"/>
                <w:sz w:val="16"/>
                <w:szCs w:val="16"/>
              </w:rPr>
              <w:t>New Generic Test Procedure for Terminating MTSI Video Call over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A4CF8B"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AC23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A879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F04EDA" w14:textId="77777777" w:rsidR="0030798B" w:rsidRPr="00DF53B4" w:rsidRDefault="0030798B" w:rsidP="0030798B">
            <w:pPr>
              <w:rPr>
                <w:rFonts w:ascii="Arial" w:hAnsi="Arial" w:cs="Arial"/>
                <w:sz w:val="16"/>
                <w:szCs w:val="16"/>
              </w:rPr>
            </w:pPr>
            <w:r w:rsidRPr="00DF53B4">
              <w:rPr>
                <w:rFonts w:ascii="Arial" w:hAnsi="Arial" w:cs="Arial"/>
                <w:sz w:val="16"/>
                <w:szCs w:val="16"/>
              </w:rPr>
              <w:t>R5-170782</w:t>
            </w:r>
          </w:p>
        </w:tc>
      </w:tr>
      <w:tr w:rsidR="0030798B" w:rsidRPr="00DF53B4" w14:paraId="34649DA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D927AB"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D393BA"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D720CA" w14:textId="77777777" w:rsidR="0030798B" w:rsidRPr="00DF53B4" w:rsidRDefault="0030798B" w:rsidP="0030798B">
            <w:pPr>
              <w:rPr>
                <w:rFonts w:ascii="Arial" w:hAnsi="Arial" w:cs="Arial"/>
                <w:sz w:val="16"/>
                <w:szCs w:val="16"/>
              </w:rPr>
            </w:pPr>
            <w:r w:rsidRPr="00DF53B4">
              <w:rPr>
                <w:rFonts w:ascii="Arial" w:hAnsi="Arial" w:cs="Arial"/>
                <w:sz w:val="16"/>
                <w:szCs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18D2C"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6195C5"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of Default messages for IMS Registration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BB76AA"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C4384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AF60B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1F4345" w14:textId="77777777" w:rsidR="0030798B" w:rsidRPr="00DF53B4" w:rsidRDefault="0030798B" w:rsidP="0030798B">
            <w:pPr>
              <w:rPr>
                <w:rFonts w:ascii="Arial" w:hAnsi="Arial" w:cs="Arial"/>
                <w:sz w:val="16"/>
                <w:szCs w:val="16"/>
              </w:rPr>
            </w:pPr>
            <w:r w:rsidRPr="00DF53B4">
              <w:rPr>
                <w:rFonts w:ascii="Arial" w:hAnsi="Arial" w:cs="Arial"/>
                <w:sz w:val="16"/>
                <w:szCs w:val="16"/>
              </w:rPr>
              <w:t>R5-170885</w:t>
            </w:r>
          </w:p>
        </w:tc>
      </w:tr>
      <w:tr w:rsidR="0030798B" w:rsidRPr="00DF53B4" w14:paraId="6D736722"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3003B87"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F85E32"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4267D2" w14:textId="77777777" w:rsidR="0030798B" w:rsidRPr="00DF53B4" w:rsidRDefault="0030798B" w:rsidP="0030798B">
            <w:pPr>
              <w:rPr>
                <w:rFonts w:ascii="Arial" w:hAnsi="Arial" w:cs="Arial"/>
                <w:sz w:val="16"/>
                <w:szCs w:val="16"/>
              </w:rPr>
            </w:pPr>
            <w:r w:rsidRPr="00DF53B4">
              <w:rPr>
                <w:rFonts w:ascii="Arial" w:hAnsi="Arial" w:cs="Arial"/>
                <w:sz w:val="16"/>
                <w:szCs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E452"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64C92D" w14:textId="77777777" w:rsidR="0030798B" w:rsidRPr="00DF53B4" w:rsidRDefault="0030798B" w:rsidP="0030798B">
            <w:pPr>
              <w:rPr>
                <w:rFonts w:ascii="Arial" w:hAnsi="Arial" w:cs="Arial"/>
                <w:sz w:val="16"/>
                <w:szCs w:val="16"/>
              </w:rPr>
            </w:pPr>
            <w:r w:rsidRPr="00DF53B4">
              <w:rPr>
                <w:rFonts w:ascii="Arial" w:hAnsi="Arial" w:cs="Arial"/>
                <w:sz w:val="16"/>
                <w:szCs w:val="16"/>
              </w:rPr>
              <w:t>Content-Type in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867D58"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3631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7C9C0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7AA75D" w14:textId="77777777" w:rsidR="0030798B" w:rsidRPr="00DF53B4" w:rsidRDefault="0030798B" w:rsidP="0030798B">
            <w:pPr>
              <w:rPr>
                <w:rFonts w:ascii="Arial" w:hAnsi="Arial" w:cs="Arial"/>
                <w:sz w:val="16"/>
                <w:szCs w:val="16"/>
              </w:rPr>
            </w:pPr>
            <w:r w:rsidRPr="00DF53B4">
              <w:rPr>
                <w:rFonts w:ascii="Arial" w:hAnsi="Arial" w:cs="Arial"/>
                <w:sz w:val="16"/>
                <w:szCs w:val="16"/>
              </w:rPr>
              <w:t>R5-170921</w:t>
            </w:r>
          </w:p>
        </w:tc>
      </w:tr>
      <w:tr w:rsidR="0030798B" w:rsidRPr="00DF53B4" w14:paraId="7AC60A1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488712"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72CA55"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C8DE0A" w14:textId="77777777" w:rsidR="0030798B" w:rsidRPr="00DF53B4" w:rsidRDefault="0030798B" w:rsidP="0030798B">
            <w:pPr>
              <w:rPr>
                <w:rFonts w:ascii="Arial" w:hAnsi="Arial" w:cs="Arial"/>
                <w:sz w:val="16"/>
                <w:szCs w:val="16"/>
              </w:rPr>
            </w:pPr>
            <w:r w:rsidRPr="00DF53B4">
              <w:rPr>
                <w:rFonts w:ascii="Arial" w:hAnsi="Arial" w:cs="Arial"/>
                <w:sz w:val="16"/>
                <w:szCs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B2A8F"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C9C6C6A" w14:textId="77777777" w:rsidR="0030798B" w:rsidRPr="00DF53B4" w:rsidRDefault="0030798B" w:rsidP="0030798B">
            <w:pPr>
              <w:rPr>
                <w:rFonts w:ascii="Arial" w:hAnsi="Arial" w:cs="Arial"/>
                <w:sz w:val="16"/>
                <w:szCs w:val="16"/>
              </w:rPr>
            </w:pPr>
            <w:r w:rsidRPr="00DF53B4">
              <w:rPr>
                <w:rFonts w:ascii="Arial" w:hAnsi="Arial" w:cs="Arial"/>
                <w:sz w:val="16"/>
                <w:szCs w:val="16"/>
              </w:rPr>
              <w:t>Editorial update of fixed broadband access supplementary services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F80EC0"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5AB97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AACC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141DC0" w14:textId="77777777" w:rsidR="0030798B" w:rsidRPr="00DF53B4" w:rsidRDefault="0030798B" w:rsidP="0030798B">
            <w:pPr>
              <w:rPr>
                <w:rFonts w:ascii="Arial" w:hAnsi="Arial" w:cs="Arial"/>
                <w:sz w:val="16"/>
                <w:szCs w:val="16"/>
              </w:rPr>
            </w:pPr>
            <w:r w:rsidRPr="00DF53B4">
              <w:rPr>
                <w:rFonts w:ascii="Arial" w:hAnsi="Arial" w:cs="Arial"/>
                <w:sz w:val="16"/>
                <w:szCs w:val="16"/>
              </w:rPr>
              <w:t>R5-171213</w:t>
            </w:r>
          </w:p>
        </w:tc>
      </w:tr>
      <w:tr w:rsidR="0030798B" w:rsidRPr="00DF53B4" w14:paraId="0F99196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7E0F2A"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88D01"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E65BE5" w14:textId="77777777" w:rsidR="0030798B" w:rsidRPr="00DF53B4" w:rsidRDefault="0030798B" w:rsidP="0030798B">
            <w:pPr>
              <w:rPr>
                <w:rFonts w:ascii="Arial" w:hAnsi="Arial" w:cs="Arial"/>
                <w:sz w:val="16"/>
                <w:szCs w:val="16"/>
              </w:rPr>
            </w:pPr>
            <w:r w:rsidRPr="00DF53B4">
              <w:rPr>
                <w:rFonts w:ascii="Arial" w:hAnsi="Arial" w:cs="Arial"/>
                <w:sz w:val="16"/>
                <w:szCs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035D7"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FE1DD2" w14:textId="77777777" w:rsidR="0030798B" w:rsidRPr="00DF53B4" w:rsidRDefault="0030798B" w:rsidP="0030798B">
            <w:pPr>
              <w:rPr>
                <w:rFonts w:ascii="Arial" w:hAnsi="Arial" w:cs="Arial"/>
                <w:sz w:val="16"/>
                <w:szCs w:val="16"/>
              </w:rPr>
            </w:pPr>
            <w:r w:rsidRPr="00DF53B4">
              <w:rPr>
                <w:rFonts w:ascii="Arial" w:hAnsi="Arial" w:cs="Arial"/>
                <w:sz w:val="16"/>
                <w:szCs w:val="16"/>
              </w:rPr>
              <w:t>Update test cases H.15.2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CADB4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4B1DD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C596C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3634EC" w14:textId="77777777" w:rsidR="0030798B" w:rsidRPr="00DF53B4" w:rsidRDefault="0030798B" w:rsidP="0030798B">
            <w:pPr>
              <w:rPr>
                <w:rFonts w:ascii="Arial" w:hAnsi="Arial" w:cs="Arial"/>
                <w:sz w:val="16"/>
                <w:szCs w:val="16"/>
              </w:rPr>
            </w:pPr>
            <w:r w:rsidRPr="00DF53B4">
              <w:rPr>
                <w:rFonts w:ascii="Arial" w:hAnsi="Arial" w:cs="Arial"/>
                <w:sz w:val="16"/>
                <w:szCs w:val="16"/>
              </w:rPr>
              <w:t>R5-171258</w:t>
            </w:r>
          </w:p>
        </w:tc>
      </w:tr>
      <w:tr w:rsidR="0030798B" w:rsidRPr="00DF53B4" w14:paraId="13B494CD"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704BD2"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219BB77"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398798" w14:textId="77777777" w:rsidR="0030798B" w:rsidRPr="00DF53B4" w:rsidRDefault="0030798B" w:rsidP="0030798B">
            <w:pPr>
              <w:rPr>
                <w:rFonts w:ascii="Arial" w:hAnsi="Arial" w:cs="Arial"/>
                <w:sz w:val="16"/>
                <w:szCs w:val="16"/>
              </w:rPr>
            </w:pPr>
            <w:r w:rsidRPr="00DF53B4">
              <w:rPr>
                <w:rFonts w:ascii="Arial" w:hAnsi="Arial" w:cs="Arial"/>
                <w:sz w:val="16"/>
                <w:szCs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9102"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AEDBD0" w14:textId="77777777" w:rsidR="0030798B" w:rsidRPr="00DF53B4" w:rsidRDefault="0030798B" w:rsidP="0030798B">
            <w:pPr>
              <w:rPr>
                <w:rFonts w:ascii="Arial" w:hAnsi="Arial" w:cs="Arial"/>
                <w:sz w:val="16"/>
                <w:szCs w:val="16"/>
              </w:rPr>
            </w:pPr>
            <w:r w:rsidRPr="00DF53B4">
              <w:rPr>
                <w:rFonts w:ascii="Arial" w:hAnsi="Arial" w:cs="Arial"/>
                <w:sz w:val="16"/>
                <w:szCs w:val="16"/>
              </w:rPr>
              <w:t>Update test cases H.15.4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33738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E31DD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FD86B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271099" w14:textId="77777777" w:rsidR="0030798B" w:rsidRPr="00DF53B4" w:rsidRDefault="0030798B" w:rsidP="0030798B">
            <w:pPr>
              <w:rPr>
                <w:rFonts w:ascii="Arial" w:hAnsi="Arial" w:cs="Arial"/>
                <w:sz w:val="16"/>
                <w:szCs w:val="16"/>
              </w:rPr>
            </w:pPr>
            <w:r w:rsidRPr="00DF53B4">
              <w:rPr>
                <w:rFonts w:ascii="Arial" w:hAnsi="Arial" w:cs="Arial"/>
                <w:sz w:val="16"/>
                <w:szCs w:val="16"/>
              </w:rPr>
              <w:t>R5-171269</w:t>
            </w:r>
          </w:p>
        </w:tc>
      </w:tr>
      <w:tr w:rsidR="0030798B" w:rsidRPr="00DF53B4" w14:paraId="1D8BBEEC"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BD4070"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5DB28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95999D" w14:textId="77777777" w:rsidR="0030798B" w:rsidRPr="00DF53B4" w:rsidRDefault="0030798B" w:rsidP="0030798B">
            <w:pPr>
              <w:rPr>
                <w:rFonts w:ascii="Arial" w:hAnsi="Arial" w:cs="Arial"/>
                <w:sz w:val="16"/>
                <w:szCs w:val="16"/>
              </w:rPr>
            </w:pPr>
            <w:r w:rsidRPr="00DF53B4">
              <w:rPr>
                <w:rFonts w:ascii="Arial" w:hAnsi="Arial" w:cs="Arial"/>
                <w:sz w:val="16"/>
                <w:szCs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2EFF5"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C2C4E44" w14:textId="77777777" w:rsidR="0030798B" w:rsidRPr="00DF53B4" w:rsidRDefault="0030798B" w:rsidP="0030798B">
            <w:pPr>
              <w:rPr>
                <w:rFonts w:ascii="Arial" w:hAnsi="Arial" w:cs="Arial"/>
                <w:sz w:val="16"/>
                <w:szCs w:val="16"/>
              </w:rPr>
            </w:pPr>
            <w:r w:rsidRPr="00DF53B4">
              <w:rPr>
                <w:rFonts w:ascii="Arial" w:hAnsi="Arial" w:cs="Arial"/>
                <w:sz w:val="16"/>
                <w:szCs w:val="16"/>
              </w:rPr>
              <w:t>Update test cases H.15.7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C34C6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648F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9B46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CB6FC5" w14:textId="77777777" w:rsidR="0030798B" w:rsidRPr="00DF53B4" w:rsidRDefault="0030798B" w:rsidP="0030798B">
            <w:pPr>
              <w:rPr>
                <w:rFonts w:ascii="Arial" w:hAnsi="Arial" w:cs="Arial"/>
                <w:sz w:val="16"/>
                <w:szCs w:val="16"/>
              </w:rPr>
            </w:pPr>
            <w:r w:rsidRPr="00DF53B4">
              <w:rPr>
                <w:rFonts w:ascii="Arial" w:hAnsi="Arial" w:cs="Arial"/>
                <w:sz w:val="16"/>
                <w:szCs w:val="16"/>
              </w:rPr>
              <w:t>R5-171286</w:t>
            </w:r>
          </w:p>
        </w:tc>
      </w:tr>
      <w:tr w:rsidR="0030798B" w:rsidRPr="00DF53B4" w14:paraId="6D873F8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281BD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C17C45"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C9497F" w14:textId="77777777" w:rsidR="0030798B" w:rsidRPr="00DF53B4" w:rsidRDefault="0030798B" w:rsidP="0030798B">
            <w:pPr>
              <w:rPr>
                <w:rFonts w:ascii="Arial" w:hAnsi="Arial" w:cs="Arial"/>
                <w:sz w:val="16"/>
                <w:szCs w:val="16"/>
              </w:rPr>
            </w:pPr>
            <w:r w:rsidRPr="00DF53B4">
              <w:rPr>
                <w:rFonts w:ascii="Arial" w:hAnsi="Arial" w:cs="Arial"/>
                <w:sz w:val="16"/>
                <w:szCs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54C3B"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1A24AA" w14:textId="77777777" w:rsidR="0030798B" w:rsidRPr="00DF53B4" w:rsidRDefault="0030798B" w:rsidP="0030798B">
            <w:pPr>
              <w:rPr>
                <w:rFonts w:ascii="Arial" w:hAnsi="Arial" w:cs="Arial"/>
                <w:sz w:val="16"/>
                <w:szCs w:val="16"/>
              </w:rPr>
            </w:pPr>
            <w:r w:rsidRPr="00DF53B4">
              <w:rPr>
                <w:rFonts w:ascii="Arial" w:hAnsi="Arial" w:cs="Arial"/>
                <w:sz w:val="16"/>
                <w:szCs w:val="16"/>
              </w:rPr>
              <w:t>Resolve EN in G.8.1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FD4E32"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ADB619"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FA01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1C94DB" w14:textId="77777777" w:rsidR="0030798B" w:rsidRPr="00DF53B4" w:rsidRDefault="0030798B" w:rsidP="0030798B">
            <w:pPr>
              <w:rPr>
                <w:rFonts w:ascii="Arial" w:hAnsi="Arial" w:cs="Arial"/>
                <w:sz w:val="16"/>
                <w:szCs w:val="16"/>
              </w:rPr>
            </w:pPr>
            <w:r w:rsidRPr="00DF53B4">
              <w:rPr>
                <w:rFonts w:ascii="Arial" w:hAnsi="Arial" w:cs="Arial"/>
                <w:sz w:val="16"/>
                <w:szCs w:val="16"/>
              </w:rPr>
              <w:t>R5-171473</w:t>
            </w:r>
          </w:p>
        </w:tc>
      </w:tr>
      <w:tr w:rsidR="0030798B" w:rsidRPr="00DF53B4" w14:paraId="70BF357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9CA05D"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C101E7"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72C6F9" w14:textId="77777777" w:rsidR="0030798B" w:rsidRPr="00DF53B4" w:rsidRDefault="0030798B" w:rsidP="0030798B">
            <w:pPr>
              <w:rPr>
                <w:rFonts w:ascii="Arial" w:hAnsi="Arial" w:cs="Arial"/>
                <w:sz w:val="16"/>
                <w:szCs w:val="16"/>
              </w:rPr>
            </w:pPr>
            <w:r w:rsidRPr="00DF53B4">
              <w:rPr>
                <w:rFonts w:ascii="Arial" w:hAnsi="Arial" w:cs="Arial"/>
                <w:sz w:val="16"/>
                <w:szCs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7FFF2"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32B751"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AF4E1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34330"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454DD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C752C5" w14:textId="77777777" w:rsidR="0030798B" w:rsidRPr="00DF53B4" w:rsidRDefault="0030798B" w:rsidP="0030798B">
            <w:pPr>
              <w:rPr>
                <w:rFonts w:ascii="Arial" w:hAnsi="Arial" w:cs="Arial"/>
                <w:sz w:val="16"/>
                <w:szCs w:val="16"/>
              </w:rPr>
            </w:pPr>
            <w:r w:rsidRPr="00DF53B4">
              <w:rPr>
                <w:rFonts w:ascii="Arial" w:hAnsi="Arial" w:cs="Arial"/>
                <w:sz w:val="16"/>
                <w:szCs w:val="16"/>
              </w:rPr>
              <w:t>R5-171474</w:t>
            </w:r>
          </w:p>
        </w:tc>
      </w:tr>
      <w:tr w:rsidR="0030798B" w:rsidRPr="00DF53B4" w14:paraId="189D1105"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7317A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5E7000"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FB9B38" w14:textId="77777777" w:rsidR="0030798B" w:rsidRPr="00DF53B4" w:rsidRDefault="0030798B" w:rsidP="0030798B">
            <w:pPr>
              <w:rPr>
                <w:rFonts w:ascii="Arial" w:hAnsi="Arial" w:cs="Arial"/>
                <w:sz w:val="16"/>
                <w:szCs w:val="16"/>
              </w:rPr>
            </w:pPr>
            <w:r w:rsidRPr="00DF53B4">
              <w:rPr>
                <w:rFonts w:ascii="Arial" w:hAnsi="Arial" w:cs="Arial"/>
                <w:sz w:val="16"/>
                <w:szCs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EB0C6"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507878" w14:textId="77777777" w:rsidR="0030798B" w:rsidRPr="00DF53B4" w:rsidRDefault="0030798B" w:rsidP="0030798B">
            <w:pPr>
              <w:rPr>
                <w:rFonts w:ascii="Arial" w:hAnsi="Arial" w:cs="Arial"/>
                <w:sz w:val="16"/>
                <w:szCs w:val="16"/>
              </w:rPr>
            </w:pPr>
            <w:r w:rsidRPr="00DF53B4">
              <w:rPr>
                <w:rFonts w:ascii="Arial" w:hAnsi="Arial" w:cs="Arial"/>
                <w:sz w:val="16"/>
                <w:szCs w:val="16"/>
              </w:rPr>
              <w:t>Unify description of IMS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52A5395"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5599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BB7B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2500D1" w14:textId="77777777" w:rsidR="0030798B" w:rsidRPr="00DF53B4" w:rsidRDefault="0030798B" w:rsidP="0030798B">
            <w:pPr>
              <w:rPr>
                <w:rFonts w:ascii="Arial" w:hAnsi="Arial" w:cs="Arial"/>
                <w:sz w:val="16"/>
                <w:szCs w:val="16"/>
              </w:rPr>
            </w:pPr>
            <w:r w:rsidRPr="00DF53B4">
              <w:rPr>
                <w:rFonts w:ascii="Arial" w:hAnsi="Arial" w:cs="Arial"/>
                <w:sz w:val="16"/>
                <w:szCs w:val="16"/>
              </w:rPr>
              <w:t>R5-171475</w:t>
            </w:r>
          </w:p>
        </w:tc>
      </w:tr>
      <w:tr w:rsidR="0030798B" w:rsidRPr="00DF53B4" w14:paraId="1A0DE25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A29E0B"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595F2CC"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905E0A" w14:textId="77777777" w:rsidR="0030798B" w:rsidRPr="00DF53B4" w:rsidRDefault="0030798B" w:rsidP="0030798B">
            <w:pPr>
              <w:rPr>
                <w:rFonts w:ascii="Arial" w:hAnsi="Arial" w:cs="Arial"/>
                <w:sz w:val="16"/>
                <w:szCs w:val="16"/>
              </w:rPr>
            </w:pPr>
            <w:r w:rsidRPr="00DF53B4">
              <w:rPr>
                <w:rFonts w:ascii="Arial" w:hAnsi="Arial" w:cs="Arial"/>
                <w:sz w:val="16"/>
                <w:szCs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48EFB"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9E1BDC" w14:textId="77777777" w:rsidR="0030798B" w:rsidRPr="00DF53B4" w:rsidRDefault="0030798B" w:rsidP="0030798B">
            <w:pPr>
              <w:rPr>
                <w:rFonts w:ascii="Arial" w:hAnsi="Arial" w:cs="Arial"/>
                <w:sz w:val="16"/>
                <w:szCs w:val="16"/>
              </w:rPr>
            </w:pPr>
            <w:r w:rsidRPr="00DF53B4">
              <w:rPr>
                <w:rFonts w:ascii="Arial" w:hAnsi="Arial" w:cs="Arial"/>
                <w:sz w:val="16"/>
                <w:szCs w:val="16"/>
              </w:rPr>
              <w:t>Update generic procedure MO speech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9F975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7CFAC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AE9EC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0D3DEF" w14:textId="77777777" w:rsidR="0030798B" w:rsidRPr="00DF53B4" w:rsidRDefault="0030798B" w:rsidP="0030798B">
            <w:pPr>
              <w:rPr>
                <w:rFonts w:ascii="Arial" w:hAnsi="Arial" w:cs="Arial"/>
                <w:sz w:val="16"/>
                <w:szCs w:val="16"/>
              </w:rPr>
            </w:pPr>
            <w:r w:rsidRPr="00DF53B4">
              <w:rPr>
                <w:rFonts w:ascii="Arial" w:hAnsi="Arial" w:cs="Arial"/>
                <w:sz w:val="16"/>
                <w:szCs w:val="16"/>
              </w:rPr>
              <w:t>R5-171476</w:t>
            </w:r>
          </w:p>
        </w:tc>
      </w:tr>
      <w:tr w:rsidR="0030798B" w:rsidRPr="00DF53B4" w14:paraId="62799EC4"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B15915"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B351EC"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5A95AA" w14:textId="77777777" w:rsidR="0030798B" w:rsidRPr="00DF53B4" w:rsidRDefault="0030798B" w:rsidP="0030798B">
            <w:pPr>
              <w:rPr>
                <w:rFonts w:ascii="Arial" w:hAnsi="Arial" w:cs="Arial"/>
                <w:sz w:val="16"/>
                <w:szCs w:val="16"/>
              </w:rPr>
            </w:pPr>
            <w:r w:rsidRPr="00DF53B4">
              <w:rPr>
                <w:rFonts w:ascii="Arial" w:hAnsi="Arial" w:cs="Arial"/>
                <w:sz w:val="16"/>
                <w:szCs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C66CF"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70FB0D" w14:textId="77777777" w:rsidR="0030798B" w:rsidRPr="00DF53B4" w:rsidRDefault="0030798B" w:rsidP="0030798B">
            <w:pPr>
              <w:rPr>
                <w:rFonts w:ascii="Arial" w:hAnsi="Arial" w:cs="Arial"/>
                <w:sz w:val="16"/>
                <w:szCs w:val="16"/>
              </w:rPr>
            </w:pPr>
            <w:r w:rsidRPr="00DF53B4">
              <w:rPr>
                <w:rFonts w:ascii="Arial" w:hAnsi="Arial" w:cs="Arial"/>
                <w:sz w:val="16"/>
                <w:szCs w:val="16"/>
              </w:rPr>
              <w:t>Update generic procedure MT speech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5BF220"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4654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8E42B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A22BDD" w14:textId="77777777" w:rsidR="0030798B" w:rsidRPr="00DF53B4" w:rsidRDefault="0030798B" w:rsidP="0030798B">
            <w:pPr>
              <w:rPr>
                <w:rFonts w:ascii="Arial" w:hAnsi="Arial" w:cs="Arial"/>
                <w:sz w:val="16"/>
                <w:szCs w:val="16"/>
              </w:rPr>
            </w:pPr>
            <w:r w:rsidRPr="00DF53B4">
              <w:rPr>
                <w:rFonts w:ascii="Arial" w:hAnsi="Arial" w:cs="Arial"/>
                <w:sz w:val="16"/>
                <w:szCs w:val="16"/>
              </w:rPr>
              <w:t>R5-171477</w:t>
            </w:r>
          </w:p>
        </w:tc>
      </w:tr>
      <w:tr w:rsidR="0030798B" w:rsidRPr="00DF53B4" w14:paraId="2F7ACA8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CCAB1A"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CD05D9"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6623FC" w14:textId="77777777" w:rsidR="0030798B" w:rsidRPr="00DF53B4" w:rsidRDefault="0030798B" w:rsidP="0030798B">
            <w:pPr>
              <w:rPr>
                <w:rFonts w:ascii="Arial" w:hAnsi="Arial" w:cs="Arial"/>
                <w:sz w:val="16"/>
                <w:szCs w:val="16"/>
              </w:rPr>
            </w:pPr>
            <w:r w:rsidRPr="00DF53B4">
              <w:rPr>
                <w:rFonts w:ascii="Arial" w:hAnsi="Arial" w:cs="Arial"/>
                <w:sz w:val="16"/>
                <w:szCs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F3F56"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AD6FF9" w14:textId="77777777" w:rsidR="0030798B" w:rsidRPr="00DF53B4" w:rsidRDefault="0030798B" w:rsidP="0030798B">
            <w:pPr>
              <w:rPr>
                <w:rFonts w:ascii="Arial" w:hAnsi="Arial" w:cs="Arial"/>
                <w:sz w:val="16"/>
                <w:szCs w:val="16"/>
              </w:rPr>
            </w:pPr>
            <w:r w:rsidRPr="00DF53B4">
              <w:rPr>
                <w:rFonts w:ascii="Arial" w:hAnsi="Arial" w:cs="Arial"/>
                <w:sz w:val="16"/>
                <w:szCs w:val="16"/>
              </w:rPr>
              <w:t>Update generic procedure MO video call for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ADAA5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C308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8FA1D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057F3" w14:textId="77777777" w:rsidR="0030798B" w:rsidRPr="00DF53B4" w:rsidRDefault="0030798B" w:rsidP="0030798B">
            <w:pPr>
              <w:rPr>
                <w:rFonts w:ascii="Arial" w:hAnsi="Arial" w:cs="Arial"/>
                <w:sz w:val="16"/>
                <w:szCs w:val="16"/>
              </w:rPr>
            </w:pPr>
            <w:r w:rsidRPr="00DF53B4">
              <w:rPr>
                <w:rFonts w:ascii="Arial" w:hAnsi="Arial" w:cs="Arial"/>
                <w:sz w:val="16"/>
                <w:szCs w:val="16"/>
              </w:rPr>
              <w:t>R5-171478</w:t>
            </w:r>
          </w:p>
        </w:tc>
      </w:tr>
      <w:tr w:rsidR="0030798B" w:rsidRPr="00DF53B4" w14:paraId="428E6B9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B7D723"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C5217E"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A2DF6E" w14:textId="77777777" w:rsidR="0030798B" w:rsidRPr="00DF53B4" w:rsidRDefault="0030798B" w:rsidP="0030798B">
            <w:pPr>
              <w:rPr>
                <w:rFonts w:ascii="Arial" w:hAnsi="Arial" w:cs="Arial"/>
                <w:sz w:val="16"/>
                <w:szCs w:val="16"/>
              </w:rPr>
            </w:pPr>
            <w:r w:rsidRPr="00DF53B4">
              <w:rPr>
                <w:rFonts w:ascii="Arial" w:hAnsi="Arial" w:cs="Arial"/>
                <w:sz w:val="16"/>
                <w:szCs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22DCA"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838C62" w14:textId="77777777" w:rsidR="0030798B" w:rsidRPr="00DF53B4" w:rsidRDefault="0030798B" w:rsidP="0030798B">
            <w:pPr>
              <w:rPr>
                <w:rFonts w:ascii="Arial" w:hAnsi="Arial" w:cs="Arial"/>
                <w:sz w:val="16"/>
                <w:szCs w:val="16"/>
              </w:rPr>
            </w:pPr>
            <w:r w:rsidRPr="00DF53B4">
              <w:rPr>
                <w:rFonts w:ascii="Arial" w:hAnsi="Arial" w:cs="Arial"/>
                <w:sz w:val="16"/>
                <w:szCs w:val="16"/>
              </w:rPr>
              <w:t>Addition of new TC 19.4.6 “Emergency call without emergency registration / Failure of registration / Rejected by 403(Forbidden)”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AD319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44B37"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6634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AAB27E" w14:textId="77777777" w:rsidR="0030798B" w:rsidRPr="00DF53B4" w:rsidRDefault="0030798B" w:rsidP="0030798B">
            <w:pPr>
              <w:rPr>
                <w:rFonts w:ascii="Arial" w:hAnsi="Arial" w:cs="Arial"/>
                <w:sz w:val="16"/>
                <w:szCs w:val="16"/>
              </w:rPr>
            </w:pPr>
            <w:r w:rsidRPr="00DF53B4">
              <w:rPr>
                <w:rFonts w:ascii="Arial" w:hAnsi="Arial" w:cs="Arial"/>
                <w:sz w:val="16"/>
                <w:szCs w:val="16"/>
              </w:rPr>
              <w:t>R5-171480</w:t>
            </w:r>
          </w:p>
        </w:tc>
      </w:tr>
      <w:tr w:rsidR="0030798B" w:rsidRPr="00DF53B4" w14:paraId="6ED27CA5"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CC2FF5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CB5566"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97EFF7" w14:textId="77777777" w:rsidR="0030798B" w:rsidRPr="00DF53B4" w:rsidRDefault="0030798B" w:rsidP="0030798B">
            <w:pPr>
              <w:rPr>
                <w:rFonts w:ascii="Arial" w:hAnsi="Arial" w:cs="Arial"/>
                <w:sz w:val="16"/>
                <w:szCs w:val="16"/>
              </w:rPr>
            </w:pPr>
            <w:r w:rsidRPr="00DF53B4">
              <w:rPr>
                <w:rFonts w:ascii="Arial" w:hAnsi="Arial" w:cs="Arial"/>
                <w:sz w:val="16"/>
                <w:szCs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D9C44"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C0A5C3" w14:textId="77777777" w:rsidR="0030798B" w:rsidRPr="00DF53B4" w:rsidRDefault="0030798B" w:rsidP="0030798B">
            <w:pPr>
              <w:rPr>
                <w:rFonts w:ascii="Arial" w:hAnsi="Arial" w:cs="Arial"/>
                <w:sz w:val="16"/>
                <w:szCs w:val="16"/>
              </w:rPr>
            </w:pPr>
            <w:r w:rsidRPr="00DF53B4">
              <w:rPr>
                <w:rFonts w:ascii="Arial" w:hAnsi="Arial" w:cs="Arial"/>
                <w:sz w:val="16"/>
                <w:szCs w:val="16"/>
              </w:rPr>
              <w:t>Addition of new TC 19.1.6 “Emergency call with emergency registration / Success / GIBA against a network with GIBA support only”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A3E123"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0D781"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836E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3ED085" w14:textId="77777777" w:rsidR="0030798B" w:rsidRPr="00DF53B4" w:rsidRDefault="0030798B" w:rsidP="0030798B">
            <w:pPr>
              <w:rPr>
                <w:rFonts w:ascii="Arial" w:hAnsi="Arial" w:cs="Arial"/>
                <w:sz w:val="16"/>
                <w:szCs w:val="16"/>
              </w:rPr>
            </w:pPr>
            <w:r w:rsidRPr="00DF53B4">
              <w:rPr>
                <w:rFonts w:ascii="Arial" w:hAnsi="Arial" w:cs="Arial"/>
                <w:sz w:val="16"/>
                <w:szCs w:val="16"/>
              </w:rPr>
              <w:t>R5-171482</w:t>
            </w:r>
          </w:p>
        </w:tc>
      </w:tr>
      <w:tr w:rsidR="0030798B" w:rsidRPr="00DF53B4" w14:paraId="0E5B0789"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04A960"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E27CD9"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DC7AC9" w14:textId="77777777" w:rsidR="0030798B" w:rsidRPr="00DF53B4" w:rsidRDefault="0030798B" w:rsidP="0030798B">
            <w:pPr>
              <w:rPr>
                <w:rFonts w:ascii="Arial" w:hAnsi="Arial" w:cs="Arial"/>
                <w:sz w:val="16"/>
                <w:szCs w:val="16"/>
              </w:rPr>
            </w:pPr>
            <w:r w:rsidRPr="00DF53B4">
              <w:rPr>
                <w:rFonts w:ascii="Arial" w:hAnsi="Arial" w:cs="Arial"/>
                <w:sz w:val="16"/>
                <w:szCs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F1E81" w14:textId="77777777" w:rsidR="0030798B" w:rsidRPr="00DF53B4" w:rsidRDefault="0030798B" w:rsidP="0030798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21F828" w14:textId="77777777" w:rsidR="0030798B" w:rsidRPr="00DF53B4" w:rsidRDefault="0030798B" w:rsidP="0030798B">
            <w:pPr>
              <w:rPr>
                <w:rFonts w:ascii="Arial" w:hAnsi="Arial" w:cs="Arial"/>
                <w:sz w:val="16"/>
                <w:szCs w:val="16"/>
              </w:rPr>
            </w:pPr>
            <w:r w:rsidRPr="00DF53B4">
              <w:rPr>
                <w:rFonts w:ascii="Arial" w:hAnsi="Arial" w:cs="Arial"/>
                <w:sz w:val="16"/>
                <w:szCs w:val="16"/>
              </w:rPr>
              <w:t>Addition of new TC 19.4.7 “Emergency call without emergency registration / Failure of registration / GIBA support only”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39EBD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19560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06D40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006622" w14:textId="77777777" w:rsidR="0030798B" w:rsidRPr="00DF53B4" w:rsidRDefault="0030798B" w:rsidP="0030798B">
            <w:pPr>
              <w:rPr>
                <w:rFonts w:ascii="Arial" w:hAnsi="Arial" w:cs="Arial"/>
                <w:sz w:val="16"/>
                <w:szCs w:val="16"/>
              </w:rPr>
            </w:pPr>
            <w:r w:rsidRPr="00DF53B4">
              <w:rPr>
                <w:rFonts w:ascii="Arial" w:hAnsi="Arial" w:cs="Arial"/>
                <w:sz w:val="16"/>
                <w:szCs w:val="16"/>
              </w:rPr>
              <w:t>R5-171484</w:t>
            </w:r>
          </w:p>
        </w:tc>
      </w:tr>
      <w:tr w:rsidR="0030798B" w:rsidRPr="00DF53B4" w14:paraId="0F4B3772"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3CDCCC"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EF69A2" w14:textId="77777777" w:rsidR="0030798B" w:rsidRPr="00DF53B4" w:rsidRDefault="0030798B" w:rsidP="0030798B">
            <w:pPr>
              <w:rPr>
                <w:rFonts w:ascii="Arial" w:hAnsi="Arial" w:cs="Arial"/>
                <w:sz w:val="16"/>
                <w:szCs w:val="16"/>
              </w:rPr>
            </w:pPr>
            <w:r w:rsidRPr="00DF53B4">
              <w:rPr>
                <w:rFonts w:ascii="Arial" w:hAnsi="Arial" w:cs="Arial"/>
                <w:sz w:val="16"/>
                <w:szCs w:val="16"/>
              </w:rPr>
              <w:t>RP-170108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B4386D" w14:textId="77777777" w:rsidR="0030798B" w:rsidRPr="00DF53B4" w:rsidRDefault="0030798B" w:rsidP="0030798B">
            <w:pPr>
              <w:rPr>
                <w:rFonts w:ascii="Arial" w:hAnsi="Arial" w:cs="Arial"/>
                <w:sz w:val="16"/>
                <w:szCs w:val="16"/>
              </w:rPr>
            </w:pPr>
            <w:r w:rsidRPr="00DF53B4">
              <w:rPr>
                <w:rFonts w:ascii="Arial" w:hAnsi="Arial" w:cs="Arial"/>
                <w:sz w:val="16"/>
                <w:szCs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59FDD"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32BB46"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MO INVITE for SRVCC in prealerting phase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474C0A"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CECC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483A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4AA291" w14:textId="77777777" w:rsidR="0030798B" w:rsidRPr="00DF53B4" w:rsidRDefault="00D10166" w:rsidP="0030798B">
            <w:pPr>
              <w:rPr>
                <w:rFonts w:ascii="Arial" w:hAnsi="Arial" w:cs="Arial"/>
                <w:sz w:val="16"/>
                <w:szCs w:val="16"/>
              </w:rPr>
            </w:pPr>
            <w:r w:rsidRPr="00DF53B4">
              <w:rPr>
                <w:rFonts w:ascii="Arial" w:hAnsi="Arial" w:cs="Arial"/>
                <w:sz w:val="16"/>
                <w:szCs w:val="16"/>
              </w:rPr>
              <w:t>R5-171486</w:t>
            </w:r>
          </w:p>
        </w:tc>
      </w:tr>
      <w:tr w:rsidR="0030798B" w:rsidRPr="00DF53B4" w14:paraId="25831F9F"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9ACEA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F7C0E0"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AF3F25" w14:textId="77777777" w:rsidR="0030798B" w:rsidRPr="00DF53B4" w:rsidRDefault="0030798B" w:rsidP="0030798B">
            <w:pPr>
              <w:rPr>
                <w:rFonts w:ascii="Arial" w:hAnsi="Arial" w:cs="Arial"/>
                <w:sz w:val="16"/>
                <w:szCs w:val="16"/>
              </w:rPr>
            </w:pPr>
            <w:r w:rsidRPr="00DF53B4">
              <w:rPr>
                <w:rFonts w:ascii="Arial" w:hAnsi="Arial" w:cs="Arial"/>
                <w:sz w:val="16"/>
                <w:szCs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64C53"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7AFCD9"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WLAN MO and MT MTSI Video call message contents and procedures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42CB81"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5CFF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7B76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93DC9C" w14:textId="77777777" w:rsidR="0030798B" w:rsidRPr="00DF53B4" w:rsidRDefault="00D10166" w:rsidP="0030798B">
            <w:pPr>
              <w:rPr>
                <w:rFonts w:ascii="Arial" w:hAnsi="Arial" w:cs="Arial"/>
                <w:sz w:val="16"/>
                <w:szCs w:val="16"/>
              </w:rPr>
            </w:pPr>
            <w:r w:rsidRPr="00DF53B4">
              <w:rPr>
                <w:rFonts w:ascii="Arial" w:hAnsi="Arial" w:cs="Arial"/>
                <w:sz w:val="16"/>
                <w:szCs w:val="16"/>
              </w:rPr>
              <w:t>R5-171488</w:t>
            </w:r>
          </w:p>
        </w:tc>
      </w:tr>
      <w:tr w:rsidR="0030798B" w:rsidRPr="00DF53B4" w14:paraId="369221BE"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60CD2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AB72CA"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5F8181" w14:textId="77777777" w:rsidR="0030798B" w:rsidRPr="00DF53B4" w:rsidRDefault="0030798B" w:rsidP="0030798B">
            <w:pPr>
              <w:rPr>
                <w:rFonts w:ascii="Arial" w:hAnsi="Arial" w:cs="Arial"/>
                <w:sz w:val="16"/>
                <w:szCs w:val="16"/>
              </w:rPr>
            </w:pPr>
            <w:r w:rsidRPr="00DF53B4">
              <w:rPr>
                <w:rFonts w:ascii="Arial" w:hAnsi="Arial" w:cs="Arial"/>
                <w:sz w:val="16"/>
                <w:szCs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80EB2"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58C4E3"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IMS MT video call procedure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862CFB"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785DF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9C33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820F4F" w14:textId="77777777" w:rsidR="0030798B" w:rsidRPr="00DF53B4" w:rsidRDefault="00862364" w:rsidP="0030798B">
            <w:pPr>
              <w:rPr>
                <w:rFonts w:ascii="Arial" w:hAnsi="Arial" w:cs="Arial"/>
                <w:sz w:val="16"/>
                <w:szCs w:val="16"/>
              </w:rPr>
            </w:pPr>
            <w:r w:rsidRPr="00DF53B4">
              <w:rPr>
                <w:rFonts w:ascii="Arial" w:hAnsi="Arial" w:cs="Arial"/>
                <w:sz w:val="16"/>
                <w:szCs w:val="16"/>
              </w:rPr>
              <w:t>R5-171489</w:t>
            </w:r>
          </w:p>
        </w:tc>
      </w:tr>
      <w:tr w:rsidR="0030798B" w:rsidRPr="00DF53B4" w14:paraId="43B30B5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2539E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2B68D9"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62386F" w14:textId="77777777" w:rsidR="0030798B" w:rsidRPr="00DF53B4" w:rsidRDefault="0030798B" w:rsidP="0030798B">
            <w:pPr>
              <w:rPr>
                <w:rFonts w:ascii="Arial" w:hAnsi="Arial" w:cs="Arial"/>
                <w:sz w:val="16"/>
                <w:szCs w:val="16"/>
              </w:rPr>
            </w:pPr>
            <w:r w:rsidRPr="00DF53B4">
              <w:rPr>
                <w:rFonts w:ascii="Arial" w:hAnsi="Arial" w:cs="Arial"/>
                <w:sz w:val="16"/>
                <w:szCs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BA783"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5EE03"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GCF WI-154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1B89D05"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C831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D3F3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9EF1E7" w14:textId="77777777" w:rsidR="0030798B" w:rsidRPr="00DF53B4" w:rsidRDefault="00862364" w:rsidP="0030798B">
            <w:pPr>
              <w:rPr>
                <w:rFonts w:ascii="Arial" w:hAnsi="Arial" w:cs="Arial"/>
                <w:sz w:val="16"/>
                <w:szCs w:val="16"/>
              </w:rPr>
            </w:pPr>
            <w:r w:rsidRPr="00DF53B4">
              <w:rPr>
                <w:rFonts w:ascii="Arial" w:hAnsi="Arial" w:cs="Arial"/>
                <w:sz w:val="16"/>
                <w:szCs w:val="16"/>
              </w:rPr>
              <w:t>R5-171490</w:t>
            </w:r>
          </w:p>
        </w:tc>
      </w:tr>
      <w:tr w:rsidR="0030798B" w:rsidRPr="00DF53B4" w14:paraId="096AFCF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C74CC5"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D8E992"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85753C" w14:textId="77777777" w:rsidR="0030798B" w:rsidRPr="00DF53B4" w:rsidRDefault="0030798B" w:rsidP="0030798B">
            <w:pPr>
              <w:rPr>
                <w:rFonts w:ascii="Arial" w:hAnsi="Arial" w:cs="Arial"/>
                <w:sz w:val="16"/>
                <w:szCs w:val="16"/>
              </w:rPr>
            </w:pPr>
            <w:r w:rsidRPr="00DF53B4">
              <w:rPr>
                <w:rFonts w:ascii="Arial" w:hAnsi="Arial" w:cs="Arial"/>
                <w:sz w:val="16"/>
                <w:szCs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F478D"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98D45F"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IMS Speech AMR test cases 16.2, 16.3 and 16.4 for DTMF support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182CC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7AE08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570A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BF213D" w14:textId="77777777" w:rsidR="0030798B" w:rsidRPr="00DF53B4" w:rsidRDefault="00862364" w:rsidP="0030798B">
            <w:pPr>
              <w:rPr>
                <w:rFonts w:ascii="Arial" w:hAnsi="Arial" w:cs="Arial"/>
                <w:sz w:val="16"/>
                <w:szCs w:val="16"/>
              </w:rPr>
            </w:pPr>
            <w:r w:rsidRPr="00DF53B4">
              <w:rPr>
                <w:rFonts w:ascii="Arial" w:hAnsi="Arial" w:cs="Arial"/>
                <w:sz w:val="16"/>
                <w:szCs w:val="16"/>
              </w:rPr>
              <w:t>R5-171491</w:t>
            </w:r>
          </w:p>
        </w:tc>
      </w:tr>
      <w:tr w:rsidR="0030798B" w:rsidRPr="00DF53B4" w14:paraId="48FC47FF"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76BD4F"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496108"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1C47DF" w14:textId="77777777" w:rsidR="0030798B" w:rsidRPr="00DF53B4" w:rsidRDefault="0030798B" w:rsidP="0030798B">
            <w:pPr>
              <w:rPr>
                <w:rFonts w:ascii="Arial" w:hAnsi="Arial" w:cs="Arial"/>
                <w:sz w:val="16"/>
                <w:szCs w:val="16"/>
              </w:rPr>
            </w:pPr>
            <w:r w:rsidRPr="00DF53B4">
              <w:rPr>
                <w:rFonts w:ascii="Arial" w:hAnsi="Arial" w:cs="Arial"/>
                <w:sz w:val="16"/>
                <w:szCs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E194A"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1D1F93" w14:textId="77777777" w:rsidR="0030798B" w:rsidRPr="00DF53B4" w:rsidRDefault="0030798B" w:rsidP="0030798B">
            <w:pPr>
              <w:rPr>
                <w:rFonts w:ascii="Arial" w:hAnsi="Arial" w:cs="Arial"/>
                <w:sz w:val="16"/>
                <w:szCs w:val="16"/>
              </w:rPr>
            </w:pPr>
            <w:r w:rsidRPr="00DF53B4">
              <w:rPr>
                <w:rFonts w:ascii="Arial" w:hAnsi="Arial" w:cs="Arial"/>
                <w:sz w:val="16"/>
                <w:szCs w:val="16"/>
              </w:rPr>
              <w:t>Generic Test Procedure renumbering for MTSI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510F42"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C35468"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89F62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B5A809" w14:textId="77777777" w:rsidR="0030798B" w:rsidRPr="00DF53B4" w:rsidRDefault="00862364" w:rsidP="0030798B">
            <w:pPr>
              <w:rPr>
                <w:rFonts w:ascii="Arial" w:hAnsi="Arial" w:cs="Arial"/>
                <w:sz w:val="16"/>
                <w:szCs w:val="16"/>
              </w:rPr>
            </w:pPr>
            <w:r w:rsidRPr="00DF53B4">
              <w:rPr>
                <w:rFonts w:ascii="Arial" w:hAnsi="Arial" w:cs="Arial"/>
                <w:sz w:val="16"/>
                <w:szCs w:val="16"/>
              </w:rPr>
              <w:t>R5-171492</w:t>
            </w:r>
          </w:p>
        </w:tc>
      </w:tr>
      <w:tr w:rsidR="0030798B" w:rsidRPr="00DF53B4" w14:paraId="4F2EB6DA"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62DCA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B8A6ED"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E88FE9" w14:textId="77777777" w:rsidR="0030798B" w:rsidRPr="00DF53B4" w:rsidRDefault="0030798B" w:rsidP="0030798B">
            <w:pPr>
              <w:rPr>
                <w:rFonts w:ascii="Arial" w:hAnsi="Arial" w:cs="Arial"/>
                <w:sz w:val="16"/>
                <w:szCs w:val="16"/>
              </w:rPr>
            </w:pPr>
            <w:r w:rsidRPr="00DF53B4">
              <w:rPr>
                <w:rFonts w:ascii="Arial" w:hAnsi="Arial" w:cs="Arial"/>
                <w:sz w:val="16"/>
                <w:szCs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5D83A"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A50935" w14:textId="77777777" w:rsidR="0030798B" w:rsidRPr="00DF53B4" w:rsidRDefault="0030798B" w:rsidP="0030798B">
            <w:pPr>
              <w:rPr>
                <w:rFonts w:ascii="Arial" w:hAnsi="Arial" w:cs="Arial"/>
                <w:sz w:val="16"/>
                <w:szCs w:val="16"/>
              </w:rPr>
            </w:pPr>
            <w:r w:rsidRPr="00DF53B4">
              <w:rPr>
                <w:rFonts w:ascii="Arial" w:hAnsi="Arial" w:cs="Arial"/>
                <w:sz w:val="16"/>
                <w:szCs w:val="16"/>
              </w:rPr>
              <w:t>New TC H.9.1 SIP digest without TLS – abnormal procedures – 403 Forbidden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5EEB74"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B99A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1A32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9E18EA" w14:textId="77777777" w:rsidR="0030798B" w:rsidRPr="00DF53B4" w:rsidRDefault="00862364" w:rsidP="0030798B">
            <w:pPr>
              <w:rPr>
                <w:rFonts w:ascii="Arial" w:hAnsi="Arial" w:cs="Arial"/>
                <w:sz w:val="16"/>
                <w:szCs w:val="16"/>
              </w:rPr>
            </w:pPr>
            <w:r w:rsidRPr="00DF53B4">
              <w:rPr>
                <w:rFonts w:ascii="Arial" w:hAnsi="Arial" w:cs="Arial"/>
                <w:sz w:val="16"/>
                <w:szCs w:val="16"/>
              </w:rPr>
              <w:t>R5-171495</w:t>
            </w:r>
          </w:p>
        </w:tc>
      </w:tr>
      <w:tr w:rsidR="0030798B" w:rsidRPr="00DF53B4" w14:paraId="4DBDE57B"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29ADF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040F1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C297FB" w14:textId="77777777" w:rsidR="0030798B" w:rsidRPr="00DF53B4" w:rsidRDefault="0030798B" w:rsidP="0030798B">
            <w:pPr>
              <w:rPr>
                <w:rFonts w:ascii="Arial" w:hAnsi="Arial" w:cs="Arial"/>
                <w:sz w:val="16"/>
                <w:szCs w:val="16"/>
              </w:rPr>
            </w:pPr>
            <w:r w:rsidRPr="00DF53B4">
              <w:rPr>
                <w:rFonts w:ascii="Arial" w:hAnsi="Arial" w:cs="Arial"/>
                <w:sz w:val="16"/>
                <w:szCs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3062"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45DBEB" w14:textId="77777777" w:rsidR="0030798B" w:rsidRPr="00DF53B4" w:rsidRDefault="0030798B" w:rsidP="0030798B">
            <w:pPr>
              <w:rPr>
                <w:rFonts w:ascii="Arial" w:hAnsi="Arial" w:cs="Arial"/>
                <w:sz w:val="16"/>
                <w:szCs w:val="16"/>
              </w:rPr>
            </w:pPr>
            <w:r w:rsidRPr="00DF53B4">
              <w:rPr>
                <w:rFonts w:ascii="Arial" w:hAnsi="Arial" w:cs="Arial"/>
                <w:sz w:val="16"/>
                <w:szCs w:val="16"/>
              </w:rPr>
              <w:t>New TC H.12.7 Originating MTSI Video call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12A8AE"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DDAA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1AF2EA"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5F391" w14:textId="77777777" w:rsidR="0030798B" w:rsidRPr="00DF53B4" w:rsidRDefault="00862364" w:rsidP="0030798B">
            <w:pPr>
              <w:rPr>
                <w:rFonts w:ascii="Arial" w:hAnsi="Arial" w:cs="Arial"/>
                <w:sz w:val="16"/>
                <w:szCs w:val="16"/>
              </w:rPr>
            </w:pPr>
            <w:r w:rsidRPr="00DF53B4">
              <w:rPr>
                <w:rFonts w:ascii="Arial" w:hAnsi="Arial" w:cs="Arial"/>
                <w:sz w:val="16"/>
                <w:szCs w:val="16"/>
              </w:rPr>
              <w:t>R5-171496</w:t>
            </w:r>
          </w:p>
        </w:tc>
      </w:tr>
      <w:tr w:rsidR="0030798B" w:rsidRPr="00DF53B4" w14:paraId="79D02413"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919776E"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075EF9"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2D35026" w14:textId="77777777" w:rsidR="0030798B" w:rsidRPr="00DF53B4" w:rsidRDefault="0030798B" w:rsidP="0030798B">
            <w:pPr>
              <w:rPr>
                <w:rFonts w:ascii="Arial" w:hAnsi="Arial" w:cs="Arial"/>
                <w:sz w:val="16"/>
                <w:szCs w:val="16"/>
              </w:rPr>
            </w:pPr>
            <w:r w:rsidRPr="00DF53B4">
              <w:rPr>
                <w:rFonts w:ascii="Arial" w:hAnsi="Arial" w:cs="Arial"/>
                <w:sz w:val="16"/>
                <w:szCs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68589"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2DE0C5" w14:textId="77777777" w:rsidR="0030798B" w:rsidRPr="00DF53B4" w:rsidRDefault="0030798B" w:rsidP="0030798B">
            <w:pPr>
              <w:rPr>
                <w:rFonts w:ascii="Arial" w:hAnsi="Arial" w:cs="Arial"/>
                <w:sz w:val="16"/>
                <w:szCs w:val="16"/>
              </w:rPr>
            </w:pPr>
            <w:r w:rsidRPr="00DF53B4">
              <w:rPr>
                <w:rFonts w:ascii="Arial" w:hAnsi="Arial" w:cs="Arial"/>
                <w:sz w:val="16"/>
                <w:szCs w:val="16"/>
              </w:rPr>
              <w:t>New TC H.12.8 Terminating MTSI Video call without preconditions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14A3AF"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83A4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191FC"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8A4D9B" w14:textId="77777777" w:rsidR="0030798B" w:rsidRPr="00DF53B4" w:rsidRDefault="00862364" w:rsidP="0030798B">
            <w:pPr>
              <w:rPr>
                <w:rFonts w:ascii="Arial" w:hAnsi="Arial" w:cs="Arial"/>
                <w:sz w:val="16"/>
                <w:szCs w:val="16"/>
              </w:rPr>
            </w:pPr>
            <w:r w:rsidRPr="00DF53B4">
              <w:rPr>
                <w:rFonts w:ascii="Arial" w:hAnsi="Arial" w:cs="Arial"/>
                <w:sz w:val="16"/>
                <w:szCs w:val="16"/>
              </w:rPr>
              <w:t>R5-171497</w:t>
            </w:r>
          </w:p>
        </w:tc>
      </w:tr>
      <w:tr w:rsidR="0030798B" w:rsidRPr="00DF53B4" w14:paraId="26D23439"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04D4E7"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688040"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0D0B63" w14:textId="77777777" w:rsidR="0030798B" w:rsidRPr="00DF53B4" w:rsidRDefault="0030798B" w:rsidP="0030798B">
            <w:pPr>
              <w:rPr>
                <w:rFonts w:ascii="Arial" w:hAnsi="Arial" w:cs="Arial"/>
                <w:sz w:val="16"/>
                <w:szCs w:val="16"/>
              </w:rPr>
            </w:pPr>
            <w:r w:rsidRPr="00DF53B4">
              <w:rPr>
                <w:rFonts w:ascii="Arial" w:hAnsi="Arial" w:cs="Arial"/>
                <w:sz w:val="16"/>
                <w:szCs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AC3C8"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B5C24D" w14:textId="77777777" w:rsidR="0030798B" w:rsidRPr="00DF53B4" w:rsidRDefault="0030798B" w:rsidP="0030798B">
            <w:pPr>
              <w:rPr>
                <w:rFonts w:ascii="Arial" w:hAnsi="Arial" w:cs="Arial"/>
                <w:sz w:val="16"/>
                <w:szCs w:val="16"/>
              </w:rPr>
            </w:pPr>
            <w:r w:rsidRPr="00DF53B4">
              <w:rPr>
                <w:rFonts w:ascii="Arial" w:hAnsi="Arial" w:cs="Arial"/>
                <w:sz w:val="16"/>
                <w:szCs w:val="16"/>
              </w:rPr>
              <w:t>New TC H.15.11 Self-Configuration via SIP based procedure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EBB427"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B0E2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A49FA"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C4E001" w14:textId="77777777" w:rsidR="0030798B" w:rsidRPr="00DF53B4" w:rsidRDefault="00862364" w:rsidP="0030798B">
            <w:pPr>
              <w:rPr>
                <w:rFonts w:ascii="Arial" w:hAnsi="Arial" w:cs="Arial"/>
                <w:sz w:val="16"/>
                <w:szCs w:val="16"/>
              </w:rPr>
            </w:pPr>
            <w:r w:rsidRPr="00DF53B4">
              <w:rPr>
                <w:rFonts w:ascii="Arial" w:hAnsi="Arial" w:cs="Arial"/>
                <w:sz w:val="16"/>
                <w:szCs w:val="16"/>
              </w:rPr>
              <w:t>R5-171498</w:t>
            </w:r>
          </w:p>
        </w:tc>
      </w:tr>
      <w:tr w:rsidR="0030798B" w:rsidRPr="00DF53B4" w14:paraId="6261058F"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2A287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5FABE3"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51D598" w14:textId="77777777" w:rsidR="0030798B" w:rsidRPr="00DF53B4" w:rsidRDefault="0030798B" w:rsidP="0030798B">
            <w:pPr>
              <w:rPr>
                <w:rFonts w:ascii="Arial" w:hAnsi="Arial" w:cs="Arial"/>
                <w:sz w:val="16"/>
                <w:szCs w:val="16"/>
              </w:rPr>
            </w:pPr>
            <w:r w:rsidRPr="00DF53B4">
              <w:rPr>
                <w:rFonts w:ascii="Arial" w:hAnsi="Arial" w:cs="Arial"/>
                <w:sz w:val="16"/>
                <w:szCs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BEF8D"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A1CB10" w14:textId="77777777" w:rsidR="0030798B" w:rsidRPr="00DF53B4" w:rsidRDefault="0030798B" w:rsidP="0030798B">
            <w:pPr>
              <w:rPr>
                <w:rFonts w:ascii="Arial" w:hAnsi="Arial" w:cs="Arial"/>
                <w:sz w:val="16"/>
                <w:szCs w:val="16"/>
              </w:rPr>
            </w:pPr>
            <w:r w:rsidRPr="00DF53B4">
              <w:rPr>
                <w:rFonts w:ascii="Arial" w:hAnsi="Arial" w:cs="Arial"/>
                <w:sz w:val="16"/>
                <w:szCs w:val="16"/>
              </w:rPr>
              <w:t>New TC H.17.1 Originating Voice, add video remove video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F812A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09BCF"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9639C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345300" w14:textId="77777777" w:rsidR="0030798B" w:rsidRPr="00DF53B4" w:rsidRDefault="00862364" w:rsidP="0030798B">
            <w:pPr>
              <w:rPr>
                <w:rFonts w:ascii="Arial" w:hAnsi="Arial" w:cs="Arial"/>
                <w:sz w:val="16"/>
                <w:szCs w:val="16"/>
              </w:rPr>
            </w:pPr>
            <w:r w:rsidRPr="00DF53B4">
              <w:rPr>
                <w:rFonts w:ascii="Arial" w:hAnsi="Arial" w:cs="Arial"/>
                <w:sz w:val="16"/>
                <w:szCs w:val="16"/>
              </w:rPr>
              <w:t>R5-171499</w:t>
            </w:r>
          </w:p>
        </w:tc>
      </w:tr>
      <w:tr w:rsidR="0030798B" w:rsidRPr="00DF53B4" w14:paraId="20839F7C"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1F21A1"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59FFCC"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FB6F493" w14:textId="77777777" w:rsidR="0030798B" w:rsidRPr="00DF53B4" w:rsidRDefault="0030798B" w:rsidP="0030798B">
            <w:pPr>
              <w:rPr>
                <w:rFonts w:ascii="Arial" w:hAnsi="Arial" w:cs="Arial"/>
                <w:sz w:val="16"/>
                <w:szCs w:val="16"/>
              </w:rPr>
            </w:pPr>
            <w:r w:rsidRPr="00DF53B4">
              <w:rPr>
                <w:rFonts w:ascii="Arial" w:hAnsi="Arial" w:cs="Arial"/>
                <w:sz w:val="16"/>
                <w:szCs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D17F79"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141728" w14:textId="77777777" w:rsidR="0030798B" w:rsidRPr="00DF53B4" w:rsidRDefault="0030798B" w:rsidP="0030798B">
            <w:pPr>
              <w:rPr>
                <w:rFonts w:ascii="Arial" w:hAnsi="Arial" w:cs="Arial"/>
                <w:sz w:val="16"/>
                <w:szCs w:val="16"/>
              </w:rPr>
            </w:pPr>
            <w:r w:rsidRPr="00DF53B4">
              <w:rPr>
                <w:rFonts w:ascii="Arial" w:hAnsi="Arial" w:cs="Arial"/>
                <w:sz w:val="16"/>
                <w:szCs w:val="16"/>
              </w:rPr>
              <w:t>New H.17.2 TC Terminating Voice, add video remove video /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C916F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3263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D40E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8FB79C" w14:textId="77777777" w:rsidR="0030798B" w:rsidRPr="00DF53B4" w:rsidRDefault="00862364" w:rsidP="0030798B">
            <w:pPr>
              <w:rPr>
                <w:rFonts w:ascii="Arial" w:hAnsi="Arial" w:cs="Arial"/>
                <w:sz w:val="16"/>
                <w:szCs w:val="16"/>
              </w:rPr>
            </w:pPr>
            <w:r w:rsidRPr="00DF53B4">
              <w:rPr>
                <w:rFonts w:ascii="Arial" w:hAnsi="Arial" w:cs="Arial"/>
                <w:sz w:val="16"/>
                <w:szCs w:val="16"/>
              </w:rPr>
              <w:t>R5-171500</w:t>
            </w:r>
          </w:p>
        </w:tc>
      </w:tr>
      <w:tr w:rsidR="0030798B" w:rsidRPr="00DF53B4" w14:paraId="63E84BD6"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8A1A48"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1F2BDF" w14:textId="77777777" w:rsidR="0030798B" w:rsidRPr="00DF53B4" w:rsidRDefault="0030798B" w:rsidP="0030798B">
            <w:pPr>
              <w:rPr>
                <w:rFonts w:ascii="Arial" w:hAnsi="Arial" w:cs="Arial"/>
                <w:sz w:val="16"/>
                <w:szCs w:val="16"/>
              </w:rPr>
            </w:pPr>
            <w:r w:rsidRPr="00DF53B4">
              <w:rPr>
                <w:rFonts w:ascii="Arial" w:hAnsi="Arial" w:cs="Arial"/>
                <w:sz w:val="16"/>
                <w:szCs w:val="16"/>
              </w:rPr>
              <w:t>RP-170066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3E3039F" w14:textId="77777777" w:rsidR="0030798B" w:rsidRPr="00DF53B4" w:rsidRDefault="0030798B" w:rsidP="0030798B">
            <w:pPr>
              <w:rPr>
                <w:rFonts w:ascii="Arial" w:hAnsi="Arial" w:cs="Arial"/>
                <w:sz w:val="16"/>
                <w:szCs w:val="16"/>
              </w:rPr>
            </w:pPr>
            <w:r w:rsidRPr="00DF53B4">
              <w:rPr>
                <w:rFonts w:ascii="Arial" w:hAnsi="Arial" w:cs="Arial"/>
                <w:sz w:val="16"/>
                <w:szCs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EBD1C"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79A68D" w14:textId="77777777" w:rsidR="0030798B" w:rsidRPr="00DF53B4" w:rsidRDefault="0030798B" w:rsidP="0030798B">
            <w:pPr>
              <w:rPr>
                <w:rFonts w:ascii="Arial" w:hAnsi="Arial" w:cs="Arial"/>
                <w:sz w:val="16"/>
                <w:szCs w:val="16"/>
              </w:rPr>
            </w:pPr>
            <w:r w:rsidRPr="00DF53B4">
              <w:rPr>
                <w:rFonts w:ascii="Arial" w:hAnsi="Arial" w:cs="Arial"/>
                <w:sz w:val="16"/>
                <w:szCs w:val="16"/>
              </w:rPr>
              <w:t>Update C.29.1 for fixed broadband access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F73EB9"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2E0E55"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8A586"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22ECEE" w14:textId="77777777" w:rsidR="0030798B" w:rsidRPr="00DF53B4" w:rsidRDefault="00862364" w:rsidP="0030798B">
            <w:pPr>
              <w:rPr>
                <w:rFonts w:ascii="Arial" w:hAnsi="Arial" w:cs="Arial"/>
                <w:sz w:val="16"/>
                <w:szCs w:val="16"/>
              </w:rPr>
            </w:pPr>
            <w:r w:rsidRPr="00DF53B4">
              <w:rPr>
                <w:rFonts w:ascii="Arial" w:hAnsi="Arial" w:cs="Arial"/>
                <w:sz w:val="16"/>
                <w:szCs w:val="16"/>
              </w:rPr>
              <w:t>R5-171501</w:t>
            </w:r>
          </w:p>
        </w:tc>
      </w:tr>
      <w:tr w:rsidR="0030798B" w:rsidRPr="00DF53B4" w14:paraId="3D6618D7"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B247CD"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79755E" w14:textId="77777777" w:rsidR="0030798B" w:rsidRPr="00DF53B4" w:rsidRDefault="0030798B" w:rsidP="0030798B">
            <w:pPr>
              <w:rPr>
                <w:rFonts w:ascii="Arial" w:hAnsi="Arial" w:cs="Arial"/>
                <w:sz w:val="16"/>
                <w:szCs w:val="16"/>
              </w:rPr>
            </w:pPr>
            <w:r w:rsidRPr="00DF53B4">
              <w:rPr>
                <w:rFonts w:ascii="Arial" w:hAnsi="Arial" w:cs="Arial"/>
                <w:sz w:val="16"/>
                <w:szCs w:val="16"/>
              </w:rPr>
              <w:t>RP-170095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984E39" w14:textId="77777777" w:rsidR="0030798B" w:rsidRPr="00DF53B4" w:rsidRDefault="0030798B" w:rsidP="0030798B">
            <w:pPr>
              <w:rPr>
                <w:rFonts w:ascii="Arial" w:hAnsi="Arial" w:cs="Arial"/>
                <w:sz w:val="16"/>
                <w:szCs w:val="16"/>
              </w:rPr>
            </w:pPr>
            <w:r w:rsidRPr="00DF53B4">
              <w:rPr>
                <w:rFonts w:ascii="Arial" w:hAnsi="Arial" w:cs="Arial"/>
                <w:sz w:val="16"/>
                <w:szCs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DA798"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131F40" w14:textId="77777777" w:rsidR="0030798B" w:rsidRPr="00DF53B4" w:rsidRDefault="0030798B" w:rsidP="0030798B">
            <w:pPr>
              <w:rPr>
                <w:rFonts w:ascii="Arial" w:hAnsi="Arial" w:cs="Arial"/>
                <w:sz w:val="16"/>
                <w:szCs w:val="16"/>
              </w:rPr>
            </w:pPr>
            <w:r w:rsidRPr="00DF53B4">
              <w:rPr>
                <w:rFonts w:ascii="Arial" w:hAnsi="Arial" w:cs="Arial"/>
                <w:sz w:val="16"/>
                <w:szCs w:val="16"/>
              </w:rPr>
              <w:t>tel URI in Conferencing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A2BA75"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D7FD09"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1316A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585949" w14:textId="77777777" w:rsidR="0030798B" w:rsidRPr="00DF53B4" w:rsidRDefault="00862364" w:rsidP="0030798B">
            <w:pPr>
              <w:rPr>
                <w:rFonts w:ascii="Arial" w:hAnsi="Arial" w:cs="Arial"/>
                <w:sz w:val="16"/>
                <w:szCs w:val="16"/>
              </w:rPr>
            </w:pPr>
            <w:r w:rsidRPr="00DF53B4">
              <w:rPr>
                <w:rFonts w:ascii="Arial" w:hAnsi="Arial" w:cs="Arial"/>
                <w:sz w:val="16"/>
                <w:szCs w:val="16"/>
              </w:rPr>
              <w:t>R5-171510</w:t>
            </w:r>
          </w:p>
        </w:tc>
      </w:tr>
      <w:tr w:rsidR="0030798B" w:rsidRPr="00DF53B4" w14:paraId="79BDA5ED"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0D3C95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E01B9F"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9076C1" w14:textId="77777777" w:rsidR="0030798B" w:rsidRPr="00DF53B4" w:rsidRDefault="0030798B" w:rsidP="0030798B">
            <w:pPr>
              <w:rPr>
                <w:rFonts w:ascii="Arial" w:hAnsi="Arial" w:cs="Arial"/>
                <w:sz w:val="16"/>
                <w:szCs w:val="16"/>
              </w:rPr>
            </w:pPr>
            <w:r w:rsidRPr="00DF53B4">
              <w:rPr>
                <w:rFonts w:ascii="Arial" w:hAnsi="Arial" w:cs="Arial"/>
                <w:sz w:val="16"/>
                <w:szCs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8BBB4"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B5D051"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Corrections to C.22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058ACA"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AA5FA4"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2404F2"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DEA71B" w14:textId="77777777" w:rsidR="0030798B" w:rsidRPr="00DF53B4" w:rsidRDefault="00862364" w:rsidP="0030798B">
            <w:pPr>
              <w:rPr>
                <w:rFonts w:ascii="Arial" w:hAnsi="Arial" w:cs="Arial"/>
                <w:sz w:val="16"/>
                <w:szCs w:val="16"/>
              </w:rPr>
            </w:pPr>
            <w:r w:rsidRPr="00DF53B4">
              <w:rPr>
                <w:rFonts w:ascii="Arial" w:hAnsi="Arial" w:cs="Arial"/>
                <w:sz w:val="16"/>
                <w:szCs w:val="16"/>
              </w:rPr>
              <w:t>R5-171511</w:t>
            </w:r>
          </w:p>
        </w:tc>
      </w:tr>
      <w:tr w:rsidR="0030798B" w:rsidRPr="00DF53B4" w14:paraId="4C804DDD"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935D52"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70061A" w14:textId="77777777" w:rsidR="0030798B" w:rsidRPr="00DF53B4" w:rsidRDefault="0030798B" w:rsidP="0030798B">
            <w:pPr>
              <w:rPr>
                <w:rFonts w:ascii="Arial" w:hAnsi="Arial" w:cs="Arial"/>
                <w:sz w:val="16"/>
                <w:szCs w:val="16"/>
              </w:rPr>
            </w:pPr>
            <w:r w:rsidRPr="00DF53B4">
              <w:rPr>
                <w:rFonts w:ascii="Arial" w:hAnsi="Arial" w:cs="Arial"/>
                <w:sz w:val="16"/>
                <w:szCs w:val="16"/>
              </w:rPr>
              <w:t>RP-170097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A70243" w14:textId="77777777" w:rsidR="0030798B" w:rsidRPr="00DF53B4" w:rsidRDefault="0030798B" w:rsidP="0030798B">
            <w:pPr>
              <w:rPr>
                <w:rFonts w:ascii="Arial" w:hAnsi="Arial" w:cs="Arial"/>
                <w:sz w:val="16"/>
                <w:szCs w:val="16"/>
              </w:rPr>
            </w:pPr>
            <w:r w:rsidRPr="00DF53B4">
              <w:rPr>
                <w:rFonts w:ascii="Arial" w:hAnsi="Arial" w:cs="Arial"/>
                <w:sz w:val="16"/>
                <w:szCs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EB6FC"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8E9194" w14:textId="77777777" w:rsidR="0030798B" w:rsidRPr="00DF53B4" w:rsidRDefault="0030798B" w:rsidP="0030798B">
            <w:pPr>
              <w:rPr>
                <w:rFonts w:ascii="Arial" w:hAnsi="Arial" w:cs="Arial"/>
                <w:sz w:val="16"/>
                <w:szCs w:val="16"/>
              </w:rPr>
            </w:pPr>
            <w:r w:rsidRPr="00DF53B4">
              <w:rPr>
                <w:rFonts w:ascii="Arial" w:hAnsi="Arial" w:cs="Arial"/>
                <w:sz w:val="16"/>
                <w:szCs w:val="16"/>
              </w:rPr>
              <w:t>Correction to IMS Emergency registration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739ECD"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9FF59D"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9E6B63"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8AAF9E" w14:textId="77777777" w:rsidR="0030798B" w:rsidRPr="00DF53B4" w:rsidRDefault="00862364" w:rsidP="0030798B">
            <w:pPr>
              <w:rPr>
                <w:rFonts w:ascii="Arial" w:hAnsi="Arial" w:cs="Arial"/>
                <w:sz w:val="16"/>
                <w:szCs w:val="16"/>
              </w:rPr>
            </w:pPr>
            <w:r w:rsidRPr="00DF53B4">
              <w:rPr>
                <w:rFonts w:ascii="Arial" w:hAnsi="Arial" w:cs="Arial"/>
                <w:sz w:val="16"/>
                <w:szCs w:val="16"/>
              </w:rPr>
              <w:t>R5-171589</w:t>
            </w:r>
          </w:p>
        </w:tc>
      </w:tr>
      <w:tr w:rsidR="0030798B" w:rsidRPr="00DF53B4" w14:paraId="1C9FDBF0" w14:textId="77777777" w:rsidTr="0030798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37EEB9" w14:textId="77777777" w:rsidR="0030798B" w:rsidRPr="00DF53B4" w:rsidRDefault="0030798B" w:rsidP="0030798B">
            <w:pPr>
              <w:rPr>
                <w:rFonts w:ascii="Arial" w:hAnsi="Arial" w:cs="Arial"/>
                <w:sz w:val="16"/>
                <w:szCs w:val="16"/>
              </w:rPr>
            </w:pPr>
            <w:r w:rsidRPr="00DF53B4">
              <w:rPr>
                <w:rFonts w:ascii="Arial" w:hAnsi="Arial" w:cs="Arial"/>
                <w:sz w:val="16"/>
                <w:szCs w:val="16"/>
              </w:rPr>
              <w:t>RP-75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CE2E70" w14:textId="77777777" w:rsidR="0030798B" w:rsidRPr="00DF53B4" w:rsidRDefault="0030798B" w:rsidP="0030798B">
            <w:pPr>
              <w:rPr>
                <w:rFonts w:ascii="Arial" w:hAnsi="Arial" w:cs="Arial"/>
                <w:sz w:val="16"/>
                <w:szCs w:val="16"/>
              </w:rPr>
            </w:pPr>
            <w:r w:rsidRPr="00DF53B4">
              <w:rPr>
                <w:rFonts w:ascii="Arial" w:hAnsi="Arial" w:cs="Arial"/>
                <w:sz w:val="16"/>
                <w:szCs w:val="16"/>
              </w:rPr>
              <w:t>RP-170107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D842A6" w14:textId="77777777" w:rsidR="0030798B" w:rsidRPr="00DF53B4" w:rsidRDefault="0030798B" w:rsidP="0030798B">
            <w:pPr>
              <w:rPr>
                <w:rFonts w:ascii="Arial" w:hAnsi="Arial" w:cs="Arial"/>
                <w:sz w:val="16"/>
                <w:szCs w:val="16"/>
              </w:rPr>
            </w:pPr>
            <w:r w:rsidRPr="00DF53B4">
              <w:rPr>
                <w:rFonts w:ascii="Arial" w:hAnsi="Arial" w:cs="Arial"/>
                <w:sz w:val="16"/>
                <w:szCs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1AA7B" w14:textId="77777777" w:rsidR="0030798B" w:rsidRPr="00DF53B4" w:rsidRDefault="0030798B" w:rsidP="0030798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75F1CC" w14:textId="77777777" w:rsidR="0030798B" w:rsidRPr="00DF53B4" w:rsidRDefault="0030798B" w:rsidP="0030798B">
            <w:pPr>
              <w:rPr>
                <w:rFonts w:ascii="Arial" w:hAnsi="Arial" w:cs="Arial"/>
                <w:sz w:val="16"/>
                <w:szCs w:val="16"/>
              </w:rPr>
            </w:pPr>
            <w:r w:rsidRPr="00DF53B4">
              <w:rPr>
                <w:rFonts w:ascii="Arial" w:hAnsi="Arial" w:cs="Arial"/>
                <w:sz w:val="16"/>
                <w:szCs w:val="16"/>
              </w:rPr>
              <w:t>Updates to test case G.19.1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C9F308" w14:textId="77777777" w:rsidR="0030798B" w:rsidRPr="00DF53B4" w:rsidRDefault="0030798B" w:rsidP="0030798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D3E2B"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6BD4E" w14:textId="77777777" w:rsidR="0030798B" w:rsidRPr="00DF53B4" w:rsidRDefault="0030798B" w:rsidP="0030798B">
            <w:pPr>
              <w:pStyle w:val="TAL"/>
              <w:rPr>
                <w:rFonts w:cs="Arial"/>
                <w:sz w:val="16"/>
                <w:szCs w:val="16"/>
                <w:lang w:eastAsia="en-US"/>
              </w:rPr>
            </w:pPr>
            <w:r w:rsidRPr="00DF53B4">
              <w:rPr>
                <w:rFonts w:cs="Arial"/>
                <w:sz w:val="16"/>
                <w:szCs w:val="16"/>
                <w:lang w:eastAsia="en-US"/>
              </w:rPr>
              <w:t>13.2.0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593053" w14:textId="77777777" w:rsidR="0030798B" w:rsidRPr="00DF53B4" w:rsidRDefault="00862364" w:rsidP="0030798B">
            <w:pPr>
              <w:rPr>
                <w:rFonts w:ascii="Arial" w:hAnsi="Arial" w:cs="Arial"/>
                <w:sz w:val="16"/>
                <w:szCs w:val="16"/>
              </w:rPr>
            </w:pPr>
            <w:r w:rsidRPr="00DF53B4">
              <w:rPr>
                <w:rFonts w:ascii="Arial" w:hAnsi="Arial" w:cs="Arial"/>
                <w:sz w:val="16"/>
                <w:szCs w:val="16"/>
              </w:rPr>
              <w:t>R5-171590</w:t>
            </w:r>
          </w:p>
        </w:tc>
      </w:tr>
      <w:tr w:rsidR="00622042" w:rsidRPr="00DF53B4" w14:paraId="165F2DC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C53C5C"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A97BC7"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FE396A" w14:textId="77777777" w:rsidR="00622042" w:rsidRPr="00DF53B4" w:rsidRDefault="00622042" w:rsidP="00622042">
            <w:pPr>
              <w:rPr>
                <w:rFonts w:ascii="Arial" w:hAnsi="Arial" w:cs="Arial"/>
                <w:sz w:val="16"/>
                <w:szCs w:val="16"/>
              </w:rPr>
            </w:pPr>
            <w:r w:rsidRPr="00DF53B4">
              <w:rPr>
                <w:rFonts w:ascii="Arial" w:hAnsi="Arial" w:cs="Arial"/>
                <w:sz w:val="16"/>
                <w:szCs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D7339"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6A11C6" w14:textId="77777777" w:rsidR="00622042" w:rsidRPr="00DF53B4" w:rsidRDefault="00622042" w:rsidP="00622042">
            <w:pPr>
              <w:rPr>
                <w:rFonts w:ascii="Arial" w:hAnsi="Arial" w:cs="Arial"/>
                <w:sz w:val="16"/>
                <w:szCs w:val="16"/>
              </w:rPr>
            </w:pPr>
            <w:r w:rsidRPr="00DF53B4">
              <w:rPr>
                <w:rFonts w:ascii="Arial" w:hAnsi="Arial" w:cs="Arial"/>
                <w:sz w:val="16"/>
                <w:szCs w:val="16"/>
              </w:rPr>
              <w:t>Removal of IMS test case 19.5.8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389806"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CCF6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1DAF95"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E5C90F" w14:textId="77777777" w:rsidR="00622042" w:rsidRPr="00DF53B4" w:rsidRDefault="00622042" w:rsidP="00622042">
            <w:pPr>
              <w:rPr>
                <w:rFonts w:ascii="Arial" w:hAnsi="Arial" w:cs="Arial"/>
                <w:sz w:val="16"/>
                <w:szCs w:val="16"/>
              </w:rPr>
            </w:pPr>
            <w:r w:rsidRPr="00DF53B4">
              <w:rPr>
                <w:rFonts w:ascii="Arial" w:hAnsi="Arial" w:cs="Arial"/>
                <w:sz w:val="16"/>
                <w:szCs w:val="16"/>
              </w:rPr>
              <w:t>R5-172032</w:t>
            </w:r>
          </w:p>
        </w:tc>
      </w:tr>
      <w:tr w:rsidR="00622042" w:rsidRPr="00DF53B4" w14:paraId="1DD9F04E"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6CD3E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0B5615"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F250CE" w14:textId="77777777" w:rsidR="00622042" w:rsidRPr="00DF53B4" w:rsidRDefault="00622042" w:rsidP="00622042">
            <w:pPr>
              <w:rPr>
                <w:rFonts w:ascii="Arial" w:hAnsi="Arial" w:cs="Arial"/>
                <w:sz w:val="16"/>
                <w:szCs w:val="16"/>
              </w:rPr>
            </w:pPr>
            <w:r w:rsidRPr="00DF53B4">
              <w:rPr>
                <w:rFonts w:ascii="Arial" w:hAnsi="Arial" w:cs="Arial"/>
                <w:sz w:val="16"/>
                <w:szCs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1294E6"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E71FE2"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IMS emergency with roaming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BF034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ECD2D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626B0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B110AF" w14:textId="77777777" w:rsidR="00622042" w:rsidRPr="00DF53B4" w:rsidRDefault="00622042" w:rsidP="00622042">
            <w:pPr>
              <w:rPr>
                <w:rFonts w:ascii="Arial" w:hAnsi="Arial" w:cs="Arial"/>
                <w:sz w:val="16"/>
                <w:szCs w:val="16"/>
              </w:rPr>
            </w:pPr>
            <w:r w:rsidRPr="00DF53B4">
              <w:rPr>
                <w:rFonts w:ascii="Arial" w:hAnsi="Arial" w:cs="Arial"/>
                <w:sz w:val="16"/>
                <w:szCs w:val="16"/>
              </w:rPr>
              <w:t>R5-172067</w:t>
            </w:r>
          </w:p>
        </w:tc>
      </w:tr>
      <w:tr w:rsidR="00622042" w:rsidRPr="00DF53B4" w14:paraId="114EFC5F"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E494E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32824B"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BD5F8C" w14:textId="77777777" w:rsidR="00622042" w:rsidRPr="00DF53B4" w:rsidRDefault="00622042" w:rsidP="00622042">
            <w:pPr>
              <w:rPr>
                <w:rFonts w:ascii="Arial" w:hAnsi="Arial" w:cs="Arial"/>
                <w:sz w:val="16"/>
                <w:szCs w:val="16"/>
              </w:rPr>
            </w:pPr>
            <w:r w:rsidRPr="00DF53B4">
              <w:rPr>
                <w:rFonts w:ascii="Arial" w:hAnsi="Arial" w:cs="Arial"/>
                <w:sz w:val="16"/>
                <w:szCs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751B5"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3D64A0C" w14:textId="77777777" w:rsidR="00622042" w:rsidRPr="00DF53B4" w:rsidRDefault="00622042" w:rsidP="00622042">
            <w:pPr>
              <w:rPr>
                <w:rFonts w:ascii="Arial" w:hAnsi="Arial" w:cs="Arial"/>
                <w:sz w:val="16"/>
                <w:szCs w:val="16"/>
              </w:rPr>
            </w:pPr>
            <w:r w:rsidRPr="00DF53B4">
              <w:rPr>
                <w:rFonts w:ascii="Arial" w:hAnsi="Arial" w:cs="Arial"/>
                <w:sz w:val="16"/>
                <w:szCs w:val="16"/>
              </w:rPr>
              <w:t>Editorial correction to 183 Session Progress message in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E37829"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5B9E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89F5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44B135" w14:textId="77777777" w:rsidR="00622042" w:rsidRPr="00DF53B4" w:rsidRDefault="00622042" w:rsidP="00622042">
            <w:pPr>
              <w:rPr>
                <w:rFonts w:ascii="Arial" w:hAnsi="Arial" w:cs="Arial"/>
                <w:sz w:val="16"/>
                <w:szCs w:val="16"/>
              </w:rPr>
            </w:pPr>
            <w:r w:rsidRPr="00DF53B4">
              <w:rPr>
                <w:rFonts w:ascii="Arial" w:hAnsi="Arial" w:cs="Arial"/>
                <w:sz w:val="16"/>
                <w:szCs w:val="16"/>
              </w:rPr>
              <w:t>R5-172068</w:t>
            </w:r>
          </w:p>
        </w:tc>
      </w:tr>
      <w:tr w:rsidR="00622042" w:rsidRPr="00DF53B4" w14:paraId="57FC5068"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E34923E"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DB242C"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07890C" w14:textId="77777777" w:rsidR="00622042" w:rsidRPr="00DF53B4" w:rsidRDefault="00622042" w:rsidP="00622042">
            <w:pPr>
              <w:rPr>
                <w:rFonts w:ascii="Arial" w:hAnsi="Arial" w:cs="Arial"/>
                <w:sz w:val="16"/>
                <w:szCs w:val="16"/>
              </w:rPr>
            </w:pPr>
            <w:r w:rsidRPr="00DF53B4">
              <w:rPr>
                <w:rFonts w:ascii="Arial" w:hAnsi="Arial" w:cs="Arial"/>
                <w:sz w:val="16"/>
                <w:szCs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15BC3"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A2FD7"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 to generic test procedure defined in Annex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9A2970"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34A1D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10A5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65D07E" w14:textId="77777777" w:rsidR="00622042" w:rsidRPr="00DF53B4" w:rsidRDefault="00622042" w:rsidP="00622042">
            <w:pPr>
              <w:rPr>
                <w:rFonts w:ascii="Arial" w:hAnsi="Arial" w:cs="Arial"/>
                <w:sz w:val="16"/>
                <w:szCs w:val="16"/>
              </w:rPr>
            </w:pPr>
            <w:r w:rsidRPr="00DF53B4">
              <w:rPr>
                <w:rFonts w:ascii="Arial" w:hAnsi="Arial" w:cs="Arial"/>
                <w:sz w:val="16"/>
                <w:szCs w:val="16"/>
              </w:rPr>
              <w:t>R5-172069</w:t>
            </w:r>
          </w:p>
        </w:tc>
      </w:tr>
      <w:tr w:rsidR="00622042" w:rsidRPr="00DF53B4" w14:paraId="5F3EE5D3"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A58F6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7C4D25"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A86AA5" w14:textId="77777777" w:rsidR="00622042" w:rsidRPr="00DF53B4" w:rsidRDefault="00622042" w:rsidP="00622042">
            <w:pPr>
              <w:rPr>
                <w:rFonts w:ascii="Arial" w:hAnsi="Arial" w:cs="Arial"/>
                <w:sz w:val="16"/>
                <w:szCs w:val="16"/>
              </w:rPr>
            </w:pPr>
            <w:r w:rsidRPr="00DF53B4">
              <w:rPr>
                <w:rFonts w:ascii="Arial" w:hAnsi="Arial" w:cs="Arial"/>
                <w:sz w:val="16"/>
                <w:szCs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00C7E"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BBFB5D" w14:textId="77777777" w:rsidR="00622042" w:rsidRPr="00DF53B4" w:rsidRDefault="00622042" w:rsidP="00622042">
            <w:pPr>
              <w:rPr>
                <w:rFonts w:ascii="Arial" w:hAnsi="Arial" w:cs="Arial"/>
                <w:sz w:val="16"/>
                <w:szCs w:val="16"/>
              </w:rPr>
            </w:pPr>
            <w:r w:rsidRPr="00DF53B4">
              <w:rPr>
                <w:rFonts w:ascii="Arial" w:hAnsi="Arial" w:cs="Arial"/>
                <w:sz w:val="16"/>
                <w:szCs w:val="16"/>
              </w:rPr>
              <w:t>Small corrections to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A70476"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30F7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41D19"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ED00A7" w14:textId="77777777" w:rsidR="00622042" w:rsidRPr="00DF53B4" w:rsidRDefault="00622042" w:rsidP="00622042">
            <w:pPr>
              <w:rPr>
                <w:rFonts w:ascii="Arial" w:hAnsi="Arial" w:cs="Arial"/>
                <w:sz w:val="16"/>
                <w:szCs w:val="16"/>
              </w:rPr>
            </w:pPr>
            <w:r w:rsidRPr="00DF53B4">
              <w:rPr>
                <w:rFonts w:ascii="Arial" w:hAnsi="Arial" w:cs="Arial"/>
                <w:sz w:val="16"/>
                <w:szCs w:val="16"/>
              </w:rPr>
              <w:t>R5-172104</w:t>
            </w:r>
          </w:p>
        </w:tc>
      </w:tr>
      <w:tr w:rsidR="00622042" w:rsidRPr="00DF53B4" w14:paraId="253FBF6E"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03C3B8"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782B2F"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1D6C89" w14:textId="77777777" w:rsidR="00622042" w:rsidRPr="00DF53B4" w:rsidRDefault="00622042" w:rsidP="00622042">
            <w:pPr>
              <w:rPr>
                <w:rFonts w:ascii="Arial" w:hAnsi="Arial" w:cs="Arial"/>
                <w:sz w:val="16"/>
                <w:szCs w:val="16"/>
              </w:rPr>
            </w:pPr>
            <w:r w:rsidRPr="00DF53B4">
              <w:rPr>
                <w:rFonts w:ascii="Arial" w:hAnsi="Arial" w:cs="Arial"/>
                <w:sz w:val="16"/>
                <w:szCs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9A208"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29D3B6"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C.40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ABDFE8"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9AB9B"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F961E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DB9D9" w14:textId="77777777" w:rsidR="00622042" w:rsidRPr="00DF53B4" w:rsidRDefault="00622042" w:rsidP="00622042">
            <w:pPr>
              <w:rPr>
                <w:rFonts w:ascii="Arial" w:hAnsi="Arial" w:cs="Arial"/>
                <w:sz w:val="16"/>
                <w:szCs w:val="16"/>
              </w:rPr>
            </w:pPr>
            <w:r w:rsidRPr="00DF53B4">
              <w:rPr>
                <w:rFonts w:ascii="Arial" w:hAnsi="Arial" w:cs="Arial"/>
                <w:sz w:val="16"/>
                <w:szCs w:val="16"/>
              </w:rPr>
              <w:t>R5-172118</w:t>
            </w:r>
          </w:p>
        </w:tc>
      </w:tr>
      <w:tr w:rsidR="00622042" w:rsidRPr="00DF53B4" w14:paraId="3001F872"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9FB3B5"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BDEAF1"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EADE43" w14:textId="77777777" w:rsidR="00622042" w:rsidRPr="00DF53B4" w:rsidRDefault="00622042" w:rsidP="00622042">
            <w:pPr>
              <w:rPr>
                <w:rFonts w:ascii="Arial" w:hAnsi="Arial" w:cs="Arial"/>
                <w:sz w:val="16"/>
                <w:szCs w:val="16"/>
              </w:rPr>
            </w:pPr>
            <w:r w:rsidRPr="00DF53B4">
              <w:rPr>
                <w:rFonts w:ascii="Arial" w:hAnsi="Arial" w:cs="Arial"/>
                <w:sz w:val="16"/>
                <w:szCs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DB1D1"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7B73F8" w14:textId="77777777" w:rsidR="00622042" w:rsidRPr="00DF53B4" w:rsidRDefault="00622042" w:rsidP="00622042">
            <w:pPr>
              <w:rPr>
                <w:rFonts w:ascii="Arial" w:hAnsi="Arial" w:cs="Arial"/>
                <w:sz w:val="16"/>
                <w:szCs w:val="16"/>
              </w:rPr>
            </w:pPr>
            <w:r w:rsidRPr="00DF53B4">
              <w:rPr>
                <w:rFonts w:ascii="Arial" w:hAnsi="Arial" w:cs="Arial"/>
                <w:sz w:val="16"/>
                <w:szCs w:val="16"/>
              </w:rPr>
              <w:t>Correcting step reference in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1CD127"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099C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67AA7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02EB18" w14:textId="77777777" w:rsidR="00622042" w:rsidRPr="00DF53B4" w:rsidRDefault="00622042" w:rsidP="00622042">
            <w:pPr>
              <w:rPr>
                <w:rFonts w:ascii="Arial" w:hAnsi="Arial" w:cs="Arial"/>
                <w:sz w:val="16"/>
                <w:szCs w:val="16"/>
              </w:rPr>
            </w:pPr>
            <w:r w:rsidRPr="00DF53B4">
              <w:rPr>
                <w:rFonts w:ascii="Arial" w:hAnsi="Arial" w:cs="Arial"/>
                <w:sz w:val="16"/>
                <w:szCs w:val="16"/>
              </w:rPr>
              <w:t>R5-172121</w:t>
            </w:r>
          </w:p>
        </w:tc>
      </w:tr>
      <w:tr w:rsidR="00622042" w:rsidRPr="00DF53B4" w14:paraId="664E6DA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A50980"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6A5669"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81A4A1" w14:textId="77777777" w:rsidR="00622042" w:rsidRPr="00DF53B4" w:rsidRDefault="00622042" w:rsidP="00622042">
            <w:pPr>
              <w:rPr>
                <w:rFonts w:ascii="Arial" w:hAnsi="Arial" w:cs="Arial"/>
                <w:sz w:val="16"/>
                <w:szCs w:val="16"/>
              </w:rPr>
            </w:pPr>
            <w:r w:rsidRPr="00DF53B4">
              <w:rPr>
                <w:rFonts w:ascii="Arial" w:hAnsi="Arial" w:cs="Arial"/>
                <w:sz w:val="16"/>
                <w:szCs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58DF3"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739ED6" w14:textId="77777777" w:rsidR="00622042" w:rsidRPr="00DF53B4" w:rsidRDefault="00622042" w:rsidP="00622042">
            <w:pPr>
              <w:rPr>
                <w:rFonts w:ascii="Arial" w:hAnsi="Arial" w:cs="Arial"/>
                <w:sz w:val="16"/>
                <w:szCs w:val="16"/>
              </w:rPr>
            </w:pPr>
            <w:r w:rsidRPr="00DF53B4">
              <w:rPr>
                <w:rFonts w:ascii="Arial" w:hAnsi="Arial" w:cs="Arial"/>
                <w:sz w:val="16"/>
                <w:szCs w:val="16"/>
              </w:rPr>
              <w:t>Re-removing EN in G.15.10.4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A13F60"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9123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D186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6F1A3C" w14:textId="77777777" w:rsidR="00622042" w:rsidRPr="00DF53B4" w:rsidRDefault="00622042" w:rsidP="00622042">
            <w:pPr>
              <w:rPr>
                <w:rFonts w:ascii="Arial" w:hAnsi="Arial" w:cs="Arial"/>
                <w:sz w:val="16"/>
                <w:szCs w:val="16"/>
              </w:rPr>
            </w:pPr>
            <w:r w:rsidRPr="00DF53B4">
              <w:rPr>
                <w:rFonts w:ascii="Arial" w:hAnsi="Arial" w:cs="Arial"/>
                <w:sz w:val="16"/>
                <w:szCs w:val="16"/>
              </w:rPr>
              <w:t>R5-172125</w:t>
            </w:r>
          </w:p>
        </w:tc>
      </w:tr>
      <w:tr w:rsidR="00622042" w:rsidRPr="00DF53B4" w14:paraId="07E773BA"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D265AE"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93AA43"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F7B551" w14:textId="77777777" w:rsidR="00622042" w:rsidRPr="00DF53B4" w:rsidRDefault="00622042" w:rsidP="00622042">
            <w:pPr>
              <w:rPr>
                <w:rFonts w:ascii="Arial" w:hAnsi="Arial" w:cs="Arial"/>
                <w:sz w:val="16"/>
                <w:szCs w:val="16"/>
              </w:rPr>
            </w:pPr>
            <w:r w:rsidRPr="00DF53B4">
              <w:rPr>
                <w:rFonts w:ascii="Arial" w:hAnsi="Arial" w:cs="Arial"/>
                <w:sz w:val="16"/>
                <w:szCs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3AA42"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D78AE9" w14:textId="77777777" w:rsidR="00622042" w:rsidRPr="00DF53B4" w:rsidRDefault="00622042" w:rsidP="00622042">
            <w:pPr>
              <w:rPr>
                <w:rFonts w:ascii="Arial" w:hAnsi="Arial" w:cs="Arial"/>
                <w:sz w:val="16"/>
                <w:szCs w:val="16"/>
              </w:rPr>
            </w:pPr>
            <w:r w:rsidRPr="00DF53B4">
              <w:rPr>
                <w:rFonts w:ascii="Arial" w:hAnsi="Arial" w:cs="Arial"/>
                <w:sz w:val="16"/>
                <w:szCs w:val="16"/>
              </w:rPr>
              <w:t>Aligning values for bandwidth modifier RR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F8B375"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96CC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F60B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4D41F1" w14:textId="77777777" w:rsidR="00622042" w:rsidRPr="00DF53B4" w:rsidRDefault="00622042" w:rsidP="00622042">
            <w:pPr>
              <w:rPr>
                <w:rFonts w:ascii="Arial" w:hAnsi="Arial" w:cs="Arial"/>
                <w:sz w:val="16"/>
                <w:szCs w:val="16"/>
              </w:rPr>
            </w:pPr>
            <w:r w:rsidRPr="00DF53B4">
              <w:rPr>
                <w:rFonts w:ascii="Arial" w:hAnsi="Arial" w:cs="Arial"/>
                <w:sz w:val="16"/>
                <w:szCs w:val="16"/>
              </w:rPr>
              <w:t>R5-172126</w:t>
            </w:r>
          </w:p>
        </w:tc>
      </w:tr>
      <w:tr w:rsidR="00622042" w:rsidRPr="00DF53B4" w14:paraId="40667D2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4F4A63"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E58B0F"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14A926" w14:textId="77777777" w:rsidR="00622042" w:rsidRPr="00DF53B4" w:rsidRDefault="00622042" w:rsidP="00622042">
            <w:pPr>
              <w:rPr>
                <w:rFonts w:ascii="Arial" w:hAnsi="Arial" w:cs="Arial"/>
                <w:sz w:val="16"/>
                <w:szCs w:val="16"/>
              </w:rPr>
            </w:pPr>
            <w:r w:rsidRPr="00DF53B4">
              <w:rPr>
                <w:rFonts w:ascii="Arial" w:hAnsi="Arial" w:cs="Arial"/>
                <w:sz w:val="16"/>
                <w:szCs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9E376"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87D260" w14:textId="77777777" w:rsidR="00622042" w:rsidRPr="00DF53B4" w:rsidRDefault="00622042" w:rsidP="00622042">
            <w:pPr>
              <w:rPr>
                <w:rFonts w:ascii="Arial" w:hAnsi="Arial" w:cs="Arial"/>
                <w:sz w:val="16"/>
                <w:szCs w:val="16"/>
              </w:rPr>
            </w:pPr>
            <w:r w:rsidRPr="00DF53B4">
              <w:rPr>
                <w:rFonts w:ascii="Arial" w:hAnsi="Arial" w:cs="Arial"/>
                <w:sz w:val="16"/>
                <w:szCs w:val="16"/>
              </w:rPr>
              <w:t>More editorial corrections to C.20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9E82AB"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07B32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0177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40EA39" w14:textId="77777777" w:rsidR="00622042" w:rsidRPr="00DF53B4" w:rsidRDefault="00622042" w:rsidP="00622042">
            <w:pPr>
              <w:rPr>
                <w:rFonts w:ascii="Arial" w:hAnsi="Arial" w:cs="Arial"/>
                <w:sz w:val="16"/>
                <w:szCs w:val="16"/>
              </w:rPr>
            </w:pPr>
            <w:r w:rsidRPr="00DF53B4">
              <w:rPr>
                <w:rFonts w:ascii="Arial" w:hAnsi="Arial" w:cs="Arial"/>
                <w:sz w:val="16"/>
                <w:szCs w:val="16"/>
              </w:rPr>
              <w:t>R5-172294</w:t>
            </w:r>
          </w:p>
        </w:tc>
      </w:tr>
      <w:tr w:rsidR="00622042" w:rsidRPr="00DF53B4" w14:paraId="1D1D628F"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DCFEF1"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2D23FD"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CA82D7" w14:textId="77777777" w:rsidR="00622042" w:rsidRPr="00DF53B4" w:rsidRDefault="00622042" w:rsidP="00622042">
            <w:pPr>
              <w:rPr>
                <w:rFonts w:ascii="Arial" w:hAnsi="Arial" w:cs="Arial"/>
                <w:sz w:val="16"/>
                <w:szCs w:val="16"/>
              </w:rPr>
            </w:pPr>
            <w:r w:rsidRPr="00DF53B4">
              <w:rPr>
                <w:rFonts w:ascii="Arial" w:hAnsi="Arial" w:cs="Arial"/>
                <w:sz w:val="16"/>
                <w:szCs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A5B74"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6359F7"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7F36FD"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D751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317322"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1AA449" w14:textId="77777777" w:rsidR="00622042" w:rsidRPr="00DF53B4" w:rsidRDefault="00622042" w:rsidP="00622042">
            <w:pPr>
              <w:rPr>
                <w:rFonts w:ascii="Arial" w:hAnsi="Arial" w:cs="Arial"/>
                <w:sz w:val="16"/>
                <w:szCs w:val="16"/>
              </w:rPr>
            </w:pPr>
            <w:r w:rsidRPr="00DF53B4">
              <w:rPr>
                <w:rFonts w:ascii="Arial" w:hAnsi="Arial" w:cs="Arial"/>
                <w:sz w:val="16"/>
                <w:szCs w:val="16"/>
              </w:rPr>
              <w:t>R5-172296</w:t>
            </w:r>
          </w:p>
        </w:tc>
      </w:tr>
      <w:tr w:rsidR="00622042" w:rsidRPr="00DF53B4" w14:paraId="0C1BCAEB"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5AB9DB"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98B8FD"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FD7EC1" w14:textId="77777777" w:rsidR="00622042" w:rsidRPr="00DF53B4" w:rsidRDefault="00622042" w:rsidP="00622042">
            <w:pPr>
              <w:rPr>
                <w:rFonts w:ascii="Arial" w:hAnsi="Arial" w:cs="Arial"/>
                <w:sz w:val="16"/>
                <w:szCs w:val="16"/>
              </w:rPr>
            </w:pPr>
            <w:r w:rsidRPr="00DF53B4">
              <w:rPr>
                <w:rFonts w:ascii="Arial" w:hAnsi="Arial" w:cs="Arial"/>
                <w:sz w:val="16"/>
                <w:szCs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47879"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BE82F0"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 to A.2.1 regarding Via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B207E2"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522A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F00F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84C238" w14:textId="77777777" w:rsidR="00622042" w:rsidRPr="00DF53B4" w:rsidRDefault="00622042" w:rsidP="00622042">
            <w:pPr>
              <w:rPr>
                <w:rFonts w:ascii="Arial" w:hAnsi="Arial" w:cs="Arial"/>
                <w:sz w:val="16"/>
                <w:szCs w:val="16"/>
              </w:rPr>
            </w:pPr>
            <w:r w:rsidRPr="00DF53B4">
              <w:rPr>
                <w:rFonts w:ascii="Arial" w:hAnsi="Arial" w:cs="Arial"/>
                <w:sz w:val="16"/>
                <w:szCs w:val="16"/>
              </w:rPr>
              <w:t>R5-172412</w:t>
            </w:r>
          </w:p>
        </w:tc>
      </w:tr>
      <w:tr w:rsidR="00622042" w:rsidRPr="00DF53B4" w14:paraId="73059503"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44547E"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6A2550"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264919" w14:textId="77777777" w:rsidR="00622042" w:rsidRPr="00DF53B4" w:rsidRDefault="00622042" w:rsidP="00622042">
            <w:pPr>
              <w:rPr>
                <w:rFonts w:ascii="Arial" w:hAnsi="Arial" w:cs="Arial"/>
                <w:sz w:val="16"/>
                <w:szCs w:val="16"/>
              </w:rPr>
            </w:pPr>
            <w:r w:rsidRPr="00DF53B4">
              <w:rPr>
                <w:rFonts w:ascii="Arial" w:hAnsi="Arial" w:cs="Arial"/>
                <w:sz w:val="16"/>
                <w:szCs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F3886"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B82A7F"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registration tests for MTSI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431E5A"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0693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0587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4DA026" w14:textId="77777777" w:rsidR="00622042" w:rsidRPr="00DF53B4" w:rsidRDefault="00622042" w:rsidP="00622042">
            <w:pPr>
              <w:rPr>
                <w:rFonts w:ascii="Arial" w:hAnsi="Arial" w:cs="Arial"/>
                <w:sz w:val="16"/>
                <w:szCs w:val="16"/>
              </w:rPr>
            </w:pPr>
            <w:r w:rsidRPr="00DF53B4">
              <w:rPr>
                <w:rFonts w:ascii="Arial" w:hAnsi="Arial" w:cs="Arial"/>
                <w:sz w:val="16"/>
                <w:szCs w:val="16"/>
              </w:rPr>
              <w:t>R5-172421</w:t>
            </w:r>
          </w:p>
        </w:tc>
      </w:tr>
      <w:tr w:rsidR="00622042" w:rsidRPr="00DF53B4" w14:paraId="66D62496"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3291AC"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B3773" w14:textId="77777777" w:rsidR="00622042" w:rsidRPr="00DF53B4" w:rsidRDefault="00622042" w:rsidP="00622042">
            <w:pPr>
              <w:rPr>
                <w:rFonts w:ascii="Arial" w:hAnsi="Arial" w:cs="Arial"/>
                <w:sz w:val="16"/>
                <w:szCs w:val="16"/>
              </w:rPr>
            </w:pPr>
            <w:r w:rsidRPr="00DF53B4">
              <w:rPr>
                <w:rFonts w:ascii="Arial" w:hAnsi="Arial" w:cs="Arial"/>
                <w:sz w:val="16"/>
                <w:szCs w:val="16"/>
              </w:rPr>
              <w:t>RP-171376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5AE096" w14:textId="77777777" w:rsidR="00622042" w:rsidRPr="00DF53B4" w:rsidRDefault="00622042" w:rsidP="00622042">
            <w:pPr>
              <w:rPr>
                <w:rFonts w:ascii="Arial" w:hAnsi="Arial" w:cs="Arial"/>
                <w:sz w:val="16"/>
                <w:szCs w:val="16"/>
              </w:rPr>
            </w:pPr>
            <w:r w:rsidRPr="00DF53B4">
              <w:rPr>
                <w:rFonts w:ascii="Arial" w:hAnsi="Arial" w:cs="Arial"/>
                <w:sz w:val="16"/>
                <w:szCs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C1F8"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2C1B04"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Fixed Access Originating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9152CB6"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12E2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34D865"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5EA469" w14:textId="77777777" w:rsidR="00622042" w:rsidRPr="00DF53B4" w:rsidRDefault="00622042" w:rsidP="00622042">
            <w:pPr>
              <w:rPr>
                <w:rFonts w:ascii="Arial" w:hAnsi="Arial" w:cs="Arial"/>
                <w:sz w:val="16"/>
                <w:szCs w:val="16"/>
              </w:rPr>
            </w:pPr>
            <w:r w:rsidRPr="00DF53B4">
              <w:rPr>
                <w:rFonts w:ascii="Arial" w:hAnsi="Arial" w:cs="Arial"/>
                <w:sz w:val="16"/>
                <w:szCs w:val="16"/>
              </w:rPr>
              <w:t>R5-172423</w:t>
            </w:r>
          </w:p>
        </w:tc>
      </w:tr>
      <w:tr w:rsidR="00622042" w:rsidRPr="00DF53B4" w14:paraId="4798F806"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468388"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30C79A"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665EED" w14:textId="77777777" w:rsidR="00622042" w:rsidRPr="00DF53B4" w:rsidRDefault="00622042" w:rsidP="00622042">
            <w:pPr>
              <w:rPr>
                <w:rFonts w:ascii="Arial" w:hAnsi="Arial" w:cs="Arial"/>
                <w:sz w:val="16"/>
                <w:szCs w:val="16"/>
              </w:rPr>
            </w:pPr>
            <w:r w:rsidRPr="00DF53B4">
              <w:rPr>
                <w:rFonts w:ascii="Arial" w:hAnsi="Arial" w:cs="Arial"/>
                <w:sz w:val="16"/>
                <w:szCs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5466DD"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FB120B"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EFD6BC"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DC09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335E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58BEB4" w14:textId="77777777" w:rsidR="00622042" w:rsidRPr="00DF53B4" w:rsidRDefault="00622042" w:rsidP="00622042">
            <w:pPr>
              <w:rPr>
                <w:rFonts w:ascii="Arial" w:hAnsi="Arial" w:cs="Arial"/>
                <w:sz w:val="16"/>
                <w:szCs w:val="16"/>
              </w:rPr>
            </w:pPr>
            <w:r w:rsidRPr="00DF53B4">
              <w:rPr>
                <w:rFonts w:ascii="Arial" w:hAnsi="Arial" w:cs="Arial"/>
                <w:sz w:val="16"/>
                <w:szCs w:val="16"/>
              </w:rPr>
              <w:t>R5-172928</w:t>
            </w:r>
          </w:p>
        </w:tc>
      </w:tr>
      <w:tr w:rsidR="00622042" w:rsidRPr="00DF53B4" w14:paraId="68050A4D"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6FE8F4"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48AC43"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055517" w14:textId="77777777" w:rsidR="00622042" w:rsidRPr="00DF53B4" w:rsidRDefault="00622042" w:rsidP="00622042">
            <w:pPr>
              <w:rPr>
                <w:rFonts w:ascii="Arial" w:hAnsi="Arial" w:cs="Arial"/>
                <w:sz w:val="16"/>
                <w:szCs w:val="16"/>
              </w:rPr>
            </w:pPr>
            <w:r w:rsidRPr="00DF53B4">
              <w:rPr>
                <w:rFonts w:ascii="Arial" w:hAnsi="Arial" w:cs="Arial"/>
                <w:sz w:val="16"/>
                <w:szCs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E2987"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ABCF2C"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37AE7D"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DD3A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D1970"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65B607" w14:textId="77777777" w:rsidR="00622042" w:rsidRPr="00DF53B4" w:rsidRDefault="00622042" w:rsidP="00622042">
            <w:pPr>
              <w:rPr>
                <w:rFonts w:ascii="Arial" w:hAnsi="Arial" w:cs="Arial"/>
                <w:sz w:val="16"/>
                <w:szCs w:val="16"/>
              </w:rPr>
            </w:pPr>
            <w:r w:rsidRPr="00DF53B4">
              <w:rPr>
                <w:rFonts w:ascii="Arial" w:hAnsi="Arial" w:cs="Arial"/>
                <w:sz w:val="16"/>
                <w:szCs w:val="16"/>
              </w:rPr>
              <w:t>R5-172929</w:t>
            </w:r>
          </w:p>
        </w:tc>
      </w:tr>
      <w:tr w:rsidR="00622042" w:rsidRPr="00DF53B4" w14:paraId="6870210F"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690B0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DA052E"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05A189" w14:textId="77777777" w:rsidR="00622042" w:rsidRPr="00DF53B4" w:rsidRDefault="00622042" w:rsidP="00622042">
            <w:pPr>
              <w:rPr>
                <w:rFonts w:ascii="Arial" w:hAnsi="Arial" w:cs="Arial"/>
                <w:sz w:val="16"/>
                <w:szCs w:val="16"/>
              </w:rPr>
            </w:pPr>
            <w:r w:rsidRPr="00DF53B4">
              <w:rPr>
                <w:rFonts w:ascii="Arial" w:hAnsi="Arial" w:cs="Arial"/>
                <w:sz w:val="16"/>
                <w:szCs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2C6EF"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668137"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telephone-event in DL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77E2E7"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890E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B82A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FF7674" w14:textId="77777777" w:rsidR="00622042" w:rsidRPr="00DF53B4" w:rsidRDefault="00622042" w:rsidP="00622042">
            <w:pPr>
              <w:rPr>
                <w:rFonts w:ascii="Arial" w:hAnsi="Arial" w:cs="Arial"/>
                <w:sz w:val="16"/>
                <w:szCs w:val="16"/>
              </w:rPr>
            </w:pPr>
            <w:r w:rsidRPr="00DF53B4">
              <w:rPr>
                <w:rFonts w:ascii="Arial" w:hAnsi="Arial" w:cs="Arial"/>
                <w:sz w:val="16"/>
                <w:szCs w:val="16"/>
              </w:rPr>
              <w:t>R5-172930</w:t>
            </w:r>
          </w:p>
        </w:tc>
      </w:tr>
      <w:tr w:rsidR="00622042" w:rsidRPr="00DF53B4" w14:paraId="2C696750"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B12799"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48E8AF"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133BB7" w14:textId="77777777" w:rsidR="00622042" w:rsidRPr="00DF53B4" w:rsidRDefault="00622042" w:rsidP="00622042">
            <w:pPr>
              <w:rPr>
                <w:rFonts w:ascii="Arial" w:hAnsi="Arial" w:cs="Arial"/>
                <w:sz w:val="16"/>
                <w:szCs w:val="16"/>
              </w:rPr>
            </w:pPr>
            <w:r w:rsidRPr="00DF53B4">
              <w:rPr>
                <w:rFonts w:ascii="Arial" w:hAnsi="Arial" w:cs="Arial"/>
                <w:sz w:val="16"/>
                <w:szCs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6D9E2"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A419D59"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telephone-event in UL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3E4F0D"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B78F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0C945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A49EB6" w14:textId="77777777" w:rsidR="00622042" w:rsidRPr="00DF53B4" w:rsidRDefault="00622042" w:rsidP="00622042">
            <w:pPr>
              <w:rPr>
                <w:rFonts w:ascii="Arial" w:hAnsi="Arial" w:cs="Arial"/>
                <w:sz w:val="16"/>
                <w:szCs w:val="16"/>
              </w:rPr>
            </w:pPr>
            <w:r w:rsidRPr="00DF53B4">
              <w:rPr>
                <w:rFonts w:ascii="Arial" w:hAnsi="Arial" w:cs="Arial"/>
                <w:sz w:val="16"/>
                <w:szCs w:val="16"/>
              </w:rPr>
              <w:t>R5-172931</w:t>
            </w:r>
          </w:p>
        </w:tc>
      </w:tr>
      <w:tr w:rsidR="00622042" w:rsidRPr="00DF53B4" w14:paraId="50226F2E"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AD2E91"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E06DF5"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E71E74" w14:textId="77777777" w:rsidR="00622042" w:rsidRPr="00DF53B4" w:rsidRDefault="00622042" w:rsidP="00622042">
            <w:pPr>
              <w:rPr>
                <w:rFonts w:ascii="Arial" w:hAnsi="Arial" w:cs="Arial"/>
                <w:sz w:val="16"/>
                <w:szCs w:val="16"/>
              </w:rPr>
            </w:pPr>
            <w:r w:rsidRPr="00DF53B4">
              <w:rPr>
                <w:rFonts w:ascii="Arial" w:hAnsi="Arial" w:cs="Arial"/>
                <w:sz w:val="16"/>
                <w:szCs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828CC"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920017" w14:textId="77777777" w:rsidR="00622042" w:rsidRPr="00DF53B4" w:rsidRDefault="00622042" w:rsidP="00622042">
            <w:pPr>
              <w:rPr>
                <w:rFonts w:ascii="Arial" w:hAnsi="Arial" w:cs="Arial"/>
                <w:sz w:val="16"/>
                <w:szCs w:val="16"/>
              </w:rPr>
            </w:pPr>
            <w:r w:rsidRPr="00DF53B4">
              <w:rPr>
                <w:rFonts w:ascii="Arial" w:hAnsi="Arial" w:cs="Arial"/>
                <w:sz w:val="16"/>
                <w:szCs w:val="16"/>
              </w:rPr>
              <w:t>Update annex C.11a and C.26a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1A2E12"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65FD3"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7021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97D712" w14:textId="77777777" w:rsidR="00622042" w:rsidRPr="00DF53B4" w:rsidRDefault="00622042" w:rsidP="00622042">
            <w:pPr>
              <w:rPr>
                <w:rFonts w:ascii="Arial" w:hAnsi="Arial" w:cs="Arial"/>
                <w:sz w:val="16"/>
                <w:szCs w:val="16"/>
              </w:rPr>
            </w:pPr>
            <w:r w:rsidRPr="00DF53B4">
              <w:rPr>
                <w:rFonts w:ascii="Arial" w:hAnsi="Arial" w:cs="Arial"/>
                <w:sz w:val="16"/>
                <w:szCs w:val="16"/>
              </w:rPr>
              <w:t>R5-172932</w:t>
            </w:r>
          </w:p>
        </w:tc>
      </w:tr>
      <w:tr w:rsidR="00622042" w:rsidRPr="00DF53B4" w14:paraId="7FE721E2"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1026E7"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B15B0A" w14:textId="77777777" w:rsidR="00622042" w:rsidRPr="00DF53B4" w:rsidRDefault="00622042" w:rsidP="00622042">
            <w:pPr>
              <w:rPr>
                <w:rFonts w:ascii="Arial" w:hAnsi="Arial" w:cs="Arial"/>
                <w:sz w:val="16"/>
                <w:szCs w:val="16"/>
              </w:rPr>
            </w:pPr>
            <w:r w:rsidRPr="00DF53B4">
              <w:rPr>
                <w:rFonts w:ascii="Arial" w:hAnsi="Arial" w:cs="Arial"/>
                <w:sz w:val="16"/>
                <w:szCs w:val="16"/>
              </w:rPr>
              <w:t>RP-171375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FE506B" w14:textId="77777777" w:rsidR="00622042" w:rsidRPr="00DF53B4" w:rsidRDefault="00622042" w:rsidP="00622042">
            <w:pPr>
              <w:rPr>
                <w:rFonts w:ascii="Arial" w:hAnsi="Arial" w:cs="Arial"/>
                <w:sz w:val="16"/>
                <w:szCs w:val="16"/>
              </w:rPr>
            </w:pPr>
            <w:r w:rsidRPr="00DF53B4">
              <w:rPr>
                <w:rFonts w:ascii="Arial" w:hAnsi="Arial" w:cs="Arial"/>
                <w:sz w:val="16"/>
                <w:szCs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00524"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B221F9" w14:textId="77777777" w:rsidR="00622042" w:rsidRPr="00DF53B4" w:rsidRDefault="00622042" w:rsidP="00622042">
            <w:pPr>
              <w:rPr>
                <w:rFonts w:ascii="Arial" w:hAnsi="Arial" w:cs="Arial"/>
                <w:sz w:val="16"/>
                <w:szCs w:val="16"/>
              </w:rPr>
            </w:pPr>
            <w:r w:rsidRPr="00DF53B4">
              <w:rPr>
                <w:rFonts w:ascii="Arial" w:hAnsi="Arial" w:cs="Arial"/>
                <w:sz w:val="16"/>
                <w:szCs w:val="16"/>
              </w:rPr>
              <w:t>Update test case G.12.1 and G.12.2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CE3CE0"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23B08"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9FA40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659A8F" w14:textId="77777777" w:rsidR="00622042" w:rsidRPr="00DF53B4" w:rsidRDefault="00622042" w:rsidP="00622042">
            <w:pPr>
              <w:rPr>
                <w:rFonts w:ascii="Arial" w:hAnsi="Arial" w:cs="Arial"/>
                <w:sz w:val="16"/>
                <w:szCs w:val="16"/>
              </w:rPr>
            </w:pPr>
            <w:r w:rsidRPr="00DF53B4">
              <w:rPr>
                <w:rFonts w:ascii="Arial" w:hAnsi="Arial" w:cs="Arial"/>
                <w:sz w:val="16"/>
                <w:szCs w:val="16"/>
              </w:rPr>
              <w:t>R5-172933</w:t>
            </w:r>
          </w:p>
        </w:tc>
      </w:tr>
      <w:tr w:rsidR="00622042" w:rsidRPr="00DF53B4" w14:paraId="0C0BFC70"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0BD54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031B6E"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401BBB" w14:textId="77777777" w:rsidR="00622042" w:rsidRPr="00DF53B4" w:rsidRDefault="00622042" w:rsidP="00622042">
            <w:pPr>
              <w:rPr>
                <w:rFonts w:ascii="Arial" w:hAnsi="Arial" w:cs="Arial"/>
                <w:sz w:val="16"/>
                <w:szCs w:val="16"/>
              </w:rPr>
            </w:pPr>
            <w:r w:rsidRPr="00DF53B4">
              <w:rPr>
                <w:rFonts w:ascii="Arial" w:hAnsi="Arial" w:cs="Arial"/>
                <w:sz w:val="16"/>
                <w:szCs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4CDCB"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07BE22"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 to A.2.8 regarding security headers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1612F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1734E"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1435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5034F2" w14:textId="77777777" w:rsidR="00622042" w:rsidRPr="00DF53B4" w:rsidRDefault="00622042" w:rsidP="00622042">
            <w:pPr>
              <w:rPr>
                <w:rFonts w:ascii="Arial" w:hAnsi="Arial" w:cs="Arial"/>
                <w:sz w:val="16"/>
                <w:szCs w:val="16"/>
              </w:rPr>
            </w:pPr>
            <w:r w:rsidRPr="00DF53B4">
              <w:rPr>
                <w:rFonts w:ascii="Arial" w:hAnsi="Arial" w:cs="Arial"/>
                <w:sz w:val="16"/>
                <w:szCs w:val="16"/>
              </w:rPr>
              <w:t>R5-172934</w:t>
            </w:r>
          </w:p>
        </w:tc>
      </w:tr>
      <w:tr w:rsidR="00622042" w:rsidRPr="00DF53B4" w14:paraId="5C2D26F7"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E003F8"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050C2C"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7B0CDFA" w14:textId="77777777" w:rsidR="00622042" w:rsidRPr="00DF53B4" w:rsidRDefault="00622042" w:rsidP="00622042">
            <w:pPr>
              <w:rPr>
                <w:rFonts w:ascii="Arial" w:hAnsi="Arial" w:cs="Arial"/>
                <w:sz w:val="16"/>
                <w:szCs w:val="16"/>
              </w:rPr>
            </w:pPr>
            <w:r w:rsidRPr="00DF53B4">
              <w:rPr>
                <w:rFonts w:ascii="Arial" w:hAnsi="Arial" w:cs="Arial"/>
                <w:sz w:val="16"/>
                <w:szCs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AA911"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94C252"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IMS Emergency test case 19.4.1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EFB92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9DEBD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DBAE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A7E5F0" w14:textId="77777777" w:rsidR="00622042" w:rsidRPr="00DF53B4" w:rsidRDefault="00622042" w:rsidP="00622042">
            <w:pPr>
              <w:rPr>
                <w:rFonts w:ascii="Arial" w:hAnsi="Arial" w:cs="Arial"/>
                <w:sz w:val="16"/>
                <w:szCs w:val="16"/>
              </w:rPr>
            </w:pPr>
            <w:r w:rsidRPr="00DF53B4">
              <w:rPr>
                <w:rFonts w:ascii="Arial" w:hAnsi="Arial" w:cs="Arial"/>
                <w:sz w:val="16"/>
                <w:szCs w:val="16"/>
              </w:rPr>
              <w:t>R5-172935</w:t>
            </w:r>
          </w:p>
        </w:tc>
      </w:tr>
      <w:tr w:rsidR="00622042" w:rsidRPr="00DF53B4" w14:paraId="1224FB47"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3CB875"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7D3B77" w14:textId="77777777" w:rsidR="00622042" w:rsidRPr="00DF53B4" w:rsidRDefault="00622042" w:rsidP="00622042">
            <w:pPr>
              <w:rPr>
                <w:rFonts w:ascii="Arial" w:hAnsi="Arial" w:cs="Arial"/>
                <w:sz w:val="16"/>
                <w:szCs w:val="16"/>
              </w:rPr>
            </w:pPr>
            <w:r w:rsidRPr="00DF53B4">
              <w:rPr>
                <w:rFonts w:ascii="Arial" w:hAnsi="Arial" w:cs="Arial"/>
                <w:sz w:val="16"/>
                <w:szCs w:val="16"/>
              </w:rPr>
              <w:t>RP-171334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5F31B4" w14:textId="77777777" w:rsidR="00622042" w:rsidRPr="00DF53B4" w:rsidRDefault="00622042" w:rsidP="00622042">
            <w:pPr>
              <w:rPr>
                <w:rFonts w:ascii="Arial" w:hAnsi="Arial" w:cs="Arial"/>
                <w:sz w:val="16"/>
                <w:szCs w:val="16"/>
              </w:rPr>
            </w:pPr>
            <w:r w:rsidRPr="00DF53B4">
              <w:rPr>
                <w:rFonts w:ascii="Arial" w:hAnsi="Arial" w:cs="Arial"/>
                <w:sz w:val="16"/>
                <w:szCs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28867"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37B23B" w14:textId="77777777" w:rsidR="00622042" w:rsidRPr="00DF53B4" w:rsidRDefault="00622042" w:rsidP="00622042">
            <w:pPr>
              <w:rPr>
                <w:rFonts w:ascii="Arial" w:hAnsi="Arial" w:cs="Arial"/>
                <w:sz w:val="16"/>
                <w:szCs w:val="16"/>
              </w:rPr>
            </w:pPr>
            <w:r w:rsidRPr="00DF53B4">
              <w:rPr>
                <w:rFonts w:ascii="Arial" w:hAnsi="Arial" w:cs="Arial"/>
                <w:sz w:val="16"/>
                <w:szCs w:val="16"/>
              </w:rPr>
              <w:t>Populating Annex I including new test cases I.8.1a-d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BD60F7"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DD447"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055486"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888360" w14:textId="77777777" w:rsidR="00622042" w:rsidRPr="00DF53B4" w:rsidRDefault="00622042" w:rsidP="00622042">
            <w:pPr>
              <w:rPr>
                <w:rFonts w:ascii="Arial" w:hAnsi="Arial" w:cs="Arial"/>
                <w:sz w:val="16"/>
                <w:szCs w:val="16"/>
              </w:rPr>
            </w:pPr>
            <w:r w:rsidRPr="00DF53B4">
              <w:rPr>
                <w:rFonts w:ascii="Arial" w:hAnsi="Arial" w:cs="Arial"/>
                <w:sz w:val="16"/>
                <w:szCs w:val="16"/>
              </w:rPr>
              <w:t>R5-172947</w:t>
            </w:r>
          </w:p>
        </w:tc>
      </w:tr>
      <w:tr w:rsidR="00622042" w:rsidRPr="00DF53B4" w14:paraId="2244694A"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C8A0DF"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D048D4"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86C13C" w14:textId="77777777" w:rsidR="00622042" w:rsidRPr="00DF53B4" w:rsidRDefault="00622042" w:rsidP="00622042">
            <w:pPr>
              <w:rPr>
                <w:rFonts w:ascii="Arial" w:hAnsi="Arial" w:cs="Arial"/>
                <w:sz w:val="16"/>
                <w:szCs w:val="16"/>
              </w:rPr>
            </w:pPr>
            <w:r w:rsidRPr="00DF53B4">
              <w:rPr>
                <w:rFonts w:ascii="Arial" w:hAnsi="Arial" w:cs="Arial"/>
                <w:sz w:val="16"/>
                <w:szCs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FFAEE" w14:textId="77777777" w:rsidR="00622042" w:rsidRPr="00DF53B4" w:rsidRDefault="00622042" w:rsidP="00622042">
            <w:pPr>
              <w:rPr>
                <w:rFonts w:ascii="Arial" w:hAnsi="Arial" w:cs="Arial"/>
                <w:sz w:val="16"/>
                <w:szCs w:val="16"/>
              </w:rPr>
            </w:pPr>
            <w:r w:rsidRPr="00DF53B4">
              <w:rPr>
                <w:rFonts w:ascii="Arial" w:hAnsi="Arial" w:cs="Arial"/>
                <w:sz w:val="16"/>
                <w:szCs w:val="16"/>
              </w:rPr>
              <w:t> </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3A5805"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audio feature tag and addition grace period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4FB6AC"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1FABD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F47C4"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41180B" w14:textId="77777777" w:rsidR="00622042" w:rsidRPr="00DF53B4" w:rsidRDefault="00622042" w:rsidP="00622042">
            <w:pPr>
              <w:rPr>
                <w:rFonts w:ascii="Arial" w:hAnsi="Arial" w:cs="Arial"/>
                <w:sz w:val="16"/>
                <w:szCs w:val="16"/>
              </w:rPr>
            </w:pPr>
            <w:r w:rsidRPr="00DF53B4">
              <w:rPr>
                <w:rFonts w:ascii="Arial" w:hAnsi="Arial" w:cs="Arial"/>
                <w:sz w:val="16"/>
                <w:szCs w:val="16"/>
              </w:rPr>
              <w:t>R5-173021</w:t>
            </w:r>
          </w:p>
        </w:tc>
      </w:tr>
      <w:tr w:rsidR="00622042" w:rsidRPr="00DF53B4" w14:paraId="00EB9838"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880923"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D3419B" w14:textId="77777777" w:rsidR="00622042" w:rsidRPr="00DF53B4" w:rsidRDefault="00622042" w:rsidP="00622042">
            <w:pPr>
              <w:rPr>
                <w:rFonts w:ascii="Arial" w:hAnsi="Arial" w:cs="Arial"/>
                <w:sz w:val="16"/>
                <w:szCs w:val="16"/>
              </w:rPr>
            </w:pPr>
            <w:r w:rsidRPr="00DF53B4">
              <w:rPr>
                <w:rFonts w:ascii="Arial" w:hAnsi="Arial" w:cs="Arial"/>
                <w:sz w:val="16"/>
                <w:szCs w:val="16"/>
              </w:rPr>
              <w:t>RP-171365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88B27F" w14:textId="77777777" w:rsidR="00622042" w:rsidRPr="00DF53B4" w:rsidRDefault="00622042" w:rsidP="00622042">
            <w:pPr>
              <w:rPr>
                <w:rFonts w:ascii="Arial" w:hAnsi="Arial" w:cs="Arial"/>
                <w:sz w:val="16"/>
                <w:szCs w:val="16"/>
              </w:rPr>
            </w:pPr>
            <w:r w:rsidRPr="00DF53B4">
              <w:rPr>
                <w:rFonts w:ascii="Arial" w:hAnsi="Arial" w:cs="Arial"/>
                <w:sz w:val="16"/>
                <w:szCs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48E27"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3E23BE" w14:textId="77777777" w:rsidR="00622042" w:rsidRPr="00DF53B4" w:rsidRDefault="00622042" w:rsidP="00622042">
            <w:pPr>
              <w:rPr>
                <w:rFonts w:ascii="Arial" w:hAnsi="Arial" w:cs="Arial"/>
                <w:sz w:val="16"/>
                <w:szCs w:val="16"/>
              </w:rPr>
            </w:pPr>
            <w:r w:rsidRPr="00DF53B4">
              <w:rPr>
                <w:rFonts w:ascii="Arial" w:hAnsi="Arial" w:cs="Arial"/>
                <w:sz w:val="16"/>
                <w:szCs w:val="16"/>
              </w:rPr>
              <w:t>Corrections to GCF WI-154 IMS emergency test case 19.5.10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EE04FF"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425D5C"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4917F"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4EB7BC" w14:textId="77777777" w:rsidR="00622042" w:rsidRPr="00DF53B4" w:rsidRDefault="00622042" w:rsidP="00622042">
            <w:pPr>
              <w:rPr>
                <w:rFonts w:ascii="Arial" w:hAnsi="Arial" w:cs="Arial"/>
                <w:sz w:val="16"/>
                <w:szCs w:val="16"/>
              </w:rPr>
            </w:pPr>
            <w:r w:rsidRPr="00DF53B4">
              <w:rPr>
                <w:rFonts w:ascii="Arial" w:hAnsi="Arial" w:cs="Arial"/>
                <w:sz w:val="16"/>
                <w:szCs w:val="16"/>
              </w:rPr>
              <w:t>R5-173022</w:t>
            </w:r>
          </w:p>
        </w:tc>
      </w:tr>
      <w:tr w:rsidR="00622042" w:rsidRPr="00DF53B4" w14:paraId="00BCEA66"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3B458D"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E82EAF"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53A333" w14:textId="77777777" w:rsidR="00622042" w:rsidRPr="00DF53B4" w:rsidRDefault="00622042" w:rsidP="00622042">
            <w:pPr>
              <w:rPr>
                <w:rFonts w:ascii="Arial" w:hAnsi="Arial" w:cs="Arial"/>
                <w:sz w:val="16"/>
                <w:szCs w:val="16"/>
              </w:rPr>
            </w:pPr>
            <w:r w:rsidRPr="00DF53B4">
              <w:rPr>
                <w:rFonts w:ascii="Arial" w:hAnsi="Arial" w:cs="Arial"/>
                <w:sz w:val="16"/>
                <w:szCs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A8BB23"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1FFEDC" w14:textId="77777777" w:rsidR="00622042" w:rsidRPr="00DF53B4" w:rsidRDefault="00622042" w:rsidP="00622042">
            <w:pPr>
              <w:rPr>
                <w:rFonts w:ascii="Arial" w:hAnsi="Arial" w:cs="Arial"/>
                <w:sz w:val="16"/>
                <w:szCs w:val="16"/>
              </w:rPr>
            </w:pPr>
            <w:r w:rsidRPr="00DF53B4">
              <w:rPr>
                <w:rFonts w:ascii="Arial" w:hAnsi="Arial" w:cs="Arial"/>
                <w:sz w:val="16"/>
                <w:szCs w:val="16"/>
              </w:rPr>
              <w:t>Add session timer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813343"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98560D"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9F9D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6304D3" w14:textId="77777777" w:rsidR="00622042" w:rsidRPr="00DF53B4" w:rsidRDefault="00622042" w:rsidP="00622042">
            <w:pPr>
              <w:rPr>
                <w:rFonts w:ascii="Arial" w:hAnsi="Arial" w:cs="Arial"/>
                <w:sz w:val="16"/>
                <w:szCs w:val="16"/>
              </w:rPr>
            </w:pPr>
            <w:r w:rsidRPr="00DF53B4">
              <w:rPr>
                <w:rFonts w:ascii="Arial" w:hAnsi="Arial" w:cs="Arial"/>
                <w:sz w:val="16"/>
                <w:szCs w:val="16"/>
              </w:rPr>
              <w:t>R5-173024</w:t>
            </w:r>
          </w:p>
        </w:tc>
      </w:tr>
      <w:tr w:rsidR="00622042" w:rsidRPr="00DF53B4" w14:paraId="3ED39CD3" w14:textId="77777777" w:rsidTr="00622042">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78F310" w14:textId="77777777" w:rsidR="00622042" w:rsidRPr="00DF53B4" w:rsidRDefault="00622042" w:rsidP="00622042">
            <w:pPr>
              <w:rPr>
                <w:rFonts w:ascii="Arial" w:hAnsi="Arial" w:cs="Arial"/>
                <w:sz w:val="16"/>
                <w:szCs w:val="16"/>
              </w:rPr>
            </w:pPr>
            <w:r w:rsidRPr="00DF53B4">
              <w:rPr>
                <w:rFonts w:ascii="Arial" w:hAnsi="Arial" w:cs="Arial"/>
                <w:sz w:val="16"/>
                <w:szCs w:val="16"/>
              </w:rPr>
              <w:t>RP-76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11ACDE" w14:textId="77777777" w:rsidR="00622042" w:rsidRPr="00DF53B4" w:rsidRDefault="00622042" w:rsidP="00622042">
            <w:pPr>
              <w:rPr>
                <w:rFonts w:ascii="Arial" w:hAnsi="Arial" w:cs="Arial"/>
                <w:sz w:val="16"/>
                <w:szCs w:val="16"/>
              </w:rPr>
            </w:pPr>
            <w:r w:rsidRPr="00DF53B4">
              <w:rPr>
                <w:rFonts w:ascii="Arial" w:hAnsi="Arial" w:cs="Arial"/>
                <w:sz w:val="16"/>
                <w:szCs w:val="16"/>
              </w:rPr>
              <w:t>RP-171363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218FD8" w14:textId="77777777" w:rsidR="00622042" w:rsidRPr="00DF53B4" w:rsidRDefault="00622042" w:rsidP="00622042">
            <w:pPr>
              <w:rPr>
                <w:rFonts w:ascii="Arial" w:hAnsi="Arial" w:cs="Arial"/>
                <w:sz w:val="16"/>
                <w:szCs w:val="16"/>
              </w:rPr>
            </w:pPr>
            <w:r w:rsidRPr="00DF53B4">
              <w:rPr>
                <w:rFonts w:ascii="Arial" w:hAnsi="Arial" w:cs="Arial"/>
                <w:sz w:val="16"/>
                <w:szCs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85173" w14:textId="77777777" w:rsidR="00622042" w:rsidRPr="00DF53B4" w:rsidRDefault="00622042" w:rsidP="00622042">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79658C" w14:textId="77777777" w:rsidR="00622042" w:rsidRPr="00DF53B4" w:rsidRDefault="00622042" w:rsidP="00622042">
            <w:pPr>
              <w:rPr>
                <w:rFonts w:ascii="Arial" w:hAnsi="Arial" w:cs="Arial"/>
                <w:sz w:val="16"/>
                <w:szCs w:val="16"/>
              </w:rPr>
            </w:pPr>
            <w:r w:rsidRPr="00DF53B4">
              <w:rPr>
                <w:rFonts w:ascii="Arial" w:hAnsi="Arial" w:cs="Arial"/>
                <w:sz w:val="16"/>
                <w:szCs w:val="16"/>
              </w:rPr>
              <w:t>Removing grace period from From and To headers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396B41" w14:textId="77777777" w:rsidR="00622042" w:rsidRPr="00DF53B4" w:rsidRDefault="00622042" w:rsidP="00622042">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4435A"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28C101" w14:textId="77777777" w:rsidR="00622042" w:rsidRPr="00DF53B4" w:rsidRDefault="00622042" w:rsidP="00622042">
            <w:pPr>
              <w:pStyle w:val="TAL"/>
              <w:rPr>
                <w:rFonts w:cs="Arial"/>
                <w:sz w:val="16"/>
                <w:szCs w:val="16"/>
                <w:lang w:eastAsia="en-US"/>
              </w:rPr>
            </w:pPr>
            <w:r w:rsidRPr="00DF53B4">
              <w:rPr>
                <w:rFonts w:cs="Arial"/>
                <w:sz w:val="16"/>
                <w:szCs w:val="16"/>
                <w:lang w:eastAsia="en-US"/>
              </w:rPr>
              <w:t>13.3.0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134CD" w14:textId="77777777" w:rsidR="00622042" w:rsidRPr="00DF53B4" w:rsidRDefault="00622042" w:rsidP="00622042">
            <w:pPr>
              <w:rPr>
                <w:rFonts w:ascii="Arial" w:hAnsi="Arial" w:cs="Arial"/>
                <w:sz w:val="16"/>
                <w:szCs w:val="16"/>
              </w:rPr>
            </w:pPr>
            <w:r w:rsidRPr="00DF53B4">
              <w:rPr>
                <w:rFonts w:ascii="Arial" w:hAnsi="Arial" w:cs="Arial"/>
                <w:sz w:val="16"/>
                <w:szCs w:val="16"/>
              </w:rPr>
              <w:t>R5-173026</w:t>
            </w:r>
          </w:p>
        </w:tc>
      </w:tr>
      <w:tr w:rsidR="00D55D3E" w:rsidRPr="00DF53B4" w14:paraId="2327030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342A56"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48FD5D"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2C7D47" w14:textId="77777777" w:rsidR="00D55D3E" w:rsidRPr="00DF53B4" w:rsidRDefault="00D55D3E" w:rsidP="00D55D3E">
            <w:pPr>
              <w:rPr>
                <w:rFonts w:ascii="Arial" w:hAnsi="Arial" w:cs="Arial"/>
                <w:sz w:val="16"/>
                <w:szCs w:val="16"/>
              </w:rPr>
            </w:pPr>
            <w:r w:rsidRPr="00DF53B4">
              <w:rPr>
                <w:rFonts w:ascii="Arial" w:hAnsi="Arial" w:cs="Arial"/>
                <w:sz w:val="16"/>
                <w:szCs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ED1E0"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566A58" w14:textId="77777777" w:rsidR="00D55D3E" w:rsidRPr="00DF53B4" w:rsidRDefault="00D55D3E" w:rsidP="00D55D3E">
            <w:pPr>
              <w:rPr>
                <w:rFonts w:ascii="Arial" w:hAnsi="Arial" w:cs="Arial"/>
                <w:sz w:val="16"/>
                <w:szCs w:val="16"/>
              </w:rPr>
            </w:pPr>
            <w:r w:rsidRPr="00DF53B4">
              <w:rPr>
                <w:rFonts w:ascii="Arial" w:hAnsi="Arial" w:cs="Arial"/>
                <w:sz w:val="16"/>
                <w:szCs w:val="16"/>
              </w:rPr>
              <w:t>Add annex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3AA85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9849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0BDB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BC0C0D" w14:textId="77777777" w:rsidR="00D55D3E" w:rsidRPr="00DF53B4" w:rsidRDefault="00D55D3E" w:rsidP="00D55D3E">
            <w:pPr>
              <w:rPr>
                <w:rFonts w:ascii="Arial" w:hAnsi="Arial" w:cs="Arial"/>
                <w:sz w:val="16"/>
                <w:szCs w:val="16"/>
              </w:rPr>
            </w:pPr>
            <w:r w:rsidRPr="00DF53B4">
              <w:rPr>
                <w:rFonts w:ascii="Arial" w:hAnsi="Arial" w:cs="Arial"/>
                <w:sz w:val="16"/>
                <w:szCs w:val="16"/>
              </w:rPr>
              <w:t>R5-173532</w:t>
            </w:r>
          </w:p>
        </w:tc>
      </w:tr>
      <w:tr w:rsidR="00D55D3E" w:rsidRPr="00DF53B4" w14:paraId="47D74531"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ABCEC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287AB7"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F890D3" w14:textId="77777777" w:rsidR="00D55D3E" w:rsidRPr="00DF53B4" w:rsidRDefault="00D55D3E" w:rsidP="00D55D3E">
            <w:pPr>
              <w:rPr>
                <w:rFonts w:ascii="Arial" w:hAnsi="Arial" w:cs="Arial"/>
                <w:sz w:val="16"/>
                <w:szCs w:val="16"/>
              </w:rPr>
            </w:pPr>
            <w:r w:rsidRPr="00DF53B4">
              <w:rPr>
                <w:rFonts w:ascii="Arial" w:hAnsi="Arial" w:cs="Arial"/>
                <w:sz w:val="16"/>
                <w:szCs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8E064"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255231" w14:textId="77777777" w:rsidR="00D55D3E" w:rsidRPr="00DF53B4" w:rsidRDefault="00D55D3E" w:rsidP="00D55D3E">
            <w:pPr>
              <w:rPr>
                <w:rFonts w:ascii="Arial" w:hAnsi="Arial" w:cs="Arial"/>
                <w:sz w:val="16"/>
                <w:szCs w:val="16"/>
              </w:rPr>
            </w:pPr>
            <w:r w:rsidRPr="00DF53B4">
              <w:rPr>
                <w:rFonts w:ascii="Arial" w:hAnsi="Arial" w:cs="Arial"/>
                <w:sz w:val="16"/>
                <w:szCs w:val="16"/>
              </w:rPr>
              <w:t>Add generic procedure MT speech call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CEF100"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0669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D782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A7C903" w14:textId="77777777" w:rsidR="00D55D3E" w:rsidRPr="00DF53B4" w:rsidRDefault="00D55D3E" w:rsidP="00D55D3E">
            <w:pPr>
              <w:rPr>
                <w:rFonts w:ascii="Arial" w:hAnsi="Arial" w:cs="Arial"/>
                <w:sz w:val="16"/>
                <w:szCs w:val="16"/>
              </w:rPr>
            </w:pPr>
            <w:r w:rsidRPr="00DF53B4">
              <w:rPr>
                <w:rFonts w:ascii="Arial" w:hAnsi="Arial" w:cs="Arial"/>
                <w:sz w:val="16"/>
                <w:szCs w:val="16"/>
              </w:rPr>
              <w:t>R5-173535</w:t>
            </w:r>
          </w:p>
        </w:tc>
      </w:tr>
      <w:tr w:rsidR="00D55D3E" w:rsidRPr="00DF53B4" w14:paraId="3E55F764"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863F1F"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304554"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3E082C7" w14:textId="77777777" w:rsidR="00D55D3E" w:rsidRPr="00DF53B4" w:rsidRDefault="00D55D3E" w:rsidP="00D55D3E">
            <w:pPr>
              <w:rPr>
                <w:rFonts w:ascii="Arial" w:hAnsi="Arial" w:cs="Arial"/>
                <w:sz w:val="16"/>
                <w:szCs w:val="16"/>
              </w:rPr>
            </w:pPr>
            <w:r w:rsidRPr="00DF53B4">
              <w:rPr>
                <w:rFonts w:ascii="Arial" w:hAnsi="Arial" w:cs="Arial"/>
                <w:sz w:val="16"/>
                <w:szCs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5EF47"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B92853" w14:textId="77777777" w:rsidR="00D55D3E" w:rsidRPr="00DF53B4" w:rsidRDefault="00D55D3E" w:rsidP="00D55D3E">
            <w:pPr>
              <w:rPr>
                <w:rFonts w:ascii="Arial" w:hAnsi="Arial" w:cs="Arial"/>
                <w:sz w:val="16"/>
                <w:szCs w:val="16"/>
              </w:rPr>
            </w:pPr>
            <w:r w:rsidRPr="00DF53B4">
              <w:rPr>
                <w:rFonts w:ascii="Arial" w:hAnsi="Arial" w:cs="Arial"/>
                <w:sz w:val="16"/>
                <w:szCs w:val="16"/>
              </w:rPr>
              <w:t>Add test case for MO MTSI speech call /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4CAE1A"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FECE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FD1A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4BB470" w14:textId="77777777" w:rsidR="00D55D3E" w:rsidRPr="00DF53B4" w:rsidRDefault="00D55D3E" w:rsidP="00D55D3E">
            <w:pPr>
              <w:rPr>
                <w:rFonts w:ascii="Arial" w:hAnsi="Arial" w:cs="Arial"/>
                <w:sz w:val="16"/>
                <w:szCs w:val="16"/>
              </w:rPr>
            </w:pPr>
            <w:r w:rsidRPr="00DF53B4">
              <w:rPr>
                <w:rFonts w:ascii="Arial" w:hAnsi="Arial" w:cs="Arial"/>
                <w:sz w:val="16"/>
                <w:szCs w:val="16"/>
              </w:rPr>
              <w:t>R5-173536</w:t>
            </w:r>
          </w:p>
        </w:tc>
      </w:tr>
      <w:tr w:rsidR="00D55D3E" w:rsidRPr="00DF53B4" w14:paraId="22A4516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0094D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5AC9F5"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028B47" w14:textId="77777777" w:rsidR="00D55D3E" w:rsidRPr="00DF53B4" w:rsidRDefault="00D55D3E" w:rsidP="00D55D3E">
            <w:pPr>
              <w:rPr>
                <w:rFonts w:ascii="Arial" w:hAnsi="Arial" w:cs="Arial"/>
                <w:sz w:val="16"/>
                <w:szCs w:val="16"/>
              </w:rPr>
            </w:pPr>
            <w:r w:rsidRPr="00DF53B4">
              <w:rPr>
                <w:rFonts w:ascii="Arial" w:hAnsi="Arial" w:cs="Arial"/>
                <w:sz w:val="16"/>
                <w:szCs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A61A61"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4ED12E" w14:textId="77777777" w:rsidR="00D55D3E" w:rsidRPr="00DF53B4" w:rsidRDefault="00D55D3E" w:rsidP="00D55D3E">
            <w:pPr>
              <w:rPr>
                <w:rFonts w:ascii="Arial" w:hAnsi="Arial" w:cs="Arial"/>
                <w:sz w:val="16"/>
                <w:szCs w:val="16"/>
              </w:rPr>
            </w:pPr>
            <w:r w:rsidRPr="00DF53B4">
              <w:rPr>
                <w:rFonts w:ascii="Arial" w:hAnsi="Arial" w:cs="Arial"/>
                <w:sz w:val="16"/>
                <w:szCs w:val="16"/>
              </w:rPr>
              <w:t>Add test case for MT MTSI speech call /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BBB8AA"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81B4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ABA7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3F90D6" w14:textId="77777777" w:rsidR="00D55D3E" w:rsidRPr="00DF53B4" w:rsidRDefault="00D55D3E" w:rsidP="00D55D3E">
            <w:pPr>
              <w:rPr>
                <w:rFonts w:ascii="Arial" w:hAnsi="Arial" w:cs="Arial"/>
                <w:sz w:val="16"/>
                <w:szCs w:val="16"/>
              </w:rPr>
            </w:pPr>
            <w:r w:rsidRPr="00DF53B4">
              <w:rPr>
                <w:rFonts w:ascii="Arial" w:hAnsi="Arial" w:cs="Arial"/>
                <w:sz w:val="16"/>
                <w:szCs w:val="16"/>
              </w:rPr>
              <w:t>R5-173537</w:t>
            </w:r>
          </w:p>
        </w:tc>
      </w:tr>
      <w:tr w:rsidR="00D55D3E" w:rsidRPr="00DF53B4" w14:paraId="2C30AFD8"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D30F5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FF73C8"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09CC4D" w14:textId="77777777" w:rsidR="00D55D3E" w:rsidRPr="00DF53B4" w:rsidRDefault="00D55D3E" w:rsidP="00D55D3E">
            <w:pPr>
              <w:rPr>
                <w:rFonts w:ascii="Arial" w:hAnsi="Arial" w:cs="Arial"/>
                <w:sz w:val="16"/>
                <w:szCs w:val="16"/>
              </w:rPr>
            </w:pPr>
            <w:r w:rsidRPr="00DF53B4">
              <w:rPr>
                <w:rFonts w:ascii="Arial" w:hAnsi="Arial" w:cs="Arial"/>
                <w:sz w:val="16"/>
                <w:szCs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F5733"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F12654" w14:textId="77777777" w:rsidR="00D55D3E" w:rsidRPr="00DF53B4" w:rsidRDefault="00D55D3E" w:rsidP="00D55D3E">
            <w:pPr>
              <w:rPr>
                <w:rFonts w:ascii="Arial" w:hAnsi="Arial" w:cs="Arial"/>
                <w:sz w:val="16"/>
                <w:szCs w:val="16"/>
              </w:rPr>
            </w:pPr>
            <w:r w:rsidRPr="00DF53B4">
              <w:rPr>
                <w:rFonts w:ascii="Arial" w:hAnsi="Arial" w:cs="Arial"/>
                <w:sz w:val="16"/>
                <w:szCs w:val="16"/>
              </w:rPr>
              <w:t>Add test case for Initial registration /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584673"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936CC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05D8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D06147" w14:textId="77777777" w:rsidR="00D55D3E" w:rsidRPr="00DF53B4" w:rsidRDefault="00D55D3E" w:rsidP="00D55D3E">
            <w:pPr>
              <w:rPr>
                <w:rFonts w:ascii="Arial" w:hAnsi="Arial" w:cs="Arial"/>
                <w:sz w:val="16"/>
                <w:szCs w:val="16"/>
              </w:rPr>
            </w:pPr>
            <w:r w:rsidRPr="00DF53B4">
              <w:rPr>
                <w:rFonts w:ascii="Arial" w:hAnsi="Arial" w:cs="Arial"/>
                <w:sz w:val="16"/>
                <w:szCs w:val="16"/>
              </w:rPr>
              <w:t>R5-173538</w:t>
            </w:r>
          </w:p>
        </w:tc>
      </w:tr>
      <w:tr w:rsidR="00D55D3E" w:rsidRPr="00DF53B4" w14:paraId="4F158C6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D6BD25"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231FD0"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885391" w14:textId="77777777" w:rsidR="00D55D3E" w:rsidRPr="00DF53B4" w:rsidRDefault="00D55D3E" w:rsidP="00D55D3E">
            <w:pPr>
              <w:rPr>
                <w:rFonts w:ascii="Arial" w:hAnsi="Arial" w:cs="Arial"/>
                <w:sz w:val="16"/>
                <w:szCs w:val="16"/>
              </w:rPr>
            </w:pPr>
            <w:r w:rsidRPr="00DF53B4">
              <w:rPr>
                <w:rFonts w:ascii="Arial" w:hAnsi="Arial" w:cs="Arial"/>
                <w:sz w:val="16"/>
                <w:szCs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FAB5D1"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1E1274" w14:textId="77777777" w:rsidR="00D55D3E" w:rsidRPr="00DF53B4" w:rsidRDefault="00D55D3E" w:rsidP="00D55D3E">
            <w:pPr>
              <w:rPr>
                <w:rFonts w:ascii="Arial" w:hAnsi="Arial" w:cs="Arial"/>
                <w:sz w:val="16"/>
                <w:szCs w:val="16"/>
              </w:rPr>
            </w:pPr>
            <w:r w:rsidRPr="00DF53B4">
              <w:rPr>
                <w:rFonts w:ascii="Arial" w:hAnsi="Arial" w:cs="Arial"/>
                <w:sz w:val="16"/>
                <w:szCs w:val="16"/>
              </w:rPr>
              <w:t>Add supplementary services test cases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B6CBD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B635C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39916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8CA152" w14:textId="77777777" w:rsidR="00D55D3E" w:rsidRPr="00DF53B4" w:rsidRDefault="00D55D3E" w:rsidP="00D55D3E">
            <w:pPr>
              <w:rPr>
                <w:rFonts w:ascii="Arial" w:hAnsi="Arial" w:cs="Arial"/>
                <w:sz w:val="16"/>
                <w:szCs w:val="16"/>
              </w:rPr>
            </w:pPr>
            <w:r w:rsidRPr="00DF53B4">
              <w:rPr>
                <w:rFonts w:ascii="Arial" w:hAnsi="Arial" w:cs="Arial"/>
                <w:sz w:val="16"/>
                <w:szCs w:val="16"/>
              </w:rPr>
              <w:t>R5-173555</w:t>
            </w:r>
          </w:p>
        </w:tc>
      </w:tr>
      <w:tr w:rsidR="00D55D3E" w:rsidRPr="00DF53B4" w14:paraId="726E001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B7F515"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41D9CF"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4D9000" w14:textId="77777777" w:rsidR="00D55D3E" w:rsidRPr="00DF53B4" w:rsidRDefault="00D55D3E" w:rsidP="00D55D3E">
            <w:pPr>
              <w:rPr>
                <w:rFonts w:ascii="Arial" w:hAnsi="Arial" w:cs="Arial"/>
                <w:sz w:val="16"/>
                <w:szCs w:val="16"/>
              </w:rPr>
            </w:pPr>
            <w:r w:rsidRPr="00DF53B4">
              <w:rPr>
                <w:rFonts w:ascii="Arial" w:hAnsi="Arial" w:cs="Arial"/>
                <w:sz w:val="16"/>
                <w:szCs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1382"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EB5551" w14:textId="77777777" w:rsidR="00D55D3E" w:rsidRPr="00DF53B4" w:rsidRDefault="00D55D3E" w:rsidP="00D55D3E">
            <w:pPr>
              <w:rPr>
                <w:rFonts w:ascii="Arial" w:hAnsi="Arial" w:cs="Arial"/>
                <w:sz w:val="16"/>
                <w:szCs w:val="16"/>
              </w:rPr>
            </w:pPr>
            <w:r w:rsidRPr="00DF53B4">
              <w:rPr>
                <w:rFonts w:ascii="Arial" w:hAnsi="Arial" w:cs="Arial"/>
                <w:sz w:val="16"/>
                <w:szCs w:val="16"/>
              </w:rPr>
              <w:t>Update test case G.15.17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34DE43"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FA85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B444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6B302" w14:textId="77777777" w:rsidR="00D55D3E" w:rsidRPr="00DF53B4" w:rsidRDefault="00D55D3E" w:rsidP="00D55D3E">
            <w:pPr>
              <w:rPr>
                <w:rFonts w:ascii="Arial" w:hAnsi="Arial" w:cs="Arial"/>
                <w:sz w:val="16"/>
                <w:szCs w:val="16"/>
              </w:rPr>
            </w:pPr>
            <w:r w:rsidRPr="00DF53B4">
              <w:rPr>
                <w:rFonts w:ascii="Arial" w:hAnsi="Arial" w:cs="Arial"/>
                <w:sz w:val="16"/>
                <w:szCs w:val="16"/>
              </w:rPr>
              <w:t>R5-173586</w:t>
            </w:r>
          </w:p>
        </w:tc>
      </w:tr>
      <w:tr w:rsidR="00D55D3E" w:rsidRPr="00DF53B4" w14:paraId="4B30511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10613D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344D2A"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811C3A" w14:textId="77777777" w:rsidR="00D55D3E" w:rsidRPr="00DF53B4" w:rsidRDefault="00D55D3E" w:rsidP="00D55D3E">
            <w:pPr>
              <w:rPr>
                <w:rFonts w:ascii="Arial" w:hAnsi="Arial" w:cs="Arial"/>
                <w:sz w:val="16"/>
                <w:szCs w:val="16"/>
              </w:rPr>
            </w:pPr>
            <w:r w:rsidRPr="00DF53B4">
              <w:rPr>
                <w:rFonts w:ascii="Arial" w:hAnsi="Arial" w:cs="Arial"/>
                <w:sz w:val="16"/>
                <w:szCs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4A574"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EC1873" w14:textId="77777777" w:rsidR="00D55D3E" w:rsidRPr="00DF53B4" w:rsidRDefault="00D55D3E" w:rsidP="00D55D3E">
            <w:pPr>
              <w:rPr>
                <w:rFonts w:ascii="Arial" w:hAnsi="Arial" w:cs="Arial"/>
                <w:sz w:val="16"/>
                <w:szCs w:val="16"/>
              </w:rPr>
            </w:pPr>
            <w:r w:rsidRPr="00DF53B4">
              <w:rPr>
                <w:rFonts w:ascii="Arial" w:hAnsi="Arial" w:cs="Arial"/>
                <w:sz w:val="16"/>
                <w:szCs w:val="16"/>
              </w:rPr>
              <w:t>Editorial update of test case G.15.4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72CE4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0D6E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15CF1"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78182" w14:textId="77777777" w:rsidR="00D55D3E" w:rsidRPr="00DF53B4" w:rsidRDefault="00D55D3E" w:rsidP="00D55D3E">
            <w:pPr>
              <w:rPr>
                <w:rFonts w:ascii="Arial" w:hAnsi="Arial" w:cs="Arial"/>
                <w:sz w:val="16"/>
                <w:szCs w:val="16"/>
              </w:rPr>
            </w:pPr>
            <w:r w:rsidRPr="00DF53B4">
              <w:rPr>
                <w:rFonts w:ascii="Arial" w:hAnsi="Arial" w:cs="Arial"/>
                <w:sz w:val="16"/>
                <w:szCs w:val="16"/>
              </w:rPr>
              <w:t>R5-173587</w:t>
            </w:r>
          </w:p>
        </w:tc>
      </w:tr>
      <w:tr w:rsidR="00D55D3E" w:rsidRPr="00DF53B4" w14:paraId="580073FB"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A3926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3387D3"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EE9BC5" w14:textId="77777777" w:rsidR="00D55D3E" w:rsidRPr="00DF53B4" w:rsidRDefault="00D55D3E" w:rsidP="00D55D3E">
            <w:pPr>
              <w:rPr>
                <w:rFonts w:ascii="Arial" w:hAnsi="Arial" w:cs="Arial"/>
                <w:sz w:val="16"/>
                <w:szCs w:val="16"/>
              </w:rPr>
            </w:pPr>
            <w:r w:rsidRPr="00DF53B4">
              <w:rPr>
                <w:rFonts w:ascii="Arial" w:hAnsi="Arial" w:cs="Arial"/>
                <w:sz w:val="16"/>
                <w:szCs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AA09F"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50B540" w14:textId="77777777" w:rsidR="00D55D3E" w:rsidRPr="00DF53B4" w:rsidRDefault="00D55D3E" w:rsidP="00D55D3E">
            <w:pPr>
              <w:rPr>
                <w:rFonts w:ascii="Arial" w:hAnsi="Arial" w:cs="Arial"/>
                <w:sz w:val="16"/>
                <w:szCs w:val="16"/>
              </w:rPr>
            </w:pPr>
            <w:r w:rsidRPr="00DF53B4">
              <w:rPr>
                <w:rFonts w:ascii="Arial" w:hAnsi="Arial" w:cs="Arial"/>
                <w:sz w:val="16"/>
                <w:szCs w:val="16"/>
              </w:rPr>
              <w:t>Editorial update of test case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4628A5"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923E5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6DBDB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13B480" w14:textId="77777777" w:rsidR="00D55D3E" w:rsidRPr="00DF53B4" w:rsidRDefault="00D55D3E" w:rsidP="00D55D3E">
            <w:pPr>
              <w:rPr>
                <w:rFonts w:ascii="Arial" w:hAnsi="Arial" w:cs="Arial"/>
                <w:sz w:val="16"/>
                <w:szCs w:val="16"/>
              </w:rPr>
            </w:pPr>
            <w:r w:rsidRPr="00DF53B4">
              <w:rPr>
                <w:rFonts w:ascii="Arial" w:hAnsi="Arial" w:cs="Arial"/>
                <w:sz w:val="16"/>
                <w:szCs w:val="16"/>
              </w:rPr>
              <w:t>R5-173588</w:t>
            </w:r>
          </w:p>
        </w:tc>
      </w:tr>
      <w:tr w:rsidR="00D55D3E" w:rsidRPr="00DF53B4" w14:paraId="7EC3C62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6E4A1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1D0908"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F045FC" w14:textId="77777777" w:rsidR="00D55D3E" w:rsidRPr="00DF53B4" w:rsidRDefault="00D55D3E" w:rsidP="00D55D3E">
            <w:pPr>
              <w:rPr>
                <w:rFonts w:ascii="Arial" w:hAnsi="Arial" w:cs="Arial"/>
                <w:sz w:val="16"/>
                <w:szCs w:val="16"/>
              </w:rPr>
            </w:pPr>
            <w:r w:rsidRPr="00DF53B4">
              <w:rPr>
                <w:rFonts w:ascii="Arial" w:hAnsi="Arial" w:cs="Arial"/>
                <w:sz w:val="16"/>
                <w:szCs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25D"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30CE01"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PIXITs used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5BDC7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6CFB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FADE8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75BA5" w14:textId="77777777" w:rsidR="00D55D3E" w:rsidRPr="00DF53B4" w:rsidRDefault="00D55D3E" w:rsidP="00D55D3E">
            <w:pPr>
              <w:rPr>
                <w:rFonts w:ascii="Arial" w:hAnsi="Arial" w:cs="Arial"/>
                <w:sz w:val="16"/>
                <w:szCs w:val="16"/>
              </w:rPr>
            </w:pPr>
            <w:r w:rsidRPr="00DF53B4">
              <w:rPr>
                <w:rFonts w:ascii="Arial" w:hAnsi="Arial" w:cs="Arial"/>
                <w:sz w:val="16"/>
                <w:szCs w:val="16"/>
              </w:rPr>
              <w:t>R5-173598</w:t>
            </w:r>
          </w:p>
        </w:tc>
      </w:tr>
      <w:tr w:rsidR="00D55D3E" w:rsidRPr="00DF53B4" w14:paraId="3374E317"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95675D"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AB203E"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00D2F9" w14:textId="77777777" w:rsidR="00D55D3E" w:rsidRPr="00DF53B4" w:rsidRDefault="00D55D3E" w:rsidP="00D55D3E">
            <w:pPr>
              <w:rPr>
                <w:rFonts w:ascii="Arial" w:hAnsi="Arial" w:cs="Arial"/>
                <w:sz w:val="16"/>
                <w:szCs w:val="16"/>
              </w:rPr>
            </w:pPr>
            <w:r w:rsidRPr="00DF53B4">
              <w:rPr>
                <w:rFonts w:ascii="Arial" w:hAnsi="Arial" w:cs="Arial"/>
                <w:sz w:val="16"/>
                <w:szCs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A7C63"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72CB50"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EEA4E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3876B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F8461"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F649AA" w14:textId="77777777" w:rsidR="00D55D3E" w:rsidRPr="00DF53B4" w:rsidRDefault="00D55D3E" w:rsidP="00D55D3E">
            <w:pPr>
              <w:rPr>
                <w:rFonts w:ascii="Arial" w:hAnsi="Arial" w:cs="Arial"/>
                <w:sz w:val="16"/>
                <w:szCs w:val="16"/>
              </w:rPr>
            </w:pPr>
            <w:r w:rsidRPr="00DF53B4">
              <w:rPr>
                <w:rFonts w:ascii="Arial" w:hAnsi="Arial" w:cs="Arial"/>
                <w:sz w:val="16"/>
                <w:szCs w:val="16"/>
              </w:rPr>
              <w:t>R5-173600</w:t>
            </w:r>
          </w:p>
        </w:tc>
      </w:tr>
      <w:tr w:rsidR="00D55D3E" w:rsidRPr="00DF53B4" w14:paraId="6ADFD4E4"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38A53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275A90"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CA44DF" w14:textId="77777777" w:rsidR="00D55D3E" w:rsidRPr="00DF53B4" w:rsidRDefault="00D55D3E" w:rsidP="00D55D3E">
            <w:pPr>
              <w:rPr>
                <w:rFonts w:ascii="Arial" w:hAnsi="Arial" w:cs="Arial"/>
                <w:sz w:val="16"/>
                <w:szCs w:val="16"/>
              </w:rPr>
            </w:pPr>
            <w:r w:rsidRPr="00DF53B4">
              <w:rPr>
                <w:rFonts w:ascii="Arial" w:hAnsi="Arial" w:cs="Arial"/>
                <w:sz w:val="16"/>
                <w:szCs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0CA79"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2444EB" w14:textId="77777777" w:rsidR="00D55D3E" w:rsidRPr="00DF53B4" w:rsidRDefault="00D55D3E" w:rsidP="00D55D3E">
            <w:pPr>
              <w:rPr>
                <w:rFonts w:ascii="Arial" w:hAnsi="Arial" w:cs="Arial"/>
                <w:sz w:val="16"/>
                <w:szCs w:val="16"/>
              </w:rPr>
            </w:pPr>
            <w:r w:rsidRPr="00DF53B4">
              <w:rPr>
                <w:rFonts w:ascii="Arial" w:hAnsi="Arial" w:cs="Arial"/>
                <w:sz w:val="16"/>
                <w:szCs w:val="16"/>
              </w:rPr>
              <w:t>Add emergency service test cases for UE category M1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74D7B8"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485E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1195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065B0E" w14:textId="77777777" w:rsidR="00D55D3E" w:rsidRPr="00DF53B4" w:rsidRDefault="00D55D3E" w:rsidP="00D55D3E">
            <w:pPr>
              <w:rPr>
                <w:rFonts w:ascii="Arial" w:hAnsi="Arial" w:cs="Arial"/>
                <w:sz w:val="16"/>
                <w:szCs w:val="16"/>
              </w:rPr>
            </w:pPr>
            <w:r w:rsidRPr="00DF53B4">
              <w:rPr>
                <w:rFonts w:ascii="Arial" w:hAnsi="Arial" w:cs="Arial"/>
                <w:sz w:val="16"/>
                <w:szCs w:val="16"/>
              </w:rPr>
              <w:t>R5-173605</w:t>
            </w:r>
          </w:p>
        </w:tc>
      </w:tr>
      <w:tr w:rsidR="00D55D3E" w:rsidRPr="00DF53B4" w14:paraId="74E0FD2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F7207F"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A670BE" w14:textId="77777777" w:rsidR="00D55D3E" w:rsidRPr="00DF53B4" w:rsidRDefault="00D55D3E" w:rsidP="00D55D3E">
            <w:pPr>
              <w:rPr>
                <w:rFonts w:ascii="Arial" w:hAnsi="Arial" w:cs="Arial"/>
                <w:sz w:val="16"/>
                <w:szCs w:val="16"/>
              </w:rPr>
            </w:pPr>
            <w:r w:rsidRPr="00DF53B4">
              <w:rPr>
                <w:rFonts w:ascii="Arial" w:hAnsi="Arial" w:cs="Arial"/>
                <w:sz w:val="16"/>
                <w:szCs w:val="16"/>
              </w:rPr>
              <w:t>RP-171690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40033C" w14:textId="77777777" w:rsidR="00D55D3E" w:rsidRPr="00DF53B4" w:rsidRDefault="00D55D3E" w:rsidP="00D55D3E">
            <w:pPr>
              <w:rPr>
                <w:rFonts w:ascii="Arial" w:hAnsi="Arial" w:cs="Arial"/>
                <w:sz w:val="16"/>
                <w:szCs w:val="16"/>
              </w:rPr>
            </w:pPr>
            <w:r w:rsidRPr="00DF53B4">
              <w:rPr>
                <w:rFonts w:ascii="Arial" w:hAnsi="Arial" w:cs="Arial"/>
                <w:sz w:val="16"/>
                <w:szCs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9094F"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7706D8"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IMS test case 19.4.6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4E82E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1C4F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E362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FA09A" w14:textId="77777777" w:rsidR="00D55D3E" w:rsidRPr="00DF53B4" w:rsidRDefault="00D55D3E" w:rsidP="00D55D3E">
            <w:pPr>
              <w:rPr>
                <w:rFonts w:ascii="Arial" w:hAnsi="Arial" w:cs="Arial"/>
                <w:sz w:val="16"/>
                <w:szCs w:val="16"/>
              </w:rPr>
            </w:pPr>
            <w:r w:rsidRPr="00DF53B4">
              <w:rPr>
                <w:rFonts w:ascii="Arial" w:hAnsi="Arial" w:cs="Arial"/>
                <w:sz w:val="16"/>
                <w:szCs w:val="16"/>
              </w:rPr>
              <w:t>R5-173607</w:t>
            </w:r>
          </w:p>
        </w:tc>
      </w:tr>
      <w:tr w:rsidR="00D55D3E" w:rsidRPr="00DF53B4" w14:paraId="17E83AD7"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5C8666"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69CF0F6" w14:textId="77777777" w:rsidR="00D55D3E" w:rsidRPr="00DF53B4" w:rsidRDefault="00D55D3E" w:rsidP="00D55D3E">
            <w:pPr>
              <w:rPr>
                <w:rFonts w:ascii="Arial" w:hAnsi="Arial" w:cs="Arial"/>
                <w:sz w:val="16"/>
                <w:szCs w:val="16"/>
              </w:rPr>
            </w:pPr>
            <w:r w:rsidRPr="00DF53B4">
              <w:rPr>
                <w:rFonts w:ascii="Arial" w:hAnsi="Arial" w:cs="Arial"/>
                <w:sz w:val="16"/>
                <w:szCs w:val="16"/>
              </w:rPr>
              <w:t>RP-171690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D4FB96" w14:textId="77777777" w:rsidR="00D55D3E" w:rsidRPr="00DF53B4" w:rsidRDefault="00D55D3E" w:rsidP="00D55D3E">
            <w:pPr>
              <w:rPr>
                <w:rFonts w:ascii="Arial" w:hAnsi="Arial" w:cs="Arial"/>
                <w:sz w:val="16"/>
                <w:szCs w:val="16"/>
              </w:rPr>
            </w:pPr>
            <w:r w:rsidRPr="00DF53B4">
              <w:rPr>
                <w:rFonts w:ascii="Arial" w:hAnsi="Arial" w:cs="Arial"/>
                <w:sz w:val="16"/>
                <w:szCs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8AC0"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0BB8BF"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IMS test case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BB5EC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30385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E03A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0DD66E" w14:textId="77777777" w:rsidR="00D55D3E" w:rsidRPr="00DF53B4" w:rsidRDefault="00D55D3E" w:rsidP="00D55D3E">
            <w:pPr>
              <w:rPr>
                <w:rFonts w:ascii="Arial" w:hAnsi="Arial" w:cs="Arial"/>
                <w:sz w:val="16"/>
                <w:szCs w:val="16"/>
              </w:rPr>
            </w:pPr>
            <w:r w:rsidRPr="00DF53B4">
              <w:rPr>
                <w:rFonts w:ascii="Arial" w:hAnsi="Arial" w:cs="Arial"/>
                <w:sz w:val="16"/>
                <w:szCs w:val="16"/>
              </w:rPr>
              <w:t>R5-173608</w:t>
            </w:r>
          </w:p>
        </w:tc>
      </w:tr>
      <w:tr w:rsidR="00D55D3E" w:rsidRPr="00DF53B4" w14:paraId="09D7251F"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260DC4"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EAF2DE"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74003F" w14:textId="77777777" w:rsidR="00D55D3E" w:rsidRPr="00DF53B4" w:rsidRDefault="00D55D3E" w:rsidP="00D55D3E">
            <w:pPr>
              <w:rPr>
                <w:rFonts w:ascii="Arial" w:hAnsi="Arial" w:cs="Arial"/>
                <w:sz w:val="16"/>
                <w:szCs w:val="16"/>
              </w:rPr>
            </w:pPr>
            <w:r w:rsidRPr="00DF53B4">
              <w:rPr>
                <w:rFonts w:ascii="Arial" w:hAnsi="Arial" w:cs="Arial"/>
                <w:sz w:val="16"/>
                <w:szCs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A434F"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35000C" w14:textId="77777777" w:rsidR="00D55D3E" w:rsidRPr="00DF53B4" w:rsidRDefault="00D55D3E" w:rsidP="00D55D3E">
            <w:pPr>
              <w:rPr>
                <w:rFonts w:ascii="Arial" w:hAnsi="Arial" w:cs="Arial"/>
                <w:sz w:val="16"/>
                <w:szCs w:val="16"/>
              </w:rPr>
            </w:pPr>
            <w:r w:rsidRPr="00DF53B4">
              <w:rPr>
                <w:rFonts w:ascii="Arial" w:hAnsi="Arial" w:cs="Arial"/>
                <w:sz w:val="16"/>
                <w:szCs w:val="16"/>
              </w:rPr>
              <w:t>Aligning telephone-event in C.40 and C.43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4F97B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7CFD2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8DD0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13DB76" w14:textId="77777777" w:rsidR="00D55D3E" w:rsidRPr="00DF53B4" w:rsidRDefault="00D55D3E" w:rsidP="00D55D3E">
            <w:pPr>
              <w:rPr>
                <w:rFonts w:ascii="Arial" w:hAnsi="Arial" w:cs="Arial"/>
                <w:sz w:val="16"/>
                <w:szCs w:val="16"/>
              </w:rPr>
            </w:pPr>
            <w:r w:rsidRPr="00DF53B4">
              <w:rPr>
                <w:rFonts w:ascii="Arial" w:hAnsi="Arial" w:cs="Arial"/>
                <w:sz w:val="16"/>
                <w:szCs w:val="16"/>
              </w:rPr>
              <w:t>R5-173631</w:t>
            </w:r>
          </w:p>
        </w:tc>
      </w:tr>
      <w:tr w:rsidR="00D55D3E" w:rsidRPr="00DF53B4" w14:paraId="3873A820"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B7D56E"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839529"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2FE0236" w14:textId="77777777" w:rsidR="00D55D3E" w:rsidRPr="00DF53B4" w:rsidRDefault="00D55D3E" w:rsidP="00D55D3E">
            <w:pPr>
              <w:rPr>
                <w:rFonts w:ascii="Arial" w:hAnsi="Arial" w:cs="Arial"/>
                <w:sz w:val="16"/>
                <w:szCs w:val="16"/>
              </w:rPr>
            </w:pPr>
            <w:r w:rsidRPr="00DF53B4">
              <w:rPr>
                <w:rFonts w:ascii="Arial" w:hAnsi="Arial" w:cs="Arial"/>
                <w:sz w:val="16"/>
                <w:szCs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7B3ED"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AE4A90" w14:textId="77777777" w:rsidR="00D55D3E" w:rsidRPr="00DF53B4" w:rsidRDefault="00D55D3E" w:rsidP="00D55D3E">
            <w:pPr>
              <w:rPr>
                <w:rFonts w:ascii="Arial" w:hAnsi="Arial" w:cs="Arial"/>
                <w:sz w:val="16"/>
                <w:szCs w:val="16"/>
              </w:rPr>
            </w:pPr>
            <w:r w:rsidRPr="00DF53B4">
              <w:rPr>
                <w:rFonts w:ascii="Arial" w:hAnsi="Arial" w:cs="Arial"/>
                <w:sz w:val="16"/>
                <w:szCs w:val="16"/>
              </w:rPr>
              <w:t>Editorial Corrections to Annex H</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6F4A63"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563C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26CE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2924C1" w14:textId="77777777" w:rsidR="00D55D3E" w:rsidRPr="00DF53B4" w:rsidRDefault="00D55D3E" w:rsidP="00D55D3E">
            <w:pPr>
              <w:rPr>
                <w:rFonts w:ascii="Arial" w:hAnsi="Arial" w:cs="Arial"/>
                <w:sz w:val="16"/>
                <w:szCs w:val="16"/>
              </w:rPr>
            </w:pPr>
            <w:r w:rsidRPr="00DF53B4">
              <w:rPr>
                <w:rFonts w:ascii="Arial" w:hAnsi="Arial" w:cs="Arial"/>
                <w:sz w:val="16"/>
                <w:szCs w:val="16"/>
              </w:rPr>
              <w:t>R5-173814</w:t>
            </w:r>
          </w:p>
        </w:tc>
      </w:tr>
      <w:tr w:rsidR="00D55D3E" w:rsidRPr="00DF53B4" w14:paraId="0D549CA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05AD5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D6C02A"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96C686" w14:textId="77777777" w:rsidR="00D55D3E" w:rsidRPr="00DF53B4" w:rsidRDefault="00D55D3E" w:rsidP="00D55D3E">
            <w:pPr>
              <w:rPr>
                <w:rFonts w:ascii="Arial" w:hAnsi="Arial" w:cs="Arial"/>
                <w:sz w:val="16"/>
                <w:szCs w:val="16"/>
              </w:rPr>
            </w:pPr>
            <w:r w:rsidRPr="00DF53B4">
              <w:rPr>
                <w:rFonts w:ascii="Arial" w:hAnsi="Arial" w:cs="Arial"/>
                <w:sz w:val="16"/>
                <w:szCs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F685"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E01F4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 to generic test procedure for setting up MTSI MT speech call for EPS / EVS in Annex C.45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1C2A1A"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7FC5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867B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E02769" w14:textId="77777777" w:rsidR="00D55D3E" w:rsidRPr="00DF53B4" w:rsidRDefault="00D55D3E" w:rsidP="00D55D3E">
            <w:pPr>
              <w:rPr>
                <w:rFonts w:ascii="Arial" w:hAnsi="Arial" w:cs="Arial"/>
                <w:sz w:val="16"/>
                <w:szCs w:val="16"/>
              </w:rPr>
            </w:pPr>
            <w:r w:rsidRPr="00DF53B4">
              <w:rPr>
                <w:rFonts w:ascii="Arial" w:hAnsi="Arial" w:cs="Arial"/>
                <w:sz w:val="16"/>
                <w:szCs w:val="16"/>
              </w:rPr>
              <w:t>R5-174050</w:t>
            </w:r>
          </w:p>
        </w:tc>
      </w:tr>
      <w:tr w:rsidR="00D55D3E" w:rsidRPr="00DF53B4" w14:paraId="0D7D2270"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0A33F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7781C3"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B9EE2E" w14:textId="77777777" w:rsidR="00D55D3E" w:rsidRPr="00DF53B4" w:rsidRDefault="00D55D3E" w:rsidP="00D55D3E">
            <w:pPr>
              <w:rPr>
                <w:rFonts w:ascii="Arial" w:hAnsi="Arial" w:cs="Arial"/>
                <w:sz w:val="16"/>
                <w:szCs w:val="16"/>
              </w:rPr>
            </w:pPr>
            <w:r w:rsidRPr="00DF53B4">
              <w:rPr>
                <w:rFonts w:ascii="Arial" w:hAnsi="Arial" w:cs="Arial"/>
                <w:sz w:val="16"/>
                <w:szCs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F35179"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89650C" w14:textId="77777777" w:rsidR="00D55D3E" w:rsidRPr="00DF53B4" w:rsidRDefault="00D55D3E" w:rsidP="00D55D3E">
            <w:pPr>
              <w:rPr>
                <w:rFonts w:ascii="Arial" w:hAnsi="Arial" w:cs="Arial"/>
                <w:sz w:val="16"/>
                <w:szCs w:val="16"/>
              </w:rPr>
            </w:pPr>
            <w:r w:rsidRPr="00DF53B4">
              <w:rPr>
                <w:rFonts w:ascii="Arial" w:hAnsi="Arial" w:cs="Arial"/>
                <w:sz w:val="16"/>
                <w:szCs w:val="16"/>
              </w:rPr>
              <w:t>Clerical corrections to rtpmap attributes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F6723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89C28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F7FD8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C5C0AB" w14:textId="77777777" w:rsidR="00D55D3E" w:rsidRPr="00DF53B4" w:rsidRDefault="00D55D3E" w:rsidP="00D55D3E">
            <w:pPr>
              <w:rPr>
                <w:rFonts w:ascii="Arial" w:hAnsi="Arial" w:cs="Arial"/>
                <w:sz w:val="16"/>
                <w:szCs w:val="16"/>
              </w:rPr>
            </w:pPr>
            <w:r w:rsidRPr="00DF53B4">
              <w:rPr>
                <w:rFonts w:ascii="Arial" w:hAnsi="Arial" w:cs="Arial"/>
                <w:sz w:val="16"/>
                <w:szCs w:val="16"/>
              </w:rPr>
              <w:t>R5-174098</w:t>
            </w:r>
          </w:p>
        </w:tc>
      </w:tr>
      <w:tr w:rsidR="00D55D3E" w:rsidRPr="00DF53B4" w14:paraId="721966CE"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9ECCA6"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1DCB5B"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0F2DBD" w14:textId="77777777" w:rsidR="00D55D3E" w:rsidRPr="00DF53B4" w:rsidRDefault="00D55D3E" w:rsidP="00D55D3E">
            <w:pPr>
              <w:rPr>
                <w:rFonts w:ascii="Arial" w:hAnsi="Arial" w:cs="Arial"/>
                <w:sz w:val="16"/>
                <w:szCs w:val="16"/>
              </w:rPr>
            </w:pPr>
            <w:r w:rsidRPr="00DF53B4">
              <w:rPr>
                <w:rFonts w:ascii="Arial" w:hAnsi="Arial" w:cs="Arial"/>
                <w:sz w:val="16"/>
                <w:szCs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A70AC" w14:textId="77777777" w:rsidR="00D55D3E" w:rsidRPr="00DF53B4" w:rsidRDefault="00D55D3E" w:rsidP="00D55D3E">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A1351F"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Generic Test Procedure C.21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97FE0C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EBEBB"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47EB9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26E483" w14:textId="77777777" w:rsidR="00D55D3E" w:rsidRPr="00DF53B4" w:rsidRDefault="00D55D3E" w:rsidP="00D55D3E">
            <w:pPr>
              <w:rPr>
                <w:rFonts w:ascii="Arial" w:hAnsi="Arial" w:cs="Arial"/>
                <w:sz w:val="16"/>
                <w:szCs w:val="16"/>
              </w:rPr>
            </w:pPr>
            <w:r w:rsidRPr="00DF53B4">
              <w:rPr>
                <w:rFonts w:ascii="Arial" w:hAnsi="Arial" w:cs="Arial"/>
                <w:sz w:val="16"/>
                <w:szCs w:val="16"/>
              </w:rPr>
              <w:t>R5-174119</w:t>
            </w:r>
          </w:p>
        </w:tc>
      </w:tr>
      <w:tr w:rsidR="00D55D3E" w:rsidRPr="00DF53B4" w14:paraId="3A6ED15F"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89D84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3B2E47" w14:textId="77777777" w:rsidR="00D55D3E" w:rsidRPr="00DF53B4" w:rsidRDefault="00D55D3E" w:rsidP="00D55D3E">
            <w:pPr>
              <w:rPr>
                <w:rFonts w:ascii="Arial" w:hAnsi="Arial" w:cs="Arial"/>
                <w:sz w:val="16"/>
                <w:szCs w:val="16"/>
              </w:rPr>
            </w:pPr>
            <w:r w:rsidRPr="00DF53B4">
              <w:rPr>
                <w:rFonts w:ascii="Arial" w:hAnsi="Arial" w:cs="Arial"/>
                <w:sz w:val="16"/>
                <w:szCs w:val="16"/>
              </w:rPr>
              <w:t>RP-171660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6B37C0" w14:textId="77777777" w:rsidR="00D55D3E" w:rsidRPr="00DF53B4" w:rsidRDefault="00D55D3E" w:rsidP="00D55D3E">
            <w:pPr>
              <w:rPr>
                <w:rFonts w:ascii="Arial" w:hAnsi="Arial" w:cs="Arial"/>
                <w:sz w:val="16"/>
                <w:szCs w:val="16"/>
              </w:rPr>
            </w:pPr>
            <w:r w:rsidRPr="00DF53B4">
              <w:rPr>
                <w:rFonts w:ascii="Arial" w:hAnsi="Arial" w:cs="Arial"/>
                <w:sz w:val="16"/>
                <w:szCs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6B869"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1D7121" w14:textId="77777777" w:rsidR="00D55D3E" w:rsidRPr="00DF53B4" w:rsidRDefault="00D55D3E" w:rsidP="00D55D3E">
            <w:pPr>
              <w:rPr>
                <w:rFonts w:ascii="Arial" w:hAnsi="Arial" w:cs="Arial"/>
                <w:sz w:val="16"/>
                <w:szCs w:val="16"/>
              </w:rPr>
            </w:pPr>
            <w:r w:rsidRPr="00DF53B4">
              <w:rPr>
                <w:rFonts w:ascii="Arial" w:hAnsi="Arial" w:cs="Arial"/>
                <w:sz w:val="16"/>
                <w:szCs w:val="16"/>
              </w:rPr>
              <w:t xml:space="preserve">Add generic procedure MO speech call for UE category M1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89E8C9"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4532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66A0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7ED2EE" w14:textId="77777777" w:rsidR="00D55D3E" w:rsidRPr="00DF53B4" w:rsidRDefault="00D55D3E" w:rsidP="00D55D3E">
            <w:pPr>
              <w:rPr>
                <w:rFonts w:ascii="Arial" w:hAnsi="Arial" w:cs="Arial"/>
                <w:sz w:val="16"/>
                <w:szCs w:val="16"/>
              </w:rPr>
            </w:pPr>
            <w:r w:rsidRPr="00DF53B4">
              <w:rPr>
                <w:rFonts w:ascii="Arial" w:hAnsi="Arial" w:cs="Arial"/>
                <w:sz w:val="16"/>
                <w:szCs w:val="16"/>
              </w:rPr>
              <w:t>R5-174483</w:t>
            </w:r>
          </w:p>
        </w:tc>
      </w:tr>
      <w:tr w:rsidR="00D55D3E" w:rsidRPr="00DF53B4" w14:paraId="51DA40AB"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630C5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DD55DA" w14:textId="77777777" w:rsidR="00D55D3E" w:rsidRPr="00DF53B4" w:rsidRDefault="00D55D3E" w:rsidP="00D55D3E">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33436B" w14:textId="77777777" w:rsidR="00D55D3E" w:rsidRPr="00DF53B4" w:rsidRDefault="00D55D3E" w:rsidP="00D55D3E">
            <w:pPr>
              <w:rPr>
                <w:rFonts w:ascii="Arial" w:hAnsi="Arial" w:cs="Arial"/>
                <w:sz w:val="16"/>
                <w:szCs w:val="16"/>
              </w:rPr>
            </w:pPr>
            <w:r w:rsidRPr="00DF53B4">
              <w:rPr>
                <w:rFonts w:ascii="Arial" w:hAnsi="Arial" w:cs="Arial"/>
                <w:sz w:val="16"/>
                <w:szCs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E34B1"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283574"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MO SIP INVITE message for eCall over IMS Release 14 related 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978419"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B38E91"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1489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F987C3" w14:textId="77777777" w:rsidR="00D55D3E" w:rsidRPr="00DF53B4" w:rsidRDefault="00D55D3E" w:rsidP="00D55D3E">
            <w:pPr>
              <w:rPr>
                <w:rFonts w:ascii="Arial" w:hAnsi="Arial" w:cs="Arial"/>
                <w:sz w:val="16"/>
                <w:szCs w:val="16"/>
              </w:rPr>
            </w:pPr>
            <w:r w:rsidRPr="00DF53B4">
              <w:rPr>
                <w:rFonts w:ascii="Arial" w:hAnsi="Arial" w:cs="Arial"/>
                <w:sz w:val="16"/>
                <w:szCs w:val="16"/>
              </w:rPr>
              <w:t>R5-174537</w:t>
            </w:r>
          </w:p>
        </w:tc>
      </w:tr>
      <w:tr w:rsidR="00D55D3E" w:rsidRPr="00DF53B4" w14:paraId="44F8980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CEFD1A3"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4A3B2C"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CCE279" w14:textId="77777777" w:rsidR="00D55D3E" w:rsidRPr="00DF53B4" w:rsidRDefault="00D55D3E" w:rsidP="00D55D3E">
            <w:pPr>
              <w:rPr>
                <w:rFonts w:ascii="Arial" w:hAnsi="Arial" w:cs="Arial"/>
                <w:sz w:val="16"/>
                <w:szCs w:val="16"/>
              </w:rPr>
            </w:pPr>
            <w:r w:rsidRPr="00DF53B4">
              <w:rPr>
                <w:rFonts w:ascii="Arial" w:hAnsi="Arial" w:cs="Arial"/>
                <w:sz w:val="16"/>
                <w:szCs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90D7B"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26F32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 to C.29.1 regarding XCAP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4A5C2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BF421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6CC4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E7F041" w14:textId="77777777" w:rsidR="00D55D3E" w:rsidRPr="00DF53B4" w:rsidRDefault="00D55D3E" w:rsidP="00D55D3E">
            <w:pPr>
              <w:rPr>
                <w:rFonts w:ascii="Arial" w:hAnsi="Arial" w:cs="Arial"/>
                <w:sz w:val="16"/>
                <w:szCs w:val="16"/>
              </w:rPr>
            </w:pPr>
            <w:r w:rsidRPr="00DF53B4">
              <w:rPr>
                <w:rFonts w:ascii="Arial" w:hAnsi="Arial" w:cs="Arial"/>
                <w:sz w:val="16"/>
                <w:szCs w:val="16"/>
              </w:rPr>
              <w:t>R5-174542</w:t>
            </w:r>
          </w:p>
        </w:tc>
      </w:tr>
      <w:tr w:rsidR="00D55D3E" w:rsidRPr="00DF53B4" w14:paraId="36EEE04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ECF0AE"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D9F62A"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C57084" w14:textId="77777777" w:rsidR="00D55D3E" w:rsidRPr="00DF53B4" w:rsidRDefault="00D55D3E" w:rsidP="00D55D3E">
            <w:pPr>
              <w:rPr>
                <w:rFonts w:ascii="Arial" w:hAnsi="Arial" w:cs="Arial"/>
                <w:sz w:val="16"/>
                <w:szCs w:val="16"/>
              </w:rPr>
            </w:pPr>
            <w:r w:rsidRPr="00DF53B4">
              <w:rPr>
                <w:rFonts w:ascii="Arial" w:hAnsi="Arial" w:cs="Arial"/>
                <w:sz w:val="16"/>
                <w:szCs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A47D4"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225B9E"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IMS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21A0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22C19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9DE5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83FF88" w14:textId="77777777" w:rsidR="00D55D3E" w:rsidRPr="00DF53B4" w:rsidRDefault="00D55D3E" w:rsidP="00D55D3E">
            <w:pPr>
              <w:rPr>
                <w:rFonts w:ascii="Arial" w:hAnsi="Arial" w:cs="Arial"/>
                <w:sz w:val="16"/>
                <w:szCs w:val="16"/>
              </w:rPr>
            </w:pPr>
            <w:r w:rsidRPr="00DF53B4">
              <w:rPr>
                <w:rFonts w:ascii="Arial" w:hAnsi="Arial" w:cs="Arial"/>
                <w:sz w:val="16"/>
                <w:szCs w:val="16"/>
              </w:rPr>
              <w:t>R5-174543</w:t>
            </w:r>
          </w:p>
        </w:tc>
      </w:tr>
      <w:tr w:rsidR="00D55D3E" w:rsidRPr="00DF53B4" w14:paraId="7890AE3C"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1E851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E3BA62"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72404F" w14:textId="77777777" w:rsidR="00D55D3E" w:rsidRPr="00DF53B4" w:rsidRDefault="00D55D3E" w:rsidP="00D55D3E">
            <w:pPr>
              <w:rPr>
                <w:rFonts w:ascii="Arial" w:hAnsi="Arial" w:cs="Arial"/>
                <w:sz w:val="16"/>
                <w:szCs w:val="16"/>
              </w:rPr>
            </w:pPr>
            <w:r w:rsidRPr="00DF53B4">
              <w:rPr>
                <w:rFonts w:ascii="Arial" w:hAnsi="Arial" w:cs="Arial"/>
                <w:sz w:val="16"/>
                <w:szCs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9D02C"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53E7AC" w14:textId="77777777" w:rsidR="00D55D3E" w:rsidRPr="00DF53B4" w:rsidRDefault="00D55D3E" w:rsidP="00D55D3E">
            <w:pPr>
              <w:rPr>
                <w:rFonts w:ascii="Arial" w:hAnsi="Arial" w:cs="Arial"/>
                <w:sz w:val="16"/>
                <w:szCs w:val="16"/>
              </w:rPr>
            </w:pPr>
            <w:r w:rsidRPr="00DF53B4">
              <w:rPr>
                <w:rFonts w:ascii="Arial" w:hAnsi="Arial" w:cs="Arial"/>
                <w:sz w:val="16"/>
                <w:szCs w:val="16"/>
              </w:rPr>
              <w:t>Removing Session-ID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EBA5F6"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4AA2E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7B41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A56141" w14:textId="77777777" w:rsidR="00D55D3E" w:rsidRPr="00DF53B4" w:rsidRDefault="00D55D3E" w:rsidP="00D55D3E">
            <w:pPr>
              <w:rPr>
                <w:rFonts w:ascii="Arial" w:hAnsi="Arial" w:cs="Arial"/>
                <w:sz w:val="16"/>
                <w:szCs w:val="16"/>
              </w:rPr>
            </w:pPr>
            <w:r w:rsidRPr="00DF53B4">
              <w:rPr>
                <w:rFonts w:ascii="Arial" w:hAnsi="Arial" w:cs="Arial"/>
                <w:sz w:val="16"/>
                <w:szCs w:val="16"/>
              </w:rPr>
              <w:t>R5-174544</w:t>
            </w:r>
          </w:p>
        </w:tc>
      </w:tr>
      <w:tr w:rsidR="00D55D3E" w:rsidRPr="00DF53B4" w14:paraId="1B89D5B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7939C4"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AA0BB8" w14:textId="77777777" w:rsidR="00D55D3E" w:rsidRPr="00DF53B4" w:rsidRDefault="00D55D3E" w:rsidP="00D55D3E">
            <w:pPr>
              <w:rPr>
                <w:rFonts w:ascii="Arial" w:hAnsi="Arial" w:cs="Arial"/>
                <w:sz w:val="16"/>
                <w:szCs w:val="16"/>
              </w:rPr>
            </w:pPr>
            <w:r w:rsidRPr="00DF53B4">
              <w:rPr>
                <w:rFonts w:ascii="Arial" w:hAnsi="Arial" w:cs="Arial"/>
                <w:sz w:val="16"/>
                <w:szCs w:val="16"/>
              </w:rPr>
              <w:t>RP-171690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903A74" w14:textId="77777777" w:rsidR="00D55D3E" w:rsidRPr="00DF53B4" w:rsidRDefault="00D55D3E" w:rsidP="00D55D3E">
            <w:pPr>
              <w:rPr>
                <w:rFonts w:ascii="Arial" w:hAnsi="Arial" w:cs="Arial"/>
                <w:sz w:val="16"/>
                <w:szCs w:val="16"/>
              </w:rPr>
            </w:pPr>
            <w:r w:rsidRPr="00DF53B4">
              <w:rPr>
                <w:rFonts w:ascii="Arial" w:hAnsi="Arial" w:cs="Arial"/>
                <w:sz w:val="16"/>
                <w:szCs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F5F37"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694A11C"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A.1.1 and A.2.1 for sake of IMS test case 19.1.6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F5B119"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7E4B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2E627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84B112" w14:textId="77777777" w:rsidR="00D55D3E" w:rsidRPr="00DF53B4" w:rsidRDefault="00D55D3E" w:rsidP="00D55D3E">
            <w:pPr>
              <w:rPr>
                <w:rFonts w:ascii="Arial" w:hAnsi="Arial" w:cs="Arial"/>
                <w:sz w:val="16"/>
                <w:szCs w:val="16"/>
              </w:rPr>
            </w:pPr>
            <w:r w:rsidRPr="00DF53B4">
              <w:rPr>
                <w:rFonts w:ascii="Arial" w:hAnsi="Arial" w:cs="Arial"/>
                <w:sz w:val="16"/>
                <w:szCs w:val="16"/>
              </w:rPr>
              <w:t>R5-174545</w:t>
            </w:r>
          </w:p>
        </w:tc>
      </w:tr>
      <w:tr w:rsidR="00D55D3E" w:rsidRPr="00DF53B4" w14:paraId="69489452"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D8564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719265" w14:textId="77777777" w:rsidR="00D55D3E" w:rsidRPr="00DF53B4" w:rsidRDefault="00D55D3E" w:rsidP="00D55D3E">
            <w:pPr>
              <w:rPr>
                <w:rFonts w:ascii="Arial" w:hAnsi="Arial" w:cs="Arial"/>
                <w:sz w:val="16"/>
                <w:szCs w:val="16"/>
              </w:rPr>
            </w:pPr>
            <w:r w:rsidRPr="00DF53B4">
              <w:rPr>
                <w:rFonts w:ascii="Arial" w:hAnsi="Arial" w:cs="Arial"/>
                <w:sz w:val="16"/>
                <w:szCs w:val="16"/>
              </w:rPr>
              <w:t>RP-171688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09E890" w14:textId="77777777" w:rsidR="00D55D3E" w:rsidRPr="00DF53B4" w:rsidRDefault="00D55D3E" w:rsidP="00D55D3E">
            <w:pPr>
              <w:rPr>
                <w:rFonts w:ascii="Arial" w:hAnsi="Arial" w:cs="Arial"/>
                <w:sz w:val="16"/>
                <w:szCs w:val="16"/>
              </w:rPr>
            </w:pPr>
            <w:r w:rsidRPr="00DF53B4">
              <w:rPr>
                <w:rFonts w:ascii="Arial" w:hAnsi="Arial" w:cs="Arial"/>
                <w:sz w:val="16"/>
                <w:szCs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B94CF"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8A164" w14:textId="77777777" w:rsidR="00D55D3E" w:rsidRPr="00DF53B4" w:rsidRDefault="00D55D3E" w:rsidP="00D55D3E">
            <w:pPr>
              <w:rPr>
                <w:rFonts w:ascii="Arial" w:hAnsi="Arial" w:cs="Arial"/>
                <w:sz w:val="16"/>
                <w:szCs w:val="16"/>
              </w:rPr>
            </w:pPr>
            <w:r w:rsidRPr="00DF53B4">
              <w:rPr>
                <w:rFonts w:ascii="Arial" w:hAnsi="Arial" w:cs="Arial"/>
                <w:sz w:val="16"/>
                <w:szCs w:val="16"/>
              </w:rPr>
              <w:t>Removal of unneeded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544B27"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3D82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17565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57EDC0" w14:textId="77777777" w:rsidR="00D55D3E" w:rsidRPr="00DF53B4" w:rsidRDefault="00D55D3E" w:rsidP="00D55D3E">
            <w:pPr>
              <w:rPr>
                <w:rFonts w:ascii="Arial" w:hAnsi="Arial" w:cs="Arial"/>
                <w:sz w:val="16"/>
                <w:szCs w:val="16"/>
              </w:rPr>
            </w:pPr>
            <w:r w:rsidRPr="00DF53B4">
              <w:rPr>
                <w:rFonts w:ascii="Arial" w:hAnsi="Arial" w:cs="Arial"/>
                <w:sz w:val="16"/>
                <w:szCs w:val="16"/>
              </w:rPr>
              <w:t>R5-174546</w:t>
            </w:r>
          </w:p>
        </w:tc>
      </w:tr>
      <w:tr w:rsidR="00D55D3E" w:rsidRPr="00DF53B4" w14:paraId="0044EEAC"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6F092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BDC35A"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FC2C69" w14:textId="77777777" w:rsidR="00D55D3E" w:rsidRPr="00DF53B4" w:rsidRDefault="00D55D3E" w:rsidP="00D55D3E">
            <w:pPr>
              <w:rPr>
                <w:rFonts w:ascii="Arial" w:hAnsi="Arial" w:cs="Arial"/>
                <w:sz w:val="16"/>
                <w:szCs w:val="16"/>
              </w:rPr>
            </w:pPr>
            <w:r w:rsidRPr="00DF53B4">
              <w:rPr>
                <w:rFonts w:ascii="Arial" w:hAnsi="Arial" w:cs="Arial"/>
                <w:sz w:val="16"/>
                <w:szCs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09461"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893E15"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test case H.9.1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1F743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BAFC0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2CD3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688861" w14:textId="77777777" w:rsidR="00D55D3E" w:rsidRPr="00DF53B4" w:rsidRDefault="00D55D3E" w:rsidP="00D55D3E">
            <w:pPr>
              <w:rPr>
                <w:rFonts w:ascii="Arial" w:hAnsi="Arial" w:cs="Arial"/>
                <w:sz w:val="16"/>
                <w:szCs w:val="16"/>
              </w:rPr>
            </w:pPr>
            <w:r w:rsidRPr="00DF53B4">
              <w:rPr>
                <w:rFonts w:ascii="Arial" w:hAnsi="Arial" w:cs="Arial"/>
                <w:sz w:val="16"/>
                <w:szCs w:val="16"/>
              </w:rPr>
              <w:t>R5-174547</w:t>
            </w:r>
          </w:p>
        </w:tc>
      </w:tr>
      <w:tr w:rsidR="00D55D3E" w:rsidRPr="00DF53B4" w14:paraId="63846C08"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84F2A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5DFD62"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CE8578" w14:textId="77777777" w:rsidR="00D55D3E" w:rsidRPr="00DF53B4" w:rsidRDefault="00D55D3E" w:rsidP="00D55D3E">
            <w:pPr>
              <w:rPr>
                <w:rFonts w:ascii="Arial" w:hAnsi="Arial" w:cs="Arial"/>
                <w:sz w:val="16"/>
                <w:szCs w:val="16"/>
              </w:rPr>
            </w:pPr>
            <w:r w:rsidRPr="00DF53B4">
              <w:rPr>
                <w:rFonts w:ascii="Arial" w:hAnsi="Arial" w:cs="Arial"/>
                <w:sz w:val="16"/>
                <w:szCs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49E0"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95E4D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Generic Test Procedure C.21b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78534F"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0E3A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CB45E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468C63" w14:textId="77777777" w:rsidR="00D55D3E" w:rsidRPr="00DF53B4" w:rsidRDefault="00D55D3E" w:rsidP="00D55D3E">
            <w:pPr>
              <w:rPr>
                <w:rFonts w:ascii="Arial" w:hAnsi="Arial" w:cs="Arial"/>
                <w:sz w:val="16"/>
                <w:szCs w:val="16"/>
              </w:rPr>
            </w:pPr>
            <w:r w:rsidRPr="00DF53B4">
              <w:rPr>
                <w:rFonts w:ascii="Arial" w:hAnsi="Arial" w:cs="Arial"/>
                <w:sz w:val="16"/>
                <w:szCs w:val="16"/>
              </w:rPr>
              <w:t>R5-174553</w:t>
            </w:r>
          </w:p>
        </w:tc>
      </w:tr>
      <w:tr w:rsidR="00D55D3E" w:rsidRPr="00DF53B4" w14:paraId="55FCA198"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31665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3005FB"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6210A7" w14:textId="77777777" w:rsidR="00D55D3E" w:rsidRPr="00DF53B4" w:rsidRDefault="00D55D3E" w:rsidP="00D55D3E">
            <w:pPr>
              <w:rPr>
                <w:rFonts w:ascii="Arial" w:hAnsi="Arial" w:cs="Arial"/>
                <w:sz w:val="16"/>
                <w:szCs w:val="16"/>
              </w:rPr>
            </w:pPr>
            <w:r w:rsidRPr="00DF53B4">
              <w:rPr>
                <w:rFonts w:ascii="Arial" w:hAnsi="Arial" w:cs="Arial"/>
                <w:sz w:val="16"/>
                <w:szCs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59F6C"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61DA63"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Corrections to Generic Test Procedure C.21c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03CDE0"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DCFE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DE6B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283EC3" w14:textId="77777777" w:rsidR="00D55D3E" w:rsidRPr="00DF53B4" w:rsidRDefault="00D55D3E" w:rsidP="00D55D3E">
            <w:pPr>
              <w:rPr>
                <w:rFonts w:ascii="Arial" w:hAnsi="Arial" w:cs="Arial"/>
                <w:sz w:val="16"/>
                <w:szCs w:val="16"/>
              </w:rPr>
            </w:pPr>
            <w:r w:rsidRPr="00DF53B4">
              <w:rPr>
                <w:rFonts w:ascii="Arial" w:hAnsi="Arial" w:cs="Arial"/>
                <w:sz w:val="16"/>
                <w:szCs w:val="16"/>
              </w:rPr>
              <w:t>R5-174554</w:t>
            </w:r>
          </w:p>
        </w:tc>
      </w:tr>
      <w:tr w:rsidR="00D55D3E" w:rsidRPr="00DF53B4" w14:paraId="16A2BDB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D02D7E"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6E1C7A"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476F20" w14:textId="77777777" w:rsidR="00D55D3E" w:rsidRPr="00DF53B4" w:rsidRDefault="00D55D3E" w:rsidP="00D55D3E">
            <w:pPr>
              <w:rPr>
                <w:rFonts w:ascii="Arial" w:hAnsi="Arial" w:cs="Arial"/>
                <w:sz w:val="16"/>
                <w:szCs w:val="16"/>
              </w:rPr>
            </w:pPr>
            <w:r w:rsidRPr="00DF53B4">
              <w:rPr>
                <w:rFonts w:ascii="Arial" w:hAnsi="Arial" w:cs="Arial"/>
                <w:sz w:val="16"/>
                <w:szCs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F13AA"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222FF6"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Annex C.11b (IMS/FBBA)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96A39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FC78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66BD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451E29" w14:textId="77777777" w:rsidR="00D55D3E" w:rsidRPr="00DF53B4" w:rsidRDefault="00D55D3E" w:rsidP="00D55D3E">
            <w:pPr>
              <w:rPr>
                <w:rFonts w:ascii="Arial" w:hAnsi="Arial" w:cs="Arial"/>
                <w:sz w:val="16"/>
                <w:szCs w:val="16"/>
              </w:rPr>
            </w:pPr>
            <w:r w:rsidRPr="00DF53B4">
              <w:rPr>
                <w:rFonts w:ascii="Arial" w:hAnsi="Arial" w:cs="Arial"/>
                <w:sz w:val="16"/>
                <w:szCs w:val="16"/>
              </w:rPr>
              <w:t>R5-174555</w:t>
            </w:r>
          </w:p>
        </w:tc>
      </w:tr>
      <w:tr w:rsidR="00D55D3E" w:rsidRPr="00DF53B4" w14:paraId="30B16BBF"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543558"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8F6F73"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B359A2" w14:textId="77777777" w:rsidR="00D55D3E" w:rsidRPr="00DF53B4" w:rsidRDefault="00D55D3E" w:rsidP="00D55D3E">
            <w:pPr>
              <w:rPr>
                <w:rFonts w:ascii="Arial" w:hAnsi="Arial" w:cs="Arial"/>
                <w:sz w:val="16"/>
                <w:szCs w:val="16"/>
              </w:rPr>
            </w:pPr>
            <w:r w:rsidRPr="00DF53B4">
              <w:rPr>
                <w:rFonts w:ascii="Arial" w:hAnsi="Arial" w:cs="Arial"/>
                <w:sz w:val="16"/>
                <w:szCs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260F0"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CD9CCC"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Annex C.25b (IMS/FBBA)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050E2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FC07E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C791F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880C9" w14:textId="77777777" w:rsidR="00D55D3E" w:rsidRPr="00DF53B4" w:rsidRDefault="00D55D3E" w:rsidP="00D55D3E">
            <w:pPr>
              <w:rPr>
                <w:rFonts w:ascii="Arial" w:hAnsi="Arial" w:cs="Arial"/>
                <w:sz w:val="16"/>
                <w:szCs w:val="16"/>
              </w:rPr>
            </w:pPr>
            <w:r w:rsidRPr="00DF53B4">
              <w:rPr>
                <w:rFonts w:ascii="Arial" w:hAnsi="Arial" w:cs="Arial"/>
                <w:sz w:val="16"/>
                <w:szCs w:val="16"/>
              </w:rPr>
              <w:t>R5-174556</w:t>
            </w:r>
          </w:p>
        </w:tc>
      </w:tr>
      <w:tr w:rsidR="00D55D3E" w:rsidRPr="00DF53B4" w14:paraId="05ACD900"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7F583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687ABE" w14:textId="77777777" w:rsidR="00D55D3E" w:rsidRPr="00DF53B4" w:rsidRDefault="00D55D3E" w:rsidP="00D55D3E">
            <w:pPr>
              <w:rPr>
                <w:rFonts w:ascii="Arial" w:hAnsi="Arial" w:cs="Arial"/>
                <w:sz w:val="16"/>
                <w:szCs w:val="16"/>
              </w:rPr>
            </w:pPr>
            <w:r w:rsidRPr="00DF53B4">
              <w:rPr>
                <w:rFonts w:ascii="Arial" w:hAnsi="Arial" w:cs="Arial"/>
                <w:sz w:val="16"/>
                <w:szCs w:val="16"/>
              </w:rPr>
              <w:t>RP-171699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39A46A" w14:textId="77777777" w:rsidR="00D55D3E" w:rsidRPr="00DF53B4" w:rsidRDefault="00D55D3E" w:rsidP="00D55D3E">
            <w:pPr>
              <w:rPr>
                <w:rFonts w:ascii="Arial" w:hAnsi="Arial" w:cs="Arial"/>
                <w:sz w:val="16"/>
                <w:szCs w:val="16"/>
              </w:rPr>
            </w:pPr>
            <w:r w:rsidRPr="00DF53B4">
              <w:rPr>
                <w:rFonts w:ascii="Arial" w:hAnsi="Arial" w:cs="Arial"/>
                <w:sz w:val="16"/>
                <w:szCs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544BB"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0AAC0D" w14:textId="77777777" w:rsidR="00D55D3E" w:rsidRPr="00DF53B4" w:rsidRDefault="00D55D3E" w:rsidP="00D55D3E">
            <w:pPr>
              <w:rPr>
                <w:rFonts w:ascii="Arial" w:hAnsi="Arial" w:cs="Arial"/>
                <w:sz w:val="16"/>
                <w:szCs w:val="16"/>
              </w:rPr>
            </w:pPr>
            <w:r w:rsidRPr="00DF53B4">
              <w:rPr>
                <w:rFonts w:ascii="Arial" w:hAnsi="Arial" w:cs="Arial"/>
                <w:sz w:val="16"/>
                <w:szCs w:val="16"/>
              </w:rPr>
              <w:t>Update to Annex C.26b (IMS/FBBA)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773AB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13C5E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C502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BC30E7" w14:textId="77777777" w:rsidR="00D55D3E" w:rsidRPr="00DF53B4" w:rsidRDefault="00D55D3E" w:rsidP="00D55D3E">
            <w:pPr>
              <w:rPr>
                <w:rFonts w:ascii="Arial" w:hAnsi="Arial" w:cs="Arial"/>
                <w:sz w:val="16"/>
                <w:szCs w:val="16"/>
              </w:rPr>
            </w:pPr>
            <w:r w:rsidRPr="00DF53B4">
              <w:rPr>
                <w:rFonts w:ascii="Arial" w:hAnsi="Arial" w:cs="Arial"/>
                <w:sz w:val="16"/>
                <w:szCs w:val="16"/>
              </w:rPr>
              <w:t>R5-174557</w:t>
            </w:r>
          </w:p>
        </w:tc>
      </w:tr>
      <w:tr w:rsidR="00D55D3E" w:rsidRPr="00DF53B4" w14:paraId="5D7E6B1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30D88A0"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3F41BC" w14:textId="77777777" w:rsidR="00D55D3E" w:rsidRPr="00DF53B4" w:rsidRDefault="00D55D3E" w:rsidP="00D55D3E">
            <w:pPr>
              <w:rPr>
                <w:rFonts w:ascii="Arial" w:hAnsi="Arial" w:cs="Arial"/>
                <w:sz w:val="16"/>
                <w:szCs w:val="16"/>
              </w:rPr>
            </w:pPr>
            <w:r w:rsidRPr="00DF53B4">
              <w:rPr>
                <w:rFonts w:ascii="Arial" w:hAnsi="Arial" w:cs="Arial"/>
                <w:sz w:val="16"/>
                <w:szCs w:val="16"/>
              </w:rPr>
              <w:t>RP-171698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AC99A72" w14:textId="77777777" w:rsidR="00D55D3E" w:rsidRPr="00DF53B4" w:rsidRDefault="00D55D3E" w:rsidP="00D55D3E">
            <w:pPr>
              <w:rPr>
                <w:rFonts w:ascii="Arial" w:hAnsi="Arial" w:cs="Arial"/>
                <w:sz w:val="16"/>
                <w:szCs w:val="16"/>
              </w:rPr>
            </w:pPr>
            <w:r w:rsidRPr="00DF53B4">
              <w:rPr>
                <w:rFonts w:ascii="Arial" w:hAnsi="Arial" w:cs="Arial"/>
                <w:sz w:val="16"/>
                <w:szCs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6D663"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CB7F0A" w14:textId="77777777" w:rsidR="00D55D3E" w:rsidRPr="00DF53B4" w:rsidRDefault="00D55D3E" w:rsidP="00D55D3E">
            <w:pPr>
              <w:rPr>
                <w:rFonts w:ascii="Arial" w:hAnsi="Arial" w:cs="Arial"/>
                <w:sz w:val="16"/>
                <w:szCs w:val="16"/>
              </w:rPr>
            </w:pPr>
            <w:r w:rsidRPr="00DF53B4">
              <w:rPr>
                <w:rFonts w:ascii="Arial" w:hAnsi="Arial" w:cs="Arial"/>
                <w:sz w:val="16"/>
                <w:szCs w:val="16"/>
              </w:rPr>
              <w:t>Correction to C.2c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D56BC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3FC7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95F5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DB349D" w14:textId="77777777" w:rsidR="00D55D3E" w:rsidRPr="00DF53B4" w:rsidRDefault="00D55D3E" w:rsidP="00D55D3E">
            <w:pPr>
              <w:rPr>
                <w:rFonts w:ascii="Arial" w:hAnsi="Arial" w:cs="Arial"/>
                <w:sz w:val="16"/>
                <w:szCs w:val="16"/>
              </w:rPr>
            </w:pPr>
            <w:r w:rsidRPr="00DF53B4">
              <w:rPr>
                <w:rFonts w:ascii="Arial" w:hAnsi="Arial" w:cs="Arial"/>
                <w:sz w:val="16"/>
                <w:szCs w:val="16"/>
              </w:rPr>
              <w:t>R5-174558</w:t>
            </w:r>
          </w:p>
        </w:tc>
      </w:tr>
      <w:tr w:rsidR="00D55D3E" w:rsidRPr="00DF53B4" w14:paraId="51F54852"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DF152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A3BD4DB"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61C548" w14:textId="77777777" w:rsidR="00D55D3E" w:rsidRPr="00DF53B4" w:rsidRDefault="00D55D3E" w:rsidP="00D55D3E">
            <w:pPr>
              <w:rPr>
                <w:rFonts w:ascii="Arial" w:hAnsi="Arial" w:cs="Arial"/>
                <w:sz w:val="16"/>
                <w:szCs w:val="16"/>
              </w:rPr>
            </w:pPr>
            <w:r w:rsidRPr="00DF53B4">
              <w:rPr>
                <w:rFonts w:ascii="Arial" w:hAnsi="Arial" w:cs="Arial"/>
                <w:sz w:val="16"/>
                <w:szCs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A07F8"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705A09"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3AD3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DC32B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928F1E"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89364F" w14:textId="77777777" w:rsidR="00D55D3E" w:rsidRPr="00DF53B4" w:rsidRDefault="00D55D3E" w:rsidP="00D55D3E">
            <w:pPr>
              <w:rPr>
                <w:rFonts w:ascii="Arial" w:hAnsi="Arial" w:cs="Arial"/>
                <w:sz w:val="16"/>
                <w:szCs w:val="16"/>
              </w:rPr>
            </w:pPr>
            <w:r w:rsidRPr="00DF53B4">
              <w:rPr>
                <w:rFonts w:ascii="Arial" w:hAnsi="Arial" w:cs="Arial"/>
                <w:sz w:val="16"/>
                <w:szCs w:val="16"/>
              </w:rPr>
              <w:t>R5-174682</w:t>
            </w:r>
          </w:p>
        </w:tc>
      </w:tr>
      <w:tr w:rsidR="00D55D3E" w:rsidRPr="00DF53B4" w14:paraId="6617A3ED"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E4408A"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8CC44D"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539377" w14:textId="77777777" w:rsidR="00D55D3E" w:rsidRPr="00DF53B4" w:rsidRDefault="00D55D3E" w:rsidP="00D55D3E">
            <w:pPr>
              <w:rPr>
                <w:rFonts w:ascii="Arial" w:hAnsi="Arial" w:cs="Arial"/>
                <w:sz w:val="16"/>
                <w:szCs w:val="16"/>
              </w:rPr>
            </w:pPr>
            <w:r w:rsidRPr="00DF53B4">
              <w:rPr>
                <w:rFonts w:ascii="Arial" w:hAnsi="Arial" w:cs="Arial"/>
                <w:sz w:val="16"/>
                <w:szCs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D1FBD"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5C75187"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8F86E7"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7241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117FF"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B2529A" w14:textId="77777777" w:rsidR="00D55D3E" w:rsidRPr="00DF53B4" w:rsidRDefault="00D55D3E" w:rsidP="00D55D3E">
            <w:pPr>
              <w:rPr>
                <w:rFonts w:ascii="Arial" w:hAnsi="Arial" w:cs="Arial"/>
                <w:sz w:val="16"/>
                <w:szCs w:val="16"/>
              </w:rPr>
            </w:pPr>
            <w:r w:rsidRPr="00DF53B4">
              <w:rPr>
                <w:rFonts w:ascii="Arial" w:hAnsi="Arial" w:cs="Arial"/>
                <w:sz w:val="16"/>
                <w:szCs w:val="16"/>
              </w:rPr>
              <w:t>R5-174683</w:t>
            </w:r>
          </w:p>
        </w:tc>
      </w:tr>
      <w:tr w:rsidR="00D55D3E" w:rsidRPr="00DF53B4" w14:paraId="7A08146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F8ADF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36A1AA"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E4D4CB" w14:textId="77777777" w:rsidR="00D55D3E" w:rsidRPr="00DF53B4" w:rsidRDefault="00D55D3E" w:rsidP="00D55D3E">
            <w:pPr>
              <w:rPr>
                <w:rFonts w:ascii="Arial" w:hAnsi="Arial" w:cs="Arial"/>
                <w:sz w:val="16"/>
                <w:szCs w:val="16"/>
              </w:rPr>
            </w:pPr>
            <w:r w:rsidRPr="00DF53B4">
              <w:rPr>
                <w:rFonts w:ascii="Arial" w:hAnsi="Arial" w:cs="Arial"/>
                <w:sz w:val="16"/>
                <w:szCs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44803"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0B73E1"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6961F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DF474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E116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AEBFFC" w14:textId="77777777" w:rsidR="00D55D3E" w:rsidRPr="00DF53B4" w:rsidRDefault="00D55D3E" w:rsidP="00D55D3E">
            <w:pPr>
              <w:rPr>
                <w:rFonts w:ascii="Arial" w:hAnsi="Arial" w:cs="Arial"/>
                <w:sz w:val="16"/>
                <w:szCs w:val="16"/>
              </w:rPr>
            </w:pPr>
            <w:r w:rsidRPr="00DF53B4">
              <w:rPr>
                <w:rFonts w:ascii="Arial" w:hAnsi="Arial" w:cs="Arial"/>
                <w:sz w:val="16"/>
                <w:szCs w:val="16"/>
              </w:rPr>
              <w:t>R5-174684</w:t>
            </w:r>
          </w:p>
        </w:tc>
      </w:tr>
      <w:tr w:rsidR="00D55D3E" w:rsidRPr="00DF53B4" w14:paraId="44B3BFD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03254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B9223A"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62EF53" w14:textId="77777777" w:rsidR="00D55D3E" w:rsidRPr="00DF53B4" w:rsidRDefault="00D55D3E" w:rsidP="00D55D3E">
            <w:pPr>
              <w:rPr>
                <w:rFonts w:ascii="Arial" w:hAnsi="Arial" w:cs="Arial"/>
                <w:sz w:val="16"/>
                <w:szCs w:val="16"/>
              </w:rPr>
            </w:pPr>
            <w:r w:rsidRPr="00DF53B4">
              <w:rPr>
                <w:rFonts w:ascii="Arial" w:hAnsi="Arial" w:cs="Arial"/>
                <w:sz w:val="16"/>
                <w:szCs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841E57"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8CCB9E" w14:textId="77777777" w:rsidR="00D55D3E" w:rsidRPr="00DF53B4" w:rsidRDefault="00D55D3E" w:rsidP="00D55D3E">
            <w:pPr>
              <w:rPr>
                <w:rFonts w:ascii="Arial" w:hAnsi="Arial" w:cs="Arial"/>
                <w:sz w:val="16"/>
                <w:szCs w:val="16"/>
              </w:rPr>
            </w:pPr>
            <w:r w:rsidRPr="00DF53B4">
              <w:rPr>
                <w:rFonts w:ascii="Arial" w:hAnsi="Arial" w:cs="Arial"/>
                <w:sz w:val="16"/>
                <w:szCs w:val="16"/>
              </w:rPr>
              <w:t>Additional details for test case I.8.1d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46C4856"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1FE03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950B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CA0878" w14:textId="77777777" w:rsidR="00D55D3E" w:rsidRPr="00DF53B4" w:rsidRDefault="00D55D3E" w:rsidP="00D55D3E">
            <w:pPr>
              <w:rPr>
                <w:rFonts w:ascii="Arial" w:hAnsi="Arial" w:cs="Arial"/>
                <w:sz w:val="16"/>
                <w:szCs w:val="16"/>
              </w:rPr>
            </w:pPr>
            <w:r w:rsidRPr="00DF53B4">
              <w:rPr>
                <w:rFonts w:ascii="Arial" w:hAnsi="Arial" w:cs="Arial"/>
                <w:sz w:val="16"/>
                <w:szCs w:val="16"/>
              </w:rPr>
              <w:t>R5-174685</w:t>
            </w:r>
          </w:p>
        </w:tc>
      </w:tr>
      <w:tr w:rsidR="00D55D3E" w:rsidRPr="00DF53B4" w14:paraId="63CBCAC3"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D318DC"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6D7887"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B5AD41" w14:textId="77777777" w:rsidR="00D55D3E" w:rsidRPr="00DF53B4" w:rsidRDefault="00D55D3E" w:rsidP="00D55D3E">
            <w:pPr>
              <w:rPr>
                <w:rFonts w:ascii="Arial" w:hAnsi="Arial" w:cs="Arial"/>
                <w:sz w:val="16"/>
                <w:szCs w:val="16"/>
              </w:rPr>
            </w:pPr>
            <w:r w:rsidRPr="00DF53B4">
              <w:rPr>
                <w:rFonts w:ascii="Arial" w:hAnsi="Arial" w:cs="Arial"/>
                <w:sz w:val="16"/>
                <w:szCs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48B21"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1A35C5"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8DBD08"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99962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128A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20B4FB" w14:textId="77777777" w:rsidR="00D55D3E" w:rsidRPr="00DF53B4" w:rsidRDefault="00D55D3E" w:rsidP="00D55D3E">
            <w:pPr>
              <w:rPr>
                <w:rFonts w:ascii="Arial" w:hAnsi="Arial" w:cs="Arial"/>
                <w:sz w:val="16"/>
                <w:szCs w:val="16"/>
              </w:rPr>
            </w:pPr>
            <w:r w:rsidRPr="00DF53B4">
              <w:rPr>
                <w:rFonts w:ascii="Arial" w:hAnsi="Arial" w:cs="Arial"/>
                <w:sz w:val="16"/>
                <w:szCs w:val="16"/>
              </w:rPr>
              <w:t>R5-174686</w:t>
            </w:r>
          </w:p>
        </w:tc>
      </w:tr>
      <w:tr w:rsidR="00D55D3E" w:rsidRPr="00DF53B4" w14:paraId="711D8789"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2E82EB"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613050"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8736B8" w14:textId="77777777" w:rsidR="00D55D3E" w:rsidRPr="00DF53B4" w:rsidRDefault="00D55D3E" w:rsidP="00D55D3E">
            <w:pPr>
              <w:rPr>
                <w:rFonts w:ascii="Arial" w:hAnsi="Arial" w:cs="Arial"/>
                <w:sz w:val="16"/>
                <w:szCs w:val="16"/>
              </w:rPr>
            </w:pPr>
            <w:r w:rsidRPr="00DF53B4">
              <w:rPr>
                <w:rFonts w:ascii="Arial" w:hAnsi="Arial" w:cs="Arial"/>
                <w:sz w:val="16"/>
                <w:szCs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AF985"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536ADC"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376A64"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94A88"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D12D4"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B83D8A" w14:textId="77777777" w:rsidR="00D55D3E" w:rsidRPr="00DF53B4" w:rsidRDefault="00D55D3E" w:rsidP="00D55D3E">
            <w:pPr>
              <w:rPr>
                <w:rFonts w:ascii="Arial" w:hAnsi="Arial" w:cs="Arial"/>
                <w:sz w:val="16"/>
                <w:szCs w:val="16"/>
              </w:rPr>
            </w:pPr>
            <w:r w:rsidRPr="00DF53B4">
              <w:rPr>
                <w:rFonts w:ascii="Arial" w:hAnsi="Arial" w:cs="Arial"/>
                <w:sz w:val="16"/>
                <w:szCs w:val="16"/>
              </w:rPr>
              <w:t>R5-174687</w:t>
            </w:r>
          </w:p>
        </w:tc>
      </w:tr>
      <w:tr w:rsidR="00D55D3E" w:rsidRPr="00DF53B4" w14:paraId="106DDBB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E579A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78AED8"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D870A2" w14:textId="77777777" w:rsidR="00D55D3E" w:rsidRPr="00DF53B4" w:rsidRDefault="00D55D3E" w:rsidP="00D55D3E">
            <w:pPr>
              <w:rPr>
                <w:rFonts w:ascii="Arial" w:hAnsi="Arial" w:cs="Arial"/>
                <w:sz w:val="16"/>
                <w:szCs w:val="16"/>
              </w:rPr>
            </w:pPr>
            <w:r w:rsidRPr="00DF53B4">
              <w:rPr>
                <w:rFonts w:ascii="Arial" w:hAnsi="Arial" w:cs="Arial"/>
                <w:sz w:val="16"/>
                <w:szCs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5BA5D"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AB4E82"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FD16E"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23AB5"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D3121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6AACA4" w14:textId="77777777" w:rsidR="00D55D3E" w:rsidRPr="00DF53B4" w:rsidRDefault="00D55D3E" w:rsidP="00D55D3E">
            <w:pPr>
              <w:rPr>
                <w:rFonts w:ascii="Arial" w:hAnsi="Arial" w:cs="Arial"/>
                <w:sz w:val="16"/>
                <w:szCs w:val="16"/>
              </w:rPr>
            </w:pPr>
            <w:r w:rsidRPr="00DF53B4">
              <w:rPr>
                <w:rFonts w:ascii="Arial" w:hAnsi="Arial" w:cs="Arial"/>
                <w:sz w:val="16"/>
                <w:szCs w:val="16"/>
              </w:rPr>
              <w:t>R5-174688</w:t>
            </w:r>
          </w:p>
        </w:tc>
      </w:tr>
      <w:tr w:rsidR="00D55D3E" w:rsidRPr="00DF53B4" w14:paraId="03BCCFF9"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927735"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F41EE5"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520D96" w14:textId="77777777" w:rsidR="00D55D3E" w:rsidRPr="00DF53B4" w:rsidRDefault="00D55D3E" w:rsidP="00D55D3E">
            <w:pPr>
              <w:rPr>
                <w:rFonts w:ascii="Arial" w:hAnsi="Arial" w:cs="Arial"/>
                <w:sz w:val="16"/>
                <w:szCs w:val="16"/>
              </w:rPr>
            </w:pPr>
            <w:r w:rsidRPr="00DF53B4">
              <w:rPr>
                <w:rFonts w:ascii="Arial" w:hAnsi="Arial" w:cs="Arial"/>
                <w:sz w:val="16"/>
                <w:szCs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DFF786"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27CD2F"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F7678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A9B20"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DFD9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66FB20" w14:textId="77777777" w:rsidR="00D55D3E" w:rsidRPr="00DF53B4" w:rsidRDefault="00D55D3E" w:rsidP="00D55D3E">
            <w:pPr>
              <w:rPr>
                <w:rFonts w:ascii="Arial" w:hAnsi="Arial" w:cs="Arial"/>
                <w:sz w:val="16"/>
                <w:szCs w:val="16"/>
              </w:rPr>
            </w:pPr>
            <w:r w:rsidRPr="00DF53B4">
              <w:rPr>
                <w:rFonts w:ascii="Arial" w:hAnsi="Arial" w:cs="Arial"/>
                <w:sz w:val="16"/>
                <w:szCs w:val="16"/>
              </w:rPr>
              <w:t>R5-174689</w:t>
            </w:r>
          </w:p>
        </w:tc>
      </w:tr>
      <w:tr w:rsidR="00D55D3E" w:rsidRPr="00DF53B4" w14:paraId="7572354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8332A9"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3B67DE"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0C8DD5" w14:textId="77777777" w:rsidR="00D55D3E" w:rsidRPr="00DF53B4" w:rsidRDefault="00D55D3E" w:rsidP="00D55D3E">
            <w:pPr>
              <w:rPr>
                <w:rFonts w:ascii="Arial" w:hAnsi="Arial" w:cs="Arial"/>
                <w:sz w:val="16"/>
                <w:szCs w:val="16"/>
              </w:rPr>
            </w:pPr>
            <w:r w:rsidRPr="00DF53B4">
              <w:rPr>
                <w:rFonts w:ascii="Arial" w:hAnsi="Arial" w:cs="Arial"/>
                <w:sz w:val="16"/>
                <w:szCs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A0A96"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64C6AE"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26BE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2A42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0324C"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668E6A" w14:textId="77777777" w:rsidR="00D55D3E" w:rsidRPr="00DF53B4" w:rsidRDefault="00D55D3E" w:rsidP="00D55D3E">
            <w:pPr>
              <w:rPr>
                <w:rFonts w:ascii="Arial" w:hAnsi="Arial" w:cs="Arial"/>
                <w:sz w:val="16"/>
                <w:szCs w:val="16"/>
              </w:rPr>
            </w:pPr>
            <w:r w:rsidRPr="00DF53B4">
              <w:rPr>
                <w:rFonts w:ascii="Arial" w:hAnsi="Arial" w:cs="Arial"/>
                <w:sz w:val="16"/>
                <w:szCs w:val="16"/>
              </w:rPr>
              <w:t>R5-174690</w:t>
            </w:r>
          </w:p>
        </w:tc>
      </w:tr>
      <w:tr w:rsidR="00D55D3E" w:rsidRPr="00DF53B4" w14:paraId="160034C5"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72A42F"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116C52"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759067" w14:textId="77777777" w:rsidR="00D55D3E" w:rsidRPr="00DF53B4" w:rsidRDefault="00D55D3E" w:rsidP="00D55D3E">
            <w:pPr>
              <w:rPr>
                <w:rFonts w:ascii="Arial" w:hAnsi="Arial" w:cs="Arial"/>
                <w:sz w:val="16"/>
                <w:szCs w:val="16"/>
              </w:rPr>
            </w:pPr>
            <w:r w:rsidRPr="00DF53B4">
              <w:rPr>
                <w:rFonts w:ascii="Arial" w:hAnsi="Arial" w:cs="Arial"/>
                <w:sz w:val="16"/>
                <w:szCs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1C11F"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9CA85EB"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808966"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3DFA6"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7DC17"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D330B3" w14:textId="77777777" w:rsidR="00D55D3E" w:rsidRPr="00DF53B4" w:rsidRDefault="00D55D3E" w:rsidP="00D55D3E">
            <w:pPr>
              <w:rPr>
                <w:rFonts w:ascii="Arial" w:hAnsi="Arial" w:cs="Arial"/>
                <w:sz w:val="16"/>
                <w:szCs w:val="16"/>
              </w:rPr>
            </w:pPr>
            <w:r w:rsidRPr="00DF53B4">
              <w:rPr>
                <w:rFonts w:ascii="Arial" w:hAnsi="Arial" w:cs="Arial"/>
                <w:sz w:val="16"/>
                <w:szCs w:val="16"/>
              </w:rPr>
              <w:t>R5-174691</w:t>
            </w:r>
          </w:p>
        </w:tc>
      </w:tr>
      <w:tr w:rsidR="00D55D3E" w:rsidRPr="00DF53B4" w14:paraId="27F68502"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F53911"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9B104C"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CD2C9F" w14:textId="77777777" w:rsidR="00D55D3E" w:rsidRPr="00DF53B4" w:rsidRDefault="00D55D3E" w:rsidP="00D55D3E">
            <w:pPr>
              <w:rPr>
                <w:rFonts w:ascii="Arial" w:hAnsi="Arial" w:cs="Arial"/>
                <w:sz w:val="16"/>
                <w:szCs w:val="16"/>
              </w:rPr>
            </w:pPr>
            <w:r w:rsidRPr="00DF53B4">
              <w:rPr>
                <w:rFonts w:ascii="Arial" w:hAnsi="Arial" w:cs="Arial"/>
                <w:sz w:val="16"/>
                <w:szCs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590BA"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FDF58F"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C21517"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AFD84A"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096CEB"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A44BA3" w14:textId="77777777" w:rsidR="00D55D3E" w:rsidRPr="00DF53B4" w:rsidRDefault="00D55D3E" w:rsidP="00D55D3E">
            <w:pPr>
              <w:rPr>
                <w:rFonts w:ascii="Arial" w:hAnsi="Arial" w:cs="Arial"/>
                <w:sz w:val="16"/>
                <w:szCs w:val="16"/>
              </w:rPr>
            </w:pPr>
            <w:r w:rsidRPr="00DF53B4">
              <w:rPr>
                <w:rFonts w:ascii="Arial" w:hAnsi="Arial" w:cs="Arial"/>
                <w:sz w:val="16"/>
                <w:szCs w:val="16"/>
              </w:rPr>
              <w:t>R5-174692</w:t>
            </w:r>
          </w:p>
        </w:tc>
      </w:tr>
      <w:tr w:rsidR="00D55D3E" w:rsidRPr="00DF53B4" w14:paraId="2DAA32CE"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7595A92"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F45965"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166709" w14:textId="77777777" w:rsidR="00D55D3E" w:rsidRPr="00DF53B4" w:rsidRDefault="00D55D3E" w:rsidP="00D55D3E">
            <w:pPr>
              <w:rPr>
                <w:rFonts w:ascii="Arial" w:hAnsi="Arial" w:cs="Arial"/>
                <w:sz w:val="16"/>
                <w:szCs w:val="16"/>
              </w:rPr>
            </w:pPr>
            <w:r w:rsidRPr="00DF53B4">
              <w:rPr>
                <w:rFonts w:ascii="Arial" w:hAnsi="Arial" w:cs="Arial"/>
                <w:sz w:val="16"/>
                <w:szCs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B9B1D"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FA6F05" w14:textId="77777777" w:rsidR="00D55D3E" w:rsidRPr="00DF53B4" w:rsidRDefault="00D55D3E" w:rsidP="00D55D3E">
            <w:pPr>
              <w:rPr>
                <w:rFonts w:ascii="Arial" w:hAnsi="Arial" w:cs="Arial"/>
                <w:sz w:val="16"/>
                <w:szCs w:val="16"/>
              </w:rPr>
            </w:pPr>
            <w:r w:rsidRPr="00DF53B4">
              <w:rPr>
                <w:rFonts w:ascii="Arial" w:hAnsi="Arial" w:cs="Arial"/>
                <w:sz w:val="16"/>
                <w:szCs w:val="16"/>
              </w:rPr>
              <w:t>New test case I.12.2d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E81D13B"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4AA09"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C00CD"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F770AC" w14:textId="77777777" w:rsidR="00D55D3E" w:rsidRPr="00DF53B4" w:rsidRDefault="00D55D3E" w:rsidP="00D55D3E">
            <w:pPr>
              <w:rPr>
                <w:rFonts w:ascii="Arial" w:hAnsi="Arial" w:cs="Arial"/>
                <w:sz w:val="16"/>
                <w:szCs w:val="16"/>
              </w:rPr>
            </w:pPr>
            <w:r w:rsidRPr="00DF53B4">
              <w:rPr>
                <w:rFonts w:ascii="Arial" w:hAnsi="Arial" w:cs="Arial"/>
                <w:sz w:val="16"/>
                <w:szCs w:val="16"/>
              </w:rPr>
              <w:t>R5-174693</w:t>
            </w:r>
          </w:p>
        </w:tc>
      </w:tr>
      <w:tr w:rsidR="00D55D3E" w:rsidRPr="00DF53B4" w14:paraId="2C542046" w14:textId="77777777" w:rsidTr="00D55D3E">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6BC4C7" w14:textId="77777777" w:rsidR="00D55D3E" w:rsidRPr="00DF53B4" w:rsidRDefault="00D55D3E" w:rsidP="00D55D3E">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68EC1F" w14:textId="77777777" w:rsidR="00D55D3E" w:rsidRPr="00DF53B4" w:rsidRDefault="00D55D3E" w:rsidP="00D55D3E">
            <w:pPr>
              <w:rPr>
                <w:rFonts w:ascii="Arial" w:hAnsi="Arial" w:cs="Arial"/>
                <w:sz w:val="16"/>
                <w:szCs w:val="16"/>
              </w:rPr>
            </w:pPr>
            <w:r w:rsidRPr="00DF53B4">
              <w:rPr>
                <w:rFonts w:ascii="Arial" w:hAnsi="Arial" w:cs="Arial"/>
                <w:sz w:val="16"/>
                <w:szCs w:val="16"/>
              </w:rPr>
              <w:t>RP-171653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373568" w14:textId="77777777" w:rsidR="00D55D3E" w:rsidRPr="00DF53B4" w:rsidRDefault="00D55D3E" w:rsidP="00D55D3E">
            <w:pPr>
              <w:rPr>
                <w:rFonts w:ascii="Arial" w:hAnsi="Arial" w:cs="Arial"/>
                <w:sz w:val="16"/>
                <w:szCs w:val="16"/>
              </w:rPr>
            </w:pPr>
            <w:r w:rsidRPr="00DF53B4">
              <w:rPr>
                <w:rFonts w:ascii="Arial" w:hAnsi="Arial" w:cs="Arial"/>
                <w:sz w:val="16"/>
                <w:szCs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8AFF2" w14:textId="77777777" w:rsidR="00D55D3E" w:rsidRPr="00DF53B4" w:rsidRDefault="00D55D3E" w:rsidP="00D55D3E">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52B698" w14:textId="77777777" w:rsidR="00D55D3E" w:rsidRPr="00DF53B4" w:rsidRDefault="00D55D3E" w:rsidP="00D55D3E">
            <w:pPr>
              <w:rPr>
                <w:rFonts w:ascii="Arial" w:hAnsi="Arial" w:cs="Arial"/>
                <w:sz w:val="16"/>
                <w:szCs w:val="16"/>
              </w:rPr>
            </w:pPr>
            <w:r w:rsidRPr="00DF53B4">
              <w:rPr>
                <w:rFonts w:ascii="Arial" w:hAnsi="Arial" w:cs="Arial"/>
                <w:sz w:val="16"/>
                <w:szCs w:val="16"/>
              </w:rPr>
              <w:t>Addition to References for RCC.07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33E3B2" w14:textId="77777777" w:rsidR="00D55D3E" w:rsidRPr="00DF53B4" w:rsidRDefault="00D55D3E" w:rsidP="00D55D3E">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B314E2"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4E743" w14:textId="77777777" w:rsidR="00D55D3E" w:rsidRPr="00DF53B4" w:rsidRDefault="00D55D3E" w:rsidP="00D55D3E">
            <w:pPr>
              <w:pStyle w:val="TAL"/>
              <w:rPr>
                <w:rFonts w:cs="Arial"/>
                <w:sz w:val="16"/>
                <w:szCs w:val="16"/>
                <w:lang w:eastAsia="en-US"/>
              </w:rPr>
            </w:pPr>
            <w:r w:rsidRPr="00DF53B4">
              <w:rPr>
                <w:rFonts w:cs="Arial"/>
                <w:sz w:val="16"/>
                <w:szCs w:val="16"/>
                <w:lang w:eastAsia="en-US"/>
              </w:rPr>
              <w:t>13.4.0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98C1EB" w14:textId="77777777" w:rsidR="00D55D3E" w:rsidRPr="00DF53B4" w:rsidRDefault="00D55D3E" w:rsidP="00D55D3E">
            <w:pPr>
              <w:rPr>
                <w:rFonts w:ascii="Arial" w:hAnsi="Arial" w:cs="Arial"/>
                <w:sz w:val="16"/>
                <w:szCs w:val="16"/>
              </w:rPr>
            </w:pPr>
            <w:r w:rsidRPr="00DF53B4">
              <w:rPr>
                <w:rFonts w:ascii="Arial" w:hAnsi="Arial" w:cs="Arial"/>
                <w:sz w:val="16"/>
                <w:szCs w:val="16"/>
              </w:rPr>
              <w:t>R5-174694</w:t>
            </w:r>
          </w:p>
        </w:tc>
      </w:tr>
      <w:tr w:rsidR="009A4599" w:rsidRPr="00DF53B4" w14:paraId="053B4E25"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66F758"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2BC39C" w14:textId="77777777" w:rsidR="009A4599" w:rsidRPr="00DF53B4" w:rsidRDefault="009A4599" w:rsidP="00F30404">
            <w:pPr>
              <w:rPr>
                <w:rFonts w:ascii="Arial" w:hAnsi="Arial" w:cs="Arial"/>
                <w:sz w:val="16"/>
                <w:szCs w:val="16"/>
              </w:rPr>
            </w:pPr>
            <w:r w:rsidRPr="00DF53B4">
              <w:rPr>
                <w:rFonts w:ascii="Arial" w:hAnsi="Arial" w:cs="Arial"/>
                <w:sz w:val="16"/>
                <w:szCs w:val="16"/>
              </w:rPr>
              <w:t>RP-171678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FC0CF1" w14:textId="77777777" w:rsidR="009A4599" w:rsidRPr="00DF53B4" w:rsidRDefault="009A4599" w:rsidP="00F30404">
            <w:pPr>
              <w:rPr>
                <w:rFonts w:ascii="Arial" w:hAnsi="Arial" w:cs="Arial"/>
                <w:sz w:val="16"/>
                <w:szCs w:val="16"/>
              </w:rPr>
            </w:pPr>
            <w:r w:rsidRPr="00DF53B4">
              <w:rPr>
                <w:rFonts w:ascii="Arial" w:hAnsi="Arial" w:cs="Arial"/>
                <w:sz w:val="16"/>
                <w:szCs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94826" w14:textId="77777777" w:rsidR="009A4599" w:rsidRPr="00DF53B4" w:rsidRDefault="009A4599" w:rsidP="00F3040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A1C866"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RFC reference for eCall over IMS Release 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91CECB"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B6FE24"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06DFE" w14:textId="77777777" w:rsidR="009A4599" w:rsidRPr="00DF53B4" w:rsidRDefault="009A4599" w:rsidP="009A4599">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C87B9E" w14:textId="77777777" w:rsidR="009A4599" w:rsidRPr="00DF53B4" w:rsidRDefault="009A4599" w:rsidP="00F30404">
            <w:pPr>
              <w:rPr>
                <w:rFonts w:ascii="Arial" w:hAnsi="Arial" w:cs="Arial"/>
                <w:sz w:val="16"/>
                <w:szCs w:val="16"/>
              </w:rPr>
            </w:pPr>
            <w:r w:rsidRPr="00DF53B4">
              <w:rPr>
                <w:rFonts w:ascii="Arial" w:hAnsi="Arial" w:cs="Arial"/>
                <w:sz w:val="16"/>
                <w:szCs w:val="16"/>
              </w:rPr>
              <w:t>R5-173776</w:t>
            </w:r>
          </w:p>
        </w:tc>
      </w:tr>
      <w:tr w:rsidR="009A4599" w:rsidRPr="00DF53B4" w14:paraId="2653F2C5"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318ABA"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A3DEA2" w14:textId="77777777" w:rsidR="009A4599" w:rsidRPr="00DF53B4" w:rsidRDefault="009A4599" w:rsidP="00F30404">
            <w:pPr>
              <w:rPr>
                <w:rFonts w:ascii="Arial" w:hAnsi="Arial" w:cs="Arial"/>
                <w:sz w:val="16"/>
                <w:szCs w:val="16"/>
              </w:rPr>
            </w:pPr>
            <w:r w:rsidRPr="00DF53B4">
              <w:rPr>
                <w:rFonts w:ascii="Arial" w:hAnsi="Arial" w:cs="Arial"/>
                <w:sz w:val="16"/>
                <w:szCs w:val="16"/>
              </w:rPr>
              <w:t>RP-171684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A0B742" w14:textId="77777777" w:rsidR="009A4599" w:rsidRPr="00DF53B4" w:rsidRDefault="009A4599" w:rsidP="00F30404">
            <w:pPr>
              <w:rPr>
                <w:rFonts w:ascii="Arial" w:hAnsi="Arial" w:cs="Arial"/>
                <w:sz w:val="16"/>
                <w:szCs w:val="16"/>
              </w:rPr>
            </w:pPr>
            <w:r w:rsidRPr="00DF53B4">
              <w:rPr>
                <w:rFonts w:ascii="Arial" w:hAnsi="Arial" w:cs="Arial"/>
                <w:sz w:val="16"/>
                <w:szCs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3209E" w14:textId="77777777" w:rsidR="009A4599" w:rsidRPr="00DF53B4" w:rsidRDefault="009A4599" w:rsidP="00F3040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27055F"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XML parameters defined in Rel-14 into TC 19.1.6, 19.4.6 and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05DB4B"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A6E30"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20C24"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389FB6" w14:textId="77777777" w:rsidR="009A4599" w:rsidRPr="00DF53B4" w:rsidRDefault="009A4599" w:rsidP="00F30404">
            <w:pPr>
              <w:rPr>
                <w:rFonts w:ascii="Arial" w:hAnsi="Arial" w:cs="Arial"/>
                <w:sz w:val="16"/>
                <w:szCs w:val="16"/>
              </w:rPr>
            </w:pPr>
            <w:r w:rsidRPr="00DF53B4">
              <w:rPr>
                <w:rFonts w:ascii="Arial" w:hAnsi="Arial" w:cs="Arial"/>
                <w:sz w:val="16"/>
                <w:szCs w:val="16"/>
              </w:rPr>
              <w:t>R5-174442</w:t>
            </w:r>
          </w:p>
        </w:tc>
      </w:tr>
      <w:tr w:rsidR="009A4599" w:rsidRPr="00DF53B4" w14:paraId="6FE803DC"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952762"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14E72A"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F52D2B" w14:textId="77777777" w:rsidR="009A4599" w:rsidRPr="00DF53B4" w:rsidRDefault="009A4599" w:rsidP="00F30404">
            <w:pPr>
              <w:rPr>
                <w:rFonts w:ascii="Arial" w:hAnsi="Arial" w:cs="Arial"/>
                <w:sz w:val="16"/>
                <w:szCs w:val="16"/>
              </w:rPr>
            </w:pPr>
            <w:r w:rsidRPr="00DF53B4">
              <w:rPr>
                <w:rFonts w:ascii="Arial" w:hAnsi="Arial" w:cs="Arial"/>
                <w:sz w:val="16"/>
                <w:szCs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2AE93"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802315" w14:textId="77777777" w:rsidR="009A4599" w:rsidRPr="00DF53B4" w:rsidRDefault="009A4599" w:rsidP="00F30404">
            <w:pPr>
              <w:rPr>
                <w:rFonts w:ascii="Arial" w:hAnsi="Arial" w:cs="Arial"/>
                <w:sz w:val="16"/>
                <w:szCs w:val="16"/>
              </w:rPr>
            </w:pPr>
            <w:r w:rsidRPr="00DF53B4">
              <w:rPr>
                <w:rFonts w:ascii="Arial" w:hAnsi="Arial" w:cs="Arial"/>
                <w:sz w:val="16"/>
                <w:szCs w:val="16"/>
              </w:rPr>
              <w:t>Update to 200 OK message for eCall over IMS Release 14 related IEs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CEA2D7"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9CD25"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009BD"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9276E5" w14:textId="77777777" w:rsidR="009A4599" w:rsidRPr="00DF53B4" w:rsidRDefault="009A4599" w:rsidP="00F30404">
            <w:pPr>
              <w:rPr>
                <w:rFonts w:ascii="Arial" w:hAnsi="Arial" w:cs="Arial"/>
                <w:sz w:val="16"/>
                <w:szCs w:val="16"/>
              </w:rPr>
            </w:pPr>
            <w:r w:rsidRPr="00DF53B4">
              <w:rPr>
                <w:rFonts w:ascii="Arial" w:hAnsi="Arial" w:cs="Arial"/>
                <w:sz w:val="16"/>
                <w:szCs w:val="16"/>
              </w:rPr>
              <w:t>R5-174525</w:t>
            </w:r>
          </w:p>
        </w:tc>
      </w:tr>
      <w:tr w:rsidR="009A4599" w:rsidRPr="00DF53B4" w14:paraId="1FAA5F5D"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E8F281"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AC01C7"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CCEAA3" w14:textId="77777777" w:rsidR="009A4599" w:rsidRPr="00DF53B4" w:rsidRDefault="009A4599" w:rsidP="00F30404">
            <w:pPr>
              <w:rPr>
                <w:rFonts w:ascii="Arial" w:hAnsi="Arial" w:cs="Arial"/>
                <w:sz w:val="16"/>
                <w:szCs w:val="16"/>
              </w:rPr>
            </w:pPr>
            <w:r w:rsidRPr="00DF53B4">
              <w:rPr>
                <w:rFonts w:ascii="Arial" w:hAnsi="Arial" w:cs="Arial"/>
                <w:sz w:val="16"/>
                <w:szCs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243A8"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FA7913"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Generic Test Procedure for NG eCall setup and MSD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0376BE"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EF0A45"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A0290"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F10DC7" w14:textId="77777777" w:rsidR="009A4599" w:rsidRPr="00DF53B4" w:rsidRDefault="009A4599" w:rsidP="00F30404">
            <w:pPr>
              <w:rPr>
                <w:rFonts w:ascii="Arial" w:hAnsi="Arial" w:cs="Arial"/>
                <w:sz w:val="16"/>
                <w:szCs w:val="16"/>
              </w:rPr>
            </w:pPr>
            <w:r w:rsidRPr="00DF53B4">
              <w:rPr>
                <w:rFonts w:ascii="Arial" w:hAnsi="Arial" w:cs="Arial"/>
                <w:sz w:val="16"/>
                <w:szCs w:val="16"/>
              </w:rPr>
              <w:t>R5-174526</w:t>
            </w:r>
          </w:p>
        </w:tc>
      </w:tr>
      <w:tr w:rsidR="009A4599" w:rsidRPr="00DF53B4" w14:paraId="2F9D9526"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1944FB"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27834FC"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95A5A8" w14:textId="77777777" w:rsidR="009A4599" w:rsidRPr="00DF53B4" w:rsidRDefault="009A4599" w:rsidP="00F30404">
            <w:pPr>
              <w:rPr>
                <w:rFonts w:ascii="Arial" w:hAnsi="Arial" w:cs="Arial"/>
                <w:sz w:val="16"/>
                <w:szCs w:val="16"/>
              </w:rPr>
            </w:pPr>
            <w:r w:rsidRPr="00DF53B4">
              <w:rPr>
                <w:rFonts w:ascii="Arial" w:hAnsi="Arial" w:cs="Arial"/>
                <w:sz w:val="16"/>
                <w:szCs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0C61E"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BD4D8E"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the new eCall over IMS Test Case- eCall over IMS / Manual initiation / Normal registration / Emergency registration / Success / 200 OK with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5526B7"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B040F"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79B86"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36490F" w14:textId="77777777" w:rsidR="009A4599" w:rsidRPr="00DF53B4" w:rsidRDefault="009A4599" w:rsidP="00F30404">
            <w:pPr>
              <w:rPr>
                <w:rFonts w:ascii="Arial" w:hAnsi="Arial" w:cs="Arial"/>
                <w:sz w:val="16"/>
                <w:szCs w:val="16"/>
              </w:rPr>
            </w:pPr>
            <w:r w:rsidRPr="00DF53B4">
              <w:rPr>
                <w:rFonts w:ascii="Arial" w:hAnsi="Arial" w:cs="Arial"/>
                <w:sz w:val="16"/>
                <w:szCs w:val="16"/>
              </w:rPr>
              <w:t>R5-174527</w:t>
            </w:r>
          </w:p>
        </w:tc>
      </w:tr>
      <w:tr w:rsidR="009A4599" w:rsidRPr="00DF53B4" w14:paraId="118DDE39"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6F9E55"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1A0051"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48AEA4F" w14:textId="77777777" w:rsidR="009A4599" w:rsidRPr="00DF53B4" w:rsidRDefault="009A4599" w:rsidP="00F30404">
            <w:pPr>
              <w:rPr>
                <w:rFonts w:ascii="Arial" w:hAnsi="Arial" w:cs="Arial"/>
                <w:sz w:val="16"/>
                <w:szCs w:val="16"/>
              </w:rPr>
            </w:pPr>
            <w:r w:rsidRPr="00DF53B4">
              <w:rPr>
                <w:rFonts w:ascii="Arial" w:hAnsi="Arial" w:cs="Arial"/>
                <w:sz w:val="16"/>
                <w:szCs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BAC19"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15F4EE"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the new eCall over IMS Test Case- eCall over IMS / Automatic initiation / Normal registration / Emergency registration / Success / 200 OK with 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620AA0"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E96DC"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2E3DC7"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04DC8C" w14:textId="77777777" w:rsidR="009A4599" w:rsidRPr="00DF53B4" w:rsidRDefault="009A4599" w:rsidP="00F30404">
            <w:pPr>
              <w:rPr>
                <w:rFonts w:ascii="Arial" w:hAnsi="Arial" w:cs="Arial"/>
                <w:sz w:val="16"/>
                <w:szCs w:val="16"/>
              </w:rPr>
            </w:pPr>
            <w:r w:rsidRPr="00DF53B4">
              <w:rPr>
                <w:rFonts w:ascii="Arial" w:hAnsi="Arial" w:cs="Arial"/>
                <w:sz w:val="16"/>
                <w:szCs w:val="16"/>
              </w:rPr>
              <w:t>R5-174529</w:t>
            </w:r>
          </w:p>
        </w:tc>
      </w:tr>
      <w:tr w:rsidR="009A4599" w:rsidRPr="00DF53B4" w14:paraId="7C7CDDAA"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A92F1D3"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53D935"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C0B0E1" w14:textId="77777777" w:rsidR="009A4599" w:rsidRPr="00DF53B4" w:rsidRDefault="009A4599" w:rsidP="00F30404">
            <w:pPr>
              <w:rPr>
                <w:rFonts w:ascii="Arial" w:hAnsi="Arial" w:cs="Arial"/>
                <w:sz w:val="16"/>
                <w:szCs w:val="16"/>
              </w:rPr>
            </w:pPr>
            <w:r w:rsidRPr="00DF53B4">
              <w:rPr>
                <w:rFonts w:ascii="Arial" w:hAnsi="Arial" w:cs="Arial"/>
                <w:sz w:val="16"/>
                <w:szCs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E6D6B"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89F3B" w14:textId="77777777" w:rsidR="009A4599" w:rsidRPr="00DF53B4" w:rsidRDefault="009A4599" w:rsidP="00F30404">
            <w:pPr>
              <w:rPr>
                <w:rFonts w:ascii="Arial" w:hAnsi="Arial" w:cs="Arial"/>
                <w:sz w:val="16"/>
                <w:szCs w:val="16"/>
              </w:rPr>
            </w:pPr>
            <w:r w:rsidRPr="00DF53B4">
              <w:rPr>
                <w:rFonts w:ascii="Arial" w:hAnsi="Arial" w:cs="Arial"/>
                <w:sz w:val="16"/>
                <w:szCs w:val="16"/>
              </w:rPr>
              <w:t>eCall over IMS / Manual initiation / MSD transfer and 200 OK with ACK / SIP INFO request for MSD Update / Success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914991"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FFCD2"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52C027"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A29D64" w14:textId="77777777" w:rsidR="009A4599" w:rsidRPr="00DF53B4" w:rsidRDefault="009A4599" w:rsidP="00F30404">
            <w:pPr>
              <w:rPr>
                <w:rFonts w:ascii="Arial" w:hAnsi="Arial" w:cs="Arial"/>
                <w:sz w:val="16"/>
                <w:szCs w:val="16"/>
              </w:rPr>
            </w:pPr>
            <w:r w:rsidRPr="00DF53B4">
              <w:rPr>
                <w:rFonts w:ascii="Arial" w:hAnsi="Arial" w:cs="Arial"/>
                <w:sz w:val="16"/>
                <w:szCs w:val="16"/>
              </w:rPr>
              <w:t>R5-174530</w:t>
            </w:r>
          </w:p>
        </w:tc>
      </w:tr>
      <w:tr w:rsidR="009A4599" w:rsidRPr="00DF53B4" w14:paraId="4918FC68"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50C8E1"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373EF8"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77AB21" w14:textId="77777777" w:rsidR="009A4599" w:rsidRPr="00DF53B4" w:rsidRDefault="009A4599" w:rsidP="00F30404">
            <w:pPr>
              <w:rPr>
                <w:rFonts w:ascii="Arial" w:hAnsi="Arial" w:cs="Arial"/>
                <w:sz w:val="16"/>
                <w:szCs w:val="16"/>
              </w:rPr>
            </w:pPr>
            <w:r w:rsidRPr="00DF53B4">
              <w:rPr>
                <w:rFonts w:ascii="Arial" w:hAnsi="Arial" w:cs="Arial"/>
                <w:sz w:val="16"/>
                <w:szCs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CE5A"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B549D5" w14:textId="77777777" w:rsidR="009A4599" w:rsidRPr="00DF53B4" w:rsidRDefault="009A4599" w:rsidP="00F30404">
            <w:pPr>
              <w:rPr>
                <w:rFonts w:ascii="Arial" w:hAnsi="Arial" w:cs="Arial"/>
                <w:sz w:val="16"/>
                <w:szCs w:val="16"/>
              </w:rPr>
            </w:pPr>
            <w:r w:rsidRPr="00DF53B4">
              <w:rPr>
                <w:rFonts w:ascii="Arial" w:hAnsi="Arial" w:cs="Arial"/>
                <w:sz w:val="16"/>
                <w:szCs w:val="16"/>
              </w:rPr>
              <w:t>Add INFO message for MO and MT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DE42E0"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864B0"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BA18E"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71BAD2" w14:textId="77777777" w:rsidR="009A4599" w:rsidRPr="00DF53B4" w:rsidRDefault="009A4599" w:rsidP="00F30404">
            <w:pPr>
              <w:rPr>
                <w:rFonts w:ascii="Arial" w:hAnsi="Arial" w:cs="Arial"/>
                <w:sz w:val="16"/>
                <w:szCs w:val="16"/>
              </w:rPr>
            </w:pPr>
            <w:r w:rsidRPr="00DF53B4">
              <w:rPr>
                <w:rFonts w:ascii="Arial" w:hAnsi="Arial" w:cs="Arial"/>
                <w:sz w:val="16"/>
                <w:szCs w:val="16"/>
              </w:rPr>
              <w:t>R5-174531</w:t>
            </w:r>
          </w:p>
        </w:tc>
      </w:tr>
      <w:tr w:rsidR="009A4599" w:rsidRPr="00DF53B4" w14:paraId="43D4A1D6"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97EDD5"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58BEC3C"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F263D4" w14:textId="77777777" w:rsidR="009A4599" w:rsidRPr="00DF53B4" w:rsidRDefault="009A4599" w:rsidP="00F30404">
            <w:pPr>
              <w:rPr>
                <w:rFonts w:ascii="Arial" w:hAnsi="Arial" w:cs="Arial"/>
                <w:sz w:val="16"/>
                <w:szCs w:val="16"/>
              </w:rPr>
            </w:pPr>
            <w:r w:rsidRPr="00DF53B4">
              <w:rPr>
                <w:rFonts w:ascii="Arial" w:hAnsi="Arial" w:cs="Arial"/>
                <w:sz w:val="16"/>
                <w:szCs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CB865"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6AE89C"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21.13 - eCall only mode / Manual initiation / Emergency registration / Abnormal case / IM CN sends a 486 (Busy 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6A946B"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CAE5A"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99899"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0009E" w14:textId="77777777" w:rsidR="009A4599" w:rsidRPr="00DF53B4" w:rsidRDefault="009A4599" w:rsidP="00F30404">
            <w:pPr>
              <w:rPr>
                <w:rFonts w:ascii="Arial" w:hAnsi="Arial" w:cs="Arial"/>
                <w:sz w:val="16"/>
                <w:szCs w:val="16"/>
              </w:rPr>
            </w:pPr>
            <w:r w:rsidRPr="00DF53B4">
              <w:rPr>
                <w:rFonts w:ascii="Arial" w:hAnsi="Arial" w:cs="Arial"/>
                <w:sz w:val="16"/>
                <w:szCs w:val="16"/>
              </w:rPr>
              <w:t>R5-174533</w:t>
            </w:r>
          </w:p>
        </w:tc>
      </w:tr>
      <w:tr w:rsidR="009A4599" w:rsidRPr="00DF53B4" w14:paraId="013C5351"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F5172EC"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B29BF5"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15BFC7" w14:textId="77777777" w:rsidR="009A4599" w:rsidRPr="00DF53B4" w:rsidRDefault="009A4599" w:rsidP="00F30404">
            <w:pPr>
              <w:rPr>
                <w:rFonts w:ascii="Arial" w:hAnsi="Arial" w:cs="Arial"/>
                <w:sz w:val="16"/>
                <w:szCs w:val="16"/>
              </w:rPr>
            </w:pPr>
            <w:r w:rsidRPr="00DF53B4">
              <w:rPr>
                <w:rFonts w:ascii="Arial" w:hAnsi="Arial" w:cs="Arial"/>
                <w:sz w:val="16"/>
                <w:szCs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AEA7E"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B2D345"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21.15 - eCall only mode / Manual initiation / Emergency registration / Abnormal case / IM CN sends a 600 (Busy Everywhere)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5FBC56"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8E08C"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B2245"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3E6883" w14:textId="77777777" w:rsidR="009A4599" w:rsidRPr="00DF53B4" w:rsidRDefault="009A4599" w:rsidP="00F30404">
            <w:pPr>
              <w:rPr>
                <w:rFonts w:ascii="Arial" w:hAnsi="Arial" w:cs="Arial"/>
                <w:sz w:val="16"/>
                <w:szCs w:val="16"/>
              </w:rPr>
            </w:pPr>
            <w:r w:rsidRPr="00DF53B4">
              <w:rPr>
                <w:rFonts w:ascii="Arial" w:hAnsi="Arial" w:cs="Arial"/>
                <w:sz w:val="16"/>
                <w:szCs w:val="16"/>
              </w:rPr>
              <w:t>R5-174534</w:t>
            </w:r>
          </w:p>
        </w:tc>
      </w:tr>
      <w:tr w:rsidR="009A4599" w:rsidRPr="00DF53B4" w14:paraId="2444C077"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55094B"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5244F0"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2B5D20" w14:textId="77777777" w:rsidR="009A4599" w:rsidRPr="00DF53B4" w:rsidRDefault="009A4599" w:rsidP="00F30404">
            <w:pPr>
              <w:rPr>
                <w:rFonts w:ascii="Arial" w:hAnsi="Arial" w:cs="Arial"/>
                <w:sz w:val="16"/>
                <w:szCs w:val="16"/>
              </w:rPr>
            </w:pPr>
            <w:r w:rsidRPr="00DF53B4">
              <w:rPr>
                <w:rFonts w:ascii="Arial" w:hAnsi="Arial" w:cs="Arial"/>
                <w:sz w:val="16"/>
                <w:szCs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A06D14"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856F56"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21.16 - eCall only mode / Automatic initiation / Emergency registration / Abnormal case / IM CN sends a 600 (Busy Everywhere)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0CEC45"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0C51E"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26F6A1"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03316" w14:textId="77777777" w:rsidR="009A4599" w:rsidRPr="00DF53B4" w:rsidRDefault="009A4599" w:rsidP="00F30404">
            <w:pPr>
              <w:rPr>
                <w:rFonts w:ascii="Arial" w:hAnsi="Arial" w:cs="Arial"/>
                <w:sz w:val="16"/>
                <w:szCs w:val="16"/>
              </w:rPr>
            </w:pPr>
            <w:r w:rsidRPr="00DF53B4">
              <w:rPr>
                <w:rFonts w:ascii="Arial" w:hAnsi="Arial" w:cs="Arial"/>
                <w:sz w:val="16"/>
                <w:szCs w:val="16"/>
              </w:rPr>
              <w:t>R5-174535</w:t>
            </w:r>
          </w:p>
        </w:tc>
      </w:tr>
      <w:tr w:rsidR="009A4599" w:rsidRPr="00DF53B4" w14:paraId="599FB9E7" w14:textId="77777777" w:rsidTr="0091656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9862A1" w14:textId="77777777" w:rsidR="009A4599" w:rsidRPr="00DF53B4" w:rsidRDefault="009A4599" w:rsidP="00F30404">
            <w:pPr>
              <w:rPr>
                <w:rFonts w:ascii="Arial" w:hAnsi="Arial" w:cs="Arial"/>
                <w:sz w:val="16"/>
                <w:szCs w:val="16"/>
              </w:rPr>
            </w:pPr>
            <w:r w:rsidRPr="00DF53B4">
              <w:rPr>
                <w:rFonts w:ascii="Arial" w:hAnsi="Arial" w:cs="Arial"/>
                <w:sz w:val="16"/>
                <w:szCs w:val="16"/>
              </w:rPr>
              <w:t>RP-77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0CACAD" w14:textId="77777777" w:rsidR="009A4599" w:rsidRPr="00DF53B4" w:rsidRDefault="009A4599" w:rsidP="00F30404">
            <w:pPr>
              <w:rPr>
                <w:rFonts w:ascii="Arial" w:hAnsi="Arial" w:cs="Arial"/>
                <w:sz w:val="16"/>
                <w:szCs w:val="16"/>
              </w:rPr>
            </w:pPr>
            <w:r w:rsidRPr="00DF53B4">
              <w:rPr>
                <w:rFonts w:ascii="Arial" w:hAnsi="Arial" w:cs="Arial"/>
                <w:sz w:val="16"/>
                <w:szCs w:val="16"/>
              </w:rPr>
              <w:t>RP-171679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496228" w14:textId="77777777" w:rsidR="009A4599" w:rsidRPr="00DF53B4" w:rsidRDefault="009A4599" w:rsidP="00F30404">
            <w:pPr>
              <w:rPr>
                <w:rFonts w:ascii="Arial" w:hAnsi="Arial" w:cs="Arial"/>
                <w:sz w:val="16"/>
                <w:szCs w:val="16"/>
              </w:rPr>
            </w:pPr>
            <w:r w:rsidRPr="00DF53B4">
              <w:rPr>
                <w:rFonts w:ascii="Arial" w:hAnsi="Arial" w:cs="Arial"/>
                <w:sz w:val="16"/>
                <w:szCs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7755F" w14:textId="77777777" w:rsidR="009A4599" w:rsidRPr="00DF53B4" w:rsidRDefault="009A4599" w:rsidP="00F3040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C6E7302" w14:textId="77777777" w:rsidR="009A4599" w:rsidRPr="00DF53B4" w:rsidRDefault="009A4599" w:rsidP="00F30404">
            <w:pPr>
              <w:rPr>
                <w:rFonts w:ascii="Arial" w:hAnsi="Arial" w:cs="Arial"/>
                <w:sz w:val="16"/>
                <w:szCs w:val="16"/>
              </w:rPr>
            </w:pPr>
            <w:r w:rsidRPr="00DF53B4">
              <w:rPr>
                <w:rFonts w:ascii="Arial" w:hAnsi="Arial" w:cs="Arial"/>
                <w:sz w:val="16"/>
                <w:szCs w:val="16"/>
              </w:rPr>
              <w:t>Addition of new IMS NG eCall test case 21.14 - eCall only mode / Automatic initiation / Emergency registration / Abnormal case / IM CN sends a 486 (Busy Here) / UE performs eCall in CS domain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3F0817" w14:textId="77777777" w:rsidR="009A4599" w:rsidRPr="00DF53B4" w:rsidRDefault="009A4599" w:rsidP="00F30404">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2637A3" w14:textId="77777777" w:rsidR="009A4599" w:rsidRPr="00DF53B4" w:rsidRDefault="009A4599" w:rsidP="00F30404">
            <w:pPr>
              <w:pStyle w:val="TAL"/>
              <w:rPr>
                <w:rFonts w:cs="Arial"/>
                <w:sz w:val="16"/>
                <w:szCs w:val="16"/>
                <w:lang w:eastAsia="en-US"/>
              </w:rPr>
            </w:pPr>
            <w:r w:rsidRPr="00DF53B4">
              <w:rPr>
                <w:rFonts w:cs="Arial"/>
                <w:sz w:val="16"/>
                <w:szCs w:val="16"/>
                <w:lang w:eastAsia="en-US"/>
              </w:rPr>
              <w:t>13.4.0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316DE3" w14:textId="77777777" w:rsidR="009A4599" w:rsidRPr="00DF53B4" w:rsidRDefault="009A4599" w:rsidP="00F30404">
            <w:pPr>
              <w:pStyle w:val="TAL"/>
              <w:rPr>
                <w:rFonts w:cs="Arial"/>
                <w:sz w:val="16"/>
                <w:szCs w:val="16"/>
                <w:lang w:eastAsia="en-US"/>
              </w:rPr>
            </w:pPr>
            <w:r w:rsidRPr="00DF53B4">
              <w:rPr>
                <w:rFonts w:cs="Arial"/>
                <w:sz w:val="16"/>
                <w:szCs w:val="16"/>
                <w:lang w:eastAsia="en-US"/>
              </w:rPr>
              <w:t>14.0.0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51791B" w14:textId="77777777" w:rsidR="009A4599" w:rsidRPr="00DF53B4" w:rsidRDefault="009A4599" w:rsidP="00F30404">
            <w:pPr>
              <w:rPr>
                <w:rFonts w:ascii="Arial" w:hAnsi="Arial" w:cs="Arial"/>
                <w:sz w:val="16"/>
                <w:szCs w:val="16"/>
              </w:rPr>
            </w:pPr>
            <w:r w:rsidRPr="00DF53B4">
              <w:rPr>
                <w:rFonts w:ascii="Arial" w:hAnsi="Arial" w:cs="Arial"/>
                <w:sz w:val="16"/>
                <w:szCs w:val="16"/>
              </w:rPr>
              <w:t>R5-174536</w:t>
            </w:r>
          </w:p>
        </w:tc>
      </w:tr>
      <w:tr w:rsidR="00371FAD" w:rsidRPr="00DF53B4" w14:paraId="6DA89B3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ABBC7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6B04FD"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AB483B" w14:textId="77777777" w:rsidR="00371FAD" w:rsidRPr="00DF53B4" w:rsidRDefault="00371FAD" w:rsidP="00371FAD">
            <w:pPr>
              <w:rPr>
                <w:rFonts w:ascii="Arial" w:hAnsi="Arial" w:cs="Arial"/>
                <w:sz w:val="16"/>
                <w:szCs w:val="16"/>
              </w:rPr>
            </w:pPr>
            <w:r w:rsidRPr="00DF53B4">
              <w:rPr>
                <w:rFonts w:ascii="Arial" w:hAnsi="Arial" w:cs="Arial"/>
                <w:sz w:val="16"/>
                <w:szCs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FEF5F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2F1291"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the new eCall over IMS Test Case 21.17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E83EF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C427A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31112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6C9BF9" w14:textId="77777777" w:rsidR="00371FAD" w:rsidRPr="00DF53B4" w:rsidRDefault="00371FAD" w:rsidP="00371FAD">
            <w:pPr>
              <w:rPr>
                <w:rFonts w:ascii="Arial" w:hAnsi="Arial" w:cs="Arial"/>
                <w:sz w:val="16"/>
                <w:szCs w:val="16"/>
              </w:rPr>
            </w:pPr>
            <w:r w:rsidRPr="00DF53B4">
              <w:rPr>
                <w:rFonts w:ascii="Arial" w:hAnsi="Arial" w:cs="Arial"/>
                <w:sz w:val="16"/>
                <w:szCs w:val="16"/>
              </w:rPr>
              <w:t>R5-176071</w:t>
            </w:r>
          </w:p>
        </w:tc>
      </w:tr>
      <w:tr w:rsidR="00371FAD" w:rsidRPr="00DF53B4" w14:paraId="1FC44493"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584FB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F64617"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EBC5E1" w14:textId="77777777" w:rsidR="00371FAD" w:rsidRPr="00DF53B4" w:rsidRDefault="00371FAD" w:rsidP="00371FAD">
            <w:pPr>
              <w:rPr>
                <w:rFonts w:ascii="Arial" w:hAnsi="Arial" w:cs="Arial"/>
                <w:sz w:val="16"/>
                <w:szCs w:val="16"/>
              </w:rPr>
            </w:pPr>
            <w:r w:rsidRPr="00DF53B4">
              <w:rPr>
                <w:rFonts w:ascii="Arial" w:hAnsi="Arial" w:cs="Arial"/>
                <w:sz w:val="16"/>
                <w:szCs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34DB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9A0F05"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the new eCall over IMS Test Case 21.18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3F17F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87672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8DFA4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C7097F" w14:textId="77777777" w:rsidR="00371FAD" w:rsidRPr="00DF53B4" w:rsidRDefault="00371FAD" w:rsidP="00371FAD">
            <w:pPr>
              <w:rPr>
                <w:rFonts w:ascii="Arial" w:hAnsi="Arial" w:cs="Arial"/>
                <w:sz w:val="16"/>
                <w:szCs w:val="16"/>
              </w:rPr>
            </w:pPr>
            <w:r w:rsidRPr="00DF53B4">
              <w:rPr>
                <w:rFonts w:ascii="Arial" w:hAnsi="Arial" w:cs="Arial"/>
                <w:sz w:val="16"/>
                <w:szCs w:val="16"/>
              </w:rPr>
              <w:t>R5-176072</w:t>
            </w:r>
          </w:p>
        </w:tc>
      </w:tr>
      <w:tr w:rsidR="00371FAD" w:rsidRPr="00DF53B4" w14:paraId="764401B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878369"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C91BFA"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430E94" w14:textId="77777777" w:rsidR="00371FAD" w:rsidRPr="00DF53B4" w:rsidRDefault="00371FAD" w:rsidP="00371FAD">
            <w:pPr>
              <w:rPr>
                <w:rFonts w:ascii="Arial" w:hAnsi="Arial" w:cs="Arial"/>
                <w:sz w:val="16"/>
                <w:szCs w:val="16"/>
              </w:rPr>
            </w:pPr>
            <w:r w:rsidRPr="00DF53B4">
              <w:rPr>
                <w:rFonts w:ascii="Arial" w:hAnsi="Arial" w:cs="Arial"/>
                <w:sz w:val="16"/>
                <w:szCs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3058F"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48DE8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8C73AD"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E620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3F1D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A0CF78" w14:textId="77777777" w:rsidR="00371FAD" w:rsidRPr="00DF53B4" w:rsidRDefault="00371FAD" w:rsidP="00371FAD">
            <w:pPr>
              <w:rPr>
                <w:rFonts w:ascii="Arial" w:hAnsi="Arial" w:cs="Arial"/>
                <w:sz w:val="16"/>
                <w:szCs w:val="16"/>
              </w:rPr>
            </w:pPr>
            <w:r w:rsidRPr="00DF53B4">
              <w:rPr>
                <w:rFonts w:ascii="Arial" w:hAnsi="Arial" w:cs="Arial"/>
                <w:sz w:val="16"/>
                <w:szCs w:val="16"/>
              </w:rPr>
              <w:t>R5-176124</w:t>
            </w:r>
          </w:p>
        </w:tc>
      </w:tr>
      <w:tr w:rsidR="00371FAD" w:rsidRPr="00DF53B4" w14:paraId="0566D2D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A01A7A3"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88E4DE"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C0EB85" w14:textId="77777777" w:rsidR="00371FAD" w:rsidRPr="00DF53B4" w:rsidRDefault="00371FAD" w:rsidP="00371FAD">
            <w:pPr>
              <w:rPr>
                <w:rFonts w:ascii="Arial" w:hAnsi="Arial" w:cs="Arial"/>
                <w:sz w:val="16"/>
                <w:szCs w:val="16"/>
              </w:rPr>
            </w:pPr>
            <w:r w:rsidRPr="00DF53B4">
              <w:rPr>
                <w:rFonts w:ascii="Arial" w:hAnsi="Arial" w:cs="Arial"/>
                <w:sz w:val="16"/>
                <w:szCs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8231B"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07C23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B17D30"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C546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FF06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177817" w14:textId="77777777" w:rsidR="00371FAD" w:rsidRPr="00DF53B4" w:rsidRDefault="00371FAD" w:rsidP="00371FAD">
            <w:pPr>
              <w:rPr>
                <w:rFonts w:ascii="Arial" w:hAnsi="Arial" w:cs="Arial"/>
                <w:sz w:val="16"/>
                <w:szCs w:val="16"/>
              </w:rPr>
            </w:pPr>
            <w:r w:rsidRPr="00DF53B4">
              <w:rPr>
                <w:rFonts w:ascii="Arial" w:hAnsi="Arial" w:cs="Arial"/>
                <w:sz w:val="16"/>
                <w:szCs w:val="16"/>
              </w:rPr>
              <w:t>R5-176125</w:t>
            </w:r>
          </w:p>
        </w:tc>
      </w:tr>
      <w:tr w:rsidR="00371FAD" w:rsidRPr="00DF53B4" w14:paraId="7399B01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B241D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94AB7F"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3841189" w14:textId="77777777" w:rsidR="00371FAD" w:rsidRPr="00DF53B4" w:rsidRDefault="00371FAD" w:rsidP="00371FAD">
            <w:pPr>
              <w:rPr>
                <w:rFonts w:ascii="Arial" w:hAnsi="Arial" w:cs="Arial"/>
                <w:sz w:val="16"/>
                <w:szCs w:val="16"/>
              </w:rPr>
            </w:pPr>
            <w:r w:rsidRPr="00DF53B4">
              <w:rPr>
                <w:rFonts w:ascii="Arial" w:hAnsi="Arial" w:cs="Arial"/>
                <w:sz w:val="16"/>
                <w:szCs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18BE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814D0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73CD4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979D5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C36C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4E22CB" w14:textId="77777777" w:rsidR="00371FAD" w:rsidRPr="00DF53B4" w:rsidRDefault="00371FAD" w:rsidP="00371FAD">
            <w:pPr>
              <w:rPr>
                <w:rFonts w:ascii="Arial" w:hAnsi="Arial" w:cs="Arial"/>
                <w:sz w:val="16"/>
                <w:szCs w:val="16"/>
              </w:rPr>
            </w:pPr>
            <w:r w:rsidRPr="00DF53B4">
              <w:rPr>
                <w:rFonts w:ascii="Arial" w:hAnsi="Arial" w:cs="Arial"/>
                <w:sz w:val="16"/>
                <w:szCs w:val="16"/>
              </w:rPr>
              <w:t>R5-176126</w:t>
            </w:r>
          </w:p>
        </w:tc>
      </w:tr>
      <w:tr w:rsidR="00371FAD" w:rsidRPr="00DF53B4" w14:paraId="48F093E4"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0472C9"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B4778A"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5ABFE6" w14:textId="77777777" w:rsidR="00371FAD" w:rsidRPr="00DF53B4" w:rsidRDefault="00371FAD" w:rsidP="00371FAD">
            <w:pPr>
              <w:rPr>
                <w:rFonts w:ascii="Arial" w:hAnsi="Arial" w:cs="Arial"/>
                <w:sz w:val="16"/>
                <w:szCs w:val="16"/>
              </w:rPr>
            </w:pPr>
            <w:r w:rsidRPr="00DF53B4">
              <w:rPr>
                <w:rFonts w:ascii="Arial" w:hAnsi="Arial" w:cs="Arial"/>
                <w:sz w:val="16"/>
                <w:szCs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0C16E"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8981F1"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4A9A0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396B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AEA9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C5739A" w14:textId="77777777" w:rsidR="00371FAD" w:rsidRPr="00DF53B4" w:rsidRDefault="00371FAD" w:rsidP="00371FAD">
            <w:pPr>
              <w:rPr>
                <w:rFonts w:ascii="Arial" w:hAnsi="Arial" w:cs="Arial"/>
                <w:sz w:val="16"/>
                <w:szCs w:val="16"/>
              </w:rPr>
            </w:pPr>
            <w:r w:rsidRPr="00DF53B4">
              <w:rPr>
                <w:rFonts w:ascii="Arial" w:hAnsi="Arial" w:cs="Arial"/>
                <w:sz w:val="16"/>
                <w:szCs w:val="16"/>
              </w:rPr>
              <w:t>R5-176127</w:t>
            </w:r>
          </w:p>
        </w:tc>
      </w:tr>
      <w:tr w:rsidR="00371FAD" w:rsidRPr="00DF53B4" w14:paraId="1A3581E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666D7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824DB1"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EB4284" w14:textId="77777777" w:rsidR="00371FAD" w:rsidRPr="00DF53B4" w:rsidRDefault="00371FAD" w:rsidP="00371FAD">
            <w:pPr>
              <w:rPr>
                <w:rFonts w:ascii="Arial" w:hAnsi="Arial" w:cs="Arial"/>
                <w:sz w:val="16"/>
                <w:szCs w:val="16"/>
              </w:rPr>
            </w:pPr>
            <w:r w:rsidRPr="00DF53B4">
              <w:rPr>
                <w:rFonts w:ascii="Arial" w:hAnsi="Arial" w:cs="Arial"/>
                <w:sz w:val="16"/>
                <w:szCs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2CE"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383328"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0F7C24"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1A5F9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24759"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08085C" w14:textId="77777777" w:rsidR="00371FAD" w:rsidRPr="00DF53B4" w:rsidRDefault="00371FAD" w:rsidP="00371FAD">
            <w:pPr>
              <w:rPr>
                <w:rFonts w:ascii="Arial" w:hAnsi="Arial" w:cs="Arial"/>
                <w:sz w:val="16"/>
                <w:szCs w:val="16"/>
              </w:rPr>
            </w:pPr>
            <w:r w:rsidRPr="00DF53B4">
              <w:rPr>
                <w:rFonts w:ascii="Arial" w:hAnsi="Arial" w:cs="Arial"/>
                <w:sz w:val="16"/>
                <w:szCs w:val="16"/>
              </w:rPr>
              <w:t>R5-176128</w:t>
            </w:r>
          </w:p>
        </w:tc>
      </w:tr>
      <w:tr w:rsidR="00371FAD" w:rsidRPr="00DF53B4" w14:paraId="714C125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C50B2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4AA725"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FB228F" w14:textId="77777777" w:rsidR="00371FAD" w:rsidRPr="00DF53B4" w:rsidRDefault="00371FAD" w:rsidP="00371FAD">
            <w:pPr>
              <w:rPr>
                <w:rFonts w:ascii="Arial" w:hAnsi="Arial" w:cs="Arial"/>
                <w:sz w:val="16"/>
                <w:szCs w:val="16"/>
              </w:rPr>
            </w:pPr>
            <w:r w:rsidRPr="00DF53B4">
              <w:rPr>
                <w:rFonts w:ascii="Arial" w:hAnsi="Arial" w:cs="Arial"/>
                <w:sz w:val="16"/>
                <w:szCs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9CC46"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CE6AE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E6FE3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3AB4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F4D3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02F3B4" w14:textId="77777777" w:rsidR="00371FAD" w:rsidRPr="00DF53B4" w:rsidRDefault="00371FAD" w:rsidP="00371FAD">
            <w:pPr>
              <w:rPr>
                <w:rFonts w:ascii="Arial" w:hAnsi="Arial" w:cs="Arial"/>
                <w:sz w:val="16"/>
                <w:szCs w:val="16"/>
              </w:rPr>
            </w:pPr>
            <w:r w:rsidRPr="00DF53B4">
              <w:rPr>
                <w:rFonts w:ascii="Arial" w:hAnsi="Arial" w:cs="Arial"/>
                <w:sz w:val="16"/>
                <w:szCs w:val="16"/>
              </w:rPr>
              <w:t>R5-176129</w:t>
            </w:r>
          </w:p>
        </w:tc>
      </w:tr>
      <w:tr w:rsidR="00371FAD" w:rsidRPr="00DF53B4" w14:paraId="5615723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6948B0"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1645C0"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7ED156" w14:textId="77777777" w:rsidR="00371FAD" w:rsidRPr="00DF53B4" w:rsidRDefault="00371FAD" w:rsidP="00371FAD">
            <w:pPr>
              <w:rPr>
                <w:rFonts w:ascii="Arial" w:hAnsi="Arial" w:cs="Arial"/>
                <w:sz w:val="16"/>
                <w:szCs w:val="16"/>
              </w:rPr>
            </w:pPr>
            <w:r w:rsidRPr="00DF53B4">
              <w:rPr>
                <w:rFonts w:ascii="Arial" w:hAnsi="Arial" w:cs="Arial"/>
                <w:sz w:val="16"/>
                <w:szCs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18A0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8870A7"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IMS eCall test case 21.16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568F2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EDF3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68AE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8BFA7E" w14:textId="77777777" w:rsidR="00371FAD" w:rsidRPr="00DF53B4" w:rsidRDefault="00371FAD" w:rsidP="00371FAD">
            <w:pPr>
              <w:rPr>
                <w:rFonts w:ascii="Arial" w:hAnsi="Arial" w:cs="Arial"/>
                <w:sz w:val="16"/>
                <w:szCs w:val="16"/>
              </w:rPr>
            </w:pPr>
            <w:r w:rsidRPr="00DF53B4">
              <w:rPr>
                <w:rFonts w:ascii="Arial" w:hAnsi="Arial" w:cs="Arial"/>
                <w:sz w:val="16"/>
                <w:szCs w:val="16"/>
              </w:rPr>
              <w:t>R5-176130</w:t>
            </w:r>
          </w:p>
        </w:tc>
      </w:tr>
      <w:tr w:rsidR="00371FAD" w:rsidRPr="00DF53B4" w14:paraId="6901772F"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CA810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C54229"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87FD74" w14:textId="77777777" w:rsidR="00371FAD" w:rsidRPr="00DF53B4" w:rsidRDefault="00371FAD" w:rsidP="00371FAD">
            <w:pPr>
              <w:rPr>
                <w:rFonts w:ascii="Arial" w:hAnsi="Arial" w:cs="Arial"/>
                <w:sz w:val="16"/>
                <w:szCs w:val="16"/>
              </w:rPr>
            </w:pPr>
            <w:r w:rsidRPr="00DF53B4">
              <w:rPr>
                <w:rFonts w:ascii="Arial" w:hAnsi="Arial" w:cs="Arial"/>
                <w:sz w:val="16"/>
                <w:szCs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32DD2"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D1B397"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E3B40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F048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CA20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0C639" w14:textId="77777777" w:rsidR="00371FAD" w:rsidRPr="00DF53B4" w:rsidRDefault="00371FAD" w:rsidP="00371FAD">
            <w:pPr>
              <w:rPr>
                <w:rFonts w:ascii="Arial" w:hAnsi="Arial" w:cs="Arial"/>
                <w:sz w:val="16"/>
                <w:szCs w:val="16"/>
              </w:rPr>
            </w:pPr>
            <w:r w:rsidRPr="00DF53B4">
              <w:rPr>
                <w:rFonts w:ascii="Arial" w:hAnsi="Arial" w:cs="Arial"/>
                <w:sz w:val="16"/>
                <w:szCs w:val="16"/>
              </w:rPr>
              <w:t>R5-176158</w:t>
            </w:r>
          </w:p>
        </w:tc>
      </w:tr>
      <w:tr w:rsidR="00371FAD" w:rsidRPr="00DF53B4" w14:paraId="3DE327DA"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46374A"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C3FD55"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DA6BA3" w14:textId="77777777" w:rsidR="00371FAD" w:rsidRPr="00DF53B4" w:rsidRDefault="00371FAD" w:rsidP="00371FAD">
            <w:pPr>
              <w:rPr>
                <w:rFonts w:ascii="Arial" w:hAnsi="Arial" w:cs="Arial"/>
                <w:sz w:val="16"/>
                <w:szCs w:val="16"/>
              </w:rPr>
            </w:pPr>
            <w:r w:rsidRPr="00DF53B4">
              <w:rPr>
                <w:rFonts w:ascii="Arial" w:hAnsi="Arial" w:cs="Arial"/>
                <w:sz w:val="16"/>
                <w:szCs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02A2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3ED1A5"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G.15.24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FD83DB"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8250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71476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CDD7F8" w14:textId="77777777" w:rsidR="00371FAD" w:rsidRPr="00DF53B4" w:rsidRDefault="00371FAD" w:rsidP="00371FAD">
            <w:pPr>
              <w:rPr>
                <w:rFonts w:ascii="Arial" w:hAnsi="Arial" w:cs="Arial"/>
                <w:sz w:val="16"/>
                <w:szCs w:val="16"/>
              </w:rPr>
            </w:pPr>
            <w:r w:rsidRPr="00DF53B4">
              <w:rPr>
                <w:rFonts w:ascii="Arial" w:hAnsi="Arial" w:cs="Arial"/>
                <w:sz w:val="16"/>
                <w:szCs w:val="16"/>
              </w:rPr>
              <w:t>R5-176159</w:t>
            </w:r>
          </w:p>
        </w:tc>
      </w:tr>
      <w:tr w:rsidR="00371FAD" w:rsidRPr="00DF53B4" w14:paraId="3334A17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7C991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0A8284"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3DD666" w14:textId="77777777" w:rsidR="00371FAD" w:rsidRPr="00DF53B4" w:rsidRDefault="00371FAD" w:rsidP="00371FAD">
            <w:pPr>
              <w:rPr>
                <w:rFonts w:ascii="Arial" w:hAnsi="Arial" w:cs="Arial"/>
                <w:sz w:val="16"/>
                <w:szCs w:val="16"/>
              </w:rPr>
            </w:pPr>
            <w:r w:rsidRPr="00DF53B4">
              <w:rPr>
                <w:rFonts w:ascii="Arial" w:hAnsi="Arial" w:cs="Arial"/>
                <w:sz w:val="16"/>
                <w:szCs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6D5BA"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523622"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F38FF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6D9D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0B2C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1643D2" w14:textId="77777777" w:rsidR="00371FAD" w:rsidRPr="00DF53B4" w:rsidRDefault="00371FAD" w:rsidP="00371FAD">
            <w:pPr>
              <w:rPr>
                <w:rFonts w:ascii="Arial" w:hAnsi="Arial" w:cs="Arial"/>
                <w:sz w:val="16"/>
                <w:szCs w:val="16"/>
              </w:rPr>
            </w:pPr>
            <w:r w:rsidRPr="00DF53B4">
              <w:rPr>
                <w:rFonts w:ascii="Arial" w:hAnsi="Arial" w:cs="Arial"/>
                <w:sz w:val="16"/>
                <w:szCs w:val="16"/>
              </w:rPr>
              <w:t>R5-176160</w:t>
            </w:r>
          </w:p>
        </w:tc>
      </w:tr>
      <w:tr w:rsidR="00371FAD" w:rsidRPr="00DF53B4" w14:paraId="39462FA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24015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54C016"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59DAC8" w14:textId="77777777" w:rsidR="00371FAD" w:rsidRPr="00DF53B4" w:rsidRDefault="00371FAD" w:rsidP="00371FAD">
            <w:pPr>
              <w:rPr>
                <w:rFonts w:ascii="Arial" w:hAnsi="Arial" w:cs="Arial"/>
                <w:sz w:val="16"/>
                <w:szCs w:val="16"/>
              </w:rPr>
            </w:pPr>
            <w:r w:rsidRPr="00DF53B4">
              <w:rPr>
                <w:rFonts w:ascii="Arial" w:hAnsi="Arial" w:cs="Arial"/>
                <w:sz w:val="16"/>
                <w:szCs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AF11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6FCF4D"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70B5E8"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FF710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9FFB0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6DFB14" w14:textId="77777777" w:rsidR="00371FAD" w:rsidRPr="00DF53B4" w:rsidRDefault="00371FAD" w:rsidP="00371FAD">
            <w:pPr>
              <w:rPr>
                <w:rFonts w:ascii="Arial" w:hAnsi="Arial" w:cs="Arial"/>
                <w:sz w:val="16"/>
                <w:szCs w:val="16"/>
              </w:rPr>
            </w:pPr>
            <w:r w:rsidRPr="00DF53B4">
              <w:rPr>
                <w:rFonts w:ascii="Arial" w:hAnsi="Arial" w:cs="Arial"/>
                <w:sz w:val="16"/>
                <w:szCs w:val="16"/>
              </w:rPr>
              <w:t>R5-176161</w:t>
            </w:r>
          </w:p>
        </w:tc>
      </w:tr>
      <w:tr w:rsidR="00371FAD" w:rsidRPr="00DF53B4" w14:paraId="6ED99EA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9F8145"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2F1F38"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CD5114" w14:textId="77777777" w:rsidR="00371FAD" w:rsidRPr="00DF53B4" w:rsidRDefault="00371FAD" w:rsidP="00371FAD">
            <w:pPr>
              <w:rPr>
                <w:rFonts w:ascii="Arial" w:hAnsi="Arial" w:cs="Arial"/>
                <w:sz w:val="16"/>
                <w:szCs w:val="16"/>
              </w:rPr>
            </w:pPr>
            <w:r w:rsidRPr="00DF53B4">
              <w:rPr>
                <w:rFonts w:ascii="Arial" w:hAnsi="Arial" w:cs="Arial"/>
                <w:sz w:val="16"/>
                <w:szCs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C4CC6"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0A1FF9"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test case H.15.7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79575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8942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9479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3BF2AD" w14:textId="77777777" w:rsidR="00371FAD" w:rsidRPr="00DF53B4" w:rsidRDefault="00371FAD" w:rsidP="00371FAD">
            <w:pPr>
              <w:rPr>
                <w:rFonts w:ascii="Arial" w:hAnsi="Arial" w:cs="Arial"/>
                <w:sz w:val="16"/>
                <w:szCs w:val="16"/>
              </w:rPr>
            </w:pPr>
            <w:r w:rsidRPr="00DF53B4">
              <w:rPr>
                <w:rFonts w:ascii="Arial" w:hAnsi="Arial" w:cs="Arial"/>
                <w:sz w:val="16"/>
                <w:szCs w:val="16"/>
              </w:rPr>
              <w:t>R5-176164</w:t>
            </w:r>
          </w:p>
        </w:tc>
      </w:tr>
      <w:tr w:rsidR="00371FAD" w:rsidRPr="00DF53B4" w14:paraId="63763E8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A760C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38877D"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B28E0A" w14:textId="77777777" w:rsidR="00371FAD" w:rsidRPr="00DF53B4" w:rsidRDefault="00371FAD" w:rsidP="00371FAD">
            <w:pPr>
              <w:rPr>
                <w:rFonts w:ascii="Arial" w:hAnsi="Arial" w:cs="Arial"/>
                <w:sz w:val="16"/>
                <w:szCs w:val="16"/>
              </w:rPr>
            </w:pPr>
            <w:r w:rsidRPr="00DF53B4">
              <w:rPr>
                <w:rFonts w:ascii="Arial" w:hAnsi="Arial" w:cs="Arial"/>
                <w:sz w:val="16"/>
                <w:szCs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0085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D4D1BB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test case H.17.1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2C3B9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6745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AADD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4CB2DA" w14:textId="77777777" w:rsidR="00371FAD" w:rsidRPr="00DF53B4" w:rsidRDefault="00371FAD" w:rsidP="00371FAD">
            <w:pPr>
              <w:rPr>
                <w:rFonts w:ascii="Arial" w:hAnsi="Arial" w:cs="Arial"/>
                <w:sz w:val="16"/>
                <w:szCs w:val="16"/>
              </w:rPr>
            </w:pPr>
            <w:r w:rsidRPr="00DF53B4">
              <w:rPr>
                <w:rFonts w:ascii="Arial" w:hAnsi="Arial" w:cs="Arial"/>
                <w:sz w:val="16"/>
                <w:szCs w:val="16"/>
              </w:rPr>
              <w:t>R5-176165</w:t>
            </w:r>
          </w:p>
        </w:tc>
      </w:tr>
      <w:tr w:rsidR="00371FAD" w:rsidRPr="00DF53B4" w14:paraId="7D0F55D9"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4A432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FFBF4F"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75B08BF" w14:textId="77777777" w:rsidR="00371FAD" w:rsidRPr="00DF53B4" w:rsidRDefault="00371FAD" w:rsidP="00371FAD">
            <w:pPr>
              <w:rPr>
                <w:rFonts w:ascii="Arial" w:hAnsi="Arial" w:cs="Arial"/>
                <w:sz w:val="16"/>
                <w:szCs w:val="16"/>
              </w:rPr>
            </w:pPr>
            <w:r w:rsidRPr="00DF53B4">
              <w:rPr>
                <w:rFonts w:ascii="Arial" w:hAnsi="Arial" w:cs="Arial"/>
                <w:sz w:val="16"/>
                <w:szCs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B796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1E3620"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test case H.17.2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0F0FEB"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256E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2BCB8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2BF97F" w14:textId="77777777" w:rsidR="00371FAD" w:rsidRPr="00DF53B4" w:rsidRDefault="00371FAD" w:rsidP="00371FAD">
            <w:pPr>
              <w:rPr>
                <w:rFonts w:ascii="Arial" w:hAnsi="Arial" w:cs="Arial"/>
                <w:sz w:val="16"/>
                <w:szCs w:val="16"/>
              </w:rPr>
            </w:pPr>
            <w:r w:rsidRPr="00DF53B4">
              <w:rPr>
                <w:rFonts w:ascii="Arial" w:hAnsi="Arial" w:cs="Arial"/>
                <w:sz w:val="16"/>
                <w:szCs w:val="16"/>
              </w:rPr>
              <w:t>R5-176166</w:t>
            </w:r>
          </w:p>
        </w:tc>
      </w:tr>
      <w:tr w:rsidR="00371FAD" w:rsidRPr="00DF53B4" w14:paraId="26AE36F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5D686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7C34E1"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056B4F" w14:textId="77777777" w:rsidR="00371FAD" w:rsidRPr="00DF53B4" w:rsidRDefault="00371FAD" w:rsidP="00371FAD">
            <w:pPr>
              <w:rPr>
                <w:rFonts w:ascii="Arial" w:hAnsi="Arial" w:cs="Arial"/>
                <w:sz w:val="16"/>
                <w:szCs w:val="16"/>
              </w:rPr>
            </w:pPr>
            <w:r w:rsidRPr="00DF53B4">
              <w:rPr>
                <w:rFonts w:ascii="Arial" w:hAnsi="Arial" w:cs="Arial"/>
                <w:sz w:val="16"/>
                <w:szCs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2B22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A97722"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 of WLAN Conference test procedures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4C1B9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CB00D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D010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4DC5E8" w14:textId="77777777" w:rsidR="00371FAD" w:rsidRPr="00DF53B4" w:rsidRDefault="00371FAD" w:rsidP="00371FAD">
            <w:pPr>
              <w:rPr>
                <w:rFonts w:ascii="Arial" w:hAnsi="Arial" w:cs="Arial"/>
                <w:sz w:val="16"/>
                <w:szCs w:val="16"/>
              </w:rPr>
            </w:pPr>
            <w:r w:rsidRPr="00DF53B4">
              <w:rPr>
                <w:rFonts w:ascii="Arial" w:hAnsi="Arial" w:cs="Arial"/>
                <w:sz w:val="16"/>
                <w:szCs w:val="16"/>
              </w:rPr>
              <w:t>R5-176168</w:t>
            </w:r>
          </w:p>
        </w:tc>
      </w:tr>
      <w:tr w:rsidR="00371FAD" w:rsidRPr="00DF53B4" w14:paraId="48468D32"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805C5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63DDBC"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3E447F" w14:textId="77777777" w:rsidR="00371FAD" w:rsidRPr="00DF53B4" w:rsidRDefault="00371FAD" w:rsidP="00371FAD">
            <w:pPr>
              <w:rPr>
                <w:rFonts w:ascii="Arial" w:hAnsi="Arial" w:cs="Arial"/>
                <w:sz w:val="16"/>
                <w:szCs w:val="16"/>
              </w:rPr>
            </w:pPr>
            <w:r w:rsidRPr="00DF53B4">
              <w:rPr>
                <w:rFonts w:ascii="Arial" w:hAnsi="Arial" w:cs="Arial"/>
                <w:sz w:val="16"/>
                <w:szCs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695C0"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3BC9E2"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annex C.26b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BCA27E"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288E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9CFB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E19CBA" w14:textId="77777777" w:rsidR="00371FAD" w:rsidRPr="00DF53B4" w:rsidRDefault="00371FAD" w:rsidP="00371FAD">
            <w:pPr>
              <w:rPr>
                <w:rFonts w:ascii="Arial" w:hAnsi="Arial" w:cs="Arial"/>
                <w:sz w:val="16"/>
                <w:szCs w:val="16"/>
              </w:rPr>
            </w:pPr>
            <w:r w:rsidRPr="00DF53B4">
              <w:rPr>
                <w:rFonts w:ascii="Arial" w:hAnsi="Arial" w:cs="Arial"/>
                <w:sz w:val="16"/>
                <w:szCs w:val="16"/>
              </w:rPr>
              <w:t>R5-176169</w:t>
            </w:r>
          </w:p>
        </w:tc>
      </w:tr>
      <w:tr w:rsidR="00371FAD" w:rsidRPr="00DF53B4" w14:paraId="03A9CA8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A39A4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631501"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296E19" w14:textId="77777777" w:rsidR="00371FAD" w:rsidRPr="00DF53B4" w:rsidRDefault="00371FAD" w:rsidP="00371FAD">
            <w:pPr>
              <w:rPr>
                <w:rFonts w:ascii="Arial" w:hAnsi="Arial" w:cs="Arial"/>
                <w:sz w:val="16"/>
                <w:szCs w:val="16"/>
              </w:rPr>
            </w:pPr>
            <w:r w:rsidRPr="00DF53B4">
              <w:rPr>
                <w:rFonts w:ascii="Arial" w:hAnsi="Arial" w:cs="Arial"/>
                <w:sz w:val="16"/>
                <w:szCs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1B1C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BD77A8" w14:textId="77777777" w:rsidR="00371FAD" w:rsidRPr="00DF53B4" w:rsidRDefault="00371FAD" w:rsidP="00371FAD">
            <w:pPr>
              <w:rPr>
                <w:rFonts w:ascii="Arial" w:hAnsi="Arial" w:cs="Arial"/>
                <w:sz w:val="16"/>
                <w:szCs w:val="16"/>
              </w:rPr>
            </w:pPr>
            <w:r w:rsidRPr="00DF53B4">
              <w:rPr>
                <w:rFonts w:ascii="Arial" w:hAnsi="Arial" w:cs="Arial"/>
                <w:sz w:val="16"/>
                <w:szCs w:val="16"/>
              </w:rPr>
              <w:t>eCall over IMS / Automatic initiation / MSD transfer and 200 OK with ACK / SIP INFO request for MSD Update / Success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A43E9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15F5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B4B4C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87F409" w14:textId="77777777" w:rsidR="00371FAD" w:rsidRPr="00DF53B4" w:rsidRDefault="00371FAD" w:rsidP="00371FAD">
            <w:pPr>
              <w:rPr>
                <w:rFonts w:ascii="Arial" w:hAnsi="Arial" w:cs="Arial"/>
                <w:sz w:val="16"/>
                <w:szCs w:val="16"/>
              </w:rPr>
            </w:pPr>
            <w:r w:rsidRPr="00DF53B4">
              <w:rPr>
                <w:rFonts w:ascii="Arial" w:hAnsi="Arial" w:cs="Arial"/>
                <w:sz w:val="16"/>
                <w:szCs w:val="16"/>
              </w:rPr>
              <w:t>R5-176178</w:t>
            </w:r>
          </w:p>
        </w:tc>
      </w:tr>
      <w:tr w:rsidR="00371FAD" w:rsidRPr="00DF53B4" w14:paraId="1769B04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CB3493"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ACA03A"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8BAD16" w14:textId="77777777" w:rsidR="00371FAD" w:rsidRPr="00DF53B4" w:rsidRDefault="00371FAD" w:rsidP="00371FAD">
            <w:pPr>
              <w:rPr>
                <w:rFonts w:ascii="Arial" w:hAnsi="Arial" w:cs="Arial"/>
                <w:sz w:val="16"/>
                <w:szCs w:val="16"/>
              </w:rPr>
            </w:pPr>
            <w:r w:rsidRPr="00DF53B4">
              <w:rPr>
                <w:rFonts w:ascii="Arial" w:hAnsi="Arial" w:cs="Arial"/>
                <w:sz w:val="16"/>
                <w:szCs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BDA91"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7CC1A5"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INFO requests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1DB008"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F6FB9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FDF0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BACD7B" w14:textId="77777777" w:rsidR="00371FAD" w:rsidRPr="00DF53B4" w:rsidRDefault="00371FAD" w:rsidP="00371FAD">
            <w:pPr>
              <w:rPr>
                <w:rFonts w:ascii="Arial" w:hAnsi="Arial" w:cs="Arial"/>
                <w:sz w:val="16"/>
                <w:szCs w:val="16"/>
              </w:rPr>
            </w:pPr>
            <w:r w:rsidRPr="00DF53B4">
              <w:rPr>
                <w:rFonts w:ascii="Arial" w:hAnsi="Arial" w:cs="Arial"/>
                <w:sz w:val="16"/>
                <w:szCs w:val="16"/>
              </w:rPr>
              <w:t>R5-176200</w:t>
            </w:r>
          </w:p>
        </w:tc>
      </w:tr>
      <w:tr w:rsidR="00371FAD" w:rsidRPr="00DF53B4" w14:paraId="5323E563"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9CE119"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744A3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50A495" w14:textId="77777777" w:rsidR="00371FAD" w:rsidRPr="00DF53B4" w:rsidRDefault="00371FAD" w:rsidP="00371FAD">
            <w:pPr>
              <w:rPr>
                <w:rFonts w:ascii="Arial" w:hAnsi="Arial" w:cs="Arial"/>
                <w:sz w:val="16"/>
                <w:szCs w:val="16"/>
              </w:rPr>
            </w:pPr>
            <w:r w:rsidRPr="00DF53B4">
              <w:rPr>
                <w:rFonts w:ascii="Arial" w:hAnsi="Arial" w:cs="Arial"/>
                <w:sz w:val="16"/>
                <w:szCs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6B83A"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966994"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A.3.1 200 OK for sake of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5D2AC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00B1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F61434"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71ADC2" w14:textId="77777777" w:rsidR="00371FAD" w:rsidRPr="00DF53B4" w:rsidRDefault="00371FAD" w:rsidP="00371FAD">
            <w:pPr>
              <w:rPr>
                <w:rFonts w:ascii="Arial" w:hAnsi="Arial" w:cs="Arial"/>
                <w:sz w:val="16"/>
                <w:szCs w:val="16"/>
              </w:rPr>
            </w:pPr>
            <w:r w:rsidRPr="00DF53B4">
              <w:rPr>
                <w:rFonts w:ascii="Arial" w:hAnsi="Arial" w:cs="Arial"/>
                <w:sz w:val="16"/>
                <w:szCs w:val="16"/>
              </w:rPr>
              <w:t>R5-176201</w:t>
            </w:r>
          </w:p>
        </w:tc>
      </w:tr>
      <w:tr w:rsidR="00371FAD" w:rsidRPr="00DF53B4" w14:paraId="39A0B874"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23DA5D"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7CDBA2"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029205" w14:textId="77777777" w:rsidR="00371FAD" w:rsidRPr="00DF53B4" w:rsidRDefault="00371FAD" w:rsidP="00371FAD">
            <w:pPr>
              <w:rPr>
                <w:rFonts w:ascii="Arial" w:hAnsi="Arial" w:cs="Arial"/>
                <w:sz w:val="16"/>
                <w:szCs w:val="16"/>
              </w:rPr>
            </w:pPr>
            <w:r w:rsidRPr="00DF53B4">
              <w:rPr>
                <w:rFonts w:ascii="Arial" w:hAnsi="Arial" w:cs="Arial"/>
                <w:sz w:val="16"/>
                <w:szCs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89E2F"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C95F25" w14:textId="77777777" w:rsidR="00371FAD" w:rsidRPr="00DF53B4" w:rsidRDefault="00371FAD" w:rsidP="00371FAD">
            <w:pPr>
              <w:rPr>
                <w:rFonts w:ascii="Arial" w:hAnsi="Arial" w:cs="Arial"/>
                <w:sz w:val="16"/>
                <w:szCs w:val="16"/>
              </w:rPr>
            </w:pPr>
            <w:r w:rsidRPr="00DF53B4">
              <w:rPr>
                <w:rFonts w:ascii="Arial" w:hAnsi="Arial" w:cs="Arial"/>
                <w:sz w:val="16"/>
                <w:szCs w:val="16"/>
              </w:rPr>
              <w:t>486 (Busy Here) response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53E1C4"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08CF14"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D18E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B1C35E" w14:textId="77777777" w:rsidR="00371FAD" w:rsidRPr="00DF53B4" w:rsidRDefault="00371FAD" w:rsidP="00371FAD">
            <w:pPr>
              <w:rPr>
                <w:rFonts w:ascii="Arial" w:hAnsi="Arial" w:cs="Arial"/>
                <w:sz w:val="16"/>
                <w:szCs w:val="16"/>
              </w:rPr>
            </w:pPr>
            <w:r w:rsidRPr="00DF53B4">
              <w:rPr>
                <w:rFonts w:ascii="Arial" w:hAnsi="Arial" w:cs="Arial"/>
                <w:sz w:val="16"/>
                <w:szCs w:val="16"/>
              </w:rPr>
              <w:t>R5-176202</w:t>
            </w:r>
          </w:p>
        </w:tc>
      </w:tr>
      <w:tr w:rsidR="00371FAD" w:rsidRPr="00DF53B4" w14:paraId="37CCB6B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D102A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6053BB"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78FF34" w14:textId="77777777" w:rsidR="00371FAD" w:rsidRPr="00DF53B4" w:rsidRDefault="00371FAD" w:rsidP="00371FAD">
            <w:pPr>
              <w:rPr>
                <w:rFonts w:ascii="Arial" w:hAnsi="Arial" w:cs="Arial"/>
                <w:sz w:val="16"/>
                <w:szCs w:val="16"/>
              </w:rPr>
            </w:pPr>
            <w:r w:rsidRPr="00DF53B4">
              <w:rPr>
                <w:rFonts w:ascii="Arial" w:hAnsi="Arial" w:cs="Arial"/>
                <w:sz w:val="16"/>
                <w:szCs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358A9"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8CD4573" w14:textId="77777777" w:rsidR="00371FAD" w:rsidRPr="00DF53B4" w:rsidRDefault="00371FAD" w:rsidP="00371FAD">
            <w:pPr>
              <w:rPr>
                <w:rFonts w:ascii="Arial" w:hAnsi="Arial" w:cs="Arial"/>
                <w:sz w:val="16"/>
                <w:szCs w:val="16"/>
              </w:rPr>
            </w:pPr>
            <w:r w:rsidRPr="00DF53B4">
              <w:rPr>
                <w:rFonts w:ascii="Arial" w:hAnsi="Arial" w:cs="Arial"/>
                <w:sz w:val="16"/>
                <w:szCs w:val="16"/>
              </w:rPr>
              <w:t>600 (Busy Everywhere) response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EE48E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70D1D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EF6D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C0E98E" w14:textId="77777777" w:rsidR="00371FAD" w:rsidRPr="00DF53B4" w:rsidRDefault="00371FAD" w:rsidP="00371FAD">
            <w:pPr>
              <w:rPr>
                <w:rFonts w:ascii="Arial" w:hAnsi="Arial" w:cs="Arial"/>
                <w:sz w:val="16"/>
                <w:szCs w:val="16"/>
              </w:rPr>
            </w:pPr>
            <w:r w:rsidRPr="00DF53B4">
              <w:rPr>
                <w:rFonts w:ascii="Arial" w:hAnsi="Arial" w:cs="Arial"/>
                <w:sz w:val="16"/>
                <w:szCs w:val="16"/>
              </w:rPr>
              <w:t>R5-176203</w:t>
            </w:r>
          </w:p>
        </w:tc>
      </w:tr>
      <w:tr w:rsidR="00371FAD" w:rsidRPr="00DF53B4" w14:paraId="101FF53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89706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AAF46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6F7926" w14:textId="77777777" w:rsidR="00371FAD" w:rsidRPr="00DF53B4" w:rsidRDefault="00371FAD" w:rsidP="00371FAD">
            <w:pPr>
              <w:rPr>
                <w:rFonts w:ascii="Arial" w:hAnsi="Arial" w:cs="Arial"/>
                <w:sz w:val="16"/>
                <w:szCs w:val="16"/>
              </w:rPr>
            </w:pPr>
            <w:r w:rsidRPr="00DF53B4">
              <w:rPr>
                <w:rFonts w:ascii="Arial" w:hAnsi="Arial" w:cs="Arial"/>
                <w:sz w:val="16"/>
                <w:szCs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7D32"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DAD191" w14:textId="77777777" w:rsidR="00371FAD" w:rsidRPr="00DF53B4" w:rsidRDefault="00371FAD" w:rsidP="00371FAD">
            <w:pPr>
              <w:rPr>
                <w:rFonts w:ascii="Arial" w:hAnsi="Arial" w:cs="Arial"/>
                <w:sz w:val="16"/>
                <w:szCs w:val="16"/>
              </w:rPr>
            </w:pPr>
            <w:r w:rsidRPr="00DF53B4">
              <w:rPr>
                <w:rFonts w:ascii="Arial" w:hAnsi="Arial" w:cs="Arial"/>
                <w:sz w:val="16"/>
                <w:szCs w:val="16"/>
              </w:rPr>
              <w:t>603 (Decline) response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A6587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9C3D7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00594"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12F3CE" w14:textId="77777777" w:rsidR="00371FAD" w:rsidRPr="00DF53B4" w:rsidRDefault="00371FAD" w:rsidP="00371FAD">
            <w:pPr>
              <w:rPr>
                <w:rFonts w:ascii="Arial" w:hAnsi="Arial" w:cs="Arial"/>
                <w:sz w:val="16"/>
                <w:szCs w:val="16"/>
              </w:rPr>
            </w:pPr>
            <w:r w:rsidRPr="00DF53B4">
              <w:rPr>
                <w:rFonts w:ascii="Arial" w:hAnsi="Arial" w:cs="Arial"/>
                <w:sz w:val="16"/>
                <w:szCs w:val="16"/>
              </w:rPr>
              <w:t>R5-176204</w:t>
            </w:r>
          </w:p>
        </w:tc>
      </w:tr>
      <w:tr w:rsidR="00371FAD" w:rsidRPr="00DF53B4" w14:paraId="6317B2EF"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50DF3A0"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481C03" w14:textId="77777777" w:rsidR="00371FAD" w:rsidRPr="00DF53B4" w:rsidRDefault="00371FAD" w:rsidP="00371FAD">
            <w:pPr>
              <w:rPr>
                <w:rFonts w:ascii="Arial" w:hAnsi="Arial" w:cs="Arial"/>
                <w:sz w:val="16"/>
                <w:szCs w:val="16"/>
              </w:rPr>
            </w:pPr>
            <w:r w:rsidRPr="00DF53B4">
              <w:rPr>
                <w:rFonts w:ascii="Arial" w:hAnsi="Arial" w:cs="Arial"/>
                <w:sz w:val="16"/>
                <w:szCs w:val="16"/>
              </w:rPr>
              <w:t>RP-172235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678598" w14:textId="77777777" w:rsidR="00371FAD" w:rsidRPr="00DF53B4" w:rsidRDefault="00371FAD" w:rsidP="00371FAD">
            <w:pPr>
              <w:rPr>
                <w:rFonts w:ascii="Arial" w:hAnsi="Arial" w:cs="Arial"/>
                <w:sz w:val="16"/>
                <w:szCs w:val="16"/>
              </w:rPr>
            </w:pPr>
            <w:r w:rsidRPr="00DF53B4">
              <w:rPr>
                <w:rFonts w:ascii="Arial" w:hAnsi="Arial" w:cs="Arial"/>
                <w:sz w:val="16"/>
                <w:szCs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DE4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681D43"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usage of SRVCC alerting feature tag for video calls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377A8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63F85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3BDC8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881198" w14:textId="77777777" w:rsidR="00371FAD" w:rsidRPr="00DF53B4" w:rsidRDefault="00371FAD" w:rsidP="00371FAD">
            <w:pPr>
              <w:rPr>
                <w:rFonts w:ascii="Arial" w:hAnsi="Arial" w:cs="Arial"/>
                <w:sz w:val="16"/>
                <w:szCs w:val="16"/>
              </w:rPr>
            </w:pPr>
            <w:r w:rsidRPr="00DF53B4">
              <w:rPr>
                <w:rFonts w:ascii="Arial" w:hAnsi="Arial" w:cs="Arial"/>
                <w:sz w:val="16"/>
                <w:szCs w:val="16"/>
              </w:rPr>
              <w:t>R5-176209</w:t>
            </w:r>
          </w:p>
        </w:tc>
      </w:tr>
      <w:tr w:rsidR="00371FAD" w:rsidRPr="00DF53B4" w14:paraId="3D4B2FC4"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F3855F0"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45AD3B"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13907E" w14:textId="77777777" w:rsidR="00371FAD" w:rsidRPr="00DF53B4" w:rsidRDefault="00371FAD" w:rsidP="00371FAD">
            <w:pPr>
              <w:rPr>
                <w:rFonts w:ascii="Arial" w:hAnsi="Arial" w:cs="Arial"/>
                <w:sz w:val="16"/>
                <w:szCs w:val="16"/>
              </w:rPr>
            </w:pPr>
            <w:r w:rsidRPr="00DF53B4">
              <w:rPr>
                <w:rFonts w:ascii="Arial" w:hAnsi="Arial" w:cs="Arial"/>
                <w:sz w:val="16"/>
                <w:szCs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B065D"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5020C3"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059FC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02F7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A110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2CB5E7" w14:textId="77777777" w:rsidR="00371FAD" w:rsidRPr="00DF53B4" w:rsidRDefault="00371FAD" w:rsidP="00371FAD">
            <w:pPr>
              <w:rPr>
                <w:rFonts w:ascii="Arial" w:hAnsi="Arial" w:cs="Arial"/>
                <w:sz w:val="16"/>
                <w:szCs w:val="16"/>
              </w:rPr>
            </w:pPr>
            <w:r w:rsidRPr="00DF53B4">
              <w:rPr>
                <w:rFonts w:ascii="Arial" w:hAnsi="Arial" w:cs="Arial"/>
                <w:sz w:val="16"/>
                <w:szCs w:val="16"/>
              </w:rPr>
              <w:t>R5-176212</w:t>
            </w:r>
          </w:p>
        </w:tc>
      </w:tr>
      <w:tr w:rsidR="00371FAD" w:rsidRPr="00DF53B4" w14:paraId="75BDAE68"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744BA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87B450"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1D4F0F" w14:textId="77777777" w:rsidR="00371FAD" w:rsidRPr="00DF53B4" w:rsidRDefault="00371FAD" w:rsidP="00371FAD">
            <w:pPr>
              <w:rPr>
                <w:rFonts w:ascii="Arial" w:hAnsi="Arial" w:cs="Arial"/>
                <w:sz w:val="16"/>
                <w:szCs w:val="16"/>
              </w:rPr>
            </w:pPr>
            <w:r w:rsidRPr="00DF53B4">
              <w:rPr>
                <w:rFonts w:ascii="Arial" w:hAnsi="Arial" w:cs="Arial"/>
                <w:sz w:val="16"/>
                <w:szCs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EBECC"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9A9BD5"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C.21a and C.44 regarding bandwidth value RR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5920C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4C644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B0427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F302C3" w14:textId="77777777" w:rsidR="00371FAD" w:rsidRPr="00DF53B4" w:rsidRDefault="00371FAD" w:rsidP="00371FAD">
            <w:pPr>
              <w:rPr>
                <w:rFonts w:ascii="Arial" w:hAnsi="Arial" w:cs="Arial"/>
                <w:sz w:val="16"/>
                <w:szCs w:val="16"/>
              </w:rPr>
            </w:pPr>
            <w:r w:rsidRPr="00DF53B4">
              <w:rPr>
                <w:rFonts w:ascii="Arial" w:hAnsi="Arial" w:cs="Arial"/>
                <w:sz w:val="16"/>
                <w:szCs w:val="16"/>
              </w:rPr>
              <w:t>R5-176213</w:t>
            </w:r>
          </w:p>
        </w:tc>
      </w:tr>
      <w:tr w:rsidR="00371FAD" w:rsidRPr="00DF53B4" w14:paraId="03F31D8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8D8B52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A99BCF"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CB58D3" w14:textId="77777777" w:rsidR="00371FAD" w:rsidRPr="00DF53B4" w:rsidRDefault="00371FAD" w:rsidP="00371FAD">
            <w:pPr>
              <w:rPr>
                <w:rFonts w:ascii="Arial" w:hAnsi="Arial" w:cs="Arial"/>
                <w:sz w:val="16"/>
                <w:szCs w:val="16"/>
              </w:rPr>
            </w:pPr>
            <w:r w:rsidRPr="00DF53B4">
              <w:rPr>
                <w:rFonts w:ascii="Arial" w:hAnsi="Arial" w:cs="Arial"/>
                <w:sz w:val="16"/>
                <w:szCs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B5D9C"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E30409" w14:textId="77777777" w:rsidR="00371FAD" w:rsidRPr="00DF53B4" w:rsidRDefault="00371FAD" w:rsidP="00371FAD">
            <w:pPr>
              <w:rPr>
                <w:rFonts w:ascii="Arial" w:hAnsi="Arial" w:cs="Arial"/>
                <w:sz w:val="16"/>
                <w:szCs w:val="16"/>
              </w:rPr>
            </w:pPr>
            <w:r w:rsidRPr="00DF53B4">
              <w:rPr>
                <w:rFonts w:ascii="Arial" w:hAnsi="Arial" w:cs="Arial"/>
                <w:sz w:val="16"/>
                <w:szCs w:val="16"/>
              </w:rPr>
              <w:t>Removing feature tags for Converged IP Communications again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1EA95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3EAF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69D693"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59C54D" w14:textId="77777777" w:rsidR="00371FAD" w:rsidRPr="00DF53B4" w:rsidRDefault="00371FAD" w:rsidP="00371FAD">
            <w:pPr>
              <w:rPr>
                <w:rFonts w:ascii="Arial" w:hAnsi="Arial" w:cs="Arial"/>
                <w:sz w:val="16"/>
                <w:szCs w:val="16"/>
              </w:rPr>
            </w:pPr>
            <w:r w:rsidRPr="00DF53B4">
              <w:rPr>
                <w:rFonts w:ascii="Arial" w:hAnsi="Arial" w:cs="Arial"/>
                <w:sz w:val="16"/>
                <w:szCs w:val="16"/>
              </w:rPr>
              <w:t>R5-176217</w:t>
            </w:r>
          </w:p>
        </w:tc>
      </w:tr>
      <w:tr w:rsidR="00371FAD" w:rsidRPr="00DF53B4" w14:paraId="6A6E1B85"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0BF7B2A"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E4AE8E"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09758C" w14:textId="77777777" w:rsidR="00371FAD" w:rsidRPr="00DF53B4" w:rsidRDefault="00371FAD" w:rsidP="00371FAD">
            <w:pPr>
              <w:rPr>
                <w:rFonts w:ascii="Arial" w:hAnsi="Arial" w:cs="Arial"/>
                <w:sz w:val="16"/>
                <w:szCs w:val="16"/>
              </w:rPr>
            </w:pPr>
            <w:r w:rsidRPr="00DF53B4">
              <w:rPr>
                <w:rFonts w:ascii="Arial" w:hAnsi="Arial" w:cs="Arial"/>
                <w:sz w:val="16"/>
                <w:szCs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F4E5B"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9DD260"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I.8.1b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9C7421"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00C3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1D8D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67E2A1" w14:textId="77777777" w:rsidR="00371FAD" w:rsidRPr="00DF53B4" w:rsidRDefault="00371FAD" w:rsidP="00371FAD">
            <w:pPr>
              <w:rPr>
                <w:rFonts w:ascii="Arial" w:hAnsi="Arial" w:cs="Arial"/>
                <w:sz w:val="16"/>
                <w:szCs w:val="16"/>
              </w:rPr>
            </w:pPr>
            <w:r w:rsidRPr="00DF53B4">
              <w:rPr>
                <w:rFonts w:ascii="Arial" w:hAnsi="Arial" w:cs="Arial"/>
                <w:sz w:val="16"/>
                <w:szCs w:val="16"/>
              </w:rPr>
              <w:t>R5-176219</w:t>
            </w:r>
          </w:p>
        </w:tc>
      </w:tr>
      <w:tr w:rsidR="00371FAD" w:rsidRPr="00DF53B4" w14:paraId="5236BDE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229FC6"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583C54"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0F54B5" w14:textId="77777777" w:rsidR="00371FAD" w:rsidRPr="00DF53B4" w:rsidRDefault="00371FAD" w:rsidP="00371FAD">
            <w:pPr>
              <w:rPr>
                <w:rFonts w:ascii="Arial" w:hAnsi="Arial" w:cs="Arial"/>
                <w:sz w:val="16"/>
                <w:szCs w:val="16"/>
              </w:rPr>
            </w:pPr>
            <w:r w:rsidRPr="00DF53B4">
              <w:rPr>
                <w:rFonts w:ascii="Arial" w:hAnsi="Arial" w:cs="Arial"/>
                <w:sz w:val="16"/>
                <w:szCs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176B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A38DCB"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and Corrections to I.8.1d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83534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1E9CE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699D9"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F8CF55" w14:textId="77777777" w:rsidR="00371FAD" w:rsidRPr="00DF53B4" w:rsidRDefault="00371FAD" w:rsidP="00371FAD">
            <w:pPr>
              <w:rPr>
                <w:rFonts w:ascii="Arial" w:hAnsi="Arial" w:cs="Arial"/>
                <w:sz w:val="16"/>
                <w:szCs w:val="16"/>
              </w:rPr>
            </w:pPr>
            <w:r w:rsidRPr="00DF53B4">
              <w:rPr>
                <w:rFonts w:ascii="Arial" w:hAnsi="Arial" w:cs="Arial"/>
                <w:sz w:val="16"/>
                <w:szCs w:val="16"/>
              </w:rPr>
              <w:t>R5-176222</w:t>
            </w:r>
          </w:p>
        </w:tc>
      </w:tr>
      <w:tr w:rsidR="00371FAD" w:rsidRPr="00DF53B4" w14:paraId="3224CBC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91F3DF4"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986B9E"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8656C29" w14:textId="77777777" w:rsidR="00371FAD" w:rsidRPr="00DF53B4" w:rsidRDefault="00371FAD" w:rsidP="00371FAD">
            <w:pPr>
              <w:rPr>
                <w:rFonts w:ascii="Arial" w:hAnsi="Arial" w:cs="Arial"/>
                <w:sz w:val="16"/>
                <w:szCs w:val="16"/>
              </w:rPr>
            </w:pPr>
            <w:r w:rsidRPr="00DF53B4">
              <w:rPr>
                <w:rFonts w:ascii="Arial" w:hAnsi="Arial" w:cs="Arial"/>
                <w:sz w:val="16"/>
                <w:szCs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3199E"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2A8921"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and corrections to I.12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BA2D0"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01C7A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550D1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E3E068" w14:textId="77777777" w:rsidR="00371FAD" w:rsidRPr="00DF53B4" w:rsidRDefault="00371FAD" w:rsidP="00371FAD">
            <w:pPr>
              <w:rPr>
                <w:rFonts w:ascii="Arial" w:hAnsi="Arial" w:cs="Arial"/>
                <w:sz w:val="16"/>
                <w:szCs w:val="16"/>
              </w:rPr>
            </w:pPr>
            <w:r w:rsidRPr="00DF53B4">
              <w:rPr>
                <w:rFonts w:ascii="Arial" w:hAnsi="Arial" w:cs="Arial"/>
                <w:sz w:val="16"/>
                <w:szCs w:val="16"/>
              </w:rPr>
              <w:t>R5-176224</w:t>
            </w:r>
          </w:p>
        </w:tc>
      </w:tr>
      <w:tr w:rsidR="00371FAD" w:rsidRPr="00DF53B4" w14:paraId="30BF11B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AB3F0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9DDB4A" w14:textId="77777777" w:rsidR="00371FAD" w:rsidRPr="00DF53B4" w:rsidRDefault="00371FAD" w:rsidP="00371FAD">
            <w:pPr>
              <w:rPr>
                <w:rFonts w:ascii="Arial" w:hAnsi="Arial" w:cs="Arial"/>
                <w:sz w:val="16"/>
                <w:szCs w:val="16"/>
              </w:rPr>
            </w:pPr>
            <w:r w:rsidRPr="00DF53B4">
              <w:rPr>
                <w:rFonts w:ascii="Arial" w:hAnsi="Arial" w:cs="Arial"/>
                <w:sz w:val="16"/>
                <w:szCs w:val="16"/>
              </w:rPr>
              <w:t>RP-172238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F2875C" w14:textId="77777777" w:rsidR="00371FAD" w:rsidRPr="00DF53B4" w:rsidRDefault="00371FAD" w:rsidP="00371FAD">
            <w:pPr>
              <w:rPr>
                <w:rFonts w:ascii="Arial" w:hAnsi="Arial" w:cs="Arial"/>
                <w:sz w:val="16"/>
                <w:szCs w:val="16"/>
              </w:rPr>
            </w:pPr>
            <w:r w:rsidRPr="00DF53B4">
              <w:rPr>
                <w:rFonts w:ascii="Arial" w:hAnsi="Arial" w:cs="Arial"/>
                <w:sz w:val="16"/>
                <w:szCs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FE0C3"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9E7AEB"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CatM1 annex C.11d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DE80A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FA8D7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1DF6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B35B37" w14:textId="77777777" w:rsidR="00371FAD" w:rsidRPr="00DF53B4" w:rsidRDefault="00371FAD" w:rsidP="00371FAD">
            <w:pPr>
              <w:rPr>
                <w:rFonts w:ascii="Arial" w:hAnsi="Arial" w:cs="Arial"/>
                <w:sz w:val="16"/>
                <w:szCs w:val="16"/>
              </w:rPr>
            </w:pPr>
            <w:r w:rsidRPr="00DF53B4">
              <w:rPr>
                <w:rFonts w:ascii="Arial" w:hAnsi="Arial" w:cs="Arial"/>
                <w:sz w:val="16"/>
                <w:szCs w:val="16"/>
              </w:rPr>
              <w:t>R5-176226</w:t>
            </w:r>
          </w:p>
        </w:tc>
      </w:tr>
      <w:tr w:rsidR="00371FAD" w:rsidRPr="00DF53B4" w14:paraId="4903813D"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167C6F"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2B06C97"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42B485" w14:textId="77777777" w:rsidR="00371FAD" w:rsidRPr="00DF53B4" w:rsidRDefault="00371FAD" w:rsidP="00371FAD">
            <w:pPr>
              <w:rPr>
                <w:rFonts w:ascii="Arial" w:hAnsi="Arial" w:cs="Arial"/>
                <w:sz w:val="16"/>
                <w:szCs w:val="16"/>
              </w:rPr>
            </w:pPr>
            <w:r w:rsidRPr="00DF53B4">
              <w:rPr>
                <w:rFonts w:ascii="Arial" w:hAnsi="Arial" w:cs="Arial"/>
                <w:sz w:val="16"/>
                <w:szCs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44015"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EB69CD"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usage of video feature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46C73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4AE5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03B8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E7BB27" w14:textId="77777777" w:rsidR="00371FAD" w:rsidRPr="00DF53B4" w:rsidRDefault="00371FAD" w:rsidP="00371FAD">
            <w:pPr>
              <w:rPr>
                <w:rFonts w:ascii="Arial" w:hAnsi="Arial" w:cs="Arial"/>
                <w:sz w:val="16"/>
                <w:szCs w:val="16"/>
              </w:rPr>
            </w:pPr>
            <w:r w:rsidRPr="00DF53B4">
              <w:rPr>
                <w:rFonts w:ascii="Arial" w:hAnsi="Arial" w:cs="Arial"/>
                <w:sz w:val="16"/>
                <w:szCs w:val="16"/>
              </w:rPr>
              <w:t>R5-176371</w:t>
            </w:r>
          </w:p>
        </w:tc>
      </w:tr>
      <w:tr w:rsidR="00371FAD" w:rsidRPr="00DF53B4" w14:paraId="238012F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81D23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6B0FCD"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4A1AAA" w14:textId="77777777" w:rsidR="00371FAD" w:rsidRPr="00DF53B4" w:rsidRDefault="00371FAD" w:rsidP="00371FAD">
            <w:pPr>
              <w:rPr>
                <w:rFonts w:ascii="Arial" w:hAnsi="Arial" w:cs="Arial"/>
                <w:sz w:val="16"/>
                <w:szCs w:val="16"/>
              </w:rPr>
            </w:pPr>
            <w:r w:rsidRPr="00DF53B4">
              <w:rPr>
                <w:rFonts w:ascii="Arial" w:hAnsi="Arial" w:cs="Arial"/>
                <w:sz w:val="16"/>
                <w:szCs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DDAE1"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F2AB9A"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WLAN test case G.17.2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ADFFD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C031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E6C9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A95073" w14:textId="77777777" w:rsidR="00371FAD" w:rsidRPr="00DF53B4" w:rsidRDefault="00371FAD" w:rsidP="00371FAD">
            <w:pPr>
              <w:rPr>
                <w:rFonts w:ascii="Arial" w:hAnsi="Arial" w:cs="Arial"/>
                <w:sz w:val="16"/>
                <w:szCs w:val="16"/>
              </w:rPr>
            </w:pPr>
            <w:r w:rsidRPr="00DF53B4">
              <w:rPr>
                <w:rFonts w:ascii="Arial" w:hAnsi="Arial" w:cs="Arial"/>
                <w:sz w:val="16"/>
                <w:szCs w:val="16"/>
              </w:rPr>
              <w:t>R5-176931</w:t>
            </w:r>
          </w:p>
        </w:tc>
      </w:tr>
      <w:tr w:rsidR="00371FAD" w:rsidRPr="00DF53B4" w14:paraId="250C8A01"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64304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9CBD28" w14:textId="77777777" w:rsidR="00371FAD" w:rsidRPr="00DF53B4" w:rsidRDefault="00371FAD" w:rsidP="00371FAD">
            <w:pPr>
              <w:rPr>
                <w:rFonts w:ascii="Arial" w:hAnsi="Arial" w:cs="Arial"/>
                <w:sz w:val="16"/>
                <w:szCs w:val="16"/>
              </w:rPr>
            </w:pPr>
            <w:r w:rsidRPr="00DF53B4">
              <w:rPr>
                <w:rFonts w:ascii="Arial" w:hAnsi="Arial" w:cs="Arial"/>
                <w:sz w:val="16"/>
                <w:szCs w:val="16"/>
              </w:rPr>
              <w:t>RP-172237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116532" w14:textId="77777777" w:rsidR="00371FAD" w:rsidRPr="00DF53B4" w:rsidRDefault="00371FAD" w:rsidP="00371FAD">
            <w:pPr>
              <w:rPr>
                <w:rFonts w:ascii="Arial" w:hAnsi="Arial" w:cs="Arial"/>
                <w:sz w:val="16"/>
                <w:szCs w:val="16"/>
              </w:rPr>
            </w:pPr>
            <w:r w:rsidRPr="00DF53B4">
              <w:rPr>
                <w:rFonts w:ascii="Arial" w:hAnsi="Arial" w:cs="Arial"/>
                <w:sz w:val="16"/>
                <w:szCs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41BD0"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8BBC94"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FBBA annex C.11b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CE2E36"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CFD383"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2393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898051" w14:textId="77777777" w:rsidR="00371FAD" w:rsidRPr="00DF53B4" w:rsidRDefault="00371FAD" w:rsidP="00371FAD">
            <w:pPr>
              <w:rPr>
                <w:rFonts w:ascii="Arial" w:hAnsi="Arial" w:cs="Arial"/>
                <w:sz w:val="16"/>
                <w:szCs w:val="16"/>
              </w:rPr>
            </w:pPr>
            <w:r w:rsidRPr="00DF53B4">
              <w:rPr>
                <w:rFonts w:ascii="Arial" w:hAnsi="Arial" w:cs="Arial"/>
                <w:sz w:val="16"/>
                <w:szCs w:val="16"/>
              </w:rPr>
              <w:t>R5-176932</w:t>
            </w:r>
          </w:p>
        </w:tc>
      </w:tr>
      <w:tr w:rsidR="00371FAD" w:rsidRPr="00DF53B4" w14:paraId="2D2D3F0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D171563"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9C6CAE"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021079" w14:textId="77777777" w:rsidR="00371FAD" w:rsidRPr="00DF53B4" w:rsidRDefault="00371FAD" w:rsidP="00371FAD">
            <w:pPr>
              <w:rPr>
                <w:rFonts w:ascii="Arial" w:hAnsi="Arial" w:cs="Arial"/>
                <w:sz w:val="16"/>
                <w:szCs w:val="16"/>
              </w:rPr>
            </w:pPr>
            <w:r w:rsidRPr="00DF53B4">
              <w:rPr>
                <w:rFonts w:ascii="Arial" w:hAnsi="Arial" w:cs="Arial"/>
                <w:sz w:val="16"/>
                <w:szCs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ED3CF"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50B518" w14:textId="77777777" w:rsidR="00371FAD" w:rsidRPr="00DF53B4" w:rsidRDefault="00371FAD" w:rsidP="00371FAD">
            <w:pPr>
              <w:rPr>
                <w:rFonts w:ascii="Arial" w:hAnsi="Arial" w:cs="Arial"/>
                <w:sz w:val="16"/>
                <w:szCs w:val="16"/>
              </w:rPr>
            </w:pPr>
            <w:r w:rsidRPr="00DF53B4">
              <w:rPr>
                <w:rFonts w:ascii="Arial" w:hAnsi="Arial" w:cs="Arial"/>
                <w:sz w:val="16"/>
                <w:szCs w:val="16"/>
              </w:rPr>
              <w:t>Update to test case 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402E2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7CFF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0D32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22268A" w14:textId="77777777" w:rsidR="00371FAD" w:rsidRPr="00DF53B4" w:rsidRDefault="00371FAD" w:rsidP="00371FAD">
            <w:pPr>
              <w:rPr>
                <w:rFonts w:ascii="Arial" w:hAnsi="Arial" w:cs="Arial"/>
                <w:sz w:val="16"/>
                <w:szCs w:val="16"/>
              </w:rPr>
            </w:pPr>
            <w:r w:rsidRPr="00DF53B4">
              <w:rPr>
                <w:rFonts w:ascii="Arial" w:hAnsi="Arial" w:cs="Arial"/>
                <w:sz w:val="16"/>
                <w:szCs w:val="16"/>
              </w:rPr>
              <w:t>R5-176933</w:t>
            </w:r>
          </w:p>
        </w:tc>
      </w:tr>
      <w:tr w:rsidR="00371FAD" w:rsidRPr="00DF53B4" w14:paraId="1278056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D86AB4"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824FD5" w14:textId="77777777" w:rsidR="00371FAD" w:rsidRPr="00DF53B4" w:rsidRDefault="00371FAD" w:rsidP="00371FAD">
            <w:pPr>
              <w:rPr>
                <w:rFonts w:ascii="Arial" w:hAnsi="Arial" w:cs="Arial"/>
                <w:sz w:val="16"/>
                <w:szCs w:val="16"/>
              </w:rPr>
            </w:pPr>
            <w:r w:rsidRPr="00DF53B4">
              <w:rPr>
                <w:rFonts w:ascii="Arial" w:hAnsi="Arial" w:cs="Arial"/>
                <w:sz w:val="16"/>
                <w:szCs w:val="16"/>
              </w:rPr>
              <w:t>RP-172234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A3D936B" w14:textId="77777777" w:rsidR="00371FAD" w:rsidRPr="00DF53B4" w:rsidRDefault="00371FAD" w:rsidP="00371FAD">
            <w:pPr>
              <w:rPr>
                <w:rFonts w:ascii="Arial" w:hAnsi="Arial" w:cs="Arial"/>
                <w:sz w:val="16"/>
                <w:szCs w:val="16"/>
              </w:rPr>
            </w:pPr>
            <w:r w:rsidRPr="00DF53B4">
              <w:rPr>
                <w:rFonts w:ascii="Arial" w:hAnsi="Arial" w:cs="Arial"/>
                <w:sz w:val="16"/>
                <w:szCs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4D3F38"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97F2EE6" w14:textId="77777777" w:rsidR="00371FAD" w:rsidRPr="00DF53B4" w:rsidRDefault="00371FAD" w:rsidP="00371FAD">
            <w:pPr>
              <w:rPr>
                <w:rFonts w:ascii="Arial" w:hAnsi="Arial" w:cs="Arial"/>
                <w:sz w:val="16"/>
                <w:szCs w:val="16"/>
              </w:rPr>
            </w:pPr>
            <w:r w:rsidRPr="00DF53B4">
              <w:rPr>
                <w:rFonts w:ascii="Arial" w:hAnsi="Arial" w:cs="Arial"/>
                <w:sz w:val="16"/>
                <w:szCs w:val="16"/>
              </w:rPr>
              <w:t>Extending timer tolerance in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F36E214"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BFFC5"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FEEA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D24398" w14:textId="77777777" w:rsidR="00371FAD" w:rsidRPr="00DF53B4" w:rsidRDefault="00371FAD" w:rsidP="00371FAD">
            <w:pPr>
              <w:rPr>
                <w:rFonts w:ascii="Arial" w:hAnsi="Arial" w:cs="Arial"/>
                <w:sz w:val="16"/>
                <w:szCs w:val="16"/>
              </w:rPr>
            </w:pPr>
            <w:r w:rsidRPr="00DF53B4">
              <w:rPr>
                <w:rFonts w:ascii="Arial" w:hAnsi="Arial" w:cs="Arial"/>
                <w:sz w:val="16"/>
                <w:szCs w:val="16"/>
              </w:rPr>
              <w:t>R5-176934</w:t>
            </w:r>
          </w:p>
        </w:tc>
      </w:tr>
      <w:tr w:rsidR="00371FAD" w:rsidRPr="00DF53B4" w14:paraId="32DAC137"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73D22E"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52E40F"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03F9E0" w14:textId="77777777" w:rsidR="00371FAD" w:rsidRPr="00DF53B4" w:rsidRDefault="00371FAD" w:rsidP="00371FAD">
            <w:pPr>
              <w:rPr>
                <w:rFonts w:ascii="Arial" w:hAnsi="Arial" w:cs="Arial"/>
                <w:sz w:val="16"/>
                <w:szCs w:val="16"/>
              </w:rPr>
            </w:pPr>
            <w:r w:rsidRPr="00DF53B4">
              <w:rPr>
                <w:rFonts w:ascii="Arial" w:hAnsi="Arial" w:cs="Arial"/>
                <w:sz w:val="16"/>
                <w:szCs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95EBE8"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87DB7A"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 to NOTE 4 in A.1.1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FBBA01"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1B744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9BA2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77B154" w14:textId="77777777" w:rsidR="00371FAD" w:rsidRPr="00DF53B4" w:rsidRDefault="00371FAD" w:rsidP="00371FAD">
            <w:pPr>
              <w:rPr>
                <w:rFonts w:ascii="Arial" w:hAnsi="Arial" w:cs="Arial"/>
                <w:sz w:val="16"/>
                <w:szCs w:val="16"/>
              </w:rPr>
            </w:pPr>
            <w:r w:rsidRPr="00DF53B4">
              <w:rPr>
                <w:rFonts w:ascii="Arial" w:hAnsi="Arial" w:cs="Arial"/>
                <w:sz w:val="16"/>
                <w:szCs w:val="16"/>
              </w:rPr>
              <w:t>R5-176935</w:t>
            </w:r>
          </w:p>
        </w:tc>
      </w:tr>
      <w:tr w:rsidR="00371FAD" w:rsidRPr="00DF53B4" w14:paraId="035874BB"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33271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025A0"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F605DC4" w14:textId="77777777" w:rsidR="00371FAD" w:rsidRPr="00DF53B4" w:rsidRDefault="00371FAD" w:rsidP="00371FAD">
            <w:pPr>
              <w:rPr>
                <w:rFonts w:ascii="Arial" w:hAnsi="Arial" w:cs="Arial"/>
                <w:sz w:val="16"/>
                <w:szCs w:val="16"/>
              </w:rPr>
            </w:pPr>
            <w:r w:rsidRPr="00DF53B4">
              <w:rPr>
                <w:rFonts w:ascii="Arial" w:hAnsi="Arial" w:cs="Arial"/>
                <w:sz w:val="16"/>
                <w:szCs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9FEBF"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AEB75B"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Conferencing regarding end of participation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D1353"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9B14F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0425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7CD732" w14:textId="77777777" w:rsidR="00371FAD" w:rsidRPr="00DF53B4" w:rsidRDefault="00371FAD" w:rsidP="00371FAD">
            <w:pPr>
              <w:rPr>
                <w:rFonts w:ascii="Arial" w:hAnsi="Arial" w:cs="Arial"/>
                <w:sz w:val="16"/>
                <w:szCs w:val="16"/>
              </w:rPr>
            </w:pPr>
            <w:r w:rsidRPr="00DF53B4">
              <w:rPr>
                <w:rFonts w:ascii="Arial" w:hAnsi="Arial" w:cs="Arial"/>
                <w:sz w:val="16"/>
                <w:szCs w:val="16"/>
              </w:rPr>
              <w:t>R5-176937</w:t>
            </w:r>
          </w:p>
        </w:tc>
      </w:tr>
      <w:tr w:rsidR="00371FAD" w:rsidRPr="00DF53B4" w14:paraId="25E256DE"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82DC0F"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411924"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26E7749" w14:textId="77777777" w:rsidR="00371FAD" w:rsidRPr="00DF53B4" w:rsidRDefault="00371FAD" w:rsidP="00371FAD">
            <w:pPr>
              <w:rPr>
                <w:rFonts w:ascii="Arial" w:hAnsi="Arial" w:cs="Arial"/>
                <w:sz w:val="16"/>
                <w:szCs w:val="16"/>
              </w:rPr>
            </w:pPr>
            <w:r w:rsidRPr="00DF53B4">
              <w:rPr>
                <w:rFonts w:ascii="Arial" w:hAnsi="Arial" w:cs="Arial"/>
                <w:sz w:val="16"/>
                <w:szCs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2F315"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940BA6"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C.30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8FC0C9"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3DBE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8E511"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F8B26F" w14:textId="77777777" w:rsidR="00371FAD" w:rsidRPr="00DF53B4" w:rsidRDefault="00371FAD" w:rsidP="00371FAD">
            <w:pPr>
              <w:rPr>
                <w:rFonts w:ascii="Arial" w:hAnsi="Arial" w:cs="Arial"/>
                <w:sz w:val="16"/>
                <w:szCs w:val="16"/>
              </w:rPr>
            </w:pPr>
            <w:r w:rsidRPr="00DF53B4">
              <w:rPr>
                <w:rFonts w:ascii="Arial" w:hAnsi="Arial" w:cs="Arial"/>
                <w:sz w:val="16"/>
                <w:szCs w:val="16"/>
              </w:rPr>
              <w:t>R5-176939</w:t>
            </w:r>
          </w:p>
        </w:tc>
      </w:tr>
      <w:tr w:rsidR="00371FAD" w:rsidRPr="00DF53B4" w14:paraId="0335807F"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2B56F1"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342A7"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10D81B" w14:textId="77777777" w:rsidR="00371FAD" w:rsidRPr="00DF53B4" w:rsidRDefault="00371FAD" w:rsidP="00371FAD">
            <w:pPr>
              <w:rPr>
                <w:rFonts w:ascii="Arial" w:hAnsi="Arial" w:cs="Arial"/>
                <w:sz w:val="16"/>
                <w:szCs w:val="16"/>
              </w:rPr>
            </w:pPr>
            <w:r w:rsidRPr="00DF53B4">
              <w:rPr>
                <w:rFonts w:ascii="Arial" w:hAnsi="Arial" w:cs="Arial"/>
                <w:sz w:val="16"/>
                <w:szCs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F830A"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92DA97"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and Corrections to I.8.1c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D8C965"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2E8F3"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9FBA8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C27CAB" w14:textId="77777777" w:rsidR="00371FAD" w:rsidRPr="00DF53B4" w:rsidRDefault="00371FAD" w:rsidP="00371FAD">
            <w:pPr>
              <w:rPr>
                <w:rFonts w:ascii="Arial" w:hAnsi="Arial" w:cs="Arial"/>
                <w:sz w:val="16"/>
                <w:szCs w:val="16"/>
              </w:rPr>
            </w:pPr>
            <w:r w:rsidRPr="00DF53B4">
              <w:rPr>
                <w:rFonts w:ascii="Arial" w:hAnsi="Arial" w:cs="Arial"/>
                <w:sz w:val="16"/>
                <w:szCs w:val="16"/>
              </w:rPr>
              <w:t>R5-176945</w:t>
            </w:r>
          </w:p>
        </w:tc>
      </w:tr>
      <w:tr w:rsidR="00371FAD" w:rsidRPr="00DF53B4" w14:paraId="12849077"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8F297B"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372702" w14:textId="77777777" w:rsidR="00371FAD" w:rsidRPr="00DF53B4" w:rsidRDefault="00371FAD" w:rsidP="00371FAD">
            <w:pPr>
              <w:rPr>
                <w:rFonts w:ascii="Arial" w:hAnsi="Arial" w:cs="Arial"/>
                <w:sz w:val="16"/>
                <w:szCs w:val="16"/>
              </w:rPr>
            </w:pPr>
            <w:r w:rsidRPr="00DF53B4">
              <w:rPr>
                <w:rFonts w:ascii="Arial" w:hAnsi="Arial" w:cs="Arial"/>
                <w:sz w:val="16"/>
                <w:szCs w:val="16"/>
              </w:rPr>
              <w:t>RP-172197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7E0419B" w14:textId="77777777" w:rsidR="00371FAD" w:rsidRPr="00DF53B4" w:rsidRDefault="00371FAD" w:rsidP="00371FAD">
            <w:pPr>
              <w:rPr>
                <w:rFonts w:ascii="Arial" w:hAnsi="Arial" w:cs="Arial"/>
                <w:sz w:val="16"/>
                <w:szCs w:val="16"/>
              </w:rPr>
            </w:pPr>
            <w:r w:rsidRPr="00DF53B4">
              <w:rPr>
                <w:rFonts w:ascii="Arial" w:hAnsi="Arial" w:cs="Arial"/>
                <w:sz w:val="16"/>
                <w:szCs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B4E5"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C58A03" w14:textId="77777777" w:rsidR="00371FAD" w:rsidRPr="00DF53B4" w:rsidRDefault="00371FAD" w:rsidP="00371FAD">
            <w:pPr>
              <w:rPr>
                <w:rFonts w:ascii="Arial" w:hAnsi="Arial" w:cs="Arial"/>
                <w:sz w:val="16"/>
                <w:szCs w:val="16"/>
              </w:rPr>
            </w:pPr>
            <w:r w:rsidRPr="00DF53B4">
              <w:rPr>
                <w:rFonts w:ascii="Arial" w:hAnsi="Arial" w:cs="Arial"/>
                <w:sz w:val="16"/>
                <w:szCs w:val="16"/>
              </w:rPr>
              <w:t>Additions to I.8.1a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4C603D"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150B7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6495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17AE3F" w14:textId="77777777" w:rsidR="00371FAD" w:rsidRPr="00DF53B4" w:rsidRDefault="00371FAD" w:rsidP="00371FAD">
            <w:pPr>
              <w:rPr>
                <w:rFonts w:ascii="Arial" w:hAnsi="Arial" w:cs="Arial"/>
                <w:sz w:val="16"/>
                <w:szCs w:val="16"/>
              </w:rPr>
            </w:pPr>
            <w:r w:rsidRPr="00DF53B4">
              <w:rPr>
                <w:rFonts w:ascii="Arial" w:hAnsi="Arial" w:cs="Arial"/>
                <w:sz w:val="16"/>
                <w:szCs w:val="16"/>
              </w:rPr>
              <w:t>R5-176946</w:t>
            </w:r>
          </w:p>
        </w:tc>
      </w:tr>
      <w:tr w:rsidR="00371FAD" w:rsidRPr="00DF53B4" w14:paraId="56800200"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A6D616"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6FCDF3"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3CD9D1" w14:textId="77777777" w:rsidR="00371FAD" w:rsidRPr="00DF53B4" w:rsidRDefault="00371FAD" w:rsidP="00371FAD">
            <w:pPr>
              <w:rPr>
                <w:rFonts w:ascii="Arial" w:hAnsi="Arial" w:cs="Arial"/>
                <w:sz w:val="16"/>
                <w:szCs w:val="16"/>
              </w:rPr>
            </w:pPr>
            <w:r w:rsidRPr="00DF53B4">
              <w:rPr>
                <w:rFonts w:ascii="Arial" w:hAnsi="Arial" w:cs="Arial"/>
                <w:sz w:val="16"/>
                <w:szCs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CFF0A"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5113D9" w14:textId="77777777" w:rsidR="00371FAD" w:rsidRPr="00DF53B4" w:rsidRDefault="00371FAD" w:rsidP="00371FAD">
            <w:pPr>
              <w:rPr>
                <w:rFonts w:ascii="Arial" w:hAnsi="Arial" w:cs="Arial"/>
                <w:sz w:val="16"/>
                <w:szCs w:val="16"/>
              </w:rPr>
            </w:pPr>
            <w:r w:rsidRPr="00DF53B4">
              <w:rPr>
                <w:rFonts w:ascii="Arial" w:hAnsi="Arial" w:cs="Arial"/>
                <w:sz w:val="16"/>
                <w:szCs w:val="16"/>
              </w:rPr>
              <w:t>eCall over IMS / Manual initiation / MSD transfer Failure / UE performs eCall in CS domain after Timer expiry / UTRAN or GERAN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73574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82AE9"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C3310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3D4B55" w14:textId="77777777" w:rsidR="00371FAD" w:rsidRPr="00DF53B4" w:rsidRDefault="00371FAD" w:rsidP="00371FAD">
            <w:pPr>
              <w:rPr>
                <w:rFonts w:ascii="Arial" w:hAnsi="Arial" w:cs="Arial"/>
                <w:sz w:val="16"/>
                <w:szCs w:val="16"/>
              </w:rPr>
            </w:pPr>
            <w:r w:rsidRPr="00DF53B4">
              <w:rPr>
                <w:rFonts w:ascii="Arial" w:hAnsi="Arial" w:cs="Arial"/>
                <w:sz w:val="16"/>
                <w:szCs w:val="16"/>
              </w:rPr>
              <w:t>R5-176947</w:t>
            </w:r>
          </w:p>
        </w:tc>
      </w:tr>
      <w:tr w:rsidR="00371FAD" w:rsidRPr="00DF53B4" w14:paraId="6A100F08"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D9993D"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1D86777"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0623D0" w14:textId="77777777" w:rsidR="00371FAD" w:rsidRPr="00DF53B4" w:rsidRDefault="00371FAD" w:rsidP="00371FAD">
            <w:pPr>
              <w:rPr>
                <w:rFonts w:ascii="Arial" w:hAnsi="Arial" w:cs="Arial"/>
                <w:sz w:val="16"/>
                <w:szCs w:val="16"/>
              </w:rPr>
            </w:pPr>
            <w:r w:rsidRPr="00DF53B4">
              <w:rPr>
                <w:rFonts w:ascii="Arial" w:hAnsi="Arial" w:cs="Arial"/>
                <w:sz w:val="16"/>
                <w:szCs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8A566"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0E14CA"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to A.2.1 INVITE for eCall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40884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BA3382"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7094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0A9C04" w14:textId="77777777" w:rsidR="00371FAD" w:rsidRPr="00DF53B4" w:rsidRDefault="00371FAD" w:rsidP="00371FAD">
            <w:pPr>
              <w:rPr>
                <w:rFonts w:ascii="Arial" w:hAnsi="Arial" w:cs="Arial"/>
                <w:sz w:val="16"/>
                <w:szCs w:val="16"/>
              </w:rPr>
            </w:pPr>
            <w:r w:rsidRPr="00DF53B4">
              <w:rPr>
                <w:rFonts w:ascii="Arial" w:hAnsi="Arial" w:cs="Arial"/>
                <w:sz w:val="16"/>
                <w:szCs w:val="16"/>
              </w:rPr>
              <w:t>R5-176948</w:t>
            </w:r>
          </w:p>
        </w:tc>
      </w:tr>
      <w:tr w:rsidR="00371FAD" w:rsidRPr="00DF53B4" w14:paraId="21F5DF45"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1D8DFC"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DCBB7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117412" w14:textId="77777777" w:rsidR="00371FAD" w:rsidRPr="00DF53B4" w:rsidRDefault="00371FAD" w:rsidP="00371FAD">
            <w:pPr>
              <w:rPr>
                <w:rFonts w:ascii="Arial" w:hAnsi="Arial" w:cs="Arial"/>
                <w:sz w:val="16"/>
                <w:szCs w:val="16"/>
              </w:rPr>
            </w:pPr>
            <w:r w:rsidRPr="00DF53B4">
              <w:rPr>
                <w:rFonts w:ascii="Arial" w:hAnsi="Arial" w:cs="Arial"/>
                <w:sz w:val="16"/>
                <w:szCs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E78DC"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8F4ABD"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USIM settings for IMS eCall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33250D"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14F40"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9F07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BAD122" w14:textId="77777777" w:rsidR="00371FAD" w:rsidRPr="00DF53B4" w:rsidRDefault="00371FAD" w:rsidP="00371FAD">
            <w:pPr>
              <w:rPr>
                <w:rFonts w:ascii="Arial" w:hAnsi="Arial" w:cs="Arial"/>
                <w:sz w:val="16"/>
                <w:szCs w:val="16"/>
              </w:rPr>
            </w:pPr>
            <w:r w:rsidRPr="00DF53B4">
              <w:rPr>
                <w:rFonts w:ascii="Arial" w:hAnsi="Arial" w:cs="Arial"/>
                <w:sz w:val="16"/>
                <w:szCs w:val="16"/>
              </w:rPr>
              <w:t>R5-176949</w:t>
            </w:r>
          </w:p>
        </w:tc>
      </w:tr>
      <w:tr w:rsidR="00371FAD" w:rsidRPr="00DF53B4" w14:paraId="71D6CC17"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830C57"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7D613C" w14:textId="77777777" w:rsidR="00371FAD" w:rsidRPr="00DF53B4" w:rsidRDefault="00371FAD" w:rsidP="00371FAD">
            <w:pPr>
              <w:rPr>
                <w:rFonts w:ascii="Arial" w:hAnsi="Arial" w:cs="Arial"/>
                <w:sz w:val="16"/>
                <w:szCs w:val="16"/>
              </w:rPr>
            </w:pPr>
            <w:r w:rsidRPr="00DF53B4">
              <w:rPr>
                <w:rFonts w:ascii="Arial" w:hAnsi="Arial" w:cs="Arial"/>
                <w:sz w:val="16"/>
                <w:szCs w:val="16"/>
              </w:rPr>
              <w:t>RP-172236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082FE9" w14:textId="77777777" w:rsidR="00371FAD" w:rsidRPr="00DF53B4" w:rsidRDefault="00371FAD" w:rsidP="00371FAD">
            <w:pPr>
              <w:rPr>
                <w:rFonts w:ascii="Arial" w:hAnsi="Arial" w:cs="Arial"/>
                <w:sz w:val="16"/>
                <w:szCs w:val="16"/>
              </w:rPr>
            </w:pPr>
            <w:r w:rsidRPr="00DF53B4">
              <w:rPr>
                <w:rFonts w:ascii="Arial" w:hAnsi="Arial" w:cs="Arial"/>
                <w:sz w:val="16"/>
                <w:szCs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2D3E3"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2787EE" w14:textId="77777777" w:rsidR="00371FAD" w:rsidRPr="00DF53B4" w:rsidRDefault="00371FAD" w:rsidP="00371FAD">
            <w:pPr>
              <w:rPr>
                <w:rFonts w:ascii="Arial" w:hAnsi="Arial" w:cs="Arial"/>
                <w:sz w:val="16"/>
                <w:szCs w:val="16"/>
              </w:rPr>
            </w:pPr>
            <w:r w:rsidRPr="00DF53B4">
              <w:rPr>
                <w:rFonts w:ascii="Arial" w:hAnsi="Arial" w:cs="Arial"/>
                <w:sz w:val="16"/>
                <w:szCs w:val="16"/>
              </w:rPr>
              <w:t>Adding Content headers to 180 Ringing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966E7C"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9474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0BD3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F7F74C" w14:textId="77777777" w:rsidR="00371FAD" w:rsidRPr="00DF53B4" w:rsidRDefault="00371FAD" w:rsidP="00371FAD">
            <w:pPr>
              <w:rPr>
                <w:rFonts w:ascii="Arial" w:hAnsi="Arial" w:cs="Arial"/>
                <w:sz w:val="16"/>
                <w:szCs w:val="16"/>
              </w:rPr>
            </w:pPr>
            <w:r w:rsidRPr="00DF53B4">
              <w:rPr>
                <w:rFonts w:ascii="Arial" w:hAnsi="Arial" w:cs="Arial"/>
                <w:sz w:val="16"/>
                <w:szCs w:val="16"/>
              </w:rPr>
              <w:t>R5-177068</w:t>
            </w:r>
          </w:p>
        </w:tc>
      </w:tr>
      <w:tr w:rsidR="00371FAD" w:rsidRPr="00DF53B4" w14:paraId="5EE852F6"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60720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702A70C" w14:textId="77777777" w:rsidR="00371FAD" w:rsidRPr="00DF53B4" w:rsidRDefault="00371FAD" w:rsidP="00371FAD">
            <w:pPr>
              <w:rPr>
                <w:rFonts w:ascii="Arial" w:hAnsi="Arial" w:cs="Arial"/>
                <w:sz w:val="16"/>
                <w:szCs w:val="16"/>
              </w:rPr>
            </w:pPr>
            <w:r w:rsidRPr="00DF53B4">
              <w:rPr>
                <w:rFonts w:ascii="Arial" w:hAnsi="Arial" w:cs="Arial"/>
                <w:sz w:val="16"/>
                <w:szCs w:val="16"/>
              </w:rPr>
              <w:t>RP-172217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CF358E" w14:textId="77777777" w:rsidR="00371FAD" w:rsidRPr="00DF53B4" w:rsidRDefault="00371FAD" w:rsidP="00371FAD">
            <w:pPr>
              <w:rPr>
                <w:rFonts w:ascii="Arial" w:hAnsi="Arial" w:cs="Arial"/>
                <w:sz w:val="16"/>
                <w:szCs w:val="16"/>
              </w:rPr>
            </w:pPr>
            <w:r w:rsidRPr="00DF53B4">
              <w:rPr>
                <w:rFonts w:ascii="Arial" w:hAnsi="Arial" w:cs="Arial"/>
                <w:sz w:val="16"/>
                <w:szCs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632EC"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1C5343"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new IMS eCall test case 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B30EC7"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4AAF2D"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2F24B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A16D3C" w14:textId="77777777" w:rsidR="00371FAD" w:rsidRPr="00DF53B4" w:rsidRDefault="00371FAD" w:rsidP="00371FAD">
            <w:pPr>
              <w:rPr>
                <w:rFonts w:ascii="Arial" w:hAnsi="Arial" w:cs="Arial"/>
                <w:sz w:val="16"/>
                <w:szCs w:val="16"/>
              </w:rPr>
            </w:pPr>
            <w:r w:rsidRPr="00DF53B4">
              <w:rPr>
                <w:rFonts w:ascii="Arial" w:hAnsi="Arial" w:cs="Arial"/>
                <w:sz w:val="16"/>
                <w:szCs w:val="16"/>
              </w:rPr>
              <w:t>R5-177070</w:t>
            </w:r>
          </w:p>
        </w:tc>
      </w:tr>
      <w:tr w:rsidR="00371FAD" w:rsidRPr="00DF53B4" w14:paraId="2F3E8869"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C3A21A"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2E8728"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03B67D" w14:textId="77777777" w:rsidR="00371FAD" w:rsidRPr="00DF53B4" w:rsidRDefault="00371FAD" w:rsidP="00371FAD">
            <w:pPr>
              <w:rPr>
                <w:rFonts w:ascii="Arial" w:hAnsi="Arial" w:cs="Arial"/>
                <w:sz w:val="16"/>
                <w:szCs w:val="16"/>
              </w:rPr>
            </w:pPr>
            <w:r w:rsidRPr="00DF53B4">
              <w:rPr>
                <w:rFonts w:ascii="Arial" w:hAnsi="Arial" w:cs="Arial"/>
                <w:sz w:val="16"/>
                <w:szCs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B2A7" w14:textId="77777777" w:rsidR="00371FAD" w:rsidRPr="00DF53B4" w:rsidRDefault="00371FAD" w:rsidP="00371FAD">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DE70F4"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Corrections regarding sess-version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A03AFF"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43A3B"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AAAFE"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BED001" w14:textId="77777777" w:rsidR="00371FAD" w:rsidRPr="00DF53B4" w:rsidRDefault="00371FAD" w:rsidP="00371FAD">
            <w:pPr>
              <w:rPr>
                <w:rFonts w:ascii="Arial" w:hAnsi="Arial" w:cs="Arial"/>
                <w:sz w:val="16"/>
                <w:szCs w:val="16"/>
              </w:rPr>
            </w:pPr>
            <w:r w:rsidRPr="00DF53B4">
              <w:rPr>
                <w:rFonts w:ascii="Arial" w:hAnsi="Arial" w:cs="Arial"/>
                <w:sz w:val="16"/>
                <w:szCs w:val="16"/>
              </w:rPr>
              <w:t>R5-177121</w:t>
            </w:r>
          </w:p>
        </w:tc>
      </w:tr>
      <w:tr w:rsidR="00371FAD" w:rsidRPr="00DF53B4" w14:paraId="7E348378"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03FA04"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C9B2512" w14:textId="77777777" w:rsidR="00371FAD" w:rsidRPr="00DF53B4" w:rsidRDefault="00371FAD" w:rsidP="00371FAD">
            <w:pPr>
              <w:rPr>
                <w:rFonts w:ascii="Arial" w:hAnsi="Arial" w:cs="Arial"/>
                <w:sz w:val="16"/>
                <w:szCs w:val="16"/>
              </w:rPr>
            </w:pPr>
            <w:r w:rsidRPr="00DF53B4">
              <w:rPr>
                <w:rFonts w:ascii="Arial" w:hAnsi="Arial" w:cs="Arial"/>
                <w:sz w:val="16"/>
                <w:szCs w:val="16"/>
              </w:rPr>
              <w:t>RP-172234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6EA1788" w14:textId="77777777" w:rsidR="00371FAD" w:rsidRPr="00DF53B4" w:rsidRDefault="00371FAD" w:rsidP="00371FAD">
            <w:pPr>
              <w:rPr>
                <w:rFonts w:ascii="Arial" w:hAnsi="Arial" w:cs="Arial"/>
                <w:sz w:val="16"/>
                <w:szCs w:val="16"/>
              </w:rPr>
            </w:pPr>
            <w:r w:rsidRPr="00DF53B4">
              <w:rPr>
                <w:rFonts w:ascii="Arial" w:hAnsi="Arial" w:cs="Arial"/>
                <w:sz w:val="16"/>
                <w:szCs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576C7" w14:textId="77777777" w:rsidR="00371FAD" w:rsidRPr="00DF53B4" w:rsidRDefault="00371FAD" w:rsidP="00371FAD">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FA76E0" w14:textId="77777777" w:rsidR="00371FAD" w:rsidRPr="00DF53B4" w:rsidRDefault="00371FAD" w:rsidP="00371FAD">
            <w:pPr>
              <w:rPr>
                <w:rFonts w:ascii="Arial" w:hAnsi="Arial" w:cs="Arial"/>
                <w:sz w:val="16"/>
                <w:szCs w:val="16"/>
              </w:rPr>
            </w:pPr>
            <w:r w:rsidRPr="00DF53B4">
              <w:rPr>
                <w:rFonts w:ascii="Arial" w:hAnsi="Arial" w:cs="Arial"/>
                <w:sz w:val="16"/>
                <w:szCs w:val="16"/>
              </w:rPr>
              <w:t>Correction to IMS Test Cases 19.4.5, 19.4.6 and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AF4D42"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3CDAA"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5FA26"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3A8CB3" w14:textId="77777777" w:rsidR="00371FAD" w:rsidRPr="00DF53B4" w:rsidRDefault="00371FAD" w:rsidP="00371FAD">
            <w:pPr>
              <w:rPr>
                <w:rFonts w:ascii="Arial" w:hAnsi="Arial" w:cs="Arial"/>
                <w:sz w:val="16"/>
                <w:szCs w:val="16"/>
              </w:rPr>
            </w:pPr>
            <w:r w:rsidRPr="00DF53B4">
              <w:rPr>
                <w:rFonts w:ascii="Arial" w:hAnsi="Arial" w:cs="Arial"/>
                <w:sz w:val="16"/>
                <w:szCs w:val="16"/>
              </w:rPr>
              <w:t>R5-177122</w:t>
            </w:r>
          </w:p>
        </w:tc>
      </w:tr>
      <w:tr w:rsidR="00371FAD" w:rsidRPr="00DF53B4" w14:paraId="1E32EB0C"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A487A2"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F42134" w14:textId="77777777" w:rsidR="00371FAD" w:rsidRPr="00DF53B4" w:rsidRDefault="00371FAD" w:rsidP="00371FAD">
            <w:pPr>
              <w:rPr>
                <w:rFonts w:ascii="Arial" w:hAnsi="Arial" w:cs="Arial"/>
                <w:sz w:val="16"/>
                <w:szCs w:val="16"/>
              </w:rPr>
            </w:pPr>
            <w:r w:rsidRPr="00DF53B4">
              <w:rPr>
                <w:rFonts w:ascii="Arial" w:hAnsi="Arial" w:cs="Arial"/>
                <w:sz w:val="16"/>
                <w:szCs w:val="16"/>
              </w:rPr>
              <w:t>RP-172234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1AA8915" w14:textId="77777777" w:rsidR="00371FAD" w:rsidRPr="00DF53B4" w:rsidRDefault="00371FAD" w:rsidP="00371FAD">
            <w:pPr>
              <w:rPr>
                <w:rFonts w:ascii="Arial" w:hAnsi="Arial" w:cs="Arial"/>
                <w:sz w:val="16"/>
                <w:szCs w:val="16"/>
              </w:rPr>
            </w:pPr>
            <w:r w:rsidRPr="00DF53B4">
              <w:rPr>
                <w:rFonts w:ascii="Arial" w:hAnsi="Arial" w:cs="Arial"/>
                <w:sz w:val="16"/>
                <w:szCs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99F28" w14:textId="77777777" w:rsidR="00371FAD" w:rsidRPr="00DF53B4" w:rsidRDefault="00371FAD" w:rsidP="00371FAD">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3B81AB" w14:textId="77777777" w:rsidR="00371FAD" w:rsidRPr="00DF53B4" w:rsidRDefault="00371FAD" w:rsidP="00371FAD">
            <w:pPr>
              <w:rPr>
                <w:rFonts w:ascii="Arial" w:hAnsi="Arial" w:cs="Arial"/>
                <w:sz w:val="16"/>
                <w:szCs w:val="16"/>
              </w:rPr>
            </w:pPr>
            <w:r w:rsidRPr="00DF53B4">
              <w:rPr>
                <w:rFonts w:ascii="Arial" w:hAnsi="Arial" w:cs="Arial"/>
                <w:sz w:val="16"/>
                <w:szCs w:val="16"/>
              </w:rPr>
              <w:t>Addition of Generic Test Procedures C.32a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EA698B"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DFCCF7"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706E8"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60D0B0" w14:textId="77777777" w:rsidR="00371FAD" w:rsidRPr="00DF53B4" w:rsidRDefault="00371FAD" w:rsidP="00371FAD">
            <w:pPr>
              <w:rPr>
                <w:rFonts w:ascii="Arial" w:hAnsi="Arial" w:cs="Arial"/>
                <w:sz w:val="16"/>
                <w:szCs w:val="16"/>
              </w:rPr>
            </w:pPr>
            <w:r w:rsidRPr="00DF53B4">
              <w:rPr>
                <w:rFonts w:ascii="Arial" w:hAnsi="Arial" w:cs="Arial"/>
                <w:sz w:val="16"/>
                <w:szCs w:val="16"/>
              </w:rPr>
              <w:t>R5-177124</w:t>
            </w:r>
          </w:p>
        </w:tc>
      </w:tr>
      <w:tr w:rsidR="00371FAD" w:rsidRPr="00DF53B4" w14:paraId="2BB5D4FA" w14:textId="77777777" w:rsidTr="00371FA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6FEF9F" w14:textId="77777777" w:rsidR="00371FAD" w:rsidRPr="00DF53B4" w:rsidRDefault="00371FAD" w:rsidP="00371FAD">
            <w:pPr>
              <w:rPr>
                <w:rFonts w:ascii="Arial" w:hAnsi="Arial" w:cs="Arial"/>
                <w:sz w:val="16"/>
                <w:szCs w:val="16"/>
              </w:rPr>
            </w:pPr>
            <w:r w:rsidRPr="00DF53B4">
              <w:rPr>
                <w:rFonts w:ascii="Arial" w:hAnsi="Arial" w:cs="Arial"/>
                <w:sz w:val="16"/>
                <w:szCs w:val="16"/>
              </w:rPr>
              <w:t>RP-78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B486C72" w14:textId="77777777" w:rsidR="00371FAD" w:rsidRPr="00DF53B4" w:rsidRDefault="00371FAD" w:rsidP="00371FAD">
            <w:pPr>
              <w:rPr>
                <w:rFonts w:ascii="Arial" w:hAnsi="Arial" w:cs="Arial"/>
                <w:sz w:val="16"/>
                <w:szCs w:val="16"/>
              </w:rPr>
            </w:pPr>
            <w:r w:rsidRPr="00DF53B4">
              <w:rPr>
                <w:rFonts w:ascii="Arial" w:hAnsi="Arial" w:cs="Arial"/>
                <w:sz w:val="16"/>
                <w:szCs w:val="16"/>
              </w:rPr>
              <w:t>RP-172233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752867" w14:textId="77777777" w:rsidR="00371FAD" w:rsidRPr="00DF53B4" w:rsidRDefault="00371FAD" w:rsidP="00371FAD">
            <w:pPr>
              <w:rPr>
                <w:rFonts w:ascii="Arial" w:hAnsi="Arial" w:cs="Arial"/>
                <w:sz w:val="16"/>
                <w:szCs w:val="16"/>
              </w:rPr>
            </w:pPr>
            <w:r w:rsidRPr="00DF53B4">
              <w:rPr>
                <w:rFonts w:ascii="Arial" w:hAnsi="Arial" w:cs="Arial"/>
                <w:sz w:val="16"/>
                <w:szCs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BF332" w14:textId="77777777" w:rsidR="00371FAD" w:rsidRPr="00DF53B4" w:rsidRDefault="00371FAD" w:rsidP="00371FAD">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CDC810" w14:textId="77777777" w:rsidR="00371FAD" w:rsidRPr="00DF53B4" w:rsidRDefault="00371FAD" w:rsidP="00371FAD">
            <w:pPr>
              <w:rPr>
                <w:rFonts w:ascii="Arial" w:hAnsi="Arial" w:cs="Arial"/>
                <w:sz w:val="16"/>
                <w:szCs w:val="16"/>
              </w:rPr>
            </w:pPr>
            <w:r w:rsidRPr="00DF53B4">
              <w:rPr>
                <w:rFonts w:ascii="Arial" w:hAnsi="Arial" w:cs="Arial"/>
                <w:sz w:val="16"/>
                <w:szCs w:val="16"/>
              </w:rPr>
              <w:t>Make audio feature tag dependent on dedicated PICS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0F43E" w14:textId="77777777" w:rsidR="00371FAD" w:rsidRPr="00DF53B4" w:rsidRDefault="00371FAD" w:rsidP="00371FAD">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6AD9C"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F379F" w14:textId="77777777" w:rsidR="00371FAD" w:rsidRPr="00DF53B4" w:rsidRDefault="00371FAD" w:rsidP="00371FAD">
            <w:pPr>
              <w:pStyle w:val="TAL"/>
              <w:rPr>
                <w:rFonts w:cs="Arial"/>
                <w:sz w:val="16"/>
                <w:szCs w:val="16"/>
                <w:lang w:eastAsia="en-US"/>
              </w:rPr>
            </w:pPr>
            <w:r w:rsidRPr="00DF53B4">
              <w:rPr>
                <w:rFonts w:cs="Arial"/>
                <w:sz w:val="16"/>
                <w:szCs w:val="16"/>
                <w:lang w:eastAsia="en-US"/>
              </w:rPr>
              <w:t>14.1.0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65DC01" w14:textId="77777777" w:rsidR="00371FAD" w:rsidRPr="00DF53B4" w:rsidRDefault="00371FAD" w:rsidP="00371FAD">
            <w:pPr>
              <w:rPr>
                <w:rFonts w:ascii="Arial" w:hAnsi="Arial" w:cs="Arial"/>
                <w:sz w:val="16"/>
                <w:szCs w:val="16"/>
              </w:rPr>
            </w:pPr>
            <w:r w:rsidRPr="00DF53B4">
              <w:rPr>
                <w:rFonts w:ascii="Arial" w:hAnsi="Arial" w:cs="Arial"/>
                <w:sz w:val="16"/>
                <w:szCs w:val="16"/>
              </w:rPr>
              <w:t>R5-177127</w:t>
            </w:r>
          </w:p>
        </w:tc>
      </w:tr>
      <w:tr w:rsidR="00657A9B" w:rsidRPr="00DF53B4" w14:paraId="51F7DA4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9B840A6"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952B99" w14:textId="77777777" w:rsidR="00657A9B" w:rsidRPr="00DF53B4" w:rsidRDefault="00657A9B" w:rsidP="00657A9B">
            <w:pPr>
              <w:rPr>
                <w:rFonts w:ascii="Arial" w:hAnsi="Arial" w:cs="Arial"/>
                <w:sz w:val="16"/>
                <w:szCs w:val="16"/>
              </w:rPr>
            </w:pPr>
            <w:r w:rsidRPr="00DF53B4">
              <w:rPr>
                <w:rFonts w:ascii="Arial" w:hAnsi="Arial" w:cs="Arial"/>
                <w:sz w:val="16"/>
                <w:szCs w:val="16"/>
              </w:rPr>
              <w:t>RP-180109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B659D5" w14:textId="77777777" w:rsidR="00657A9B" w:rsidRPr="00DF53B4" w:rsidRDefault="00657A9B" w:rsidP="00657A9B">
            <w:pPr>
              <w:rPr>
                <w:rFonts w:ascii="Arial" w:hAnsi="Arial" w:cs="Arial"/>
                <w:sz w:val="16"/>
                <w:szCs w:val="16"/>
              </w:rPr>
            </w:pPr>
            <w:r w:rsidRPr="00DF53B4">
              <w:rPr>
                <w:rFonts w:ascii="Arial" w:hAnsi="Arial" w:cs="Arial"/>
                <w:sz w:val="16"/>
                <w:szCs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24A1"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0073630" w14:textId="77777777" w:rsidR="00657A9B" w:rsidRPr="00DF53B4" w:rsidRDefault="00657A9B" w:rsidP="00657A9B">
            <w:pPr>
              <w:rPr>
                <w:rFonts w:ascii="Arial" w:hAnsi="Arial" w:cs="Arial"/>
                <w:sz w:val="16"/>
                <w:szCs w:val="16"/>
              </w:rPr>
            </w:pPr>
            <w:r w:rsidRPr="00DF53B4">
              <w:rPr>
                <w:rFonts w:ascii="Arial" w:hAnsi="Arial" w:cs="Arial"/>
                <w:sz w:val="16"/>
                <w:szCs w:val="16"/>
              </w:rPr>
              <w:t>Editorial update of headers for UE category M1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B6B976"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5BE9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E18E1"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2D17D2" w14:textId="77777777" w:rsidR="00657A9B" w:rsidRPr="00DF53B4" w:rsidRDefault="00657A9B" w:rsidP="00657A9B">
            <w:pPr>
              <w:rPr>
                <w:rFonts w:ascii="Arial" w:hAnsi="Arial" w:cs="Arial"/>
                <w:sz w:val="16"/>
                <w:szCs w:val="16"/>
              </w:rPr>
            </w:pPr>
            <w:r w:rsidRPr="00DF53B4">
              <w:rPr>
                <w:rFonts w:ascii="Arial" w:hAnsi="Arial" w:cs="Arial"/>
                <w:sz w:val="16"/>
                <w:szCs w:val="16"/>
              </w:rPr>
              <w:t>R5-180229</w:t>
            </w:r>
          </w:p>
        </w:tc>
      </w:tr>
      <w:tr w:rsidR="00657A9B" w:rsidRPr="00DF53B4" w14:paraId="14D1E007"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7EEED4"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9D0499"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C6234B" w14:textId="77777777" w:rsidR="00657A9B" w:rsidRPr="00DF53B4" w:rsidRDefault="00657A9B" w:rsidP="00657A9B">
            <w:pPr>
              <w:rPr>
                <w:rFonts w:ascii="Arial" w:hAnsi="Arial" w:cs="Arial"/>
                <w:sz w:val="16"/>
                <w:szCs w:val="16"/>
              </w:rPr>
            </w:pPr>
            <w:r w:rsidRPr="00DF53B4">
              <w:rPr>
                <w:rFonts w:ascii="Arial" w:hAnsi="Arial" w:cs="Arial"/>
                <w:sz w:val="16"/>
                <w:szCs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4D98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65ABFE1" w14:textId="77777777" w:rsidR="00657A9B" w:rsidRPr="00DF53B4" w:rsidRDefault="00657A9B" w:rsidP="00657A9B">
            <w:pPr>
              <w:rPr>
                <w:rFonts w:ascii="Arial" w:hAnsi="Arial" w:cs="Arial"/>
                <w:sz w:val="16"/>
                <w:szCs w:val="16"/>
              </w:rPr>
            </w:pPr>
            <w:r w:rsidRPr="00DF53B4">
              <w:rPr>
                <w:rFonts w:ascii="Arial" w:hAnsi="Arial" w:cs="Arial"/>
                <w:sz w:val="16"/>
                <w:szCs w:val="16"/>
              </w:rPr>
              <w:t>Expired grace period for session timer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27FE36C"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4610E"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C201E"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78E410" w14:textId="77777777" w:rsidR="00657A9B" w:rsidRPr="00DF53B4" w:rsidRDefault="00657A9B" w:rsidP="00657A9B">
            <w:pPr>
              <w:rPr>
                <w:rFonts w:ascii="Arial" w:hAnsi="Arial" w:cs="Arial"/>
                <w:sz w:val="16"/>
                <w:szCs w:val="16"/>
              </w:rPr>
            </w:pPr>
            <w:r w:rsidRPr="00DF53B4">
              <w:rPr>
                <w:rFonts w:ascii="Arial" w:hAnsi="Arial" w:cs="Arial"/>
                <w:sz w:val="16"/>
                <w:szCs w:val="16"/>
              </w:rPr>
              <w:t>R5-180230</w:t>
            </w:r>
          </w:p>
        </w:tc>
      </w:tr>
      <w:tr w:rsidR="00657A9B" w:rsidRPr="00DF53B4" w14:paraId="48B39BDD"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8C3872"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5E4753"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E33A29" w14:textId="77777777" w:rsidR="00657A9B" w:rsidRPr="00DF53B4" w:rsidRDefault="00657A9B" w:rsidP="00657A9B">
            <w:pPr>
              <w:rPr>
                <w:rFonts w:ascii="Arial" w:hAnsi="Arial" w:cs="Arial"/>
                <w:sz w:val="16"/>
                <w:szCs w:val="16"/>
              </w:rPr>
            </w:pPr>
            <w:r w:rsidRPr="00DF53B4">
              <w:rPr>
                <w:rFonts w:ascii="Arial" w:hAnsi="Arial" w:cs="Arial"/>
                <w:sz w:val="16"/>
                <w:szCs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AE5C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18EB812" w14:textId="77777777" w:rsidR="00657A9B" w:rsidRPr="00DF53B4" w:rsidRDefault="00657A9B" w:rsidP="00657A9B">
            <w:pPr>
              <w:rPr>
                <w:rFonts w:ascii="Arial" w:hAnsi="Arial" w:cs="Arial"/>
                <w:sz w:val="16"/>
                <w:szCs w:val="16"/>
              </w:rPr>
            </w:pPr>
            <w:r w:rsidRPr="00DF53B4">
              <w:rPr>
                <w:rFonts w:ascii="Arial" w:hAnsi="Arial" w:cs="Arial"/>
                <w:sz w:val="16"/>
                <w:szCs w:val="16"/>
              </w:rPr>
              <w:t>Update audio media requirements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387922"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BEB1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C68DD3"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3BA19B" w14:textId="77777777" w:rsidR="00657A9B" w:rsidRPr="00DF53B4" w:rsidRDefault="00657A9B" w:rsidP="00657A9B">
            <w:pPr>
              <w:rPr>
                <w:rFonts w:ascii="Arial" w:hAnsi="Arial" w:cs="Arial"/>
                <w:sz w:val="16"/>
                <w:szCs w:val="16"/>
              </w:rPr>
            </w:pPr>
            <w:r w:rsidRPr="00DF53B4">
              <w:rPr>
                <w:rFonts w:ascii="Arial" w:hAnsi="Arial" w:cs="Arial"/>
                <w:sz w:val="16"/>
                <w:szCs w:val="16"/>
              </w:rPr>
              <w:t>R5-180231</w:t>
            </w:r>
          </w:p>
        </w:tc>
      </w:tr>
      <w:tr w:rsidR="00657A9B" w:rsidRPr="00DF53B4" w14:paraId="5F4F9D4D"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D6F3DFC"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9B814"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078E56" w14:textId="77777777" w:rsidR="00657A9B" w:rsidRPr="00DF53B4" w:rsidRDefault="00657A9B" w:rsidP="00657A9B">
            <w:pPr>
              <w:rPr>
                <w:rFonts w:ascii="Arial" w:hAnsi="Arial" w:cs="Arial"/>
                <w:sz w:val="16"/>
                <w:szCs w:val="16"/>
              </w:rPr>
            </w:pPr>
            <w:r w:rsidRPr="00DF53B4">
              <w:rPr>
                <w:rFonts w:ascii="Arial" w:hAnsi="Arial" w:cs="Arial"/>
                <w:sz w:val="16"/>
                <w:szCs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C667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249CCE"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Communication Forwarding on non reply regarding codec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A06B0C"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76787"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B7A69"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3FC36" w14:textId="77777777" w:rsidR="00657A9B" w:rsidRPr="00DF53B4" w:rsidRDefault="00657A9B" w:rsidP="00657A9B">
            <w:pPr>
              <w:rPr>
                <w:rFonts w:ascii="Arial" w:hAnsi="Arial" w:cs="Arial"/>
                <w:sz w:val="16"/>
                <w:szCs w:val="16"/>
              </w:rPr>
            </w:pPr>
            <w:r w:rsidRPr="00DF53B4">
              <w:rPr>
                <w:rFonts w:ascii="Arial" w:hAnsi="Arial" w:cs="Arial"/>
                <w:sz w:val="16"/>
                <w:szCs w:val="16"/>
              </w:rPr>
              <w:t>R5-180327</w:t>
            </w:r>
          </w:p>
        </w:tc>
      </w:tr>
      <w:tr w:rsidR="00657A9B" w:rsidRPr="00DF53B4" w14:paraId="1D0A9270"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526C37"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0E3A45"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DE3D10" w14:textId="77777777" w:rsidR="00657A9B" w:rsidRPr="00DF53B4" w:rsidRDefault="00657A9B" w:rsidP="00657A9B">
            <w:pPr>
              <w:rPr>
                <w:rFonts w:ascii="Arial" w:hAnsi="Arial" w:cs="Arial"/>
                <w:sz w:val="16"/>
                <w:szCs w:val="16"/>
              </w:rPr>
            </w:pPr>
            <w:r w:rsidRPr="00DF53B4">
              <w:rPr>
                <w:rFonts w:ascii="Arial" w:hAnsi="Arial" w:cs="Arial"/>
                <w:sz w:val="16"/>
                <w:szCs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95A0A"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60198F" w14:textId="77777777" w:rsidR="00657A9B" w:rsidRPr="00DF53B4" w:rsidRDefault="00657A9B" w:rsidP="00657A9B">
            <w:pPr>
              <w:rPr>
                <w:rFonts w:ascii="Arial" w:hAnsi="Arial" w:cs="Arial"/>
                <w:sz w:val="16"/>
                <w:szCs w:val="16"/>
              </w:rPr>
            </w:pPr>
            <w:r w:rsidRPr="00DF53B4">
              <w:rPr>
                <w:rFonts w:ascii="Arial" w:hAnsi="Arial" w:cs="Arial"/>
                <w:sz w:val="16"/>
                <w:szCs w:val="16"/>
              </w:rPr>
              <w:t>Fixing step numbering of generic function being used in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C15A51"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2A752"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9E31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1984DA" w14:textId="77777777" w:rsidR="00657A9B" w:rsidRPr="00DF53B4" w:rsidRDefault="00657A9B" w:rsidP="00657A9B">
            <w:pPr>
              <w:rPr>
                <w:rFonts w:ascii="Arial" w:hAnsi="Arial" w:cs="Arial"/>
                <w:sz w:val="16"/>
                <w:szCs w:val="16"/>
              </w:rPr>
            </w:pPr>
            <w:r w:rsidRPr="00DF53B4">
              <w:rPr>
                <w:rFonts w:ascii="Arial" w:hAnsi="Arial" w:cs="Arial"/>
                <w:sz w:val="16"/>
                <w:szCs w:val="16"/>
              </w:rPr>
              <w:t>R5-180431</w:t>
            </w:r>
          </w:p>
        </w:tc>
      </w:tr>
      <w:tr w:rsidR="00657A9B" w:rsidRPr="00DF53B4" w14:paraId="33E0F090"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A09440"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064329D"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F6A94B" w14:textId="77777777" w:rsidR="00657A9B" w:rsidRPr="00DF53B4" w:rsidRDefault="00657A9B" w:rsidP="00657A9B">
            <w:pPr>
              <w:rPr>
                <w:rFonts w:ascii="Arial" w:hAnsi="Arial" w:cs="Arial"/>
                <w:sz w:val="16"/>
                <w:szCs w:val="16"/>
              </w:rPr>
            </w:pPr>
            <w:r w:rsidRPr="00DF53B4">
              <w:rPr>
                <w:rFonts w:ascii="Arial" w:hAnsi="Arial" w:cs="Arial"/>
                <w:sz w:val="16"/>
                <w:szCs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C9908A"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BAE65B"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 to IMS test case 19.4.7 regarding port in Record-Route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24244D"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15F63"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05226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0556D5" w14:textId="77777777" w:rsidR="00657A9B" w:rsidRPr="00DF53B4" w:rsidRDefault="00657A9B" w:rsidP="00657A9B">
            <w:pPr>
              <w:rPr>
                <w:rFonts w:ascii="Arial" w:hAnsi="Arial" w:cs="Arial"/>
                <w:sz w:val="16"/>
                <w:szCs w:val="16"/>
              </w:rPr>
            </w:pPr>
            <w:r w:rsidRPr="00DF53B4">
              <w:rPr>
                <w:rFonts w:ascii="Arial" w:hAnsi="Arial" w:cs="Arial"/>
                <w:sz w:val="16"/>
                <w:szCs w:val="16"/>
              </w:rPr>
              <w:t>R5-180433</w:t>
            </w:r>
          </w:p>
        </w:tc>
      </w:tr>
      <w:tr w:rsidR="00657A9B" w:rsidRPr="00DF53B4" w14:paraId="055EF26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798D37"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2B6D11"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040935" w14:textId="77777777" w:rsidR="00657A9B" w:rsidRPr="00DF53B4" w:rsidRDefault="00657A9B" w:rsidP="00657A9B">
            <w:pPr>
              <w:rPr>
                <w:rFonts w:ascii="Arial" w:hAnsi="Arial" w:cs="Arial"/>
                <w:sz w:val="16"/>
                <w:szCs w:val="16"/>
              </w:rPr>
            </w:pPr>
            <w:r w:rsidRPr="00DF53B4">
              <w:rPr>
                <w:rFonts w:ascii="Arial" w:hAnsi="Arial" w:cs="Arial"/>
                <w:sz w:val="16"/>
                <w:szCs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1FC9C"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A4DC05"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Conferencing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995C26"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0D75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25E5B"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A878D" w14:textId="77777777" w:rsidR="00657A9B" w:rsidRPr="00DF53B4" w:rsidRDefault="00657A9B" w:rsidP="00657A9B">
            <w:pPr>
              <w:rPr>
                <w:rFonts w:ascii="Arial" w:hAnsi="Arial" w:cs="Arial"/>
                <w:sz w:val="16"/>
                <w:szCs w:val="16"/>
              </w:rPr>
            </w:pPr>
            <w:r w:rsidRPr="00DF53B4">
              <w:rPr>
                <w:rFonts w:ascii="Arial" w:hAnsi="Arial" w:cs="Arial"/>
                <w:sz w:val="16"/>
                <w:szCs w:val="16"/>
              </w:rPr>
              <w:t>R5-180434</w:t>
            </w:r>
          </w:p>
        </w:tc>
      </w:tr>
      <w:tr w:rsidR="00657A9B" w:rsidRPr="00DF53B4" w14:paraId="2E50DFCB"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87475F"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C9C015"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DAC4CB" w14:textId="77777777" w:rsidR="00657A9B" w:rsidRPr="00DF53B4" w:rsidRDefault="00657A9B" w:rsidP="00657A9B">
            <w:pPr>
              <w:rPr>
                <w:rFonts w:ascii="Arial" w:hAnsi="Arial" w:cs="Arial"/>
                <w:sz w:val="16"/>
                <w:szCs w:val="16"/>
              </w:rPr>
            </w:pPr>
            <w:r w:rsidRPr="00DF53B4">
              <w:rPr>
                <w:rFonts w:ascii="Arial" w:hAnsi="Arial" w:cs="Arial"/>
                <w:sz w:val="16"/>
                <w:szCs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C4715"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FFD855"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Converged IP Communications test case I.8.1d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1AF757"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8FA2DD"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7E575"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DA85EE" w14:textId="77777777" w:rsidR="00657A9B" w:rsidRPr="00DF53B4" w:rsidRDefault="00657A9B" w:rsidP="00657A9B">
            <w:pPr>
              <w:rPr>
                <w:rFonts w:ascii="Arial" w:hAnsi="Arial" w:cs="Arial"/>
                <w:sz w:val="16"/>
                <w:szCs w:val="16"/>
              </w:rPr>
            </w:pPr>
            <w:r w:rsidRPr="00DF53B4">
              <w:rPr>
                <w:rFonts w:ascii="Arial" w:hAnsi="Arial" w:cs="Arial"/>
                <w:sz w:val="16"/>
                <w:szCs w:val="16"/>
              </w:rPr>
              <w:t>R5-180483</w:t>
            </w:r>
          </w:p>
        </w:tc>
      </w:tr>
      <w:tr w:rsidR="00657A9B" w:rsidRPr="00DF53B4" w14:paraId="021F3835"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A62A89"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BAC806"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986A92" w14:textId="77777777" w:rsidR="00657A9B" w:rsidRPr="00DF53B4" w:rsidRDefault="00657A9B" w:rsidP="00657A9B">
            <w:pPr>
              <w:rPr>
                <w:rFonts w:ascii="Arial" w:hAnsi="Arial" w:cs="Arial"/>
                <w:sz w:val="16"/>
                <w:szCs w:val="16"/>
              </w:rPr>
            </w:pPr>
            <w:r w:rsidRPr="00DF53B4">
              <w:rPr>
                <w:rFonts w:ascii="Arial" w:hAnsi="Arial" w:cs="Arial"/>
                <w:sz w:val="16"/>
                <w:szCs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D1518"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5EFA15"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19.4.5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ACD297"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17D85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D2D07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93C5FD" w14:textId="77777777" w:rsidR="00657A9B" w:rsidRPr="00DF53B4" w:rsidRDefault="00657A9B" w:rsidP="00657A9B">
            <w:pPr>
              <w:rPr>
                <w:rFonts w:ascii="Arial" w:hAnsi="Arial" w:cs="Arial"/>
                <w:sz w:val="16"/>
                <w:szCs w:val="16"/>
              </w:rPr>
            </w:pPr>
            <w:r w:rsidRPr="00DF53B4">
              <w:rPr>
                <w:rFonts w:ascii="Arial" w:hAnsi="Arial" w:cs="Arial"/>
                <w:sz w:val="16"/>
                <w:szCs w:val="16"/>
              </w:rPr>
              <w:t>R5-180492</w:t>
            </w:r>
          </w:p>
        </w:tc>
      </w:tr>
      <w:tr w:rsidR="00657A9B" w:rsidRPr="00DF53B4" w14:paraId="79B4D71C"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BBECB3"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743F48" w14:textId="77777777" w:rsidR="00657A9B" w:rsidRPr="00DF53B4" w:rsidRDefault="00657A9B" w:rsidP="00657A9B">
            <w:pPr>
              <w:rPr>
                <w:rFonts w:ascii="Arial" w:hAnsi="Arial" w:cs="Arial"/>
                <w:sz w:val="16"/>
                <w:szCs w:val="16"/>
              </w:rPr>
            </w:pPr>
            <w:r w:rsidRPr="00DF53B4">
              <w:rPr>
                <w:rFonts w:ascii="Arial" w:hAnsi="Arial" w:cs="Arial"/>
                <w:sz w:val="16"/>
                <w:szCs w:val="16"/>
              </w:rPr>
              <w:t>RP-180109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AC9D18" w14:textId="77777777" w:rsidR="00657A9B" w:rsidRPr="00DF53B4" w:rsidRDefault="00657A9B" w:rsidP="00657A9B">
            <w:pPr>
              <w:rPr>
                <w:rFonts w:ascii="Arial" w:hAnsi="Arial" w:cs="Arial"/>
                <w:sz w:val="16"/>
                <w:szCs w:val="16"/>
              </w:rPr>
            </w:pPr>
            <w:r w:rsidRPr="00DF53B4">
              <w:rPr>
                <w:rFonts w:ascii="Arial" w:hAnsi="Arial" w:cs="Arial"/>
                <w:sz w:val="16"/>
                <w:szCs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3824E"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7AA2FC" w14:textId="77777777" w:rsidR="00657A9B" w:rsidRPr="00DF53B4" w:rsidRDefault="00657A9B" w:rsidP="00657A9B">
            <w:pPr>
              <w:rPr>
                <w:rFonts w:ascii="Arial" w:hAnsi="Arial" w:cs="Arial"/>
                <w:sz w:val="16"/>
                <w:szCs w:val="16"/>
              </w:rPr>
            </w:pPr>
            <w:r w:rsidRPr="00DF53B4">
              <w:rPr>
                <w:rFonts w:ascii="Arial" w:hAnsi="Arial" w:cs="Arial"/>
                <w:sz w:val="16"/>
                <w:szCs w:val="16"/>
              </w:rPr>
              <w:t>Fixing cross reference for audio media feature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CB5D51"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78FA5"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E6EA8"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7E1F8" w14:textId="77777777" w:rsidR="00657A9B" w:rsidRPr="00DF53B4" w:rsidRDefault="00657A9B" w:rsidP="00657A9B">
            <w:pPr>
              <w:rPr>
                <w:rFonts w:ascii="Arial" w:hAnsi="Arial" w:cs="Arial"/>
                <w:sz w:val="16"/>
                <w:szCs w:val="16"/>
              </w:rPr>
            </w:pPr>
            <w:r w:rsidRPr="00DF53B4">
              <w:rPr>
                <w:rFonts w:ascii="Arial" w:hAnsi="Arial" w:cs="Arial"/>
                <w:sz w:val="16"/>
                <w:szCs w:val="16"/>
              </w:rPr>
              <w:t>R5-180494</w:t>
            </w:r>
          </w:p>
        </w:tc>
      </w:tr>
      <w:tr w:rsidR="00657A9B" w:rsidRPr="00DF53B4" w14:paraId="47954636"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AD3C4B"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EECB1B"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F2BE0C" w14:textId="77777777" w:rsidR="00657A9B" w:rsidRPr="00DF53B4" w:rsidRDefault="00657A9B" w:rsidP="00657A9B">
            <w:pPr>
              <w:rPr>
                <w:rFonts w:ascii="Arial" w:hAnsi="Arial" w:cs="Arial"/>
                <w:sz w:val="16"/>
                <w:szCs w:val="16"/>
              </w:rPr>
            </w:pPr>
            <w:r w:rsidRPr="00DF53B4">
              <w:rPr>
                <w:rFonts w:ascii="Arial" w:hAnsi="Arial" w:cs="Arial"/>
                <w:sz w:val="16"/>
                <w:szCs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1BA49"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0459E2" w14:textId="77777777" w:rsidR="00657A9B" w:rsidRPr="00DF53B4" w:rsidRDefault="00657A9B" w:rsidP="00657A9B">
            <w:pPr>
              <w:rPr>
                <w:rFonts w:ascii="Arial" w:hAnsi="Arial" w:cs="Arial"/>
                <w:sz w:val="16"/>
                <w:szCs w:val="16"/>
              </w:rPr>
            </w:pPr>
            <w:r w:rsidRPr="00DF53B4">
              <w:rPr>
                <w:rFonts w:ascii="Arial" w:hAnsi="Arial" w:cs="Arial"/>
                <w:sz w:val="16"/>
                <w:szCs w:val="16"/>
              </w:rPr>
              <w:t>Clarification to A.3.1 regarding the Contact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6F92B5D"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156B7"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892B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D0F6B5" w14:textId="77777777" w:rsidR="00657A9B" w:rsidRPr="00DF53B4" w:rsidRDefault="00657A9B" w:rsidP="00657A9B">
            <w:pPr>
              <w:rPr>
                <w:rFonts w:ascii="Arial" w:hAnsi="Arial" w:cs="Arial"/>
                <w:sz w:val="16"/>
                <w:szCs w:val="16"/>
              </w:rPr>
            </w:pPr>
            <w:r w:rsidRPr="00DF53B4">
              <w:rPr>
                <w:rFonts w:ascii="Arial" w:hAnsi="Arial" w:cs="Arial"/>
                <w:sz w:val="16"/>
                <w:szCs w:val="16"/>
              </w:rPr>
              <w:t>R5-180507</w:t>
            </w:r>
          </w:p>
        </w:tc>
      </w:tr>
      <w:tr w:rsidR="00657A9B" w:rsidRPr="00DF53B4" w14:paraId="1EC3B6A1"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B351E5"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599496"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A60287" w14:textId="77777777" w:rsidR="00657A9B" w:rsidRPr="00DF53B4" w:rsidRDefault="00657A9B" w:rsidP="00657A9B">
            <w:pPr>
              <w:rPr>
                <w:rFonts w:ascii="Arial" w:hAnsi="Arial" w:cs="Arial"/>
                <w:sz w:val="16"/>
                <w:szCs w:val="16"/>
              </w:rPr>
            </w:pPr>
            <w:r w:rsidRPr="00DF53B4">
              <w:rPr>
                <w:rFonts w:ascii="Arial" w:hAnsi="Arial" w:cs="Arial"/>
                <w:sz w:val="16"/>
                <w:szCs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BCC30"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50A6E"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G.8.1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BDF242"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38EB6"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6D9EC"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630BAD" w14:textId="77777777" w:rsidR="00657A9B" w:rsidRPr="00DF53B4" w:rsidRDefault="00657A9B" w:rsidP="00657A9B">
            <w:pPr>
              <w:rPr>
                <w:rFonts w:ascii="Arial" w:hAnsi="Arial" w:cs="Arial"/>
                <w:sz w:val="16"/>
                <w:szCs w:val="16"/>
              </w:rPr>
            </w:pPr>
            <w:r w:rsidRPr="00DF53B4">
              <w:rPr>
                <w:rFonts w:ascii="Arial" w:hAnsi="Arial" w:cs="Arial"/>
                <w:sz w:val="16"/>
                <w:szCs w:val="16"/>
              </w:rPr>
              <w:t>R5-180512</w:t>
            </w:r>
          </w:p>
        </w:tc>
      </w:tr>
      <w:tr w:rsidR="00657A9B" w:rsidRPr="00DF53B4" w14:paraId="4991139A"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41FC9A"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849009" w14:textId="77777777" w:rsidR="00657A9B" w:rsidRPr="00DF53B4" w:rsidRDefault="00657A9B" w:rsidP="00657A9B">
            <w:pPr>
              <w:rPr>
                <w:rFonts w:ascii="Arial" w:hAnsi="Arial" w:cs="Arial"/>
                <w:sz w:val="16"/>
                <w:szCs w:val="16"/>
              </w:rPr>
            </w:pPr>
            <w:r w:rsidRPr="00DF53B4">
              <w:rPr>
                <w:rFonts w:ascii="Arial" w:hAnsi="Arial" w:cs="Arial"/>
                <w:sz w:val="16"/>
                <w:szCs w:val="16"/>
              </w:rPr>
              <w:t>RP-180108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B969F47" w14:textId="77777777" w:rsidR="00657A9B" w:rsidRPr="00DF53B4" w:rsidRDefault="00657A9B" w:rsidP="00657A9B">
            <w:pPr>
              <w:rPr>
                <w:rFonts w:ascii="Arial" w:hAnsi="Arial" w:cs="Arial"/>
                <w:sz w:val="16"/>
                <w:szCs w:val="16"/>
              </w:rPr>
            </w:pPr>
            <w:r w:rsidRPr="00DF53B4">
              <w:rPr>
                <w:rFonts w:ascii="Arial" w:hAnsi="Arial" w:cs="Arial"/>
                <w:sz w:val="16"/>
                <w:szCs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96A37"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1CB0E6" w14:textId="77777777" w:rsidR="00657A9B" w:rsidRPr="00DF53B4" w:rsidRDefault="00657A9B" w:rsidP="00657A9B">
            <w:pPr>
              <w:rPr>
                <w:rFonts w:ascii="Arial" w:hAnsi="Arial" w:cs="Arial"/>
                <w:sz w:val="16"/>
                <w:szCs w:val="16"/>
              </w:rPr>
            </w:pPr>
            <w:r w:rsidRPr="00DF53B4">
              <w:rPr>
                <w:rFonts w:ascii="Arial" w:hAnsi="Arial" w:cs="Arial"/>
                <w:sz w:val="16"/>
                <w:szCs w:val="16"/>
              </w:rPr>
              <w:t>Update to FBBA test case H.17.1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BB3722"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EC315"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CECB27"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547ECB" w14:textId="77777777" w:rsidR="00657A9B" w:rsidRPr="00DF53B4" w:rsidRDefault="00657A9B" w:rsidP="00657A9B">
            <w:pPr>
              <w:rPr>
                <w:rFonts w:ascii="Arial" w:hAnsi="Arial" w:cs="Arial"/>
                <w:sz w:val="16"/>
                <w:szCs w:val="16"/>
              </w:rPr>
            </w:pPr>
            <w:r w:rsidRPr="00DF53B4">
              <w:rPr>
                <w:rFonts w:ascii="Arial" w:hAnsi="Arial" w:cs="Arial"/>
                <w:sz w:val="16"/>
                <w:szCs w:val="16"/>
              </w:rPr>
              <w:t>R5-180631</w:t>
            </w:r>
          </w:p>
        </w:tc>
      </w:tr>
      <w:tr w:rsidR="00657A9B" w:rsidRPr="00DF53B4" w14:paraId="34A6A118"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A9DD53"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9CA5F2" w14:textId="77777777" w:rsidR="00657A9B" w:rsidRPr="00DF53B4" w:rsidRDefault="00657A9B" w:rsidP="00657A9B">
            <w:pPr>
              <w:rPr>
                <w:rFonts w:ascii="Arial" w:hAnsi="Arial" w:cs="Arial"/>
                <w:sz w:val="16"/>
                <w:szCs w:val="16"/>
              </w:rPr>
            </w:pPr>
            <w:r w:rsidRPr="00DF53B4">
              <w:rPr>
                <w:rFonts w:ascii="Arial" w:hAnsi="Arial" w:cs="Arial"/>
                <w:sz w:val="16"/>
                <w:szCs w:val="16"/>
              </w:rPr>
              <w:t>RP-180089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972B3B" w14:textId="77777777" w:rsidR="00657A9B" w:rsidRPr="00DF53B4" w:rsidRDefault="00657A9B" w:rsidP="00657A9B">
            <w:pPr>
              <w:rPr>
                <w:rFonts w:ascii="Arial" w:hAnsi="Arial" w:cs="Arial"/>
                <w:sz w:val="16"/>
                <w:szCs w:val="16"/>
              </w:rPr>
            </w:pPr>
            <w:r w:rsidRPr="00DF53B4">
              <w:rPr>
                <w:rFonts w:ascii="Arial" w:hAnsi="Arial" w:cs="Arial"/>
                <w:sz w:val="16"/>
                <w:szCs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222A5"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D7CDDD" w14:textId="77777777" w:rsidR="00657A9B" w:rsidRPr="00DF53B4" w:rsidRDefault="00657A9B" w:rsidP="00657A9B">
            <w:pPr>
              <w:rPr>
                <w:rFonts w:ascii="Arial" w:hAnsi="Arial" w:cs="Arial"/>
                <w:sz w:val="16"/>
                <w:szCs w:val="16"/>
              </w:rPr>
            </w:pPr>
            <w:r w:rsidRPr="00DF53B4">
              <w:rPr>
                <w:rFonts w:ascii="Arial" w:hAnsi="Arial" w:cs="Arial"/>
                <w:sz w:val="16"/>
                <w:szCs w:val="16"/>
              </w:rPr>
              <w:t>Updates to IMS eCall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015A6C"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6B17B"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3AA2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A283C9" w14:textId="77777777" w:rsidR="00657A9B" w:rsidRPr="00DF53B4" w:rsidRDefault="00657A9B" w:rsidP="00657A9B">
            <w:pPr>
              <w:rPr>
                <w:rFonts w:ascii="Arial" w:hAnsi="Arial" w:cs="Arial"/>
                <w:sz w:val="16"/>
                <w:szCs w:val="16"/>
              </w:rPr>
            </w:pPr>
            <w:r w:rsidRPr="00DF53B4">
              <w:rPr>
                <w:rFonts w:ascii="Arial" w:hAnsi="Arial" w:cs="Arial"/>
                <w:sz w:val="16"/>
                <w:szCs w:val="16"/>
              </w:rPr>
              <w:t>R5-180676</w:t>
            </w:r>
          </w:p>
        </w:tc>
      </w:tr>
      <w:tr w:rsidR="00657A9B" w:rsidRPr="00DF53B4" w14:paraId="4153C468"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77EDED9"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380F76"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B5F99B" w14:textId="77777777" w:rsidR="00657A9B" w:rsidRPr="00DF53B4" w:rsidRDefault="00657A9B" w:rsidP="00657A9B">
            <w:pPr>
              <w:rPr>
                <w:rFonts w:ascii="Arial" w:hAnsi="Arial" w:cs="Arial"/>
                <w:sz w:val="16"/>
                <w:szCs w:val="16"/>
              </w:rPr>
            </w:pPr>
            <w:r w:rsidRPr="00DF53B4">
              <w:rPr>
                <w:rFonts w:ascii="Arial" w:hAnsi="Arial" w:cs="Arial"/>
                <w:sz w:val="16"/>
                <w:szCs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5A40D" w14:textId="77777777" w:rsidR="00657A9B" w:rsidRPr="00DF53B4" w:rsidRDefault="00657A9B" w:rsidP="00657A9B">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E33A0D" w14:textId="77777777" w:rsidR="00657A9B" w:rsidRPr="00DF53B4" w:rsidRDefault="00657A9B" w:rsidP="00657A9B">
            <w:pPr>
              <w:rPr>
                <w:rFonts w:ascii="Arial" w:hAnsi="Arial" w:cs="Arial"/>
                <w:sz w:val="16"/>
                <w:szCs w:val="16"/>
              </w:rPr>
            </w:pPr>
            <w:r w:rsidRPr="00DF53B4">
              <w:rPr>
                <w:rFonts w:ascii="Arial" w:hAnsi="Arial" w:cs="Arial"/>
                <w:sz w:val="16"/>
                <w:szCs w:val="16"/>
              </w:rPr>
              <w:t>Resubmission of missed Addition of Generic Test Procedure C.32a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36C875"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B51223"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5963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DFA89A" w14:textId="77777777" w:rsidR="00657A9B" w:rsidRPr="00DF53B4" w:rsidRDefault="00657A9B" w:rsidP="00657A9B">
            <w:pPr>
              <w:rPr>
                <w:rFonts w:ascii="Arial" w:hAnsi="Arial" w:cs="Arial"/>
                <w:sz w:val="16"/>
                <w:szCs w:val="16"/>
              </w:rPr>
            </w:pPr>
            <w:r w:rsidRPr="00DF53B4">
              <w:rPr>
                <w:rFonts w:ascii="Arial" w:hAnsi="Arial" w:cs="Arial"/>
                <w:sz w:val="16"/>
                <w:szCs w:val="16"/>
              </w:rPr>
              <w:t>R5-180782</w:t>
            </w:r>
          </w:p>
        </w:tc>
      </w:tr>
      <w:tr w:rsidR="00657A9B" w:rsidRPr="00DF53B4" w14:paraId="0F8AC64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A2A6EB"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EA56BF"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0E9AE7" w14:textId="77777777" w:rsidR="00657A9B" w:rsidRPr="00DF53B4" w:rsidRDefault="00657A9B" w:rsidP="00657A9B">
            <w:pPr>
              <w:rPr>
                <w:rFonts w:ascii="Arial" w:hAnsi="Arial" w:cs="Arial"/>
                <w:sz w:val="16"/>
                <w:szCs w:val="16"/>
              </w:rPr>
            </w:pPr>
            <w:r w:rsidRPr="00DF53B4">
              <w:rPr>
                <w:rFonts w:ascii="Arial" w:hAnsi="Arial" w:cs="Arial"/>
                <w:sz w:val="16"/>
                <w:szCs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96EA1"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8F5E0BE"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Rseq header in 180 Ringing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BBB316"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23991"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F7631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A05286" w14:textId="77777777" w:rsidR="00657A9B" w:rsidRPr="00DF53B4" w:rsidRDefault="00657A9B" w:rsidP="00657A9B">
            <w:pPr>
              <w:rPr>
                <w:rFonts w:ascii="Arial" w:hAnsi="Arial" w:cs="Arial"/>
                <w:sz w:val="16"/>
                <w:szCs w:val="16"/>
              </w:rPr>
            </w:pPr>
            <w:r w:rsidRPr="00DF53B4">
              <w:rPr>
                <w:rFonts w:ascii="Arial" w:hAnsi="Arial" w:cs="Arial"/>
                <w:sz w:val="16"/>
                <w:szCs w:val="16"/>
              </w:rPr>
              <w:t>R5-181190</w:t>
            </w:r>
          </w:p>
        </w:tc>
      </w:tr>
      <w:tr w:rsidR="00657A9B" w:rsidRPr="00DF53B4" w14:paraId="38921164"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E68031"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AD0BA2E" w14:textId="77777777" w:rsidR="00657A9B" w:rsidRPr="00DF53B4" w:rsidRDefault="00657A9B" w:rsidP="00657A9B">
            <w:pPr>
              <w:rPr>
                <w:rFonts w:ascii="Arial" w:hAnsi="Arial" w:cs="Arial"/>
                <w:sz w:val="16"/>
                <w:szCs w:val="16"/>
              </w:rPr>
            </w:pPr>
            <w:r w:rsidRPr="00DF53B4">
              <w:rPr>
                <w:rFonts w:ascii="Arial" w:hAnsi="Arial" w:cs="Arial"/>
                <w:sz w:val="16"/>
                <w:szCs w:val="16"/>
              </w:rPr>
              <w:t>RP-180104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836382" w14:textId="77777777" w:rsidR="00657A9B" w:rsidRPr="00DF53B4" w:rsidRDefault="00657A9B" w:rsidP="00657A9B">
            <w:pPr>
              <w:rPr>
                <w:rFonts w:ascii="Arial" w:hAnsi="Arial" w:cs="Arial"/>
                <w:sz w:val="16"/>
                <w:szCs w:val="16"/>
              </w:rPr>
            </w:pPr>
            <w:r w:rsidRPr="00DF53B4">
              <w:rPr>
                <w:rFonts w:ascii="Arial" w:hAnsi="Arial" w:cs="Arial"/>
                <w:sz w:val="16"/>
                <w:szCs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D422D"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308AEB"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Corrections to Converged IP Communications test cases I.8.1a and I.8.1b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4E39A8"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06A52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FB32E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DB5D2B" w14:textId="77777777" w:rsidR="00657A9B" w:rsidRPr="00DF53B4" w:rsidRDefault="00657A9B" w:rsidP="00657A9B">
            <w:pPr>
              <w:rPr>
                <w:rFonts w:ascii="Arial" w:hAnsi="Arial" w:cs="Arial"/>
                <w:sz w:val="16"/>
                <w:szCs w:val="16"/>
              </w:rPr>
            </w:pPr>
            <w:r w:rsidRPr="00DF53B4">
              <w:rPr>
                <w:rFonts w:ascii="Arial" w:hAnsi="Arial" w:cs="Arial"/>
                <w:sz w:val="16"/>
                <w:szCs w:val="16"/>
              </w:rPr>
              <w:t>R5-181191</w:t>
            </w:r>
          </w:p>
        </w:tc>
      </w:tr>
      <w:tr w:rsidR="00657A9B" w:rsidRPr="00DF53B4" w14:paraId="0DD8EF2C"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B1E9D7"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64C602"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0CF997" w14:textId="77777777" w:rsidR="00657A9B" w:rsidRPr="00DF53B4" w:rsidRDefault="00657A9B" w:rsidP="00657A9B">
            <w:pPr>
              <w:rPr>
                <w:rFonts w:ascii="Arial" w:hAnsi="Arial" w:cs="Arial"/>
                <w:sz w:val="16"/>
                <w:szCs w:val="16"/>
              </w:rPr>
            </w:pPr>
            <w:r w:rsidRPr="00DF53B4">
              <w:rPr>
                <w:rFonts w:ascii="Arial" w:hAnsi="Arial" w:cs="Arial"/>
                <w:sz w:val="16"/>
                <w:szCs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FFEE8"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72EE29" w14:textId="77777777" w:rsidR="00657A9B" w:rsidRPr="00DF53B4" w:rsidRDefault="00657A9B" w:rsidP="00657A9B">
            <w:pPr>
              <w:rPr>
                <w:rFonts w:ascii="Arial" w:hAnsi="Arial" w:cs="Arial"/>
                <w:sz w:val="16"/>
                <w:szCs w:val="16"/>
              </w:rPr>
            </w:pPr>
            <w:r w:rsidRPr="00DF53B4">
              <w:rPr>
                <w:rFonts w:ascii="Arial" w:hAnsi="Arial" w:cs="Arial"/>
                <w:sz w:val="16"/>
                <w:szCs w:val="16"/>
              </w:rPr>
              <w:t>Updates to test case G.19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27799A"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0F99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2E360"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9C074" w14:textId="77777777" w:rsidR="00657A9B" w:rsidRPr="00DF53B4" w:rsidRDefault="00657A9B" w:rsidP="00657A9B">
            <w:pPr>
              <w:rPr>
                <w:rFonts w:ascii="Arial" w:hAnsi="Arial" w:cs="Arial"/>
                <w:sz w:val="16"/>
                <w:szCs w:val="16"/>
              </w:rPr>
            </w:pPr>
            <w:r w:rsidRPr="00DF53B4">
              <w:rPr>
                <w:rFonts w:ascii="Arial" w:hAnsi="Arial" w:cs="Arial"/>
                <w:sz w:val="16"/>
                <w:szCs w:val="16"/>
              </w:rPr>
              <w:t>R5-181192</w:t>
            </w:r>
          </w:p>
        </w:tc>
      </w:tr>
      <w:tr w:rsidR="00657A9B" w:rsidRPr="00DF53B4" w14:paraId="5C8D71CF"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65C13F8"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76F8A6" w14:textId="77777777" w:rsidR="00657A9B" w:rsidRPr="00DF53B4" w:rsidRDefault="00657A9B" w:rsidP="00657A9B">
            <w:pPr>
              <w:rPr>
                <w:rFonts w:ascii="Arial" w:hAnsi="Arial" w:cs="Arial"/>
                <w:sz w:val="16"/>
                <w:szCs w:val="16"/>
              </w:rPr>
            </w:pPr>
            <w:r w:rsidRPr="00DF53B4">
              <w:rPr>
                <w:rFonts w:ascii="Arial" w:hAnsi="Arial" w:cs="Arial"/>
                <w:sz w:val="16"/>
                <w:szCs w:val="16"/>
              </w:rPr>
              <w:t>RP-180105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2DACD4" w14:textId="77777777" w:rsidR="00657A9B" w:rsidRPr="00DF53B4" w:rsidRDefault="00657A9B" w:rsidP="00657A9B">
            <w:pPr>
              <w:rPr>
                <w:rFonts w:ascii="Arial" w:hAnsi="Arial" w:cs="Arial"/>
                <w:sz w:val="16"/>
                <w:szCs w:val="16"/>
              </w:rPr>
            </w:pPr>
            <w:r w:rsidRPr="00DF53B4">
              <w:rPr>
                <w:rFonts w:ascii="Arial" w:hAnsi="Arial" w:cs="Arial"/>
                <w:sz w:val="16"/>
                <w:szCs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C2784"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94DF60" w14:textId="77777777" w:rsidR="00657A9B" w:rsidRPr="00DF53B4" w:rsidRDefault="00657A9B" w:rsidP="00657A9B">
            <w:pPr>
              <w:rPr>
                <w:rFonts w:ascii="Arial" w:hAnsi="Arial" w:cs="Arial"/>
                <w:sz w:val="16"/>
                <w:szCs w:val="16"/>
              </w:rPr>
            </w:pPr>
            <w:r w:rsidRPr="00DF53B4">
              <w:rPr>
                <w:rFonts w:ascii="Arial" w:hAnsi="Arial" w:cs="Arial"/>
                <w:sz w:val="16"/>
                <w:szCs w:val="16"/>
              </w:rPr>
              <w:t>Correction to XML body of A.4.1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4A3959"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6CC2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285D9"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E5D0F1" w14:textId="77777777" w:rsidR="00657A9B" w:rsidRPr="00DF53B4" w:rsidRDefault="00657A9B" w:rsidP="00657A9B">
            <w:pPr>
              <w:rPr>
                <w:rFonts w:ascii="Arial" w:hAnsi="Arial" w:cs="Arial"/>
                <w:sz w:val="16"/>
                <w:szCs w:val="16"/>
              </w:rPr>
            </w:pPr>
            <w:r w:rsidRPr="00DF53B4">
              <w:rPr>
                <w:rFonts w:ascii="Arial" w:hAnsi="Arial" w:cs="Arial"/>
                <w:sz w:val="16"/>
                <w:szCs w:val="16"/>
              </w:rPr>
              <w:t>R5-181193</w:t>
            </w:r>
          </w:p>
        </w:tc>
      </w:tr>
      <w:tr w:rsidR="00657A9B" w:rsidRPr="00DF53B4" w14:paraId="731BED49"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53FE3F"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4D8DE0" w14:textId="77777777" w:rsidR="00657A9B" w:rsidRPr="00DF53B4" w:rsidRDefault="00657A9B" w:rsidP="00657A9B">
            <w:pPr>
              <w:rPr>
                <w:rFonts w:ascii="Arial" w:hAnsi="Arial" w:cs="Arial"/>
                <w:sz w:val="16"/>
                <w:szCs w:val="16"/>
              </w:rPr>
            </w:pPr>
            <w:r w:rsidRPr="00DF53B4">
              <w:rPr>
                <w:rFonts w:ascii="Arial" w:hAnsi="Arial" w:cs="Arial"/>
                <w:sz w:val="16"/>
                <w:szCs w:val="16"/>
              </w:rPr>
              <w:t>RP-180089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848C628" w14:textId="77777777" w:rsidR="00657A9B" w:rsidRPr="00DF53B4" w:rsidRDefault="00657A9B" w:rsidP="00657A9B">
            <w:pPr>
              <w:rPr>
                <w:rFonts w:ascii="Arial" w:hAnsi="Arial" w:cs="Arial"/>
                <w:sz w:val="16"/>
                <w:szCs w:val="16"/>
              </w:rPr>
            </w:pPr>
            <w:r w:rsidRPr="00DF53B4">
              <w:rPr>
                <w:rFonts w:ascii="Arial" w:hAnsi="Arial" w:cs="Arial"/>
                <w:sz w:val="16"/>
                <w:szCs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6C912"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BC7786" w14:textId="77777777" w:rsidR="00657A9B" w:rsidRPr="00DF53B4" w:rsidRDefault="00657A9B" w:rsidP="00657A9B">
            <w:pPr>
              <w:rPr>
                <w:rFonts w:ascii="Arial" w:hAnsi="Arial" w:cs="Arial"/>
                <w:sz w:val="16"/>
                <w:szCs w:val="16"/>
              </w:rPr>
            </w:pPr>
            <w:r w:rsidRPr="00DF53B4">
              <w:rPr>
                <w:rFonts w:ascii="Arial" w:hAnsi="Arial" w:cs="Arial"/>
                <w:sz w:val="16"/>
                <w:szCs w:val="16"/>
              </w:rPr>
              <w:t>Updates to default USIM settings for IMS eCall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25487"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B19AD4"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DA469"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E9317B" w14:textId="77777777" w:rsidR="00657A9B" w:rsidRPr="00DF53B4" w:rsidRDefault="00657A9B" w:rsidP="00657A9B">
            <w:pPr>
              <w:rPr>
                <w:rFonts w:ascii="Arial" w:hAnsi="Arial" w:cs="Arial"/>
                <w:sz w:val="16"/>
                <w:szCs w:val="16"/>
              </w:rPr>
            </w:pPr>
            <w:r w:rsidRPr="00DF53B4">
              <w:rPr>
                <w:rFonts w:ascii="Arial" w:hAnsi="Arial" w:cs="Arial"/>
                <w:sz w:val="16"/>
                <w:szCs w:val="16"/>
              </w:rPr>
              <w:t>R5-181194</w:t>
            </w:r>
          </w:p>
        </w:tc>
      </w:tr>
      <w:tr w:rsidR="00657A9B" w:rsidRPr="00DF53B4" w14:paraId="380F3109"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6AECCD"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0B41E0"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EAFA34" w14:textId="77777777" w:rsidR="00657A9B" w:rsidRPr="00DF53B4" w:rsidRDefault="00657A9B" w:rsidP="00657A9B">
            <w:pPr>
              <w:rPr>
                <w:rFonts w:ascii="Arial" w:hAnsi="Arial" w:cs="Arial"/>
                <w:sz w:val="16"/>
                <w:szCs w:val="16"/>
              </w:rPr>
            </w:pPr>
            <w:r w:rsidRPr="00DF53B4">
              <w:rPr>
                <w:rFonts w:ascii="Arial" w:hAnsi="Arial" w:cs="Arial"/>
                <w:sz w:val="16"/>
                <w:szCs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6FD5"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084181" w14:textId="77777777" w:rsidR="00657A9B" w:rsidRPr="00DF53B4" w:rsidRDefault="00657A9B" w:rsidP="00657A9B">
            <w:pPr>
              <w:rPr>
                <w:rFonts w:ascii="Arial" w:hAnsi="Arial" w:cs="Arial"/>
                <w:sz w:val="16"/>
                <w:szCs w:val="16"/>
              </w:rPr>
            </w:pPr>
            <w:r w:rsidRPr="00DF53B4">
              <w:rPr>
                <w:rFonts w:ascii="Arial" w:hAnsi="Arial" w:cs="Arial"/>
                <w:sz w:val="16"/>
                <w:szCs w:val="16"/>
              </w:rPr>
              <w:t>Update of Annex C.11a Generic procedure for WLAN MTSI MT speech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C5C6E9"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C9258"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36E832"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76C924" w14:textId="77777777" w:rsidR="00657A9B" w:rsidRPr="00DF53B4" w:rsidRDefault="00657A9B" w:rsidP="00657A9B">
            <w:pPr>
              <w:rPr>
                <w:rFonts w:ascii="Arial" w:hAnsi="Arial" w:cs="Arial"/>
                <w:sz w:val="16"/>
                <w:szCs w:val="16"/>
              </w:rPr>
            </w:pPr>
            <w:r w:rsidRPr="00DF53B4">
              <w:rPr>
                <w:rFonts w:ascii="Arial" w:hAnsi="Arial" w:cs="Arial"/>
                <w:sz w:val="16"/>
                <w:szCs w:val="16"/>
              </w:rPr>
              <w:t>R5-181313</w:t>
            </w:r>
          </w:p>
        </w:tc>
      </w:tr>
      <w:tr w:rsidR="00657A9B" w:rsidRPr="00DF53B4" w14:paraId="7C291C31" w14:textId="77777777" w:rsidTr="00657A9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D900A2" w14:textId="77777777" w:rsidR="00657A9B" w:rsidRPr="00DF53B4" w:rsidRDefault="00657A9B" w:rsidP="00657A9B">
            <w:pPr>
              <w:rPr>
                <w:rFonts w:ascii="Arial" w:hAnsi="Arial" w:cs="Arial"/>
                <w:sz w:val="16"/>
                <w:szCs w:val="16"/>
              </w:rPr>
            </w:pPr>
            <w:r w:rsidRPr="00DF53B4">
              <w:rPr>
                <w:rFonts w:ascii="Arial" w:hAnsi="Arial" w:cs="Arial"/>
                <w:sz w:val="16"/>
                <w:szCs w:val="16"/>
              </w:rPr>
              <w:t>RP-79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FA22F0" w14:textId="77777777" w:rsidR="00657A9B" w:rsidRPr="00DF53B4" w:rsidRDefault="00657A9B" w:rsidP="00657A9B">
            <w:pPr>
              <w:rPr>
                <w:rFonts w:ascii="Arial" w:hAnsi="Arial" w:cs="Arial"/>
                <w:sz w:val="16"/>
                <w:szCs w:val="16"/>
              </w:rPr>
            </w:pPr>
            <w:r w:rsidRPr="00DF53B4">
              <w:rPr>
                <w:rFonts w:ascii="Arial" w:hAnsi="Arial" w:cs="Arial"/>
                <w:sz w:val="16"/>
                <w:szCs w:val="16"/>
              </w:rPr>
              <w:t>RP-180107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B1B3418" w14:textId="77777777" w:rsidR="00657A9B" w:rsidRPr="00DF53B4" w:rsidRDefault="00657A9B" w:rsidP="00657A9B">
            <w:pPr>
              <w:rPr>
                <w:rFonts w:ascii="Arial" w:hAnsi="Arial" w:cs="Arial"/>
                <w:sz w:val="16"/>
                <w:szCs w:val="16"/>
              </w:rPr>
            </w:pPr>
            <w:r w:rsidRPr="00DF53B4">
              <w:rPr>
                <w:rFonts w:ascii="Arial" w:hAnsi="Arial" w:cs="Arial"/>
                <w:sz w:val="16"/>
                <w:szCs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A4D90" w14:textId="77777777" w:rsidR="00657A9B" w:rsidRPr="00DF53B4" w:rsidRDefault="00657A9B" w:rsidP="00657A9B">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6E8D25" w14:textId="77777777" w:rsidR="00657A9B" w:rsidRPr="00DF53B4" w:rsidRDefault="00657A9B" w:rsidP="00657A9B">
            <w:pPr>
              <w:rPr>
                <w:rFonts w:ascii="Arial" w:hAnsi="Arial" w:cs="Arial"/>
                <w:sz w:val="16"/>
                <w:szCs w:val="16"/>
              </w:rPr>
            </w:pPr>
            <w:r w:rsidRPr="00DF53B4">
              <w:rPr>
                <w:rFonts w:ascii="Arial" w:hAnsi="Arial" w:cs="Arial"/>
                <w:sz w:val="16"/>
                <w:szCs w:val="16"/>
              </w:rPr>
              <w:t>Update of Annex C.26a Generic procedure for WLAN MTSI MT video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29736B" w14:textId="77777777" w:rsidR="00657A9B" w:rsidRPr="00DF53B4" w:rsidRDefault="00657A9B" w:rsidP="00657A9B">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DCBCD"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0621A" w14:textId="77777777" w:rsidR="00657A9B" w:rsidRPr="00DF53B4" w:rsidRDefault="00657A9B" w:rsidP="00657A9B">
            <w:pPr>
              <w:pStyle w:val="TAL"/>
              <w:rPr>
                <w:rFonts w:cs="Arial"/>
                <w:sz w:val="16"/>
                <w:szCs w:val="16"/>
                <w:lang w:eastAsia="en-US"/>
              </w:rPr>
            </w:pPr>
            <w:r w:rsidRPr="00DF53B4">
              <w:rPr>
                <w:rFonts w:cs="Arial"/>
                <w:sz w:val="16"/>
                <w:szCs w:val="16"/>
                <w:lang w:eastAsia="en-US"/>
              </w:rPr>
              <w:t>14.2.0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801EC5" w14:textId="77777777" w:rsidR="00657A9B" w:rsidRPr="00DF53B4" w:rsidRDefault="00657A9B" w:rsidP="00657A9B">
            <w:pPr>
              <w:rPr>
                <w:rFonts w:ascii="Arial" w:hAnsi="Arial" w:cs="Arial"/>
                <w:sz w:val="16"/>
                <w:szCs w:val="16"/>
              </w:rPr>
            </w:pPr>
            <w:r w:rsidRPr="00DF53B4">
              <w:rPr>
                <w:rFonts w:ascii="Arial" w:hAnsi="Arial" w:cs="Arial"/>
                <w:sz w:val="16"/>
                <w:szCs w:val="16"/>
              </w:rPr>
              <w:t>R5-181314</w:t>
            </w:r>
          </w:p>
        </w:tc>
      </w:tr>
      <w:tr w:rsidR="00A378E1" w:rsidRPr="00DF53B4" w14:paraId="1AE85B65"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2B7F95"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CA53AB"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F8871B" w14:textId="77777777" w:rsidR="00A378E1" w:rsidRPr="00DF53B4" w:rsidRDefault="00A378E1" w:rsidP="00A378E1">
            <w:pPr>
              <w:rPr>
                <w:rFonts w:ascii="Arial" w:hAnsi="Arial" w:cs="Arial"/>
                <w:sz w:val="16"/>
                <w:szCs w:val="16"/>
              </w:rPr>
            </w:pPr>
            <w:r w:rsidRPr="00DF53B4">
              <w:rPr>
                <w:rFonts w:ascii="Arial" w:hAnsi="Arial" w:cs="Arial"/>
                <w:sz w:val="16"/>
                <w:szCs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BA7"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85D7D2"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IMS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B55A65"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59BCFE"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4301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A6D28F" w14:textId="77777777" w:rsidR="00A378E1" w:rsidRPr="00DF53B4" w:rsidRDefault="00A378E1" w:rsidP="00A378E1">
            <w:pPr>
              <w:rPr>
                <w:rFonts w:ascii="Arial" w:hAnsi="Arial" w:cs="Arial"/>
                <w:sz w:val="16"/>
                <w:szCs w:val="16"/>
              </w:rPr>
            </w:pPr>
            <w:r w:rsidRPr="00DF53B4">
              <w:rPr>
                <w:rFonts w:ascii="Arial" w:hAnsi="Arial" w:cs="Arial"/>
                <w:sz w:val="16"/>
                <w:szCs w:val="16"/>
              </w:rPr>
              <w:t>R5-182184</w:t>
            </w:r>
          </w:p>
        </w:tc>
      </w:tr>
      <w:tr w:rsidR="00A378E1" w:rsidRPr="00DF53B4" w14:paraId="73F70AA8"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06E1F2"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616E55B"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769AD86" w14:textId="77777777" w:rsidR="00A378E1" w:rsidRPr="00DF53B4" w:rsidRDefault="00A378E1" w:rsidP="00A378E1">
            <w:pPr>
              <w:rPr>
                <w:rFonts w:ascii="Arial" w:hAnsi="Arial" w:cs="Arial"/>
                <w:sz w:val="16"/>
                <w:szCs w:val="16"/>
              </w:rPr>
            </w:pPr>
            <w:r w:rsidRPr="00DF53B4">
              <w:rPr>
                <w:rFonts w:ascii="Arial" w:hAnsi="Arial" w:cs="Arial"/>
                <w:sz w:val="16"/>
                <w:szCs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2C2E0"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6AD302" w14:textId="77777777" w:rsidR="00A378E1" w:rsidRPr="00DF53B4" w:rsidRDefault="00A378E1" w:rsidP="00A378E1">
            <w:pPr>
              <w:rPr>
                <w:rFonts w:ascii="Arial" w:hAnsi="Arial" w:cs="Arial"/>
                <w:sz w:val="16"/>
                <w:szCs w:val="16"/>
              </w:rPr>
            </w:pPr>
            <w:r w:rsidRPr="00DF53B4">
              <w:rPr>
                <w:rFonts w:ascii="Arial" w:hAnsi="Arial" w:cs="Arial"/>
                <w:sz w:val="16"/>
                <w:szCs w:val="16"/>
              </w:rPr>
              <w:t>Usage of “a=sendrecv” and “a=inactive”: Revisited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2DC015"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E9CA1"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3B8C68"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8622EF" w14:textId="77777777" w:rsidR="00A378E1" w:rsidRPr="00DF53B4" w:rsidRDefault="00A378E1" w:rsidP="00A378E1">
            <w:pPr>
              <w:rPr>
                <w:rFonts w:ascii="Arial" w:hAnsi="Arial" w:cs="Arial"/>
                <w:sz w:val="16"/>
                <w:szCs w:val="16"/>
              </w:rPr>
            </w:pPr>
            <w:r w:rsidRPr="00DF53B4">
              <w:rPr>
                <w:rFonts w:ascii="Arial" w:hAnsi="Arial" w:cs="Arial"/>
                <w:sz w:val="16"/>
                <w:szCs w:val="16"/>
              </w:rPr>
              <w:t>R5-182188</w:t>
            </w:r>
          </w:p>
        </w:tc>
      </w:tr>
      <w:tr w:rsidR="00A378E1" w:rsidRPr="00DF53B4" w14:paraId="711E48E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760B515"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0FCFC2"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A1F2E1" w14:textId="77777777" w:rsidR="00A378E1" w:rsidRPr="00DF53B4" w:rsidRDefault="00A378E1" w:rsidP="00A378E1">
            <w:pPr>
              <w:rPr>
                <w:rFonts w:ascii="Arial" w:hAnsi="Arial" w:cs="Arial"/>
                <w:sz w:val="16"/>
                <w:szCs w:val="16"/>
              </w:rPr>
            </w:pPr>
            <w:r w:rsidRPr="00DF53B4">
              <w:rPr>
                <w:rFonts w:ascii="Arial" w:hAnsi="Arial" w:cs="Arial"/>
                <w:sz w:val="16"/>
                <w:szCs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FA4C9"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91A763"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A.2.10 MO REFER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CF37E4"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9FDEC7"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322D9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0AF322" w14:textId="77777777" w:rsidR="00A378E1" w:rsidRPr="00DF53B4" w:rsidRDefault="00A378E1" w:rsidP="00A378E1">
            <w:pPr>
              <w:rPr>
                <w:rFonts w:ascii="Arial" w:hAnsi="Arial" w:cs="Arial"/>
                <w:sz w:val="16"/>
                <w:szCs w:val="16"/>
              </w:rPr>
            </w:pPr>
            <w:r w:rsidRPr="00DF53B4">
              <w:rPr>
                <w:rFonts w:ascii="Arial" w:hAnsi="Arial" w:cs="Arial"/>
                <w:sz w:val="16"/>
                <w:szCs w:val="16"/>
              </w:rPr>
              <w:t>R5-182192</w:t>
            </w:r>
          </w:p>
        </w:tc>
      </w:tr>
      <w:tr w:rsidR="00A378E1" w:rsidRPr="00DF53B4" w14:paraId="32C8B22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E09A52"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08CF6C3" w14:textId="77777777" w:rsidR="00A378E1" w:rsidRPr="00DF53B4" w:rsidRDefault="00A378E1" w:rsidP="00A378E1">
            <w:pPr>
              <w:rPr>
                <w:rFonts w:ascii="Arial" w:hAnsi="Arial" w:cs="Arial"/>
                <w:sz w:val="16"/>
                <w:szCs w:val="16"/>
              </w:rPr>
            </w:pPr>
            <w:r w:rsidRPr="00DF53B4">
              <w:rPr>
                <w:rFonts w:ascii="Arial" w:hAnsi="Arial" w:cs="Arial"/>
                <w:sz w:val="16"/>
                <w:szCs w:val="16"/>
              </w:rPr>
              <w:t>RP-180725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E34872" w14:textId="77777777" w:rsidR="00A378E1" w:rsidRPr="00DF53B4" w:rsidRDefault="00A378E1" w:rsidP="00A378E1">
            <w:pPr>
              <w:rPr>
                <w:rFonts w:ascii="Arial" w:hAnsi="Arial" w:cs="Arial"/>
                <w:sz w:val="16"/>
                <w:szCs w:val="16"/>
              </w:rPr>
            </w:pPr>
            <w:r w:rsidRPr="00DF53B4">
              <w:rPr>
                <w:rFonts w:ascii="Arial" w:hAnsi="Arial" w:cs="Arial"/>
                <w:sz w:val="16"/>
                <w:szCs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EFA55"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B65C34"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 of C.21, C.21a, C.21d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FC221D"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589AD"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F9533"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BBC02F" w14:textId="77777777" w:rsidR="00A378E1" w:rsidRPr="00DF53B4" w:rsidRDefault="00A378E1" w:rsidP="00A378E1">
            <w:pPr>
              <w:rPr>
                <w:rFonts w:ascii="Arial" w:hAnsi="Arial" w:cs="Arial"/>
                <w:sz w:val="16"/>
                <w:szCs w:val="16"/>
              </w:rPr>
            </w:pPr>
            <w:r w:rsidRPr="00DF53B4">
              <w:rPr>
                <w:rFonts w:ascii="Arial" w:hAnsi="Arial" w:cs="Arial"/>
                <w:sz w:val="16"/>
                <w:szCs w:val="16"/>
              </w:rPr>
              <w:t>R5-182305</w:t>
            </w:r>
          </w:p>
        </w:tc>
      </w:tr>
      <w:tr w:rsidR="00A378E1" w:rsidRPr="00DF53B4" w14:paraId="70E996E6"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8683FCA"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640140"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90B80F" w14:textId="77777777" w:rsidR="00A378E1" w:rsidRPr="00DF53B4" w:rsidRDefault="00A378E1" w:rsidP="00A378E1">
            <w:pPr>
              <w:rPr>
                <w:rFonts w:ascii="Arial" w:hAnsi="Arial" w:cs="Arial"/>
                <w:sz w:val="16"/>
                <w:szCs w:val="16"/>
              </w:rPr>
            </w:pPr>
            <w:r w:rsidRPr="00DF53B4">
              <w:rPr>
                <w:rFonts w:ascii="Arial" w:hAnsi="Arial" w:cs="Arial"/>
                <w:sz w:val="16"/>
                <w:szCs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2000C"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F8BC14"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step numberings in test cases for IMS over WLAN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541E6F"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2079FE"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F4CDCE"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882B15" w14:textId="77777777" w:rsidR="00A378E1" w:rsidRPr="00DF53B4" w:rsidRDefault="00A378E1" w:rsidP="00A378E1">
            <w:pPr>
              <w:rPr>
                <w:rFonts w:ascii="Arial" w:hAnsi="Arial" w:cs="Arial"/>
                <w:sz w:val="16"/>
                <w:szCs w:val="16"/>
              </w:rPr>
            </w:pPr>
            <w:r w:rsidRPr="00DF53B4">
              <w:rPr>
                <w:rFonts w:ascii="Arial" w:hAnsi="Arial" w:cs="Arial"/>
                <w:sz w:val="16"/>
                <w:szCs w:val="16"/>
              </w:rPr>
              <w:t>R5-182352</w:t>
            </w:r>
          </w:p>
        </w:tc>
      </w:tr>
      <w:tr w:rsidR="00A378E1" w:rsidRPr="00DF53B4" w14:paraId="24E8A708"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4EE054"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00CA37" w14:textId="77777777" w:rsidR="00A378E1" w:rsidRPr="00DF53B4" w:rsidRDefault="00A378E1" w:rsidP="00A378E1">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5A4F55" w14:textId="77777777" w:rsidR="00A378E1" w:rsidRPr="00DF53B4" w:rsidRDefault="00A378E1" w:rsidP="00A378E1">
            <w:pPr>
              <w:rPr>
                <w:rFonts w:ascii="Arial" w:hAnsi="Arial" w:cs="Arial"/>
                <w:sz w:val="16"/>
                <w:szCs w:val="16"/>
              </w:rPr>
            </w:pPr>
            <w:r w:rsidRPr="00DF53B4">
              <w:rPr>
                <w:rFonts w:ascii="Arial" w:hAnsi="Arial" w:cs="Arial"/>
                <w:sz w:val="16"/>
                <w:szCs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26849"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687B4D4"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IMS emergency calls without registration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30E99A"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7EA8D0"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F14B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6BAD6B" w14:textId="77777777" w:rsidR="00A378E1" w:rsidRPr="00DF53B4" w:rsidRDefault="00A378E1" w:rsidP="00A378E1">
            <w:pPr>
              <w:rPr>
                <w:rFonts w:ascii="Arial" w:hAnsi="Arial" w:cs="Arial"/>
                <w:sz w:val="16"/>
                <w:szCs w:val="16"/>
              </w:rPr>
            </w:pPr>
            <w:r w:rsidRPr="00DF53B4">
              <w:rPr>
                <w:rFonts w:ascii="Arial" w:hAnsi="Arial" w:cs="Arial"/>
                <w:sz w:val="16"/>
                <w:szCs w:val="16"/>
              </w:rPr>
              <w:t>R5-182368</w:t>
            </w:r>
          </w:p>
        </w:tc>
      </w:tr>
      <w:tr w:rsidR="00A378E1" w:rsidRPr="00DF53B4" w14:paraId="34FA14CA"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C5CAA7D"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A0522F3" w14:textId="77777777" w:rsidR="00A378E1" w:rsidRPr="00DF53B4" w:rsidRDefault="00A378E1" w:rsidP="00A378E1">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1A9E32" w14:textId="77777777" w:rsidR="00A378E1" w:rsidRPr="00DF53B4" w:rsidRDefault="00A378E1" w:rsidP="00A378E1">
            <w:pPr>
              <w:rPr>
                <w:rFonts w:ascii="Arial" w:hAnsi="Arial" w:cs="Arial"/>
                <w:sz w:val="16"/>
                <w:szCs w:val="16"/>
              </w:rPr>
            </w:pPr>
            <w:r w:rsidRPr="00DF53B4">
              <w:rPr>
                <w:rFonts w:ascii="Arial" w:hAnsi="Arial" w:cs="Arial"/>
                <w:sz w:val="16"/>
                <w:szCs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9671"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1F4252"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 to IMS emergency call test case 19.1.3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401264"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0E4E8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8A1B0"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8F9955" w14:textId="77777777" w:rsidR="00A378E1" w:rsidRPr="00DF53B4" w:rsidRDefault="00A378E1" w:rsidP="00A378E1">
            <w:pPr>
              <w:rPr>
                <w:rFonts w:ascii="Arial" w:hAnsi="Arial" w:cs="Arial"/>
                <w:sz w:val="16"/>
                <w:szCs w:val="16"/>
              </w:rPr>
            </w:pPr>
            <w:r w:rsidRPr="00DF53B4">
              <w:rPr>
                <w:rFonts w:ascii="Arial" w:hAnsi="Arial" w:cs="Arial"/>
                <w:sz w:val="16"/>
                <w:szCs w:val="16"/>
              </w:rPr>
              <w:t>R5-182560</w:t>
            </w:r>
          </w:p>
        </w:tc>
      </w:tr>
      <w:tr w:rsidR="00A378E1" w:rsidRPr="00DF53B4" w14:paraId="7BAE2A6C"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FC6B16"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A525CE"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8A7F83A" w14:textId="77777777" w:rsidR="00A378E1" w:rsidRPr="00DF53B4" w:rsidRDefault="00A378E1" w:rsidP="00A378E1">
            <w:pPr>
              <w:rPr>
                <w:rFonts w:ascii="Arial" w:hAnsi="Arial" w:cs="Arial"/>
                <w:sz w:val="16"/>
                <w:szCs w:val="16"/>
              </w:rPr>
            </w:pPr>
            <w:r w:rsidRPr="00DF53B4">
              <w:rPr>
                <w:rFonts w:ascii="Arial" w:hAnsi="Arial" w:cs="Arial"/>
                <w:sz w:val="16"/>
                <w:szCs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A78E0" w14:textId="77777777" w:rsidR="00A378E1" w:rsidRPr="00DF53B4" w:rsidRDefault="00A378E1"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2BFEDE" w14:textId="77777777" w:rsidR="00A378E1" w:rsidRPr="00DF53B4" w:rsidRDefault="00A378E1" w:rsidP="00A378E1">
            <w:pPr>
              <w:rPr>
                <w:rFonts w:ascii="Arial" w:hAnsi="Arial" w:cs="Arial"/>
                <w:sz w:val="16"/>
                <w:szCs w:val="16"/>
              </w:rPr>
            </w:pPr>
            <w:r w:rsidRPr="00DF53B4">
              <w:rPr>
                <w:rFonts w:ascii="Arial" w:hAnsi="Arial" w:cs="Arial"/>
                <w:sz w:val="16"/>
                <w:szCs w:val="16"/>
              </w:rPr>
              <w:t>Update Annex A.2.1 with conditon A5 Re-Invite for pre-alerting Contact-Header feature-param</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6DD6E27"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D7B067"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717E9"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7D4433" w14:textId="77777777" w:rsidR="00A378E1" w:rsidRPr="00DF53B4" w:rsidRDefault="00A378E1" w:rsidP="00A378E1">
            <w:pPr>
              <w:rPr>
                <w:rFonts w:ascii="Arial" w:hAnsi="Arial" w:cs="Arial"/>
                <w:sz w:val="16"/>
                <w:szCs w:val="16"/>
              </w:rPr>
            </w:pPr>
            <w:r w:rsidRPr="00DF53B4">
              <w:rPr>
                <w:rFonts w:ascii="Arial" w:hAnsi="Arial" w:cs="Arial"/>
                <w:sz w:val="16"/>
                <w:szCs w:val="16"/>
              </w:rPr>
              <w:t>R5-182793</w:t>
            </w:r>
          </w:p>
        </w:tc>
      </w:tr>
      <w:tr w:rsidR="00A378E1" w:rsidRPr="00DF53B4" w14:paraId="4F7252B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9E5F87"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C3A645"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CE71F1" w14:textId="77777777" w:rsidR="00A378E1" w:rsidRPr="00DF53B4" w:rsidRDefault="00A378E1" w:rsidP="00A378E1">
            <w:pPr>
              <w:rPr>
                <w:rFonts w:ascii="Arial" w:hAnsi="Arial" w:cs="Arial"/>
                <w:sz w:val="16"/>
                <w:szCs w:val="16"/>
              </w:rPr>
            </w:pPr>
            <w:r w:rsidRPr="00DF53B4">
              <w:rPr>
                <w:rFonts w:ascii="Arial" w:hAnsi="Arial" w:cs="Arial"/>
                <w:sz w:val="16"/>
                <w:szCs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61254" w14:textId="77777777" w:rsidR="00A378E1" w:rsidRPr="00DF53B4" w:rsidRDefault="00A378E1" w:rsidP="00A378E1">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29E9F1"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C.26a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00C30D"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47B744"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E9AF8"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9C122F" w14:textId="77777777" w:rsidR="00A378E1" w:rsidRPr="00DF53B4" w:rsidRDefault="00A378E1" w:rsidP="00A378E1">
            <w:pPr>
              <w:rPr>
                <w:rFonts w:ascii="Arial" w:hAnsi="Arial" w:cs="Arial"/>
                <w:sz w:val="16"/>
                <w:szCs w:val="16"/>
              </w:rPr>
            </w:pPr>
            <w:r w:rsidRPr="00DF53B4">
              <w:rPr>
                <w:rFonts w:ascii="Arial" w:hAnsi="Arial" w:cs="Arial"/>
                <w:sz w:val="16"/>
                <w:szCs w:val="16"/>
              </w:rPr>
              <w:t>R5-183095</w:t>
            </w:r>
          </w:p>
        </w:tc>
      </w:tr>
      <w:tr w:rsidR="00A378E1" w:rsidRPr="00DF53B4" w14:paraId="6A6FD96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FDD094E"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BADDB7" w14:textId="77777777" w:rsidR="00A378E1" w:rsidRPr="00DF53B4" w:rsidRDefault="00A378E1" w:rsidP="00A378E1">
            <w:pPr>
              <w:rPr>
                <w:rFonts w:ascii="Arial" w:hAnsi="Arial" w:cs="Arial"/>
                <w:sz w:val="16"/>
                <w:szCs w:val="16"/>
              </w:rPr>
            </w:pPr>
            <w:r w:rsidRPr="00DF53B4">
              <w:rPr>
                <w:rFonts w:ascii="Arial" w:hAnsi="Arial" w:cs="Arial"/>
                <w:sz w:val="16"/>
                <w:szCs w:val="16"/>
              </w:rPr>
              <w:t>RP-180726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D86A01" w14:textId="77777777" w:rsidR="00A378E1" w:rsidRPr="00DF53B4" w:rsidRDefault="00A378E1" w:rsidP="00A378E1">
            <w:pPr>
              <w:rPr>
                <w:rFonts w:ascii="Arial" w:hAnsi="Arial" w:cs="Arial"/>
                <w:sz w:val="16"/>
                <w:szCs w:val="16"/>
              </w:rPr>
            </w:pPr>
            <w:r w:rsidRPr="00DF53B4">
              <w:rPr>
                <w:rFonts w:ascii="Arial" w:hAnsi="Arial" w:cs="Arial"/>
                <w:sz w:val="16"/>
                <w:szCs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678EDE" w14:textId="77777777" w:rsidR="00A378E1" w:rsidRPr="00DF53B4" w:rsidRDefault="00A378E1" w:rsidP="00A378E1">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E0A0B5"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IMS test case G.19.1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821339"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858E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6B483"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A7DA55" w14:textId="77777777" w:rsidR="00A378E1" w:rsidRPr="00DF53B4" w:rsidRDefault="00A378E1" w:rsidP="00A378E1">
            <w:pPr>
              <w:rPr>
                <w:rFonts w:ascii="Arial" w:hAnsi="Arial" w:cs="Arial"/>
                <w:sz w:val="16"/>
                <w:szCs w:val="16"/>
              </w:rPr>
            </w:pPr>
            <w:r w:rsidRPr="00DF53B4">
              <w:rPr>
                <w:rFonts w:ascii="Arial" w:hAnsi="Arial" w:cs="Arial"/>
                <w:sz w:val="16"/>
                <w:szCs w:val="16"/>
              </w:rPr>
              <w:t>R5-183096</w:t>
            </w:r>
          </w:p>
        </w:tc>
      </w:tr>
      <w:tr w:rsidR="00A378E1" w:rsidRPr="00DF53B4" w14:paraId="05111E58"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F50FAD"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673AF6" w14:textId="77777777" w:rsidR="00A378E1" w:rsidRPr="00DF53B4" w:rsidRDefault="00A378E1" w:rsidP="00A378E1">
            <w:pPr>
              <w:rPr>
                <w:rFonts w:ascii="Arial" w:hAnsi="Arial" w:cs="Arial"/>
                <w:sz w:val="16"/>
                <w:szCs w:val="16"/>
              </w:rPr>
            </w:pPr>
            <w:r w:rsidRPr="00DF53B4">
              <w:rPr>
                <w:rFonts w:ascii="Arial" w:hAnsi="Arial" w:cs="Arial"/>
                <w:sz w:val="16"/>
                <w:szCs w:val="16"/>
              </w:rPr>
              <w:t>RP-180720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4DC46A" w14:textId="77777777" w:rsidR="00A378E1" w:rsidRPr="00DF53B4" w:rsidRDefault="00A378E1" w:rsidP="00A378E1">
            <w:pPr>
              <w:rPr>
                <w:rFonts w:ascii="Arial" w:hAnsi="Arial" w:cs="Arial"/>
                <w:sz w:val="16"/>
                <w:szCs w:val="16"/>
              </w:rPr>
            </w:pPr>
            <w:r w:rsidRPr="00DF53B4">
              <w:rPr>
                <w:rFonts w:ascii="Arial" w:hAnsi="Arial" w:cs="Arial"/>
                <w:sz w:val="16"/>
                <w:szCs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4D033" w14:textId="77777777" w:rsidR="00A378E1" w:rsidRPr="00DF53B4" w:rsidRDefault="00A378E1" w:rsidP="00A378E1">
            <w:pPr>
              <w:rPr>
                <w:rFonts w:ascii="Arial" w:hAnsi="Arial" w:cs="Arial"/>
                <w:sz w:val="16"/>
                <w:szCs w:val="16"/>
              </w:rPr>
            </w:pPr>
            <w:r w:rsidRPr="00DF53B4">
              <w:rPr>
                <w:rFonts w:ascii="Arial" w:hAnsi="Arial" w:cs="Arial"/>
                <w:sz w:val="16"/>
                <w:szCs w:val="16"/>
              </w:rPr>
              <w:t>2</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4642F7C" w14:textId="77777777" w:rsidR="00A378E1" w:rsidRPr="00DF53B4" w:rsidRDefault="00A378E1" w:rsidP="00A378E1">
            <w:pPr>
              <w:rPr>
                <w:rFonts w:ascii="Arial" w:hAnsi="Arial" w:cs="Arial"/>
                <w:sz w:val="16"/>
                <w:szCs w:val="16"/>
              </w:rPr>
            </w:pPr>
            <w:r w:rsidRPr="00DF53B4">
              <w:rPr>
                <w:rFonts w:ascii="Arial" w:hAnsi="Arial" w:cs="Arial"/>
                <w:sz w:val="16"/>
                <w:szCs w:val="16"/>
              </w:rPr>
              <w:t>Port 0 when removing a stream from a session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7E84BD"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6EE39"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DDD6F3"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8C1BBD" w14:textId="77777777" w:rsidR="00A378E1" w:rsidRPr="00DF53B4" w:rsidRDefault="00A378E1" w:rsidP="00A378E1">
            <w:pPr>
              <w:rPr>
                <w:rFonts w:ascii="Arial" w:hAnsi="Arial" w:cs="Arial"/>
                <w:sz w:val="16"/>
                <w:szCs w:val="16"/>
              </w:rPr>
            </w:pPr>
            <w:r w:rsidRPr="00DF53B4">
              <w:rPr>
                <w:rFonts w:ascii="Arial" w:hAnsi="Arial" w:cs="Arial"/>
                <w:sz w:val="16"/>
                <w:szCs w:val="16"/>
              </w:rPr>
              <w:t>R5-183097</w:t>
            </w:r>
          </w:p>
        </w:tc>
      </w:tr>
      <w:tr w:rsidR="00A378E1" w:rsidRPr="00DF53B4" w14:paraId="3E8594DB"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C5D308"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3DDB88" w14:textId="77777777" w:rsidR="00A378E1" w:rsidRPr="00DF53B4" w:rsidRDefault="00A378E1" w:rsidP="00A378E1">
            <w:pPr>
              <w:rPr>
                <w:rFonts w:ascii="Arial" w:hAnsi="Arial" w:cs="Arial"/>
                <w:sz w:val="16"/>
                <w:szCs w:val="16"/>
              </w:rPr>
            </w:pPr>
            <w:r w:rsidRPr="00DF53B4">
              <w:rPr>
                <w:rFonts w:ascii="Arial" w:hAnsi="Arial" w:cs="Arial"/>
                <w:sz w:val="16"/>
                <w:szCs w:val="16"/>
              </w:rPr>
              <w:t>RP-180723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1BD388" w14:textId="77777777" w:rsidR="00A378E1" w:rsidRPr="00DF53B4" w:rsidRDefault="00A378E1" w:rsidP="00A378E1">
            <w:pPr>
              <w:rPr>
                <w:rFonts w:ascii="Arial" w:hAnsi="Arial" w:cs="Arial"/>
                <w:sz w:val="16"/>
                <w:szCs w:val="16"/>
              </w:rPr>
            </w:pPr>
            <w:r w:rsidRPr="00DF53B4">
              <w:rPr>
                <w:rFonts w:ascii="Arial" w:hAnsi="Arial" w:cs="Arial"/>
                <w:sz w:val="16"/>
                <w:szCs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F1485"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1325EE" w14:textId="77777777" w:rsidR="00A378E1" w:rsidRPr="00DF53B4" w:rsidRDefault="00A378E1" w:rsidP="00A378E1">
            <w:pPr>
              <w:rPr>
                <w:rFonts w:ascii="Arial" w:hAnsi="Arial" w:cs="Arial"/>
                <w:sz w:val="16"/>
                <w:szCs w:val="16"/>
              </w:rPr>
            </w:pPr>
            <w:r w:rsidRPr="00DF53B4">
              <w:rPr>
                <w:rFonts w:ascii="Arial" w:hAnsi="Arial" w:cs="Arial"/>
                <w:sz w:val="16"/>
                <w:szCs w:val="16"/>
              </w:rPr>
              <w:t>Corrections to C.11a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A2FFB7"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38EAAC"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8F7E2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E6BA4A" w14:textId="77777777" w:rsidR="00A378E1" w:rsidRPr="00DF53B4" w:rsidRDefault="00A378E1" w:rsidP="00A378E1">
            <w:pPr>
              <w:rPr>
                <w:rFonts w:ascii="Arial" w:hAnsi="Arial" w:cs="Arial"/>
                <w:sz w:val="16"/>
                <w:szCs w:val="16"/>
              </w:rPr>
            </w:pPr>
            <w:r w:rsidRPr="00DF53B4">
              <w:rPr>
                <w:rFonts w:ascii="Arial" w:hAnsi="Arial" w:cs="Arial"/>
                <w:sz w:val="16"/>
                <w:szCs w:val="16"/>
              </w:rPr>
              <w:t>R5-183098</w:t>
            </w:r>
          </w:p>
        </w:tc>
      </w:tr>
      <w:tr w:rsidR="00A378E1" w:rsidRPr="00DF53B4" w14:paraId="046A7AFD"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AC6595"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C1DEAB" w14:textId="77777777" w:rsidR="00A378E1" w:rsidRPr="00DF53B4" w:rsidRDefault="00A378E1" w:rsidP="00A378E1">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882248" w14:textId="77777777" w:rsidR="00A378E1" w:rsidRPr="00DF53B4" w:rsidRDefault="00A378E1" w:rsidP="00A378E1">
            <w:pPr>
              <w:rPr>
                <w:rFonts w:ascii="Arial" w:hAnsi="Arial" w:cs="Arial"/>
                <w:sz w:val="16"/>
                <w:szCs w:val="16"/>
              </w:rPr>
            </w:pPr>
            <w:r w:rsidRPr="00DF53B4">
              <w:rPr>
                <w:rFonts w:ascii="Arial" w:hAnsi="Arial" w:cs="Arial"/>
                <w:sz w:val="16"/>
                <w:szCs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80E08"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5F15A3" w14:textId="77777777" w:rsidR="00A378E1" w:rsidRPr="00DF53B4" w:rsidRDefault="00A378E1" w:rsidP="00A378E1">
            <w:pPr>
              <w:rPr>
                <w:rFonts w:ascii="Arial" w:hAnsi="Arial" w:cs="Arial"/>
                <w:sz w:val="16"/>
                <w:szCs w:val="16"/>
              </w:rPr>
            </w:pPr>
            <w:r w:rsidRPr="00DF53B4">
              <w:rPr>
                <w:rFonts w:ascii="Arial" w:hAnsi="Arial" w:cs="Arial"/>
                <w:sz w:val="16"/>
                <w:szCs w:val="16"/>
              </w:rPr>
              <w:t>Update to test case 19.3.2c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CDC1B0"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C74FA"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04DFF"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6D0BCD" w14:textId="77777777" w:rsidR="00A378E1" w:rsidRPr="00DF53B4" w:rsidRDefault="00A378E1" w:rsidP="00A378E1">
            <w:pPr>
              <w:rPr>
                <w:rFonts w:ascii="Arial" w:hAnsi="Arial" w:cs="Arial"/>
                <w:sz w:val="16"/>
                <w:szCs w:val="16"/>
              </w:rPr>
            </w:pPr>
            <w:r w:rsidRPr="00DF53B4">
              <w:rPr>
                <w:rFonts w:ascii="Arial" w:hAnsi="Arial" w:cs="Arial"/>
                <w:sz w:val="16"/>
                <w:szCs w:val="16"/>
              </w:rPr>
              <w:t>R5-183099</w:t>
            </w:r>
          </w:p>
        </w:tc>
      </w:tr>
      <w:tr w:rsidR="00A378E1" w:rsidRPr="00DF53B4" w14:paraId="2A0238D2" w14:textId="77777777" w:rsidTr="00A378E1">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FCE247" w14:textId="77777777" w:rsidR="00A378E1" w:rsidRPr="00DF53B4" w:rsidRDefault="00A378E1"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7817146" w14:textId="77777777" w:rsidR="00A378E1" w:rsidRPr="00DF53B4" w:rsidRDefault="00A378E1" w:rsidP="00A378E1">
            <w:pPr>
              <w:rPr>
                <w:rFonts w:ascii="Arial" w:hAnsi="Arial" w:cs="Arial"/>
                <w:sz w:val="16"/>
                <w:szCs w:val="16"/>
              </w:rPr>
            </w:pPr>
            <w:r w:rsidRPr="00DF53B4">
              <w:rPr>
                <w:rFonts w:ascii="Arial" w:hAnsi="Arial" w:cs="Arial"/>
                <w:sz w:val="16"/>
                <w:szCs w:val="16"/>
              </w:rPr>
              <w:t>RP-180726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BE335BD" w14:textId="77777777" w:rsidR="00A378E1" w:rsidRPr="00DF53B4" w:rsidRDefault="00A378E1" w:rsidP="00A378E1">
            <w:pPr>
              <w:rPr>
                <w:rFonts w:ascii="Arial" w:hAnsi="Arial" w:cs="Arial"/>
                <w:sz w:val="16"/>
                <w:szCs w:val="16"/>
              </w:rPr>
            </w:pPr>
            <w:r w:rsidRPr="00DF53B4">
              <w:rPr>
                <w:rFonts w:ascii="Arial" w:hAnsi="Arial" w:cs="Arial"/>
                <w:sz w:val="16"/>
                <w:szCs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16D0D" w14:textId="77777777" w:rsidR="00A378E1" w:rsidRPr="00DF53B4" w:rsidRDefault="00A378E1" w:rsidP="00A378E1">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1159F4" w14:textId="77777777" w:rsidR="00A378E1" w:rsidRPr="00DF53B4" w:rsidRDefault="00A378E1" w:rsidP="00A378E1">
            <w:pPr>
              <w:rPr>
                <w:rFonts w:ascii="Arial" w:hAnsi="Arial" w:cs="Arial"/>
                <w:sz w:val="16"/>
                <w:szCs w:val="16"/>
              </w:rPr>
            </w:pPr>
            <w:r w:rsidRPr="00DF53B4">
              <w:rPr>
                <w:rFonts w:ascii="Arial" w:hAnsi="Arial" w:cs="Arial"/>
                <w:sz w:val="16"/>
                <w:szCs w:val="16"/>
              </w:rPr>
              <w:t>Updates to several IMS eCall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B48B08" w14:textId="77777777" w:rsidR="00A378E1" w:rsidRPr="00DF53B4" w:rsidRDefault="00A378E1"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67DE2"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827FB" w14:textId="77777777" w:rsidR="00A378E1" w:rsidRPr="00DF53B4" w:rsidRDefault="00A378E1"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02C310" w14:textId="77777777" w:rsidR="00A378E1" w:rsidRPr="00DF53B4" w:rsidRDefault="00A378E1" w:rsidP="00A378E1">
            <w:pPr>
              <w:rPr>
                <w:rFonts w:ascii="Arial" w:hAnsi="Arial" w:cs="Arial"/>
                <w:sz w:val="16"/>
                <w:szCs w:val="16"/>
              </w:rPr>
            </w:pPr>
            <w:r w:rsidRPr="00DF53B4">
              <w:rPr>
                <w:rFonts w:ascii="Arial" w:hAnsi="Arial" w:cs="Arial"/>
                <w:sz w:val="16"/>
                <w:szCs w:val="16"/>
              </w:rPr>
              <w:t>R5-183100</w:t>
            </w:r>
          </w:p>
        </w:tc>
      </w:tr>
      <w:tr w:rsidR="005235FD" w:rsidRPr="00DF53B4" w14:paraId="3A9DA522" w14:textId="77777777" w:rsidTr="005235F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4A9B5E" w14:textId="77777777" w:rsidR="005235FD" w:rsidRPr="00DF53B4" w:rsidRDefault="005235FD"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3373F22" w14:textId="77777777" w:rsidR="005235FD" w:rsidRPr="00DF53B4" w:rsidRDefault="005235FD" w:rsidP="005235FD">
            <w:pPr>
              <w:rPr>
                <w:rFonts w:ascii="Arial" w:hAnsi="Arial" w:cs="Arial"/>
                <w:sz w:val="16"/>
                <w:szCs w:val="16"/>
              </w:rPr>
            </w:pPr>
            <w:r w:rsidRPr="00DF53B4">
              <w:rPr>
                <w:rFonts w:ascii="Arial" w:hAnsi="Arial" w:cs="Arial"/>
                <w:sz w:val="16"/>
                <w:szCs w:val="16"/>
              </w:rPr>
              <w:t>RP-180721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97E0153" w14:textId="77777777" w:rsidR="005235FD" w:rsidRPr="00DF53B4" w:rsidRDefault="005235FD" w:rsidP="00A378E1">
            <w:pPr>
              <w:rPr>
                <w:rFonts w:ascii="Arial" w:hAnsi="Arial" w:cs="Arial"/>
                <w:sz w:val="16"/>
                <w:szCs w:val="16"/>
              </w:rPr>
            </w:pPr>
            <w:r w:rsidRPr="00DF53B4">
              <w:rPr>
                <w:rFonts w:ascii="Arial" w:hAnsi="Arial" w:cs="Arial"/>
                <w:sz w:val="16"/>
                <w:szCs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59E4C" w14:textId="77777777" w:rsidR="005235FD" w:rsidRPr="00DF53B4" w:rsidRDefault="005235FD"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96BEF3" w14:textId="77777777" w:rsidR="005235FD" w:rsidRPr="00DF53B4" w:rsidRDefault="005235FD" w:rsidP="00A378E1">
            <w:pPr>
              <w:rPr>
                <w:rFonts w:ascii="Arial" w:hAnsi="Arial" w:cs="Arial"/>
                <w:sz w:val="16"/>
                <w:szCs w:val="16"/>
              </w:rPr>
            </w:pPr>
            <w:r w:rsidRPr="00DF53B4">
              <w:rPr>
                <w:rFonts w:ascii="Arial" w:hAnsi="Arial" w:cs="Arial"/>
                <w:sz w:val="16"/>
                <w:szCs w:val="16"/>
              </w:rPr>
              <w:t>Correction to IMS emergency call test cases for IMS Reregistration over UTRAN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2834FD" w14:textId="77777777" w:rsidR="005235FD" w:rsidRPr="00DF53B4" w:rsidRDefault="005235FD"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5970A"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03F44"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7C501" w14:textId="77777777" w:rsidR="005235FD" w:rsidRPr="00DF53B4" w:rsidRDefault="005235FD" w:rsidP="005235FD">
            <w:pPr>
              <w:rPr>
                <w:rFonts w:ascii="Arial" w:hAnsi="Arial" w:cs="Arial"/>
                <w:sz w:val="16"/>
                <w:szCs w:val="16"/>
              </w:rPr>
            </w:pPr>
            <w:r w:rsidRPr="00DF53B4">
              <w:rPr>
                <w:rFonts w:ascii="Arial" w:hAnsi="Arial" w:cs="Arial"/>
                <w:sz w:val="16"/>
                <w:szCs w:val="16"/>
              </w:rPr>
              <w:t>R5-183106</w:t>
            </w:r>
          </w:p>
        </w:tc>
      </w:tr>
      <w:tr w:rsidR="005235FD" w:rsidRPr="00DF53B4" w14:paraId="2874E72B" w14:textId="77777777" w:rsidTr="005235FD">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D4E73C" w14:textId="77777777" w:rsidR="005235FD" w:rsidRPr="00DF53B4" w:rsidRDefault="005235FD" w:rsidP="00A378E1">
            <w:pPr>
              <w:rPr>
                <w:rFonts w:ascii="Arial" w:hAnsi="Arial" w:cs="Arial"/>
                <w:sz w:val="16"/>
                <w:szCs w:val="16"/>
              </w:rPr>
            </w:pPr>
            <w:r w:rsidRPr="00DF53B4">
              <w:rPr>
                <w:rFonts w:ascii="Arial" w:hAnsi="Arial" w:cs="Arial"/>
                <w:sz w:val="16"/>
                <w:szCs w:val="16"/>
              </w:rPr>
              <w:t>RP-80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B7D97E" w14:textId="77777777" w:rsidR="005235FD" w:rsidRPr="00DF53B4" w:rsidRDefault="005235FD" w:rsidP="005235FD">
            <w:pPr>
              <w:rPr>
                <w:rFonts w:ascii="Arial" w:hAnsi="Arial" w:cs="Arial"/>
                <w:sz w:val="16"/>
                <w:szCs w:val="16"/>
              </w:rPr>
            </w:pPr>
            <w:r w:rsidRPr="00DF53B4">
              <w:rPr>
                <w:rFonts w:ascii="Arial" w:hAnsi="Arial" w:cs="Arial"/>
                <w:sz w:val="16"/>
                <w:szCs w:val="16"/>
              </w:rPr>
              <w:t>RP-180725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1F7172" w14:textId="77777777" w:rsidR="005235FD" w:rsidRPr="00DF53B4" w:rsidRDefault="005235FD" w:rsidP="00A378E1">
            <w:pPr>
              <w:rPr>
                <w:rFonts w:ascii="Arial" w:hAnsi="Arial" w:cs="Arial"/>
                <w:sz w:val="16"/>
                <w:szCs w:val="16"/>
              </w:rPr>
            </w:pPr>
            <w:r w:rsidRPr="00DF53B4">
              <w:rPr>
                <w:rFonts w:ascii="Arial" w:hAnsi="Arial" w:cs="Arial"/>
                <w:sz w:val="16"/>
                <w:szCs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4FDE81" w14:textId="77777777" w:rsidR="005235FD" w:rsidRPr="00DF53B4" w:rsidRDefault="005235FD" w:rsidP="00A378E1">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E17EEA0" w14:textId="77777777" w:rsidR="005235FD" w:rsidRPr="00DF53B4" w:rsidRDefault="005235FD" w:rsidP="00A378E1">
            <w:pPr>
              <w:rPr>
                <w:rFonts w:ascii="Arial" w:hAnsi="Arial" w:cs="Arial"/>
                <w:sz w:val="16"/>
                <w:szCs w:val="16"/>
              </w:rPr>
            </w:pPr>
            <w:r w:rsidRPr="00DF53B4">
              <w:rPr>
                <w:rFonts w:ascii="Arial" w:hAnsi="Arial" w:cs="Arial"/>
                <w:sz w:val="16"/>
                <w:szCs w:val="16"/>
              </w:rPr>
              <w:t>Addition of IMS test cases J.18.1 and J.18.2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2A6250" w14:textId="77777777" w:rsidR="005235FD" w:rsidRPr="00DF53B4" w:rsidRDefault="005235FD" w:rsidP="00A378E1">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A905F"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1695A" w14:textId="77777777" w:rsidR="005235FD" w:rsidRPr="00DF53B4" w:rsidRDefault="005235FD" w:rsidP="00A378E1">
            <w:pPr>
              <w:pStyle w:val="TAL"/>
              <w:rPr>
                <w:rFonts w:cs="Arial"/>
                <w:sz w:val="16"/>
                <w:szCs w:val="16"/>
                <w:lang w:eastAsia="en-US"/>
              </w:rPr>
            </w:pPr>
            <w:r w:rsidRPr="00DF53B4">
              <w:rPr>
                <w:rFonts w:cs="Arial"/>
                <w:sz w:val="16"/>
                <w:szCs w:val="16"/>
                <w:lang w:eastAsia="en-US"/>
              </w:rPr>
              <w:t>14.3.0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435731" w14:textId="77777777" w:rsidR="005235FD" w:rsidRPr="00DF53B4" w:rsidRDefault="005235FD" w:rsidP="005235FD">
            <w:pPr>
              <w:rPr>
                <w:rFonts w:ascii="Arial" w:hAnsi="Arial" w:cs="Arial"/>
                <w:sz w:val="16"/>
                <w:szCs w:val="16"/>
              </w:rPr>
            </w:pPr>
            <w:r w:rsidRPr="00DF53B4">
              <w:rPr>
                <w:rFonts w:ascii="Arial" w:hAnsi="Arial" w:cs="Arial"/>
                <w:sz w:val="16"/>
                <w:szCs w:val="16"/>
              </w:rPr>
              <w:t>R5-183107</w:t>
            </w:r>
          </w:p>
        </w:tc>
      </w:tr>
      <w:tr w:rsidR="00D40FA7" w:rsidRPr="00DF53B4" w14:paraId="6C7A3F0C"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D5138C"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45B9ACE" w14:textId="77777777" w:rsidR="00D40FA7" w:rsidRPr="00DF53B4" w:rsidRDefault="00D40FA7" w:rsidP="00D40FA7">
            <w:pPr>
              <w:rPr>
                <w:rFonts w:ascii="Arial" w:hAnsi="Arial" w:cs="Arial"/>
                <w:sz w:val="16"/>
                <w:szCs w:val="16"/>
              </w:rPr>
            </w:pPr>
            <w:r w:rsidRPr="00DF53B4">
              <w:rPr>
                <w:rFonts w:ascii="Arial" w:hAnsi="Arial" w:cs="Arial"/>
                <w:sz w:val="16"/>
                <w:szCs w:val="16"/>
              </w:rPr>
              <w:t>RP-181580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94EAC79" w14:textId="77777777" w:rsidR="00D40FA7" w:rsidRPr="00DF53B4" w:rsidRDefault="00D40FA7" w:rsidP="00D40FA7">
            <w:pPr>
              <w:rPr>
                <w:rFonts w:ascii="Arial" w:hAnsi="Arial" w:cs="Arial"/>
                <w:sz w:val="16"/>
                <w:szCs w:val="16"/>
              </w:rPr>
            </w:pPr>
            <w:r w:rsidRPr="00DF53B4">
              <w:rPr>
                <w:rFonts w:ascii="Arial" w:hAnsi="Arial" w:cs="Arial"/>
                <w:sz w:val="16"/>
                <w:szCs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B7D6B"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7473514" w14:textId="77777777" w:rsidR="00D40FA7" w:rsidRPr="00DF53B4" w:rsidRDefault="00D40FA7" w:rsidP="00D40FA7">
            <w:pPr>
              <w:rPr>
                <w:rFonts w:ascii="Arial" w:hAnsi="Arial" w:cs="Arial"/>
                <w:sz w:val="16"/>
                <w:szCs w:val="16"/>
              </w:rPr>
            </w:pPr>
            <w:r w:rsidRPr="00DF53B4">
              <w:rPr>
                <w:rFonts w:ascii="Arial" w:hAnsi="Arial" w:cs="Arial"/>
                <w:sz w:val="16"/>
                <w:szCs w:val="16"/>
              </w:rPr>
              <w:t>Corrections to G.15.4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CC3DD9"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6D71CC"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348EB"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015DDA" w14:textId="77777777" w:rsidR="00D40FA7" w:rsidRPr="00DF53B4" w:rsidRDefault="00D40FA7" w:rsidP="00D40FA7">
            <w:pPr>
              <w:rPr>
                <w:rFonts w:ascii="Arial" w:hAnsi="Arial" w:cs="Arial"/>
                <w:sz w:val="16"/>
                <w:szCs w:val="16"/>
              </w:rPr>
            </w:pPr>
            <w:r w:rsidRPr="00DF53B4">
              <w:rPr>
                <w:rFonts w:ascii="Arial" w:hAnsi="Arial" w:cs="Arial"/>
                <w:sz w:val="16"/>
                <w:szCs w:val="16"/>
              </w:rPr>
              <w:t>R5-184056</w:t>
            </w:r>
          </w:p>
        </w:tc>
      </w:tr>
      <w:tr w:rsidR="00D40FA7" w:rsidRPr="00DF53B4" w14:paraId="47D419E5"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D19ACF"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C2CBCF6" w14:textId="77777777" w:rsidR="00D40FA7" w:rsidRPr="00DF53B4" w:rsidRDefault="00D40FA7" w:rsidP="00D40FA7">
            <w:pPr>
              <w:rPr>
                <w:rFonts w:ascii="Arial" w:hAnsi="Arial" w:cs="Arial"/>
                <w:sz w:val="16"/>
                <w:szCs w:val="16"/>
              </w:rPr>
            </w:pPr>
            <w:r w:rsidRPr="00DF53B4">
              <w:rPr>
                <w:rFonts w:ascii="Arial" w:hAnsi="Arial" w:cs="Arial"/>
                <w:sz w:val="16"/>
                <w:szCs w:val="16"/>
              </w:rPr>
              <w:t>RP-181578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B59E0F7" w14:textId="77777777" w:rsidR="00D40FA7" w:rsidRPr="00DF53B4" w:rsidRDefault="00D40FA7" w:rsidP="00D40FA7">
            <w:pPr>
              <w:rPr>
                <w:rFonts w:ascii="Arial" w:hAnsi="Arial" w:cs="Arial"/>
                <w:sz w:val="16"/>
                <w:szCs w:val="16"/>
              </w:rPr>
            </w:pPr>
            <w:r w:rsidRPr="00DF53B4">
              <w:rPr>
                <w:rFonts w:ascii="Arial" w:hAnsi="Arial" w:cs="Arial"/>
                <w:sz w:val="16"/>
                <w:szCs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83507"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B72A74" w14:textId="77777777" w:rsidR="00D40FA7" w:rsidRPr="00DF53B4" w:rsidRDefault="00D40FA7" w:rsidP="00D40FA7">
            <w:pPr>
              <w:rPr>
                <w:rFonts w:ascii="Arial" w:hAnsi="Arial" w:cs="Arial"/>
                <w:sz w:val="16"/>
                <w:szCs w:val="16"/>
              </w:rPr>
            </w:pPr>
            <w:r w:rsidRPr="00DF53B4">
              <w:rPr>
                <w:rFonts w:ascii="Arial" w:hAnsi="Arial" w:cs="Arial"/>
                <w:sz w:val="16"/>
                <w:szCs w:val="16"/>
              </w:rPr>
              <w:t>Resubmission of Corrections to IMS test case 19.1.6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E486F9"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AC856"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468D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B661D6" w14:textId="77777777" w:rsidR="00D40FA7" w:rsidRPr="00DF53B4" w:rsidRDefault="00D40FA7" w:rsidP="00D40FA7">
            <w:pPr>
              <w:rPr>
                <w:rFonts w:ascii="Arial" w:hAnsi="Arial" w:cs="Arial"/>
                <w:sz w:val="16"/>
                <w:szCs w:val="16"/>
              </w:rPr>
            </w:pPr>
            <w:r w:rsidRPr="00DF53B4">
              <w:rPr>
                <w:rFonts w:ascii="Arial" w:hAnsi="Arial" w:cs="Arial"/>
                <w:sz w:val="16"/>
                <w:szCs w:val="16"/>
              </w:rPr>
              <w:t>R5-184062</w:t>
            </w:r>
          </w:p>
        </w:tc>
      </w:tr>
      <w:tr w:rsidR="00D40FA7" w:rsidRPr="00DF53B4" w14:paraId="4D5539BF"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EF24726"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A0584B" w14:textId="77777777" w:rsidR="00D40FA7" w:rsidRPr="00DF53B4" w:rsidRDefault="00D40FA7" w:rsidP="00D40FA7">
            <w:pPr>
              <w:rPr>
                <w:rFonts w:ascii="Arial" w:hAnsi="Arial" w:cs="Arial"/>
                <w:sz w:val="16"/>
                <w:szCs w:val="16"/>
              </w:rPr>
            </w:pPr>
            <w:r w:rsidRPr="00DF53B4">
              <w:rPr>
                <w:rFonts w:ascii="Arial" w:hAnsi="Arial" w:cs="Arial"/>
                <w:sz w:val="16"/>
                <w:szCs w:val="16"/>
              </w:rPr>
              <w:t>RP-181578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6806C4" w14:textId="77777777" w:rsidR="00D40FA7" w:rsidRPr="00DF53B4" w:rsidRDefault="00D40FA7" w:rsidP="00D40FA7">
            <w:pPr>
              <w:rPr>
                <w:rFonts w:ascii="Arial" w:hAnsi="Arial" w:cs="Arial"/>
                <w:sz w:val="16"/>
                <w:szCs w:val="16"/>
              </w:rPr>
            </w:pPr>
            <w:r w:rsidRPr="00DF53B4">
              <w:rPr>
                <w:rFonts w:ascii="Arial" w:hAnsi="Arial" w:cs="Arial"/>
                <w:sz w:val="16"/>
                <w:szCs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87F04"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8DB949" w14:textId="77777777" w:rsidR="00D40FA7" w:rsidRPr="00DF53B4" w:rsidRDefault="00D40FA7" w:rsidP="00D40FA7">
            <w:pPr>
              <w:rPr>
                <w:rFonts w:ascii="Arial" w:hAnsi="Arial" w:cs="Arial"/>
                <w:sz w:val="16"/>
                <w:szCs w:val="16"/>
              </w:rPr>
            </w:pPr>
            <w:r w:rsidRPr="00DF53B4">
              <w:rPr>
                <w:rFonts w:ascii="Arial" w:hAnsi="Arial" w:cs="Arial"/>
                <w:sz w:val="16"/>
                <w:szCs w:val="16"/>
              </w:rPr>
              <w:t>Editorial corrections to IMS emergency call test cases in clauses 19 and 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09F086"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5D17B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311C2"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AD1040" w14:textId="77777777" w:rsidR="00D40FA7" w:rsidRPr="00DF53B4" w:rsidRDefault="00D40FA7" w:rsidP="00D40FA7">
            <w:pPr>
              <w:rPr>
                <w:rFonts w:ascii="Arial" w:hAnsi="Arial" w:cs="Arial"/>
                <w:sz w:val="16"/>
                <w:szCs w:val="16"/>
              </w:rPr>
            </w:pPr>
            <w:r w:rsidRPr="00DF53B4">
              <w:rPr>
                <w:rFonts w:ascii="Arial" w:hAnsi="Arial" w:cs="Arial"/>
                <w:sz w:val="16"/>
                <w:szCs w:val="16"/>
              </w:rPr>
              <w:t>R5-184096</w:t>
            </w:r>
          </w:p>
        </w:tc>
      </w:tr>
      <w:tr w:rsidR="00D40FA7" w:rsidRPr="00DF53B4" w14:paraId="19B5CF9D"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9952DB3"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0719A6" w14:textId="77777777" w:rsidR="00D40FA7" w:rsidRPr="00DF53B4" w:rsidRDefault="00D40FA7" w:rsidP="00D40FA7">
            <w:pPr>
              <w:rPr>
                <w:rFonts w:ascii="Arial" w:hAnsi="Arial" w:cs="Arial"/>
                <w:sz w:val="16"/>
                <w:szCs w:val="16"/>
              </w:rPr>
            </w:pPr>
            <w:r w:rsidRPr="00DF53B4">
              <w:rPr>
                <w:rFonts w:ascii="Arial" w:hAnsi="Arial" w:cs="Arial"/>
                <w:sz w:val="16"/>
                <w:szCs w:val="16"/>
              </w:rPr>
              <w:t>RP-181582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6FC52D" w14:textId="77777777" w:rsidR="00D40FA7" w:rsidRPr="00DF53B4" w:rsidRDefault="00D40FA7" w:rsidP="00D40FA7">
            <w:pPr>
              <w:rPr>
                <w:rFonts w:ascii="Arial" w:hAnsi="Arial" w:cs="Arial"/>
                <w:sz w:val="16"/>
                <w:szCs w:val="16"/>
              </w:rPr>
            </w:pPr>
            <w:r w:rsidRPr="00DF53B4">
              <w:rPr>
                <w:rFonts w:ascii="Arial" w:hAnsi="Arial" w:cs="Arial"/>
                <w:sz w:val="16"/>
                <w:szCs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C4150"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927E77" w14:textId="77777777" w:rsidR="00D40FA7" w:rsidRPr="00DF53B4" w:rsidRDefault="00D40FA7" w:rsidP="00D40FA7">
            <w:pPr>
              <w:rPr>
                <w:rFonts w:ascii="Arial" w:hAnsi="Arial" w:cs="Arial"/>
                <w:sz w:val="16"/>
                <w:szCs w:val="16"/>
              </w:rPr>
            </w:pPr>
            <w:r w:rsidRPr="00DF53B4">
              <w:rPr>
                <w:rFonts w:ascii="Arial" w:hAnsi="Arial" w:cs="Arial"/>
                <w:sz w:val="16"/>
                <w:szCs w:val="16"/>
              </w:rPr>
              <w:t>Add and use reference to NG.108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0A845C"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46AE6"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6039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C3E85A" w14:textId="77777777" w:rsidR="00D40FA7" w:rsidRPr="00DF53B4" w:rsidRDefault="00D40FA7" w:rsidP="00D40FA7">
            <w:pPr>
              <w:rPr>
                <w:rFonts w:ascii="Arial" w:hAnsi="Arial" w:cs="Arial"/>
                <w:sz w:val="16"/>
                <w:szCs w:val="16"/>
              </w:rPr>
            </w:pPr>
            <w:r w:rsidRPr="00DF53B4">
              <w:rPr>
                <w:rFonts w:ascii="Arial" w:hAnsi="Arial" w:cs="Arial"/>
                <w:sz w:val="16"/>
                <w:szCs w:val="16"/>
              </w:rPr>
              <w:t>R5-184483</w:t>
            </w:r>
          </w:p>
        </w:tc>
      </w:tr>
      <w:tr w:rsidR="00D40FA7" w:rsidRPr="00DF53B4" w14:paraId="082D09DA"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EA8AE1"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DED991" w14:textId="77777777" w:rsidR="00D40FA7" w:rsidRPr="00DF53B4" w:rsidRDefault="00D40FA7" w:rsidP="00D40FA7">
            <w:pPr>
              <w:rPr>
                <w:rFonts w:ascii="Arial" w:hAnsi="Arial" w:cs="Arial"/>
                <w:sz w:val="16"/>
                <w:szCs w:val="16"/>
              </w:rPr>
            </w:pPr>
            <w:r w:rsidRPr="00DF53B4">
              <w:rPr>
                <w:rFonts w:ascii="Arial" w:hAnsi="Arial" w:cs="Arial"/>
                <w:sz w:val="16"/>
                <w:szCs w:val="16"/>
              </w:rPr>
              <w:t>RP-181583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4D6506" w14:textId="77777777" w:rsidR="00D40FA7" w:rsidRPr="00DF53B4" w:rsidRDefault="00D40FA7" w:rsidP="00D40FA7">
            <w:pPr>
              <w:rPr>
                <w:rFonts w:ascii="Arial" w:hAnsi="Arial" w:cs="Arial"/>
                <w:sz w:val="16"/>
                <w:szCs w:val="16"/>
              </w:rPr>
            </w:pPr>
            <w:r w:rsidRPr="00DF53B4">
              <w:rPr>
                <w:rFonts w:ascii="Arial" w:hAnsi="Arial" w:cs="Arial"/>
                <w:sz w:val="16"/>
                <w:szCs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94663" w14:textId="77777777" w:rsidR="00D40FA7" w:rsidRPr="00DF53B4" w:rsidRDefault="00D40FA7" w:rsidP="00D40FA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7E0813" w14:textId="77777777" w:rsidR="00D40FA7" w:rsidRPr="00DF53B4" w:rsidRDefault="00D40FA7" w:rsidP="00D40FA7">
            <w:pPr>
              <w:rPr>
                <w:rFonts w:ascii="Arial" w:hAnsi="Arial" w:cs="Arial"/>
                <w:sz w:val="16"/>
                <w:szCs w:val="16"/>
              </w:rPr>
            </w:pPr>
            <w:r w:rsidRPr="00DF53B4">
              <w:rPr>
                <w:rFonts w:ascii="Arial" w:hAnsi="Arial" w:cs="Arial"/>
                <w:sz w:val="16"/>
                <w:szCs w:val="16"/>
              </w:rPr>
              <w:t>Update to IMS eCall test cases for eCall category bit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089F03"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9155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3E5D3"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D48CDF" w14:textId="77777777" w:rsidR="00D40FA7" w:rsidRPr="00DF53B4" w:rsidRDefault="00D40FA7" w:rsidP="00D40FA7">
            <w:pPr>
              <w:rPr>
                <w:rFonts w:ascii="Arial" w:hAnsi="Arial" w:cs="Arial"/>
                <w:sz w:val="16"/>
                <w:szCs w:val="16"/>
              </w:rPr>
            </w:pPr>
            <w:r w:rsidRPr="00DF53B4">
              <w:rPr>
                <w:rFonts w:ascii="Arial" w:hAnsi="Arial" w:cs="Arial"/>
                <w:sz w:val="16"/>
                <w:szCs w:val="16"/>
              </w:rPr>
              <w:t>R5-184704</w:t>
            </w:r>
          </w:p>
        </w:tc>
      </w:tr>
      <w:tr w:rsidR="00D40FA7" w:rsidRPr="00DF53B4" w14:paraId="6C1E1CEF" w14:textId="77777777" w:rsidTr="00D40FA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DFA492" w14:textId="77777777" w:rsidR="00D40FA7" w:rsidRPr="00DF53B4" w:rsidRDefault="00D40FA7" w:rsidP="00D40FA7">
            <w:pPr>
              <w:rPr>
                <w:rFonts w:ascii="Arial" w:hAnsi="Arial" w:cs="Arial"/>
                <w:sz w:val="16"/>
                <w:szCs w:val="16"/>
              </w:rPr>
            </w:pPr>
            <w:r w:rsidRPr="00DF53B4">
              <w:rPr>
                <w:rFonts w:ascii="Arial" w:hAnsi="Arial" w:cs="Arial"/>
                <w:sz w:val="16"/>
                <w:szCs w:val="16"/>
              </w:rPr>
              <w:t>RP-81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B94D9B" w14:textId="77777777" w:rsidR="00D40FA7" w:rsidRPr="00DF53B4" w:rsidRDefault="00D40FA7" w:rsidP="00D40FA7">
            <w:pPr>
              <w:rPr>
                <w:rFonts w:ascii="Arial" w:hAnsi="Arial" w:cs="Arial"/>
                <w:sz w:val="16"/>
                <w:szCs w:val="16"/>
              </w:rPr>
            </w:pPr>
            <w:r w:rsidRPr="00DF53B4">
              <w:rPr>
                <w:rFonts w:ascii="Arial" w:hAnsi="Arial" w:cs="Arial"/>
                <w:sz w:val="16"/>
                <w:szCs w:val="16"/>
              </w:rPr>
              <w:t>RP-181578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7E3019D" w14:textId="77777777" w:rsidR="00D40FA7" w:rsidRPr="00DF53B4" w:rsidRDefault="00D40FA7" w:rsidP="00D40FA7">
            <w:pPr>
              <w:rPr>
                <w:rFonts w:ascii="Arial" w:hAnsi="Arial" w:cs="Arial"/>
                <w:sz w:val="16"/>
                <w:szCs w:val="16"/>
              </w:rPr>
            </w:pPr>
            <w:r w:rsidRPr="00DF53B4">
              <w:rPr>
                <w:rFonts w:ascii="Arial" w:hAnsi="Arial" w:cs="Arial"/>
                <w:sz w:val="16"/>
                <w:szCs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C19064" w14:textId="77777777" w:rsidR="00D40FA7" w:rsidRPr="00DF53B4" w:rsidRDefault="00D40FA7" w:rsidP="00D40FA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CD3A8C" w14:textId="77777777" w:rsidR="00D40FA7" w:rsidRPr="00DF53B4" w:rsidRDefault="00D40FA7" w:rsidP="00D40FA7">
            <w:pPr>
              <w:rPr>
                <w:rFonts w:ascii="Arial" w:hAnsi="Arial" w:cs="Arial"/>
                <w:sz w:val="16"/>
                <w:szCs w:val="16"/>
              </w:rPr>
            </w:pPr>
            <w:r w:rsidRPr="00DF53B4">
              <w:rPr>
                <w:rFonts w:ascii="Arial" w:hAnsi="Arial" w:cs="Arial"/>
                <w:sz w:val="16"/>
                <w:szCs w:val="16"/>
              </w:rPr>
              <w:t>Update to Emergency Call test case 19.1.3 for eCall category bit usage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4BEE31" w14:textId="77777777" w:rsidR="00D40FA7" w:rsidRPr="00DF53B4" w:rsidRDefault="00D40FA7" w:rsidP="00D40FA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DA5D7"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0135B" w14:textId="77777777" w:rsidR="00D40FA7" w:rsidRPr="00DF53B4" w:rsidRDefault="00D40FA7" w:rsidP="00D40FA7">
            <w:pPr>
              <w:pStyle w:val="TAL"/>
              <w:rPr>
                <w:rFonts w:cs="Arial"/>
                <w:sz w:val="16"/>
                <w:szCs w:val="16"/>
                <w:lang w:eastAsia="en-US"/>
              </w:rPr>
            </w:pPr>
            <w:r w:rsidRPr="00DF53B4">
              <w:rPr>
                <w:rFonts w:cs="Arial"/>
                <w:sz w:val="16"/>
                <w:szCs w:val="16"/>
                <w:lang w:eastAsia="en-US"/>
              </w:rPr>
              <w:t>14.4.0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835343" w14:textId="77777777" w:rsidR="00D40FA7" w:rsidRPr="00DF53B4" w:rsidRDefault="00D40FA7" w:rsidP="00D40FA7">
            <w:pPr>
              <w:rPr>
                <w:rFonts w:ascii="Arial" w:hAnsi="Arial" w:cs="Arial"/>
                <w:sz w:val="16"/>
                <w:szCs w:val="16"/>
              </w:rPr>
            </w:pPr>
            <w:r w:rsidRPr="00DF53B4">
              <w:rPr>
                <w:rFonts w:ascii="Arial" w:hAnsi="Arial" w:cs="Arial"/>
                <w:sz w:val="16"/>
                <w:szCs w:val="16"/>
              </w:rPr>
              <w:t>R5-185087</w:t>
            </w:r>
          </w:p>
        </w:tc>
      </w:tr>
      <w:tr w:rsidR="00D31A77" w:rsidRPr="00DF53B4" w14:paraId="21C8D6F6"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48F6BB"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2E5227" w14:textId="77777777" w:rsidR="00D31A77" w:rsidRPr="00DF53B4" w:rsidRDefault="00D31A77" w:rsidP="00D31A77">
            <w:pPr>
              <w:rPr>
                <w:rFonts w:ascii="Arial" w:hAnsi="Arial" w:cs="Arial"/>
                <w:sz w:val="16"/>
                <w:szCs w:val="16"/>
              </w:rPr>
            </w:pPr>
            <w:r w:rsidRPr="00DF53B4">
              <w:rPr>
                <w:rFonts w:ascii="Arial" w:hAnsi="Arial" w:cs="Arial"/>
                <w:sz w:val="16"/>
                <w:szCs w:val="16"/>
              </w:rPr>
              <w:t>RP-182283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12836C" w14:textId="77777777" w:rsidR="00D31A77" w:rsidRPr="00DF53B4" w:rsidRDefault="00D31A77" w:rsidP="00D31A77">
            <w:pPr>
              <w:rPr>
                <w:rFonts w:ascii="Arial" w:hAnsi="Arial" w:cs="Arial"/>
                <w:sz w:val="16"/>
                <w:szCs w:val="16"/>
              </w:rPr>
            </w:pPr>
            <w:r w:rsidRPr="00DF53B4">
              <w:rPr>
                <w:rFonts w:ascii="Arial" w:hAnsi="Arial" w:cs="Arial"/>
                <w:sz w:val="16"/>
                <w:szCs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48BD98" w14:textId="77777777" w:rsidR="00D31A77" w:rsidRPr="00DF53B4" w:rsidRDefault="00D31A77" w:rsidP="00D31A7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9E579E"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Corrections to IMS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943BB7"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3A3DD"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721A98"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7313BB" w14:textId="77777777" w:rsidR="00D31A77" w:rsidRPr="00DF53B4" w:rsidRDefault="00D31A77" w:rsidP="00D31A77">
            <w:pPr>
              <w:rPr>
                <w:rFonts w:ascii="Arial" w:hAnsi="Arial" w:cs="Arial"/>
                <w:sz w:val="16"/>
                <w:szCs w:val="16"/>
              </w:rPr>
            </w:pPr>
            <w:r w:rsidRPr="00DF53B4">
              <w:rPr>
                <w:rFonts w:ascii="Arial" w:hAnsi="Arial" w:cs="Arial"/>
                <w:sz w:val="16"/>
                <w:szCs w:val="16"/>
              </w:rPr>
              <w:t>R5-186459</w:t>
            </w:r>
          </w:p>
        </w:tc>
      </w:tr>
      <w:tr w:rsidR="00D31A77" w:rsidRPr="00DF53B4" w14:paraId="71B55187"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EB4FAB"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5C24B8" w14:textId="77777777" w:rsidR="00D31A77" w:rsidRPr="00DF53B4" w:rsidRDefault="00D31A77" w:rsidP="00D31A77">
            <w:pPr>
              <w:rPr>
                <w:rFonts w:ascii="Arial" w:hAnsi="Arial" w:cs="Arial"/>
                <w:sz w:val="16"/>
                <w:szCs w:val="16"/>
              </w:rPr>
            </w:pPr>
            <w:r w:rsidRPr="00DF53B4">
              <w:rPr>
                <w:rFonts w:ascii="Arial" w:hAnsi="Arial" w:cs="Arial"/>
                <w:sz w:val="16"/>
                <w:szCs w:val="16"/>
              </w:rPr>
              <w:t>RP-182283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F97944" w14:textId="77777777" w:rsidR="00D31A77" w:rsidRPr="00DF53B4" w:rsidRDefault="00D31A77" w:rsidP="00D31A77">
            <w:pPr>
              <w:rPr>
                <w:rFonts w:ascii="Arial" w:hAnsi="Arial" w:cs="Arial"/>
                <w:sz w:val="16"/>
                <w:szCs w:val="16"/>
              </w:rPr>
            </w:pPr>
            <w:r w:rsidRPr="00DF53B4">
              <w:rPr>
                <w:rFonts w:ascii="Arial" w:hAnsi="Arial" w:cs="Arial"/>
                <w:sz w:val="16"/>
                <w:szCs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DF80C" w14:textId="77777777" w:rsidR="00D31A77" w:rsidRPr="00DF53B4" w:rsidRDefault="00D31A77" w:rsidP="00D31A7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11D61B"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 to Contact header in MT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4F72F3"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97D0B"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EBB48"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A3886B" w14:textId="77777777" w:rsidR="00D31A77" w:rsidRPr="00DF53B4" w:rsidRDefault="00D31A77" w:rsidP="00D31A77">
            <w:pPr>
              <w:rPr>
                <w:rFonts w:ascii="Arial" w:hAnsi="Arial" w:cs="Arial"/>
                <w:sz w:val="16"/>
                <w:szCs w:val="16"/>
              </w:rPr>
            </w:pPr>
            <w:r w:rsidRPr="00DF53B4">
              <w:rPr>
                <w:rFonts w:ascii="Arial" w:hAnsi="Arial" w:cs="Arial"/>
                <w:sz w:val="16"/>
                <w:szCs w:val="16"/>
              </w:rPr>
              <w:t>R5-187374</w:t>
            </w:r>
          </w:p>
        </w:tc>
      </w:tr>
      <w:tr w:rsidR="00D31A77" w:rsidRPr="00DF53B4" w14:paraId="210F518E"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058E05"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42637E5" w14:textId="77777777" w:rsidR="00D31A77" w:rsidRPr="00DF53B4" w:rsidRDefault="00D31A77" w:rsidP="00D31A77">
            <w:pPr>
              <w:rPr>
                <w:rFonts w:ascii="Arial" w:hAnsi="Arial" w:cs="Arial"/>
                <w:sz w:val="16"/>
                <w:szCs w:val="16"/>
              </w:rPr>
            </w:pPr>
            <w:r w:rsidRPr="00DF53B4">
              <w:rPr>
                <w:rFonts w:ascii="Arial" w:hAnsi="Arial" w:cs="Arial"/>
                <w:sz w:val="16"/>
                <w:szCs w:val="16"/>
              </w:rPr>
              <w:t>RP-182286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3B4379" w14:textId="77777777" w:rsidR="00D31A77" w:rsidRPr="00DF53B4" w:rsidRDefault="00D31A77" w:rsidP="00D31A77">
            <w:pPr>
              <w:rPr>
                <w:rFonts w:ascii="Arial" w:hAnsi="Arial" w:cs="Arial"/>
                <w:sz w:val="16"/>
                <w:szCs w:val="16"/>
              </w:rPr>
            </w:pPr>
            <w:r w:rsidRPr="00DF53B4">
              <w:rPr>
                <w:rFonts w:ascii="Arial" w:hAnsi="Arial" w:cs="Arial"/>
                <w:sz w:val="16"/>
                <w:szCs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7FC0" w14:textId="77777777" w:rsidR="00D31A77" w:rsidRPr="00DF53B4" w:rsidRDefault="00D31A77" w:rsidP="00D31A77">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69E044"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Corrections to IMS WLAN test case G.17.2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CD3964"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1F7D03"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0B91BE"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E2DB99" w14:textId="77777777" w:rsidR="00D31A77" w:rsidRPr="00DF53B4" w:rsidRDefault="00D31A77" w:rsidP="00D31A77">
            <w:pPr>
              <w:rPr>
                <w:rFonts w:ascii="Arial" w:hAnsi="Arial" w:cs="Arial"/>
                <w:sz w:val="16"/>
                <w:szCs w:val="16"/>
              </w:rPr>
            </w:pPr>
            <w:r w:rsidRPr="00DF53B4">
              <w:rPr>
                <w:rFonts w:ascii="Arial" w:hAnsi="Arial" w:cs="Arial"/>
                <w:sz w:val="16"/>
                <w:szCs w:val="16"/>
              </w:rPr>
              <w:t>R5-187567</w:t>
            </w:r>
          </w:p>
        </w:tc>
      </w:tr>
      <w:tr w:rsidR="00D31A77" w:rsidRPr="00DF53B4" w14:paraId="73119AFC" w14:textId="77777777" w:rsidTr="00D31A77">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B872D0" w14:textId="77777777" w:rsidR="00D31A77" w:rsidRPr="00DF53B4" w:rsidRDefault="00D31A77" w:rsidP="00D31A77">
            <w:pPr>
              <w:rPr>
                <w:rFonts w:ascii="Arial" w:hAnsi="Arial" w:cs="Arial"/>
                <w:sz w:val="16"/>
                <w:szCs w:val="16"/>
              </w:rPr>
            </w:pPr>
            <w:r w:rsidRPr="00DF53B4">
              <w:rPr>
                <w:rFonts w:ascii="Arial" w:hAnsi="Arial" w:cs="Arial"/>
                <w:sz w:val="16"/>
                <w:szCs w:val="16"/>
              </w:rPr>
              <w:t>RP-82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6197CED" w14:textId="77777777" w:rsidR="00D31A77" w:rsidRPr="00DF53B4" w:rsidRDefault="00D31A77" w:rsidP="00D31A77">
            <w:pPr>
              <w:rPr>
                <w:rFonts w:ascii="Arial" w:hAnsi="Arial" w:cs="Arial"/>
                <w:sz w:val="16"/>
                <w:szCs w:val="16"/>
              </w:rPr>
            </w:pPr>
            <w:r w:rsidRPr="00DF53B4">
              <w:rPr>
                <w:rFonts w:ascii="Arial" w:hAnsi="Arial" w:cs="Arial"/>
                <w:sz w:val="16"/>
                <w:szCs w:val="16"/>
              </w:rPr>
              <w:t>RP-182284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DA6CB6" w14:textId="77777777" w:rsidR="00D31A77" w:rsidRPr="00DF53B4" w:rsidRDefault="00D31A77" w:rsidP="00D31A77">
            <w:pPr>
              <w:rPr>
                <w:rFonts w:ascii="Arial" w:hAnsi="Arial" w:cs="Arial"/>
                <w:sz w:val="16"/>
                <w:szCs w:val="16"/>
              </w:rPr>
            </w:pPr>
            <w:r w:rsidRPr="00DF53B4">
              <w:rPr>
                <w:rFonts w:ascii="Arial" w:hAnsi="Arial" w:cs="Arial"/>
                <w:sz w:val="16"/>
                <w:szCs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94912" w14:textId="77777777" w:rsidR="00D31A77" w:rsidRPr="00DF53B4" w:rsidRDefault="00D31A77" w:rsidP="00D31A77">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53844" w14:textId="77777777" w:rsidR="00D31A77" w:rsidRPr="00DF53B4" w:rsidRDefault="00D31A77" w:rsidP="00D31A77">
            <w:pPr>
              <w:rPr>
                <w:rFonts w:ascii="Arial" w:hAnsi="Arial" w:cs="Arial"/>
                <w:sz w:val="16"/>
                <w:szCs w:val="16"/>
              </w:rPr>
            </w:pPr>
            <w:r w:rsidRPr="00DF53B4">
              <w:rPr>
                <w:rFonts w:ascii="Arial" w:hAnsi="Arial" w:cs="Arial"/>
                <w:sz w:val="16"/>
                <w:szCs w:val="16"/>
              </w:rPr>
              <w:t>Corrections to C.32 and C.32a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0C64F1" w14:textId="77777777" w:rsidR="00D31A77" w:rsidRPr="00DF53B4" w:rsidRDefault="00D31A77" w:rsidP="00D31A77">
            <w:pPr>
              <w:pStyle w:val="TAL"/>
              <w:rPr>
                <w:rFonts w:cs="Arial"/>
                <w:sz w:val="16"/>
                <w:szCs w:val="16"/>
                <w:lang w:eastAsia="en-US"/>
              </w:rPr>
            </w:pPr>
            <w:r w:rsidRPr="00DF53B4">
              <w:rPr>
                <w:rFonts w:cs="Arial"/>
                <w:sz w:val="16"/>
                <w:szCs w:val="16"/>
                <w:lang w:eastAsia="en-US"/>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93C09"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0C784" w14:textId="77777777" w:rsidR="00D31A77" w:rsidRPr="00DF53B4" w:rsidRDefault="00D31A77" w:rsidP="00D31A77">
            <w:pPr>
              <w:pStyle w:val="TAL"/>
              <w:rPr>
                <w:rFonts w:cs="Arial"/>
                <w:sz w:val="16"/>
                <w:szCs w:val="16"/>
                <w:lang w:eastAsia="en-US"/>
              </w:rPr>
            </w:pPr>
            <w:r w:rsidRPr="00DF53B4">
              <w:rPr>
                <w:rFonts w:cs="Arial"/>
                <w:sz w:val="16"/>
                <w:szCs w:val="16"/>
                <w:lang w:eastAsia="en-US"/>
              </w:rPr>
              <w:t>14.5.0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82C6CE" w14:textId="77777777" w:rsidR="00D31A77" w:rsidRPr="00DF53B4" w:rsidRDefault="00D31A77" w:rsidP="00D31A77">
            <w:pPr>
              <w:rPr>
                <w:rFonts w:ascii="Arial" w:hAnsi="Arial" w:cs="Arial"/>
                <w:sz w:val="16"/>
                <w:szCs w:val="16"/>
              </w:rPr>
            </w:pPr>
            <w:r w:rsidRPr="00DF53B4">
              <w:rPr>
                <w:rFonts w:ascii="Arial" w:hAnsi="Arial" w:cs="Arial"/>
                <w:sz w:val="16"/>
                <w:szCs w:val="16"/>
              </w:rPr>
              <w:t>R5-187683</w:t>
            </w:r>
          </w:p>
        </w:tc>
      </w:tr>
      <w:tr w:rsidR="006854EE" w:rsidRPr="00DF53B4" w14:paraId="428ABDA2"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73A0B3" w14:textId="77777777" w:rsidR="006854EE" w:rsidRPr="00DF53B4" w:rsidRDefault="006854EE" w:rsidP="004D497B">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E89CEA"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D88516" w14:textId="77777777" w:rsidR="006854EE" w:rsidRPr="00DF53B4" w:rsidRDefault="006854EE" w:rsidP="003B754C">
            <w:pPr>
              <w:rPr>
                <w:rFonts w:ascii="Arial" w:hAnsi="Arial" w:cs="Arial"/>
                <w:sz w:val="16"/>
                <w:szCs w:val="16"/>
              </w:rPr>
            </w:pPr>
            <w:r w:rsidRPr="00DF53B4">
              <w:rPr>
                <w:rFonts w:ascii="Arial" w:hAnsi="Arial" w:cs="Arial"/>
                <w:sz w:val="16"/>
                <w:szCs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9327" w14:textId="77777777" w:rsidR="006854EE" w:rsidRPr="00DF53B4" w:rsidRDefault="006854EE" w:rsidP="003B754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9F82A2A" w14:textId="77777777" w:rsidR="006854EE" w:rsidRPr="00DF53B4" w:rsidRDefault="006854EE" w:rsidP="003B754C">
            <w:pPr>
              <w:rPr>
                <w:rFonts w:ascii="Arial" w:hAnsi="Arial" w:cs="Arial"/>
                <w:sz w:val="16"/>
                <w:szCs w:val="16"/>
              </w:rPr>
            </w:pPr>
            <w:r w:rsidRPr="00DF53B4">
              <w:rPr>
                <w:rFonts w:ascii="Arial" w:hAnsi="Arial" w:cs="Arial"/>
                <w:sz w:val="16"/>
                <w:szCs w:val="16"/>
              </w:rPr>
              <w:t>Corrections to 200 OK for "video" media feature tag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7675C8"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91627C"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BE6F2"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5798B9" w14:textId="77777777" w:rsidR="006854EE" w:rsidRPr="00DF53B4" w:rsidRDefault="006854EE" w:rsidP="003B754C">
            <w:pPr>
              <w:rPr>
                <w:rFonts w:ascii="Arial" w:hAnsi="Arial" w:cs="Arial"/>
                <w:sz w:val="16"/>
                <w:szCs w:val="16"/>
              </w:rPr>
            </w:pPr>
            <w:r w:rsidRPr="00DF53B4">
              <w:rPr>
                <w:rFonts w:ascii="Arial" w:hAnsi="Arial" w:cs="Arial"/>
                <w:sz w:val="16"/>
                <w:szCs w:val="16"/>
              </w:rPr>
              <w:t>R5-191117</w:t>
            </w:r>
          </w:p>
        </w:tc>
      </w:tr>
      <w:tr w:rsidR="006854EE" w:rsidRPr="00DF53B4" w14:paraId="0ECC248E"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99D42E"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6DCADE"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0C7E8A" w14:textId="77777777" w:rsidR="006854EE" w:rsidRPr="00DF53B4" w:rsidRDefault="006854EE" w:rsidP="003B754C">
            <w:pPr>
              <w:rPr>
                <w:rFonts w:ascii="Arial" w:hAnsi="Arial" w:cs="Arial"/>
                <w:sz w:val="16"/>
                <w:szCs w:val="16"/>
              </w:rPr>
            </w:pPr>
            <w:r w:rsidRPr="00DF53B4">
              <w:rPr>
                <w:rFonts w:ascii="Arial" w:hAnsi="Arial" w:cs="Arial"/>
                <w:sz w:val="16"/>
                <w:szCs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5072" w14:textId="77777777" w:rsidR="006854EE" w:rsidRPr="00DF53B4" w:rsidRDefault="006854EE" w:rsidP="003B754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9DF6DC" w14:textId="77777777" w:rsidR="006854EE" w:rsidRPr="00DF53B4" w:rsidRDefault="006854EE" w:rsidP="003B754C">
            <w:pPr>
              <w:rPr>
                <w:rFonts w:ascii="Arial" w:hAnsi="Arial" w:cs="Arial"/>
                <w:sz w:val="16"/>
                <w:szCs w:val="16"/>
              </w:rPr>
            </w:pPr>
            <w:r w:rsidRPr="00DF53B4">
              <w:rPr>
                <w:rFonts w:ascii="Arial" w:hAnsi="Arial" w:cs="Arial"/>
                <w:sz w:val="16"/>
                <w:szCs w:val="16"/>
              </w:rPr>
              <w:t>Further corrections to A.2.1 for sake of IMS test case 19.1.6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1440C4"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05A028"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DDE93C"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9804F" w14:textId="77777777" w:rsidR="006854EE" w:rsidRPr="00DF53B4" w:rsidRDefault="006854EE" w:rsidP="003B754C">
            <w:pPr>
              <w:rPr>
                <w:rFonts w:ascii="Arial" w:hAnsi="Arial" w:cs="Arial"/>
                <w:sz w:val="16"/>
                <w:szCs w:val="16"/>
              </w:rPr>
            </w:pPr>
            <w:r w:rsidRPr="00DF53B4">
              <w:rPr>
                <w:rFonts w:ascii="Arial" w:hAnsi="Arial" w:cs="Arial"/>
                <w:sz w:val="16"/>
                <w:szCs w:val="16"/>
              </w:rPr>
              <w:t>R5-191118</w:t>
            </w:r>
          </w:p>
        </w:tc>
      </w:tr>
      <w:tr w:rsidR="006854EE" w:rsidRPr="00DF53B4" w14:paraId="45903F32"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A3047F"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F05CB8"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021DDDB" w14:textId="77777777" w:rsidR="006854EE" w:rsidRPr="00DF53B4" w:rsidRDefault="006854EE" w:rsidP="003B754C">
            <w:pPr>
              <w:rPr>
                <w:rFonts w:ascii="Arial" w:hAnsi="Arial" w:cs="Arial"/>
                <w:sz w:val="16"/>
                <w:szCs w:val="16"/>
              </w:rPr>
            </w:pPr>
            <w:r w:rsidRPr="00DF53B4">
              <w:rPr>
                <w:rFonts w:ascii="Arial" w:hAnsi="Arial" w:cs="Arial"/>
                <w:sz w:val="16"/>
                <w:szCs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8DA52" w14:textId="77777777" w:rsidR="006854EE" w:rsidRPr="00DF53B4" w:rsidRDefault="006854EE" w:rsidP="003B754C">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EC6BBB" w14:textId="77777777" w:rsidR="006854EE" w:rsidRPr="00DF53B4" w:rsidRDefault="006854EE" w:rsidP="003B754C">
            <w:pPr>
              <w:rPr>
                <w:rFonts w:ascii="Arial" w:hAnsi="Arial" w:cs="Arial"/>
                <w:sz w:val="16"/>
                <w:szCs w:val="16"/>
              </w:rPr>
            </w:pPr>
            <w:r w:rsidRPr="00DF53B4">
              <w:rPr>
                <w:rFonts w:ascii="Arial" w:hAnsi="Arial" w:cs="Arial"/>
                <w:sz w:val="16"/>
                <w:szCs w:val="16"/>
              </w:rPr>
              <w:t>Editorial Corrections to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DCD29"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46AC6"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0EF58"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4ACC65" w14:textId="77777777" w:rsidR="006854EE" w:rsidRPr="00DF53B4" w:rsidRDefault="006854EE" w:rsidP="003B754C">
            <w:pPr>
              <w:rPr>
                <w:rFonts w:ascii="Arial" w:hAnsi="Arial" w:cs="Arial"/>
                <w:sz w:val="16"/>
                <w:szCs w:val="16"/>
              </w:rPr>
            </w:pPr>
            <w:r w:rsidRPr="00DF53B4">
              <w:rPr>
                <w:rFonts w:ascii="Arial" w:hAnsi="Arial" w:cs="Arial"/>
                <w:sz w:val="16"/>
                <w:szCs w:val="16"/>
              </w:rPr>
              <w:t>R5-191216</w:t>
            </w:r>
          </w:p>
        </w:tc>
      </w:tr>
      <w:tr w:rsidR="006854EE" w:rsidRPr="00DF53B4" w14:paraId="1C21A644"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9D5286C"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7C871C"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5808C6" w14:textId="77777777" w:rsidR="006854EE" w:rsidRPr="00DF53B4" w:rsidRDefault="006854EE" w:rsidP="003B754C">
            <w:pPr>
              <w:rPr>
                <w:rFonts w:ascii="Arial" w:hAnsi="Arial" w:cs="Arial"/>
                <w:sz w:val="16"/>
                <w:szCs w:val="16"/>
              </w:rPr>
            </w:pPr>
            <w:r w:rsidRPr="00DF53B4">
              <w:rPr>
                <w:rFonts w:ascii="Arial" w:hAnsi="Arial" w:cs="Arial"/>
                <w:sz w:val="16"/>
                <w:szCs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57855"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F63E01" w14:textId="77777777" w:rsidR="006854EE" w:rsidRPr="00DF53B4" w:rsidRDefault="006854EE" w:rsidP="003B754C">
            <w:pPr>
              <w:rPr>
                <w:rFonts w:ascii="Arial" w:hAnsi="Arial" w:cs="Arial"/>
                <w:sz w:val="16"/>
                <w:szCs w:val="16"/>
              </w:rPr>
            </w:pPr>
            <w:r w:rsidRPr="00DF53B4">
              <w:rPr>
                <w:rFonts w:ascii="Arial" w:hAnsi="Arial" w:cs="Arial"/>
                <w:sz w:val="16"/>
                <w:szCs w:val="16"/>
              </w:rPr>
              <w:t>Expired grace period for media parameters requirement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B58023"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17509"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F3CE8F"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481A31" w14:textId="77777777" w:rsidR="006854EE" w:rsidRPr="00DF53B4" w:rsidRDefault="006854EE" w:rsidP="003B754C">
            <w:pPr>
              <w:rPr>
                <w:rFonts w:ascii="Arial" w:hAnsi="Arial" w:cs="Arial"/>
                <w:sz w:val="16"/>
                <w:szCs w:val="16"/>
              </w:rPr>
            </w:pPr>
            <w:r w:rsidRPr="00DF53B4">
              <w:rPr>
                <w:rFonts w:ascii="Arial" w:hAnsi="Arial" w:cs="Arial"/>
                <w:sz w:val="16"/>
                <w:szCs w:val="16"/>
              </w:rPr>
              <w:t>R5-192309</w:t>
            </w:r>
          </w:p>
        </w:tc>
      </w:tr>
      <w:tr w:rsidR="006854EE" w:rsidRPr="00DF53B4" w14:paraId="16294052"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1F437B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0A96D1" w14:textId="77777777" w:rsidR="006854EE" w:rsidRPr="00DF53B4" w:rsidRDefault="006854EE" w:rsidP="003B754C">
            <w:pPr>
              <w:rPr>
                <w:rFonts w:ascii="Arial" w:hAnsi="Arial" w:cs="Arial"/>
                <w:sz w:val="16"/>
                <w:szCs w:val="16"/>
              </w:rPr>
            </w:pPr>
            <w:r w:rsidRPr="00DF53B4">
              <w:rPr>
                <w:rFonts w:ascii="Arial" w:hAnsi="Arial" w:cs="Arial"/>
                <w:sz w:val="16"/>
                <w:szCs w:val="16"/>
              </w:rPr>
              <w:t>RP-190097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4884E7" w14:textId="77777777" w:rsidR="006854EE" w:rsidRPr="00DF53B4" w:rsidRDefault="006854EE" w:rsidP="003B754C">
            <w:pPr>
              <w:rPr>
                <w:rFonts w:ascii="Arial" w:hAnsi="Arial" w:cs="Arial"/>
                <w:sz w:val="16"/>
                <w:szCs w:val="16"/>
              </w:rPr>
            </w:pPr>
            <w:r w:rsidRPr="00DF53B4">
              <w:rPr>
                <w:rFonts w:ascii="Arial" w:hAnsi="Arial" w:cs="Arial"/>
                <w:sz w:val="16"/>
                <w:szCs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F5581"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20098E" w14:textId="77777777" w:rsidR="006854EE" w:rsidRPr="00DF53B4" w:rsidRDefault="006854EE" w:rsidP="003B754C">
            <w:pPr>
              <w:rPr>
                <w:rFonts w:ascii="Arial" w:hAnsi="Arial" w:cs="Arial"/>
                <w:sz w:val="16"/>
                <w:szCs w:val="16"/>
              </w:rPr>
            </w:pPr>
            <w:r w:rsidRPr="00DF53B4">
              <w:rPr>
                <w:rFonts w:ascii="Arial" w:hAnsi="Arial" w:cs="Arial"/>
                <w:sz w:val="16"/>
                <w:szCs w:val="16"/>
              </w:rPr>
              <w:t>Update to A.2.1 for Test eCall Request-URI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1B88AB"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6DA2A"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FC797E"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CD9065" w14:textId="77777777" w:rsidR="006854EE" w:rsidRPr="00DF53B4" w:rsidRDefault="006854EE" w:rsidP="003B754C">
            <w:pPr>
              <w:rPr>
                <w:rFonts w:ascii="Arial" w:hAnsi="Arial" w:cs="Arial"/>
                <w:sz w:val="16"/>
                <w:szCs w:val="16"/>
              </w:rPr>
            </w:pPr>
            <w:r w:rsidRPr="00DF53B4">
              <w:rPr>
                <w:rFonts w:ascii="Arial" w:hAnsi="Arial" w:cs="Arial"/>
                <w:sz w:val="16"/>
                <w:szCs w:val="16"/>
              </w:rPr>
              <w:t>R5-192310</w:t>
            </w:r>
          </w:p>
        </w:tc>
      </w:tr>
      <w:tr w:rsidR="006854EE" w:rsidRPr="00DF53B4" w14:paraId="5A471A9E"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954428"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649F7A"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346E934" w14:textId="77777777" w:rsidR="006854EE" w:rsidRPr="00DF53B4" w:rsidRDefault="006854EE" w:rsidP="003B754C">
            <w:pPr>
              <w:rPr>
                <w:rFonts w:ascii="Arial" w:hAnsi="Arial" w:cs="Arial"/>
                <w:sz w:val="16"/>
                <w:szCs w:val="16"/>
              </w:rPr>
            </w:pPr>
            <w:r w:rsidRPr="00DF53B4">
              <w:rPr>
                <w:rFonts w:ascii="Arial" w:hAnsi="Arial" w:cs="Arial"/>
                <w:sz w:val="16"/>
                <w:szCs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D6095"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1F152A" w14:textId="77777777" w:rsidR="006854EE" w:rsidRPr="00DF53B4" w:rsidRDefault="006854EE" w:rsidP="003B754C">
            <w:pPr>
              <w:rPr>
                <w:rFonts w:ascii="Arial" w:hAnsi="Arial" w:cs="Arial"/>
                <w:sz w:val="16"/>
                <w:szCs w:val="16"/>
              </w:rPr>
            </w:pPr>
            <w:r w:rsidRPr="00DF53B4">
              <w:rPr>
                <w:rFonts w:ascii="Arial" w:hAnsi="Arial" w:cs="Arial"/>
                <w:sz w:val="16"/>
                <w:szCs w:val="16"/>
              </w:rPr>
              <w:t>Corrections to XCAP test cases regarding rule elements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7BA85A"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65219"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B854E9"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9E4198" w14:textId="77777777" w:rsidR="006854EE" w:rsidRPr="00DF53B4" w:rsidRDefault="006854EE" w:rsidP="003B754C">
            <w:pPr>
              <w:rPr>
                <w:rFonts w:ascii="Arial" w:hAnsi="Arial" w:cs="Arial"/>
                <w:sz w:val="16"/>
                <w:szCs w:val="16"/>
              </w:rPr>
            </w:pPr>
            <w:r w:rsidRPr="00DF53B4">
              <w:rPr>
                <w:rFonts w:ascii="Arial" w:hAnsi="Arial" w:cs="Arial"/>
                <w:sz w:val="16"/>
                <w:szCs w:val="16"/>
              </w:rPr>
              <w:t>R5-192311</w:t>
            </w:r>
          </w:p>
        </w:tc>
      </w:tr>
      <w:tr w:rsidR="006854EE" w:rsidRPr="00DF53B4" w14:paraId="31B9AFA8"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D4F44A"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ACB35F"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69F9FD" w14:textId="77777777" w:rsidR="006854EE" w:rsidRPr="00DF53B4" w:rsidRDefault="006854EE" w:rsidP="003B754C">
            <w:pPr>
              <w:rPr>
                <w:rFonts w:ascii="Arial" w:hAnsi="Arial" w:cs="Arial"/>
                <w:sz w:val="16"/>
                <w:szCs w:val="16"/>
              </w:rPr>
            </w:pPr>
            <w:r w:rsidRPr="00DF53B4">
              <w:rPr>
                <w:rFonts w:ascii="Arial" w:hAnsi="Arial" w:cs="Arial"/>
                <w:sz w:val="16"/>
                <w:szCs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81468"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23CE24"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22.1 for Session Timer: UE is able to refresh the session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A83EBB"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7B44F3"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112740"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1B7739" w14:textId="77777777" w:rsidR="006854EE" w:rsidRPr="00DF53B4" w:rsidRDefault="006854EE" w:rsidP="003B754C">
            <w:pPr>
              <w:rPr>
                <w:rFonts w:ascii="Arial" w:hAnsi="Arial" w:cs="Arial"/>
                <w:sz w:val="16"/>
                <w:szCs w:val="16"/>
              </w:rPr>
            </w:pPr>
            <w:r w:rsidRPr="00DF53B4">
              <w:rPr>
                <w:rFonts w:ascii="Arial" w:hAnsi="Arial" w:cs="Arial"/>
                <w:sz w:val="16"/>
                <w:szCs w:val="16"/>
              </w:rPr>
              <w:t>R5-192312</w:t>
            </w:r>
          </w:p>
        </w:tc>
      </w:tr>
      <w:tr w:rsidR="006854EE" w:rsidRPr="00DF53B4" w14:paraId="6DEB3BE1"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9493BA"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F41C4A"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EE14EE" w14:textId="77777777" w:rsidR="006854EE" w:rsidRPr="00DF53B4" w:rsidRDefault="006854EE" w:rsidP="003B754C">
            <w:pPr>
              <w:rPr>
                <w:rFonts w:ascii="Arial" w:hAnsi="Arial" w:cs="Arial"/>
                <w:sz w:val="16"/>
                <w:szCs w:val="16"/>
              </w:rPr>
            </w:pPr>
            <w:r w:rsidRPr="00DF53B4">
              <w:rPr>
                <w:rFonts w:ascii="Arial" w:hAnsi="Arial" w:cs="Arial"/>
                <w:sz w:val="16"/>
                <w:szCs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5C454"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69AA81"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22.2 for Session Timer: Remote end is refresher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BEBE21"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90B25B"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75102"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8B8E9E" w14:textId="77777777" w:rsidR="006854EE" w:rsidRPr="00DF53B4" w:rsidRDefault="006854EE" w:rsidP="003B754C">
            <w:pPr>
              <w:rPr>
                <w:rFonts w:ascii="Arial" w:hAnsi="Arial" w:cs="Arial"/>
                <w:sz w:val="16"/>
                <w:szCs w:val="16"/>
              </w:rPr>
            </w:pPr>
            <w:r w:rsidRPr="00DF53B4">
              <w:rPr>
                <w:rFonts w:ascii="Arial" w:hAnsi="Arial" w:cs="Arial"/>
                <w:sz w:val="16"/>
                <w:szCs w:val="16"/>
              </w:rPr>
              <w:t>R5-192313</w:t>
            </w:r>
          </w:p>
        </w:tc>
      </w:tr>
      <w:tr w:rsidR="006854EE" w:rsidRPr="00DF53B4" w14:paraId="2121CD76"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6529EF"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06B81F"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D278AB" w14:textId="77777777" w:rsidR="006854EE" w:rsidRPr="00DF53B4" w:rsidRDefault="006854EE" w:rsidP="003B754C">
            <w:pPr>
              <w:rPr>
                <w:rFonts w:ascii="Arial" w:hAnsi="Arial" w:cs="Arial"/>
                <w:sz w:val="16"/>
                <w:szCs w:val="16"/>
              </w:rPr>
            </w:pPr>
            <w:r w:rsidRPr="00DF53B4">
              <w:rPr>
                <w:rFonts w:ascii="Arial" w:hAnsi="Arial" w:cs="Arial"/>
                <w:sz w:val="16"/>
                <w:szCs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C182D"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E8714E"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22.3 for Session Timer: Remote end does not support Session Timer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4F9A05"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D4A61C"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F5300E"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413F2F" w14:textId="77777777" w:rsidR="006854EE" w:rsidRPr="00DF53B4" w:rsidRDefault="006854EE" w:rsidP="003B754C">
            <w:pPr>
              <w:rPr>
                <w:rFonts w:ascii="Arial" w:hAnsi="Arial" w:cs="Arial"/>
                <w:sz w:val="16"/>
                <w:szCs w:val="16"/>
              </w:rPr>
            </w:pPr>
            <w:r w:rsidRPr="00DF53B4">
              <w:rPr>
                <w:rFonts w:ascii="Arial" w:hAnsi="Arial" w:cs="Arial"/>
                <w:sz w:val="16"/>
                <w:szCs w:val="16"/>
              </w:rPr>
              <w:t>R5-192314</w:t>
            </w:r>
          </w:p>
        </w:tc>
      </w:tr>
      <w:tr w:rsidR="006854EE" w:rsidRPr="00DF53B4" w14:paraId="52092244"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8D3E41C"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E2E182"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F2222E" w14:textId="77777777" w:rsidR="006854EE" w:rsidRPr="00DF53B4" w:rsidRDefault="006854EE" w:rsidP="003B754C">
            <w:pPr>
              <w:rPr>
                <w:rFonts w:ascii="Arial" w:hAnsi="Arial" w:cs="Arial"/>
                <w:sz w:val="16"/>
                <w:szCs w:val="16"/>
              </w:rPr>
            </w:pPr>
            <w:r w:rsidRPr="00DF53B4">
              <w:rPr>
                <w:rFonts w:ascii="Arial" w:hAnsi="Arial" w:cs="Arial"/>
                <w:sz w:val="16"/>
                <w:szCs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5EC0C"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0D37B8"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22.4 for Session Timer: Remote end supports but does not use Session Timer in MO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1F3987"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EC5EA"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B5BA1"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66FD1D" w14:textId="77777777" w:rsidR="006854EE" w:rsidRPr="00DF53B4" w:rsidRDefault="006854EE" w:rsidP="003B754C">
            <w:pPr>
              <w:rPr>
                <w:rFonts w:ascii="Arial" w:hAnsi="Arial" w:cs="Arial"/>
                <w:sz w:val="16"/>
                <w:szCs w:val="16"/>
              </w:rPr>
            </w:pPr>
            <w:r w:rsidRPr="00DF53B4">
              <w:rPr>
                <w:rFonts w:ascii="Arial" w:hAnsi="Arial" w:cs="Arial"/>
                <w:sz w:val="16"/>
                <w:szCs w:val="16"/>
              </w:rPr>
              <w:t>R5-192315</w:t>
            </w:r>
          </w:p>
        </w:tc>
      </w:tr>
      <w:tr w:rsidR="006854EE" w:rsidRPr="00DF53B4" w14:paraId="221BF1FB"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7477A6"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1EF930"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4A9721" w14:textId="77777777" w:rsidR="006854EE" w:rsidRPr="00DF53B4" w:rsidRDefault="006854EE" w:rsidP="003B754C">
            <w:pPr>
              <w:rPr>
                <w:rFonts w:ascii="Arial" w:hAnsi="Arial" w:cs="Arial"/>
                <w:sz w:val="16"/>
                <w:szCs w:val="16"/>
              </w:rPr>
            </w:pPr>
            <w:r w:rsidRPr="00DF53B4">
              <w:rPr>
                <w:rFonts w:ascii="Arial" w:hAnsi="Arial" w:cs="Arial"/>
                <w:sz w:val="16"/>
                <w:szCs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94AE05"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E4D845"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22.5 for Session Timer: Remote end supports but does not send Session-Expires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49C2D6"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43147"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37113"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35982F" w14:textId="77777777" w:rsidR="006854EE" w:rsidRPr="00DF53B4" w:rsidRDefault="006854EE" w:rsidP="003B754C">
            <w:pPr>
              <w:rPr>
                <w:rFonts w:ascii="Arial" w:hAnsi="Arial" w:cs="Arial"/>
                <w:sz w:val="16"/>
                <w:szCs w:val="16"/>
              </w:rPr>
            </w:pPr>
            <w:r w:rsidRPr="00DF53B4">
              <w:rPr>
                <w:rFonts w:ascii="Arial" w:hAnsi="Arial" w:cs="Arial"/>
                <w:sz w:val="16"/>
                <w:szCs w:val="16"/>
              </w:rPr>
              <w:t>R5-192316</w:t>
            </w:r>
          </w:p>
        </w:tc>
      </w:tr>
      <w:tr w:rsidR="006854EE" w:rsidRPr="00DF53B4" w14:paraId="433FE3AA"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1EF8C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3AFF40"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5F17FC" w14:textId="77777777" w:rsidR="006854EE" w:rsidRPr="00DF53B4" w:rsidRDefault="006854EE" w:rsidP="003B754C">
            <w:pPr>
              <w:rPr>
                <w:rFonts w:ascii="Arial" w:hAnsi="Arial" w:cs="Arial"/>
                <w:sz w:val="16"/>
                <w:szCs w:val="16"/>
              </w:rPr>
            </w:pPr>
            <w:r w:rsidRPr="00DF53B4">
              <w:rPr>
                <w:rFonts w:ascii="Arial" w:hAnsi="Arial" w:cs="Arial"/>
                <w:sz w:val="16"/>
                <w:szCs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8014D"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C6D040"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22.6 for Session Timer: Remote end sends Session-Expires but does not choose refresher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2FE2AB"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179589"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07352"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E506BA" w14:textId="77777777" w:rsidR="006854EE" w:rsidRPr="00DF53B4" w:rsidRDefault="006854EE" w:rsidP="003B754C">
            <w:pPr>
              <w:rPr>
                <w:rFonts w:ascii="Arial" w:hAnsi="Arial" w:cs="Arial"/>
                <w:sz w:val="16"/>
                <w:szCs w:val="16"/>
              </w:rPr>
            </w:pPr>
            <w:r w:rsidRPr="00DF53B4">
              <w:rPr>
                <w:rFonts w:ascii="Arial" w:hAnsi="Arial" w:cs="Arial"/>
                <w:sz w:val="16"/>
                <w:szCs w:val="16"/>
              </w:rPr>
              <w:t>R5-192317</w:t>
            </w:r>
          </w:p>
        </w:tc>
      </w:tr>
      <w:tr w:rsidR="006854EE" w:rsidRPr="00DF53B4" w14:paraId="6B408C96"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0DBF4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7014C7"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DA1E84" w14:textId="77777777" w:rsidR="006854EE" w:rsidRPr="00DF53B4" w:rsidRDefault="006854EE" w:rsidP="003B754C">
            <w:pPr>
              <w:rPr>
                <w:rFonts w:ascii="Arial" w:hAnsi="Arial" w:cs="Arial"/>
                <w:sz w:val="16"/>
                <w:szCs w:val="16"/>
              </w:rPr>
            </w:pPr>
            <w:r w:rsidRPr="00DF53B4">
              <w:rPr>
                <w:rFonts w:ascii="Arial" w:hAnsi="Arial" w:cs="Arial"/>
                <w:sz w:val="16"/>
                <w:szCs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16A1E"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BE0FBA1"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22.7 for Session Timer: Remote end chooses UE as refresher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223DB5"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62A02"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68616"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72E177" w14:textId="77777777" w:rsidR="006854EE" w:rsidRPr="00DF53B4" w:rsidRDefault="006854EE" w:rsidP="003B754C">
            <w:pPr>
              <w:rPr>
                <w:rFonts w:ascii="Arial" w:hAnsi="Arial" w:cs="Arial"/>
                <w:sz w:val="16"/>
                <w:szCs w:val="16"/>
              </w:rPr>
            </w:pPr>
            <w:r w:rsidRPr="00DF53B4">
              <w:rPr>
                <w:rFonts w:ascii="Arial" w:hAnsi="Arial" w:cs="Arial"/>
                <w:sz w:val="16"/>
                <w:szCs w:val="16"/>
              </w:rPr>
              <w:t>R5-192318</w:t>
            </w:r>
          </w:p>
        </w:tc>
      </w:tr>
      <w:tr w:rsidR="006854EE" w:rsidRPr="00DF53B4" w14:paraId="3A9D2B08"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65E4829"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A031581"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5CA9B7" w14:textId="77777777" w:rsidR="006854EE" w:rsidRPr="00DF53B4" w:rsidRDefault="006854EE" w:rsidP="003B754C">
            <w:pPr>
              <w:rPr>
                <w:rFonts w:ascii="Arial" w:hAnsi="Arial" w:cs="Arial"/>
                <w:sz w:val="16"/>
                <w:szCs w:val="16"/>
              </w:rPr>
            </w:pPr>
            <w:r w:rsidRPr="00DF53B4">
              <w:rPr>
                <w:rFonts w:ascii="Arial" w:hAnsi="Arial" w:cs="Arial"/>
                <w:sz w:val="16"/>
                <w:szCs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79FA2"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E3CEA3" w14:textId="77777777" w:rsidR="006854EE" w:rsidRPr="00DF53B4" w:rsidRDefault="006854EE" w:rsidP="003B754C">
            <w:pPr>
              <w:rPr>
                <w:rFonts w:ascii="Arial" w:hAnsi="Arial" w:cs="Arial"/>
                <w:sz w:val="16"/>
                <w:szCs w:val="16"/>
              </w:rPr>
            </w:pPr>
            <w:r w:rsidRPr="00DF53B4">
              <w:rPr>
                <w:rFonts w:ascii="Arial" w:hAnsi="Arial" w:cs="Arial"/>
                <w:sz w:val="16"/>
                <w:szCs w:val="16"/>
              </w:rPr>
              <w:t>New test case 22.8 for Session Timer: Remote end does not support Session Timer in MT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7B134F"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0C491"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1ED15"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110297" w14:textId="77777777" w:rsidR="006854EE" w:rsidRPr="00DF53B4" w:rsidRDefault="006854EE" w:rsidP="003B754C">
            <w:pPr>
              <w:rPr>
                <w:rFonts w:ascii="Arial" w:hAnsi="Arial" w:cs="Arial"/>
                <w:sz w:val="16"/>
                <w:szCs w:val="16"/>
              </w:rPr>
            </w:pPr>
            <w:r w:rsidRPr="00DF53B4">
              <w:rPr>
                <w:rFonts w:ascii="Arial" w:hAnsi="Arial" w:cs="Arial"/>
                <w:sz w:val="16"/>
                <w:szCs w:val="16"/>
              </w:rPr>
              <w:t>R5-192319</w:t>
            </w:r>
          </w:p>
        </w:tc>
      </w:tr>
      <w:tr w:rsidR="006854EE" w:rsidRPr="00DF53B4" w14:paraId="5B77324D"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889305"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7CFABD"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ABE8EB" w14:textId="77777777" w:rsidR="006854EE" w:rsidRPr="00DF53B4" w:rsidRDefault="006854EE" w:rsidP="003B754C">
            <w:pPr>
              <w:rPr>
                <w:rFonts w:ascii="Arial" w:hAnsi="Arial" w:cs="Arial"/>
                <w:sz w:val="16"/>
                <w:szCs w:val="16"/>
              </w:rPr>
            </w:pPr>
            <w:r w:rsidRPr="00DF53B4">
              <w:rPr>
                <w:rFonts w:ascii="Arial" w:hAnsi="Arial" w:cs="Arial"/>
                <w:sz w:val="16"/>
                <w:szCs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36B6C"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0CBEDE" w14:textId="77777777" w:rsidR="006854EE" w:rsidRPr="00DF53B4" w:rsidRDefault="006854EE" w:rsidP="003B754C">
            <w:pPr>
              <w:rPr>
                <w:rFonts w:ascii="Arial" w:hAnsi="Arial" w:cs="Arial"/>
                <w:sz w:val="16"/>
                <w:szCs w:val="16"/>
              </w:rPr>
            </w:pPr>
            <w:r w:rsidRPr="00DF53B4">
              <w:rPr>
                <w:rFonts w:ascii="Arial" w:hAnsi="Arial" w:cs="Arial"/>
                <w:sz w:val="16"/>
                <w:szCs w:val="16"/>
              </w:rPr>
              <w:t>New clause A.2.24 for "422 Session Interval Too Small" error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02F9B4"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3261EE"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3C4C0"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FFB2B2" w14:textId="77777777" w:rsidR="006854EE" w:rsidRPr="00DF53B4" w:rsidRDefault="006854EE" w:rsidP="003B754C">
            <w:pPr>
              <w:rPr>
                <w:rFonts w:ascii="Arial" w:hAnsi="Arial" w:cs="Arial"/>
                <w:sz w:val="16"/>
                <w:szCs w:val="16"/>
              </w:rPr>
            </w:pPr>
            <w:r w:rsidRPr="00DF53B4">
              <w:rPr>
                <w:rFonts w:ascii="Arial" w:hAnsi="Arial" w:cs="Arial"/>
                <w:sz w:val="16"/>
                <w:szCs w:val="16"/>
              </w:rPr>
              <w:t>R5-192320</w:t>
            </w:r>
          </w:p>
        </w:tc>
      </w:tr>
      <w:tr w:rsidR="006854EE" w:rsidRPr="00DF53B4" w14:paraId="33F8FAE5"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D1936F"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111CC89"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E07AFD" w14:textId="77777777" w:rsidR="006854EE" w:rsidRPr="00DF53B4" w:rsidRDefault="006854EE" w:rsidP="003B754C">
            <w:pPr>
              <w:rPr>
                <w:rFonts w:ascii="Arial" w:hAnsi="Arial" w:cs="Arial"/>
                <w:sz w:val="16"/>
                <w:szCs w:val="16"/>
              </w:rPr>
            </w:pPr>
            <w:r w:rsidRPr="00DF53B4">
              <w:rPr>
                <w:rFonts w:ascii="Arial" w:hAnsi="Arial" w:cs="Arial"/>
                <w:sz w:val="16"/>
                <w:szCs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DAFFDF"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96DE30" w14:textId="77777777" w:rsidR="006854EE" w:rsidRPr="00DF53B4" w:rsidRDefault="006854EE" w:rsidP="003B754C">
            <w:pPr>
              <w:rPr>
                <w:rFonts w:ascii="Arial" w:hAnsi="Arial" w:cs="Arial"/>
                <w:sz w:val="16"/>
                <w:szCs w:val="16"/>
              </w:rPr>
            </w:pPr>
            <w:r w:rsidRPr="00DF53B4">
              <w:rPr>
                <w:rFonts w:ascii="Arial" w:hAnsi="Arial" w:cs="Arial"/>
                <w:sz w:val="16"/>
                <w:szCs w:val="16"/>
              </w:rPr>
              <w:t>Corrections to INVITE regarding Session Timer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D6988C"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A72D25"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BA8B3"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03C713" w14:textId="77777777" w:rsidR="006854EE" w:rsidRPr="00DF53B4" w:rsidRDefault="006854EE" w:rsidP="003B754C">
            <w:pPr>
              <w:rPr>
                <w:rFonts w:ascii="Arial" w:hAnsi="Arial" w:cs="Arial"/>
                <w:sz w:val="16"/>
                <w:szCs w:val="16"/>
              </w:rPr>
            </w:pPr>
            <w:r w:rsidRPr="00DF53B4">
              <w:rPr>
                <w:rFonts w:ascii="Arial" w:hAnsi="Arial" w:cs="Arial"/>
                <w:sz w:val="16"/>
                <w:szCs w:val="16"/>
              </w:rPr>
              <w:t>R5-192321</w:t>
            </w:r>
          </w:p>
        </w:tc>
      </w:tr>
      <w:tr w:rsidR="006854EE" w:rsidRPr="00DF53B4" w14:paraId="0BABB446"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BDF89B"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F75536" w14:textId="77777777" w:rsidR="006854EE" w:rsidRPr="00DF53B4" w:rsidRDefault="006854EE" w:rsidP="003B754C">
            <w:pPr>
              <w:rPr>
                <w:rFonts w:ascii="Arial" w:hAnsi="Arial" w:cs="Arial"/>
                <w:sz w:val="16"/>
                <w:szCs w:val="16"/>
              </w:rPr>
            </w:pPr>
            <w:r w:rsidRPr="00DF53B4">
              <w:rPr>
                <w:rFonts w:ascii="Arial" w:hAnsi="Arial" w:cs="Arial"/>
                <w:sz w:val="16"/>
                <w:szCs w:val="16"/>
              </w:rPr>
              <w:t>RP-190095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E8CB8AE" w14:textId="77777777" w:rsidR="006854EE" w:rsidRPr="00DF53B4" w:rsidRDefault="006854EE" w:rsidP="003B754C">
            <w:pPr>
              <w:rPr>
                <w:rFonts w:ascii="Arial" w:hAnsi="Arial" w:cs="Arial"/>
                <w:sz w:val="16"/>
                <w:szCs w:val="16"/>
              </w:rPr>
            </w:pPr>
            <w:r w:rsidRPr="00DF53B4">
              <w:rPr>
                <w:rFonts w:ascii="Arial" w:hAnsi="Arial" w:cs="Arial"/>
                <w:sz w:val="16"/>
                <w:szCs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5D0AA"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72E180" w14:textId="77777777" w:rsidR="006854EE" w:rsidRPr="00DF53B4" w:rsidRDefault="006854EE" w:rsidP="003B754C">
            <w:pPr>
              <w:rPr>
                <w:rFonts w:ascii="Arial" w:hAnsi="Arial" w:cs="Arial"/>
                <w:sz w:val="16"/>
                <w:szCs w:val="16"/>
              </w:rPr>
            </w:pPr>
            <w:r w:rsidRPr="00DF53B4">
              <w:rPr>
                <w:rFonts w:ascii="Arial" w:hAnsi="Arial" w:cs="Arial"/>
                <w:sz w:val="16"/>
                <w:szCs w:val="16"/>
              </w:rPr>
              <w:t>Adding TC 15.30 for user initiated USSI</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41B9E1"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4A010"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D6FEA"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BB1F47" w14:textId="77777777" w:rsidR="006854EE" w:rsidRPr="00DF53B4" w:rsidRDefault="006854EE" w:rsidP="003B754C">
            <w:pPr>
              <w:rPr>
                <w:rFonts w:ascii="Arial" w:hAnsi="Arial" w:cs="Arial"/>
                <w:sz w:val="16"/>
                <w:szCs w:val="16"/>
              </w:rPr>
            </w:pPr>
            <w:r w:rsidRPr="00DF53B4">
              <w:rPr>
                <w:rFonts w:ascii="Arial" w:hAnsi="Arial" w:cs="Arial"/>
                <w:sz w:val="16"/>
                <w:szCs w:val="16"/>
              </w:rPr>
              <w:t>R5-192322</w:t>
            </w:r>
          </w:p>
        </w:tc>
      </w:tr>
      <w:tr w:rsidR="006854EE" w:rsidRPr="00DF53B4" w14:paraId="28D33B15" w14:textId="77777777" w:rsidTr="003B754C">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2F8DDC" w14:textId="77777777" w:rsidR="006854EE" w:rsidRPr="00DF53B4" w:rsidRDefault="006854EE" w:rsidP="003B754C">
            <w:pPr>
              <w:rPr>
                <w:rFonts w:ascii="Arial" w:hAnsi="Arial" w:cs="Arial"/>
                <w:sz w:val="16"/>
                <w:szCs w:val="16"/>
              </w:rPr>
            </w:pPr>
            <w:r w:rsidRPr="00DF53B4">
              <w:rPr>
                <w:rFonts w:ascii="Arial" w:hAnsi="Arial" w:cs="Arial"/>
                <w:sz w:val="16"/>
                <w:szCs w:val="16"/>
              </w:rPr>
              <w:t>RP-83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C62261D" w14:textId="77777777" w:rsidR="006854EE" w:rsidRPr="00DF53B4" w:rsidRDefault="006854EE" w:rsidP="003B754C">
            <w:pPr>
              <w:rPr>
                <w:rFonts w:ascii="Arial" w:hAnsi="Arial" w:cs="Arial"/>
                <w:sz w:val="16"/>
                <w:szCs w:val="16"/>
              </w:rPr>
            </w:pPr>
            <w:r w:rsidRPr="00DF53B4">
              <w:rPr>
                <w:rFonts w:ascii="Arial" w:hAnsi="Arial" w:cs="Arial"/>
                <w:sz w:val="16"/>
                <w:szCs w:val="16"/>
              </w:rPr>
              <w:t>RP-190091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5CDD4E" w14:textId="77777777" w:rsidR="006854EE" w:rsidRPr="00DF53B4" w:rsidRDefault="006854EE" w:rsidP="003B754C">
            <w:pPr>
              <w:rPr>
                <w:rFonts w:ascii="Arial" w:hAnsi="Arial" w:cs="Arial"/>
                <w:sz w:val="16"/>
                <w:szCs w:val="16"/>
              </w:rPr>
            </w:pPr>
            <w:r w:rsidRPr="00DF53B4">
              <w:rPr>
                <w:rFonts w:ascii="Arial" w:hAnsi="Arial" w:cs="Arial"/>
                <w:sz w:val="16"/>
                <w:szCs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2F113" w14:textId="77777777" w:rsidR="006854EE" w:rsidRPr="00DF53B4" w:rsidRDefault="006854EE" w:rsidP="003B754C">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072392" w14:textId="77777777" w:rsidR="006854EE" w:rsidRPr="00DF53B4" w:rsidRDefault="006854EE" w:rsidP="003B754C">
            <w:pPr>
              <w:rPr>
                <w:rFonts w:ascii="Arial" w:hAnsi="Arial" w:cs="Arial"/>
                <w:sz w:val="16"/>
                <w:szCs w:val="16"/>
              </w:rPr>
            </w:pPr>
            <w:r w:rsidRPr="00DF53B4">
              <w:rPr>
                <w:rFonts w:ascii="Arial" w:hAnsi="Arial" w:cs="Arial"/>
                <w:sz w:val="16"/>
                <w:szCs w:val="16"/>
              </w:rPr>
              <w:t>Adding TC 12.13a for MT MTSI speech call when MO reserves resources before sending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EC5E53" w14:textId="77777777" w:rsidR="006854EE" w:rsidRPr="00DF53B4" w:rsidRDefault="006854EE" w:rsidP="003B75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EB582B" w14:textId="77777777" w:rsidR="006854EE" w:rsidRPr="00DF53B4" w:rsidRDefault="006854EE" w:rsidP="003B754C">
            <w:pPr>
              <w:pStyle w:val="TAL"/>
              <w:rPr>
                <w:rFonts w:cs="Arial"/>
                <w:sz w:val="16"/>
                <w:szCs w:val="16"/>
              </w:rPr>
            </w:pPr>
            <w:r w:rsidRPr="00DF53B4">
              <w:rPr>
                <w:rFonts w:cs="Arial"/>
                <w:sz w:val="16"/>
                <w:szCs w:val="16"/>
              </w:rPr>
              <w:t>14.5.0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A21E13" w14:textId="77777777" w:rsidR="006854EE" w:rsidRPr="00DF53B4" w:rsidRDefault="006854EE" w:rsidP="003B754C">
            <w:pPr>
              <w:pStyle w:val="TAL"/>
              <w:rPr>
                <w:rFonts w:cs="Arial"/>
                <w:sz w:val="16"/>
                <w:szCs w:val="16"/>
              </w:rPr>
            </w:pPr>
            <w:r w:rsidRPr="00DF53B4">
              <w:rPr>
                <w:rFonts w:cs="Arial"/>
                <w:sz w:val="16"/>
                <w:szCs w:val="16"/>
              </w:rPr>
              <w:t>14.6.0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687813" w14:textId="77777777" w:rsidR="006854EE" w:rsidRPr="00DF53B4" w:rsidRDefault="006854EE" w:rsidP="003B754C">
            <w:pPr>
              <w:rPr>
                <w:rFonts w:ascii="Arial" w:hAnsi="Arial" w:cs="Arial"/>
                <w:sz w:val="16"/>
                <w:szCs w:val="16"/>
              </w:rPr>
            </w:pPr>
            <w:r w:rsidRPr="00DF53B4">
              <w:rPr>
                <w:rFonts w:ascii="Arial" w:hAnsi="Arial" w:cs="Arial"/>
                <w:sz w:val="16"/>
                <w:szCs w:val="16"/>
              </w:rPr>
              <w:t>R5-192323</w:t>
            </w:r>
          </w:p>
        </w:tc>
      </w:tr>
      <w:tr w:rsidR="008E4D06" w:rsidRPr="00DF53B4" w14:paraId="5D29624C"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8E67B9"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42E0EE7"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FEA6F0" w14:textId="77777777" w:rsidR="008E4D06" w:rsidRPr="00DF53B4" w:rsidRDefault="008E4D06" w:rsidP="008E4D06">
            <w:pPr>
              <w:rPr>
                <w:rFonts w:ascii="Arial" w:hAnsi="Arial" w:cs="Arial"/>
                <w:sz w:val="16"/>
                <w:szCs w:val="16"/>
              </w:rPr>
            </w:pPr>
            <w:r w:rsidRPr="00DF53B4">
              <w:rPr>
                <w:rFonts w:ascii="Arial" w:hAnsi="Arial" w:cs="Arial"/>
                <w:sz w:val="16"/>
                <w:szCs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56F1B3"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3830F75" w14:textId="77777777" w:rsidR="008E4D06" w:rsidRPr="00DF53B4" w:rsidRDefault="008E4D06" w:rsidP="008E4D06">
            <w:pPr>
              <w:rPr>
                <w:rFonts w:ascii="Arial" w:hAnsi="Arial" w:cs="Arial"/>
                <w:sz w:val="16"/>
                <w:szCs w:val="16"/>
              </w:rPr>
            </w:pPr>
            <w:r w:rsidRPr="00DF53B4">
              <w:rPr>
                <w:rFonts w:ascii="Arial" w:hAnsi="Arial" w:cs="Arial"/>
                <w:sz w:val="16"/>
                <w:szCs w:val="16"/>
              </w:rPr>
              <w:t>A.1.1 table clean-up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5F4D486"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9C410"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37A2B"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E2B43D" w14:textId="77777777" w:rsidR="008E4D06" w:rsidRPr="00DF53B4" w:rsidRDefault="008E4D06" w:rsidP="008E4D06">
            <w:pPr>
              <w:rPr>
                <w:rFonts w:ascii="Arial" w:hAnsi="Arial" w:cs="Arial"/>
                <w:sz w:val="16"/>
                <w:szCs w:val="16"/>
              </w:rPr>
            </w:pPr>
            <w:r w:rsidRPr="00DF53B4">
              <w:rPr>
                <w:rFonts w:ascii="Arial" w:hAnsi="Arial" w:cs="Arial"/>
                <w:sz w:val="16"/>
                <w:szCs w:val="16"/>
              </w:rPr>
              <w:t>R5-193845</w:t>
            </w:r>
          </w:p>
        </w:tc>
      </w:tr>
      <w:tr w:rsidR="008E4D06" w:rsidRPr="00DF53B4" w14:paraId="2772C0BC"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ACEB28"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FC6266F"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BD6669" w14:textId="77777777" w:rsidR="008E4D06" w:rsidRPr="00DF53B4" w:rsidRDefault="008E4D06" w:rsidP="008E4D06">
            <w:pPr>
              <w:rPr>
                <w:rFonts w:ascii="Arial" w:hAnsi="Arial" w:cs="Arial"/>
                <w:sz w:val="16"/>
                <w:szCs w:val="16"/>
              </w:rPr>
            </w:pPr>
            <w:r w:rsidRPr="00DF53B4">
              <w:rPr>
                <w:rFonts w:ascii="Arial" w:hAnsi="Arial" w:cs="Arial"/>
                <w:sz w:val="16"/>
                <w:szCs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EAE2D"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3CBAA1" w14:textId="77777777" w:rsidR="008E4D06" w:rsidRPr="00DF53B4" w:rsidRDefault="008E4D06" w:rsidP="008E4D06">
            <w:pPr>
              <w:rPr>
                <w:rFonts w:ascii="Arial" w:hAnsi="Arial" w:cs="Arial"/>
                <w:sz w:val="16"/>
                <w:szCs w:val="16"/>
              </w:rPr>
            </w:pPr>
            <w:r w:rsidRPr="00DF53B4">
              <w:rPr>
                <w:rFonts w:ascii="Arial" w:hAnsi="Arial" w:cs="Arial"/>
                <w:sz w:val="16"/>
                <w:szCs w:val="16"/>
              </w:rPr>
              <w:t>A.3.1 table clean-up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AD09ADD"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D1EB18"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4FD9D"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F260A8" w14:textId="77777777" w:rsidR="008E4D06" w:rsidRPr="00DF53B4" w:rsidRDefault="008E4D06" w:rsidP="008E4D06">
            <w:pPr>
              <w:rPr>
                <w:rFonts w:ascii="Arial" w:hAnsi="Arial" w:cs="Arial"/>
                <w:sz w:val="16"/>
                <w:szCs w:val="16"/>
              </w:rPr>
            </w:pPr>
            <w:r w:rsidRPr="00DF53B4">
              <w:rPr>
                <w:rFonts w:ascii="Arial" w:hAnsi="Arial" w:cs="Arial"/>
                <w:sz w:val="16"/>
                <w:szCs w:val="16"/>
              </w:rPr>
              <w:t>R5-193850</w:t>
            </w:r>
          </w:p>
        </w:tc>
      </w:tr>
      <w:tr w:rsidR="008E4D06" w:rsidRPr="00DF53B4" w14:paraId="25C5B257"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858AC82"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CDF019E"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4DF71F" w14:textId="77777777" w:rsidR="008E4D06" w:rsidRPr="00DF53B4" w:rsidRDefault="008E4D06" w:rsidP="008E4D06">
            <w:pPr>
              <w:rPr>
                <w:rFonts w:ascii="Arial" w:hAnsi="Arial" w:cs="Arial"/>
                <w:sz w:val="16"/>
                <w:szCs w:val="16"/>
              </w:rPr>
            </w:pPr>
            <w:r w:rsidRPr="00DF53B4">
              <w:rPr>
                <w:rFonts w:ascii="Arial" w:hAnsi="Arial" w:cs="Arial"/>
                <w:sz w:val="16"/>
                <w:szCs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E2951"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53E616" w14:textId="77777777" w:rsidR="008E4D06" w:rsidRPr="00DF53B4" w:rsidRDefault="008E4D06" w:rsidP="008E4D06">
            <w:pPr>
              <w:rPr>
                <w:rFonts w:ascii="Arial" w:hAnsi="Arial" w:cs="Arial"/>
                <w:sz w:val="16"/>
                <w:szCs w:val="16"/>
              </w:rPr>
            </w:pPr>
            <w:r w:rsidRPr="00DF53B4">
              <w:rPr>
                <w:rFonts w:ascii="Arial" w:hAnsi="Arial" w:cs="Arial"/>
                <w:sz w:val="16"/>
                <w:szCs w:val="16"/>
              </w:rPr>
              <w:t>Removal of Editor Notes from IMS test cases 16.2 and 16.3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AEB5C8"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080B0"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5C144"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644C08" w14:textId="77777777" w:rsidR="008E4D06" w:rsidRPr="00DF53B4" w:rsidRDefault="008E4D06" w:rsidP="008E4D06">
            <w:pPr>
              <w:rPr>
                <w:rFonts w:ascii="Arial" w:hAnsi="Arial" w:cs="Arial"/>
                <w:sz w:val="16"/>
                <w:szCs w:val="16"/>
              </w:rPr>
            </w:pPr>
            <w:r w:rsidRPr="00DF53B4">
              <w:rPr>
                <w:rFonts w:ascii="Arial" w:hAnsi="Arial" w:cs="Arial"/>
                <w:sz w:val="16"/>
                <w:szCs w:val="16"/>
              </w:rPr>
              <w:t>R5-193854</w:t>
            </w:r>
          </w:p>
        </w:tc>
      </w:tr>
      <w:tr w:rsidR="008E4D06" w:rsidRPr="00DF53B4" w14:paraId="4DFA2EE8"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576882"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50FFD8"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73D949" w14:textId="77777777" w:rsidR="008E4D06" w:rsidRPr="00DF53B4" w:rsidRDefault="008E4D06" w:rsidP="008E4D06">
            <w:pPr>
              <w:rPr>
                <w:rFonts w:ascii="Arial" w:hAnsi="Arial" w:cs="Arial"/>
                <w:sz w:val="16"/>
                <w:szCs w:val="16"/>
              </w:rPr>
            </w:pPr>
            <w:r w:rsidRPr="00DF53B4">
              <w:rPr>
                <w:rFonts w:ascii="Arial" w:hAnsi="Arial" w:cs="Arial"/>
                <w:sz w:val="16"/>
                <w:szCs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39ADD"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138E5DA" w14:textId="77777777" w:rsidR="008E4D06" w:rsidRPr="00DF53B4" w:rsidRDefault="008E4D06" w:rsidP="008E4D06">
            <w:pPr>
              <w:rPr>
                <w:rFonts w:ascii="Arial" w:hAnsi="Arial" w:cs="Arial"/>
                <w:sz w:val="16"/>
                <w:szCs w:val="16"/>
              </w:rPr>
            </w:pPr>
            <w:r w:rsidRPr="00DF53B4">
              <w:rPr>
                <w:rFonts w:ascii="Arial" w:hAnsi="Arial" w:cs="Arial"/>
                <w:sz w:val="16"/>
                <w:szCs w:val="16"/>
              </w:rPr>
              <w:t>A.2.1 table clean-up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D6C6AB"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06C3A"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4F2AA"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2E5EDE" w14:textId="77777777" w:rsidR="008E4D06" w:rsidRPr="00DF53B4" w:rsidRDefault="008E4D06" w:rsidP="008E4D06">
            <w:pPr>
              <w:rPr>
                <w:rFonts w:ascii="Arial" w:hAnsi="Arial" w:cs="Arial"/>
                <w:sz w:val="16"/>
                <w:szCs w:val="16"/>
              </w:rPr>
            </w:pPr>
            <w:r w:rsidRPr="00DF53B4">
              <w:rPr>
                <w:rFonts w:ascii="Arial" w:hAnsi="Arial" w:cs="Arial"/>
                <w:sz w:val="16"/>
                <w:szCs w:val="16"/>
              </w:rPr>
              <w:t>R5-194825</w:t>
            </w:r>
          </w:p>
        </w:tc>
      </w:tr>
      <w:tr w:rsidR="008E4D06" w:rsidRPr="00DF53B4" w14:paraId="1B262A3F"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E66655"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F07B82"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BEFFA4" w14:textId="77777777" w:rsidR="008E4D06" w:rsidRPr="00DF53B4" w:rsidRDefault="008E4D06" w:rsidP="008E4D06">
            <w:pPr>
              <w:rPr>
                <w:rFonts w:ascii="Arial" w:hAnsi="Arial" w:cs="Arial"/>
                <w:sz w:val="16"/>
                <w:szCs w:val="16"/>
              </w:rPr>
            </w:pPr>
            <w:r w:rsidRPr="00DF53B4">
              <w:rPr>
                <w:rFonts w:ascii="Arial" w:hAnsi="Arial" w:cs="Arial"/>
                <w:sz w:val="16"/>
                <w:szCs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2397B"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43E3C0" w14:textId="77777777" w:rsidR="008E4D06" w:rsidRPr="00DF53B4" w:rsidRDefault="008E4D06" w:rsidP="008E4D06">
            <w:pPr>
              <w:rPr>
                <w:rFonts w:ascii="Arial" w:hAnsi="Arial" w:cs="Arial"/>
                <w:sz w:val="16"/>
                <w:szCs w:val="16"/>
              </w:rPr>
            </w:pPr>
            <w:r w:rsidRPr="00DF53B4">
              <w:rPr>
                <w:rFonts w:ascii="Arial" w:hAnsi="Arial" w:cs="Arial"/>
                <w:sz w:val="16"/>
                <w:szCs w:val="16"/>
              </w:rPr>
              <w:t>Correcting clause headings in Appendix C</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84FBD7"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E3EB3"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781978"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75CC2A" w14:textId="77777777" w:rsidR="008E4D06" w:rsidRPr="00DF53B4" w:rsidRDefault="008E4D06" w:rsidP="008E4D06">
            <w:pPr>
              <w:rPr>
                <w:rFonts w:ascii="Arial" w:hAnsi="Arial" w:cs="Arial"/>
                <w:sz w:val="16"/>
                <w:szCs w:val="16"/>
              </w:rPr>
            </w:pPr>
            <w:r w:rsidRPr="00DF53B4">
              <w:rPr>
                <w:rFonts w:ascii="Arial" w:hAnsi="Arial" w:cs="Arial"/>
                <w:sz w:val="16"/>
                <w:szCs w:val="16"/>
              </w:rPr>
              <w:t>R5-194826</w:t>
            </w:r>
          </w:p>
        </w:tc>
      </w:tr>
      <w:tr w:rsidR="008E4D06" w:rsidRPr="00DF53B4" w14:paraId="243BF883"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2F7533"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AFF5DB"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777B3F" w14:textId="77777777" w:rsidR="008E4D06" w:rsidRPr="00DF53B4" w:rsidRDefault="008E4D06" w:rsidP="008E4D06">
            <w:pPr>
              <w:rPr>
                <w:rFonts w:ascii="Arial" w:hAnsi="Arial" w:cs="Arial"/>
                <w:sz w:val="16"/>
                <w:szCs w:val="16"/>
              </w:rPr>
            </w:pPr>
            <w:r w:rsidRPr="00DF53B4">
              <w:rPr>
                <w:rFonts w:ascii="Arial" w:hAnsi="Arial" w:cs="Arial"/>
                <w:sz w:val="16"/>
                <w:szCs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FEB90"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BCDEAF" w14:textId="77777777" w:rsidR="008E4D06" w:rsidRPr="00DF53B4" w:rsidRDefault="008E4D06" w:rsidP="008E4D06">
            <w:pPr>
              <w:rPr>
                <w:rFonts w:ascii="Arial" w:hAnsi="Arial" w:cs="Arial"/>
                <w:sz w:val="16"/>
                <w:szCs w:val="16"/>
              </w:rPr>
            </w:pPr>
            <w:r w:rsidRPr="00DF53B4">
              <w:rPr>
                <w:rFonts w:ascii="Arial" w:hAnsi="Arial" w:cs="Arial"/>
                <w:sz w:val="16"/>
                <w:szCs w:val="16"/>
              </w:rPr>
              <w:t>Extending scope of test case 15.2a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B7C495"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FD35EA"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0A04CF"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676FE2" w14:textId="77777777" w:rsidR="008E4D06" w:rsidRPr="00DF53B4" w:rsidRDefault="008E4D06" w:rsidP="008E4D06">
            <w:pPr>
              <w:rPr>
                <w:rFonts w:ascii="Arial" w:hAnsi="Arial" w:cs="Arial"/>
                <w:sz w:val="16"/>
                <w:szCs w:val="16"/>
              </w:rPr>
            </w:pPr>
            <w:r w:rsidRPr="00DF53B4">
              <w:rPr>
                <w:rFonts w:ascii="Arial" w:hAnsi="Arial" w:cs="Arial"/>
                <w:sz w:val="16"/>
                <w:szCs w:val="16"/>
              </w:rPr>
              <w:t>R5-194827</w:t>
            </w:r>
          </w:p>
        </w:tc>
      </w:tr>
      <w:tr w:rsidR="008E4D06" w:rsidRPr="00DF53B4" w14:paraId="2EF3D71B"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B9710A"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4324FFF"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933A86E" w14:textId="77777777" w:rsidR="008E4D06" w:rsidRPr="00DF53B4" w:rsidRDefault="008E4D06" w:rsidP="008E4D06">
            <w:pPr>
              <w:rPr>
                <w:rFonts w:ascii="Arial" w:hAnsi="Arial" w:cs="Arial"/>
                <w:sz w:val="16"/>
                <w:szCs w:val="16"/>
              </w:rPr>
            </w:pPr>
            <w:r w:rsidRPr="00DF53B4">
              <w:rPr>
                <w:rFonts w:ascii="Arial" w:hAnsi="Arial" w:cs="Arial"/>
                <w:sz w:val="16"/>
                <w:szCs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13FAD"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84C723" w14:textId="77777777" w:rsidR="008E4D06" w:rsidRPr="00DF53B4" w:rsidRDefault="008E4D06" w:rsidP="008E4D06">
            <w:pPr>
              <w:rPr>
                <w:rFonts w:ascii="Arial" w:hAnsi="Arial" w:cs="Arial"/>
                <w:sz w:val="16"/>
                <w:szCs w:val="16"/>
              </w:rPr>
            </w:pPr>
            <w:r w:rsidRPr="00DF53B4">
              <w:rPr>
                <w:rFonts w:ascii="Arial" w:hAnsi="Arial" w:cs="Arial"/>
                <w:sz w:val="16"/>
                <w:szCs w:val="16"/>
              </w:rPr>
              <w:t xml:space="preserve">Addition of new MO MTSI Voice call scenario without pre-condition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D843C8"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D4717"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D2BDF"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D90724" w14:textId="77777777" w:rsidR="008E4D06" w:rsidRPr="00DF53B4" w:rsidRDefault="008E4D06" w:rsidP="008E4D06">
            <w:pPr>
              <w:rPr>
                <w:rFonts w:ascii="Arial" w:hAnsi="Arial" w:cs="Arial"/>
                <w:sz w:val="16"/>
                <w:szCs w:val="16"/>
              </w:rPr>
            </w:pPr>
            <w:r w:rsidRPr="00DF53B4">
              <w:rPr>
                <w:rFonts w:ascii="Arial" w:hAnsi="Arial" w:cs="Arial"/>
                <w:sz w:val="16"/>
                <w:szCs w:val="16"/>
              </w:rPr>
              <w:t>R5-194829</w:t>
            </w:r>
          </w:p>
        </w:tc>
      </w:tr>
      <w:tr w:rsidR="008E4D06" w:rsidRPr="00DF53B4" w14:paraId="2386A136"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8FF748"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D0E6225" w14:textId="77777777" w:rsidR="008E4D06" w:rsidRPr="00DF53B4" w:rsidRDefault="008E4D06" w:rsidP="008E4D06">
            <w:pPr>
              <w:rPr>
                <w:rFonts w:ascii="Arial" w:hAnsi="Arial" w:cs="Arial"/>
                <w:sz w:val="16"/>
                <w:szCs w:val="16"/>
              </w:rPr>
            </w:pPr>
            <w:r w:rsidRPr="00DF53B4">
              <w:rPr>
                <w:rFonts w:ascii="Arial" w:hAnsi="Arial" w:cs="Arial"/>
                <w:sz w:val="16"/>
                <w:szCs w:val="16"/>
              </w:rPr>
              <w:t>RP-190887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BD7E8E0" w14:textId="77777777" w:rsidR="008E4D06" w:rsidRPr="00DF53B4" w:rsidRDefault="008E4D06" w:rsidP="008E4D06">
            <w:pPr>
              <w:rPr>
                <w:rFonts w:ascii="Arial" w:hAnsi="Arial" w:cs="Arial"/>
                <w:sz w:val="16"/>
                <w:szCs w:val="16"/>
              </w:rPr>
            </w:pPr>
            <w:r w:rsidRPr="00DF53B4">
              <w:rPr>
                <w:rFonts w:ascii="Arial" w:hAnsi="Arial" w:cs="Arial"/>
                <w:sz w:val="16"/>
                <w:szCs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DC57F"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C5E772D" w14:textId="77777777" w:rsidR="008E4D06" w:rsidRPr="00DF53B4" w:rsidRDefault="008E4D06" w:rsidP="008E4D06">
            <w:pPr>
              <w:rPr>
                <w:rFonts w:ascii="Arial" w:hAnsi="Arial" w:cs="Arial"/>
                <w:sz w:val="16"/>
                <w:szCs w:val="16"/>
              </w:rPr>
            </w:pPr>
            <w:r w:rsidRPr="00DF53B4">
              <w:rPr>
                <w:rFonts w:ascii="Arial" w:hAnsi="Arial" w:cs="Arial"/>
                <w:sz w:val="16"/>
                <w:szCs w:val="16"/>
              </w:rPr>
              <w:t xml:space="preserve">Addition of new MT MTSI Voice call scenario without pre-condition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0EAB41"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CC8F0B"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855D7"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21DF76" w14:textId="77777777" w:rsidR="008E4D06" w:rsidRPr="00DF53B4" w:rsidRDefault="008E4D06" w:rsidP="008E4D06">
            <w:pPr>
              <w:rPr>
                <w:rFonts w:ascii="Arial" w:hAnsi="Arial" w:cs="Arial"/>
                <w:sz w:val="16"/>
                <w:szCs w:val="16"/>
              </w:rPr>
            </w:pPr>
            <w:r w:rsidRPr="00DF53B4">
              <w:rPr>
                <w:rFonts w:ascii="Arial" w:hAnsi="Arial" w:cs="Arial"/>
                <w:sz w:val="16"/>
                <w:szCs w:val="16"/>
              </w:rPr>
              <w:t>R5-194830</w:t>
            </w:r>
          </w:p>
        </w:tc>
      </w:tr>
      <w:tr w:rsidR="008E4D06" w:rsidRPr="00DF53B4" w14:paraId="4A82C4F8"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E36B75"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9E5559" w14:textId="77777777" w:rsidR="008E4D06" w:rsidRPr="00DF53B4" w:rsidRDefault="008E4D06" w:rsidP="008E4D06">
            <w:pPr>
              <w:rPr>
                <w:rFonts w:ascii="Arial" w:hAnsi="Arial" w:cs="Arial"/>
                <w:sz w:val="16"/>
                <w:szCs w:val="16"/>
              </w:rPr>
            </w:pPr>
            <w:r w:rsidRPr="00DF53B4">
              <w:rPr>
                <w:rFonts w:ascii="Arial" w:hAnsi="Arial" w:cs="Arial"/>
                <w:sz w:val="16"/>
                <w:szCs w:val="16"/>
              </w:rPr>
              <w:t>RP-190891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3D1C42" w14:textId="77777777" w:rsidR="008E4D06" w:rsidRPr="00DF53B4" w:rsidRDefault="008E4D06" w:rsidP="008E4D06">
            <w:pPr>
              <w:rPr>
                <w:rFonts w:ascii="Arial" w:hAnsi="Arial" w:cs="Arial"/>
                <w:sz w:val="16"/>
                <w:szCs w:val="16"/>
              </w:rPr>
            </w:pPr>
            <w:r w:rsidRPr="00DF53B4">
              <w:rPr>
                <w:rFonts w:ascii="Arial" w:hAnsi="Arial" w:cs="Arial"/>
                <w:sz w:val="16"/>
                <w:szCs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20398"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E009C1D" w14:textId="77777777" w:rsidR="008E4D06" w:rsidRPr="00DF53B4" w:rsidRDefault="008E4D06" w:rsidP="008E4D06">
            <w:pPr>
              <w:rPr>
                <w:rFonts w:ascii="Arial" w:hAnsi="Arial" w:cs="Arial"/>
                <w:sz w:val="16"/>
                <w:szCs w:val="16"/>
              </w:rPr>
            </w:pPr>
            <w:r w:rsidRPr="00DF53B4">
              <w:rPr>
                <w:rFonts w:ascii="Arial" w:hAnsi="Arial" w:cs="Arial"/>
                <w:sz w:val="16"/>
                <w:szCs w:val="16"/>
              </w:rPr>
              <w:t>Corrections to bit-rate and bandwidth parameters in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871B95C"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0E5EF" w14:textId="77777777" w:rsidR="008E4D06" w:rsidRPr="00DF53B4" w:rsidRDefault="008E4D06" w:rsidP="008E4D06">
            <w:pPr>
              <w:pStyle w:val="TAL"/>
              <w:rPr>
                <w:rFonts w:cs="Arial"/>
                <w:sz w:val="16"/>
                <w:szCs w:val="16"/>
              </w:rPr>
            </w:pPr>
            <w:r w:rsidRPr="00DF53B4">
              <w:rPr>
                <w:rFonts w:cs="Arial"/>
                <w:sz w:val="16"/>
                <w:szCs w:val="16"/>
              </w:rPr>
              <w:t>14.6.0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1EC5F" w14:textId="77777777" w:rsidR="008E4D06" w:rsidRPr="00DF53B4" w:rsidRDefault="008E4D06" w:rsidP="008E4D06">
            <w:pPr>
              <w:pStyle w:val="TAL"/>
              <w:rPr>
                <w:rFonts w:cs="Arial"/>
                <w:sz w:val="16"/>
                <w:szCs w:val="16"/>
              </w:rPr>
            </w:pPr>
            <w:r w:rsidRPr="00DF53B4">
              <w:rPr>
                <w:rFonts w:cs="Arial"/>
                <w:sz w:val="16"/>
                <w:szCs w:val="16"/>
              </w:rPr>
              <w:t>14.7.0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35DD97" w14:textId="77777777" w:rsidR="008E4D06" w:rsidRPr="00DF53B4" w:rsidRDefault="008E4D06" w:rsidP="008E4D06">
            <w:pPr>
              <w:rPr>
                <w:rFonts w:ascii="Arial" w:hAnsi="Arial" w:cs="Arial"/>
                <w:sz w:val="16"/>
                <w:szCs w:val="16"/>
              </w:rPr>
            </w:pPr>
            <w:r w:rsidRPr="00DF53B4">
              <w:rPr>
                <w:rFonts w:ascii="Arial" w:hAnsi="Arial" w:cs="Arial"/>
                <w:sz w:val="16"/>
                <w:szCs w:val="16"/>
              </w:rPr>
              <w:t>R5-195318</w:t>
            </w:r>
          </w:p>
        </w:tc>
      </w:tr>
      <w:tr w:rsidR="008E4D06" w:rsidRPr="00DF53B4" w14:paraId="0AA49C34"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CB3324"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75A5C6"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657186" w14:textId="77777777" w:rsidR="008E4D06" w:rsidRPr="00DF53B4" w:rsidRDefault="008E4D06" w:rsidP="008E4D06">
            <w:pPr>
              <w:rPr>
                <w:rFonts w:ascii="Arial" w:hAnsi="Arial" w:cs="Arial"/>
                <w:sz w:val="16"/>
                <w:szCs w:val="16"/>
              </w:rPr>
            </w:pPr>
            <w:r w:rsidRPr="00DF53B4">
              <w:rPr>
                <w:rFonts w:ascii="Arial" w:hAnsi="Arial" w:cs="Arial"/>
                <w:sz w:val="16"/>
                <w:szCs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FE4C"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E84A34"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of P-Access-Network-Info header usage for NR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738741"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18BBB4"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5C23A"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59231C" w14:textId="77777777" w:rsidR="008E4D06" w:rsidRPr="00DF53B4" w:rsidRDefault="008E4D06" w:rsidP="008E4D06">
            <w:pPr>
              <w:rPr>
                <w:rFonts w:ascii="Arial" w:hAnsi="Arial" w:cs="Arial"/>
                <w:sz w:val="16"/>
                <w:szCs w:val="16"/>
              </w:rPr>
            </w:pPr>
            <w:r w:rsidRPr="00DF53B4">
              <w:rPr>
                <w:rFonts w:ascii="Arial" w:hAnsi="Arial" w:cs="Arial"/>
                <w:sz w:val="16"/>
                <w:szCs w:val="16"/>
              </w:rPr>
              <w:t>R5-193853</w:t>
            </w:r>
          </w:p>
        </w:tc>
      </w:tr>
      <w:tr w:rsidR="008E4D06" w:rsidRPr="00DF53B4" w14:paraId="049B49CC"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091EC0"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0ED9DDE"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CE199F" w14:textId="77777777" w:rsidR="008E4D06" w:rsidRPr="00DF53B4" w:rsidRDefault="008E4D06" w:rsidP="008E4D06">
            <w:pPr>
              <w:rPr>
                <w:rFonts w:ascii="Arial" w:hAnsi="Arial" w:cs="Arial"/>
                <w:sz w:val="16"/>
                <w:szCs w:val="16"/>
              </w:rPr>
            </w:pPr>
            <w:r w:rsidRPr="00DF53B4">
              <w:rPr>
                <w:rFonts w:ascii="Arial" w:hAnsi="Arial" w:cs="Arial"/>
                <w:sz w:val="16"/>
                <w:szCs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9F002"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7395153"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to generic text for IMS Registration for 5G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F19367"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09D61"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2463E"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9D6E3E" w14:textId="77777777" w:rsidR="008E4D06" w:rsidRPr="00DF53B4" w:rsidRDefault="008E4D06" w:rsidP="008E4D06">
            <w:pPr>
              <w:rPr>
                <w:rFonts w:ascii="Arial" w:hAnsi="Arial" w:cs="Arial"/>
                <w:sz w:val="16"/>
                <w:szCs w:val="16"/>
              </w:rPr>
            </w:pPr>
            <w:r w:rsidRPr="00DF53B4">
              <w:rPr>
                <w:rFonts w:ascii="Arial" w:hAnsi="Arial" w:cs="Arial"/>
                <w:sz w:val="16"/>
                <w:szCs w:val="16"/>
              </w:rPr>
              <w:t>R5-195233</w:t>
            </w:r>
          </w:p>
        </w:tc>
      </w:tr>
      <w:tr w:rsidR="008E4D06" w:rsidRPr="00DF53B4" w14:paraId="0A7676DF"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6AC198"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91BDAF"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826B7C4" w14:textId="77777777" w:rsidR="008E4D06" w:rsidRPr="00DF53B4" w:rsidRDefault="008E4D06" w:rsidP="008E4D06">
            <w:pPr>
              <w:rPr>
                <w:rFonts w:ascii="Arial" w:hAnsi="Arial" w:cs="Arial"/>
                <w:sz w:val="16"/>
                <w:szCs w:val="16"/>
              </w:rPr>
            </w:pPr>
            <w:r w:rsidRPr="00DF53B4">
              <w:rPr>
                <w:rFonts w:ascii="Arial" w:hAnsi="Arial" w:cs="Arial"/>
                <w:sz w:val="16"/>
                <w:szCs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4C832"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56118E2" w14:textId="77777777" w:rsidR="008E4D06" w:rsidRPr="00DF53B4" w:rsidRDefault="008E4D06" w:rsidP="008E4D06">
            <w:pPr>
              <w:rPr>
                <w:rFonts w:ascii="Arial" w:hAnsi="Arial" w:cs="Arial"/>
                <w:sz w:val="16"/>
                <w:szCs w:val="16"/>
              </w:rPr>
            </w:pPr>
            <w:r w:rsidRPr="00DF53B4">
              <w:rPr>
                <w:rFonts w:ascii="Arial" w:hAnsi="Arial" w:cs="Arial"/>
                <w:sz w:val="16"/>
                <w:szCs w:val="16"/>
              </w:rPr>
              <w:t>Generic procedure for MO voice call over NR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044D19"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E9E5C"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E06F0"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BD0505" w14:textId="77777777" w:rsidR="008E4D06" w:rsidRPr="00DF53B4" w:rsidRDefault="008E4D06" w:rsidP="008E4D06">
            <w:pPr>
              <w:rPr>
                <w:rFonts w:ascii="Arial" w:hAnsi="Arial" w:cs="Arial"/>
                <w:sz w:val="16"/>
                <w:szCs w:val="16"/>
              </w:rPr>
            </w:pPr>
            <w:r w:rsidRPr="00DF53B4">
              <w:rPr>
                <w:rFonts w:ascii="Arial" w:hAnsi="Arial" w:cs="Arial"/>
                <w:sz w:val="16"/>
                <w:szCs w:val="16"/>
              </w:rPr>
              <w:t>R5-195234</w:t>
            </w:r>
          </w:p>
        </w:tc>
      </w:tr>
      <w:tr w:rsidR="008E4D06" w:rsidRPr="00DF53B4" w14:paraId="07518AEE"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BB0B9F"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B9BEF6"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DFA1EE" w14:textId="77777777" w:rsidR="008E4D06" w:rsidRPr="00DF53B4" w:rsidRDefault="008E4D06" w:rsidP="008E4D06">
            <w:pPr>
              <w:rPr>
                <w:rFonts w:ascii="Arial" w:hAnsi="Arial" w:cs="Arial"/>
                <w:sz w:val="16"/>
                <w:szCs w:val="16"/>
              </w:rPr>
            </w:pPr>
            <w:r w:rsidRPr="00DF53B4">
              <w:rPr>
                <w:rFonts w:ascii="Arial" w:hAnsi="Arial" w:cs="Arial"/>
                <w:sz w:val="16"/>
                <w:szCs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41AFF" w14:textId="77777777" w:rsidR="008E4D06" w:rsidRPr="00DF53B4" w:rsidRDefault="008E4D06" w:rsidP="008E4D06">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9CAC70"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to generic text for IMS Emergency Registration for 5G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900BA6"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1B934F"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EEF36C"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FD5923" w14:textId="77777777" w:rsidR="008E4D06" w:rsidRPr="00DF53B4" w:rsidRDefault="008E4D06" w:rsidP="008E4D06">
            <w:pPr>
              <w:rPr>
                <w:rFonts w:ascii="Arial" w:hAnsi="Arial" w:cs="Arial"/>
                <w:sz w:val="16"/>
                <w:szCs w:val="16"/>
              </w:rPr>
            </w:pPr>
            <w:r w:rsidRPr="00DF53B4">
              <w:rPr>
                <w:rFonts w:ascii="Arial" w:hAnsi="Arial" w:cs="Arial"/>
                <w:sz w:val="16"/>
                <w:szCs w:val="16"/>
              </w:rPr>
              <w:t>R5-195235</w:t>
            </w:r>
          </w:p>
        </w:tc>
      </w:tr>
      <w:tr w:rsidR="008E4D06" w:rsidRPr="00DF53B4" w14:paraId="60D31AF6" w14:textId="77777777" w:rsidTr="008E4D0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4B7FA3" w14:textId="77777777" w:rsidR="008E4D06" w:rsidRPr="00DF53B4" w:rsidRDefault="008E4D06" w:rsidP="008E4D06">
            <w:pPr>
              <w:rPr>
                <w:rFonts w:ascii="Arial" w:hAnsi="Arial" w:cs="Arial"/>
                <w:sz w:val="16"/>
                <w:szCs w:val="16"/>
              </w:rPr>
            </w:pPr>
            <w:r w:rsidRPr="00DF53B4">
              <w:rPr>
                <w:rFonts w:ascii="Arial" w:hAnsi="Arial" w:cs="Arial"/>
                <w:sz w:val="16"/>
                <w:szCs w:val="16"/>
              </w:rPr>
              <w:t>RP-84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6C6C61" w14:textId="77777777" w:rsidR="008E4D06" w:rsidRPr="00DF53B4" w:rsidRDefault="008E4D06" w:rsidP="008E4D06">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RP-190868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78688C1" w14:textId="77777777" w:rsidR="008E4D06" w:rsidRPr="00DF53B4" w:rsidRDefault="008E4D06" w:rsidP="008E4D06">
            <w:pPr>
              <w:rPr>
                <w:rFonts w:ascii="Arial" w:hAnsi="Arial" w:cs="Arial"/>
                <w:sz w:val="16"/>
                <w:szCs w:val="16"/>
              </w:rPr>
            </w:pPr>
            <w:r w:rsidRPr="00DF53B4">
              <w:rPr>
                <w:rFonts w:ascii="Arial" w:hAnsi="Arial" w:cs="Arial"/>
                <w:sz w:val="16"/>
                <w:szCs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8FA7A" w14:textId="77777777" w:rsidR="008E4D06" w:rsidRPr="00DF53B4" w:rsidRDefault="008E4D06" w:rsidP="008E4D06">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7EDF428" w14:textId="77777777" w:rsidR="008E4D06" w:rsidRPr="00DF53B4" w:rsidRDefault="008E4D06" w:rsidP="008E4D06">
            <w:pPr>
              <w:rPr>
                <w:rFonts w:ascii="Arial" w:hAnsi="Arial" w:cs="Arial"/>
                <w:sz w:val="16"/>
                <w:szCs w:val="16"/>
              </w:rPr>
            </w:pPr>
            <w:r w:rsidRPr="00DF53B4">
              <w:rPr>
                <w:rFonts w:ascii="Arial" w:hAnsi="Arial" w:cs="Arial"/>
                <w:sz w:val="16"/>
                <w:szCs w:val="16"/>
              </w:rPr>
              <w:t>Adaptations to generic text for IMS Emergency Speech Call for 5G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BC9A91" w14:textId="77777777" w:rsidR="008E4D06" w:rsidRPr="00DF53B4" w:rsidRDefault="008E4D06" w:rsidP="008E4D0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828612" w14:textId="77777777" w:rsidR="008E4D06" w:rsidRPr="00DF53B4" w:rsidRDefault="008E4D06" w:rsidP="008E4D06">
            <w:pPr>
              <w:pStyle w:val="TAL"/>
              <w:rPr>
                <w:rFonts w:cs="Arial"/>
                <w:sz w:val="16"/>
                <w:szCs w:val="16"/>
              </w:rPr>
            </w:pPr>
            <w:r w:rsidRPr="00DF53B4">
              <w:rPr>
                <w:rFonts w:cs="Arial"/>
                <w:sz w:val="16"/>
                <w:szCs w:val="16"/>
              </w:rPr>
              <w:t>14.7.0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E0867" w14:textId="77777777" w:rsidR="008E4D06" w:rsidRPr="00DF53B4" w:rsidRDefault="008E4D06" w:rsidP="008E4D06">
            <w:pPr>
              <w:pStyle w:val="TAL"/>
              <w:rPr>
                <w:rFonts w:cs="Arial"/>
                <w:sz w:val="16"/>
                <w:szCs w:val="16"/>
              </w:rPr>
            </w:pPr>
            <w:r w:rsidRPr="00DF53B4">
              <w:rPr>
                <w:rFonts w:cs="Arial"/>
                <w:sz w:val="16"/>
                <w:szCs w:val="16"/>
              </w:rPr>
              <w:t>15.0.0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75232C" w14:textId="77777777" w:rsidR="008E4D06" w:rsidRPr="00DF53B4" w:rsidRDefault="008E4D06" w:rsidP="008E4D06">
            <w:pPr>
              <w:rPr>
                <w:rFonts w:ascii="Arial" w:hAnsi="Arial" w:cs="Arial"/>
                <w:sz w:val="16"/>
                <w:szCs w:val="16"/>
              </w:rPr>
            </w:pPr>
            <w:r w:rsidRPr="00DF53B4">
              <w:rPr>
                <w:rFonts w:ascii="Arial" w:hAnsi="Arial" w:cs="Arial"/>
                <w:sz w:val="16"/>
                <w:szCs w:val="16"/>
              </w:rPr>
              <w:t>R5-195237</w:t>
            </w:r>
          </w:p>
        </w:tc>
      </w:tr>
      <w:tr w:rsidR="00880E51" w:rsidRPr="00DF53B4" w14:paraId="4131BFF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BE304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44DDBC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F4EA35" w14:textId="77777777" w:rsidR="00880E51" w:rsidRPr="00DF53B4" w:rsidRDefault="00880E51" w:rsidP="00880E51">
            <w:pPr>
              <w:rPr>
                <w:rFonts w:ascii="Arial" w:hAnsi="Arial" w:cs="Arial"/>
                <w:sz w:val="16"/>
                <w:szCs w:val="16"/>
              </w:rPr>
            </w:pPr>
            <w:r w:rsidRPr="00DF53B4">
              <w:rPr>
                <w:rFonts w:ascii="Arial" w:hAnsi="Arial" w:cs="Arial"/>
                <w:sz w:val="16"/>
                <w:szCs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3C9E4B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575AA8"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3D984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7ACF0"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2688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F0C7E7" w14:textId="77777777" w:rsidR="00880E51" w:rsidRPr="00DF53B4" w:rsidRDefault="00880E51" w:rsidP="00880E51">
            <w:pPr>
              <w:rPr>
                <w:rFonts w:ascii="Arial" w:hAnsi="Arial" w:cs="Arial"/>
                <w:sz w:val="16"/>
                <w:szCs w:val="16"/>
              </w:rPr>
            </w:pPr>
            <w:r w:rsidRPr="00DF53B4">
              <w:rPr>
                <w:rFonts w:ascii="Arial" w:hAnsi="Arial" w:cs="Arial"/>
                <w:sz w:val="16"/>
                <w:szCs w:val="16"/>
              </w:rPr>
              <w:t>R5-195811</w:t>
            </w:r>
          </w:p>
        </w:tc>
      </w:tr>
      <w:tr w:rsidR="00880E51" w:rsidRPr="00DF53B4" w14:paraId="7B0F858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C9F02E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40633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2C01E4" w14:textId="77777777" w:rsidR="00880E51" w:rsidRPr="00DF53B4" w:rsidRDefault="00880E51" w:rsidP="00880E51">
            <w:pPr>
              <w:rPr>
                <w:rFonts w:ascii="Arial" w:hAnsi="Arial" w:cs="Arial"/>
                <w:sz w:val="16"/>
                <w:szCs w:val="16"/>
              </w:rPr>
            </w:pPr>
            <w:r w:rsidRPr="00DF53B4">
              <w:rPr>
                <w:rFonts w:ascii="Arial" w:hAnsi="Arial" w:cs="Arial"/>
                <w:sz w:val="16"/>
                <w:szCs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3513C80"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8AEEF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FD515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7577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2712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CBBC9C" w14:textId="77777777" w:rsidR="00880E51" w:rsidRPr="00DF53B4" w:rsidRDefault="00880E51" w:rsidP="00880E51">
            <w:pPr>
              <w:rPr>
                <w:rFonts w:ascii="Arial" w:hAnsi="Arial" w:cs="Arial"/>
                <w:sz w:val="16"/>
                <w:szCs w:val="16"/>
              </w:rPr>
            </w:pPr>
            <w:r w:rsidRPr="00DF53B4">
              <w:rPr>
                <w:rFonts w:ascii="Arial" w:hAnsi="Arial" w:cs="Arial"/>
                <w:sz w:val="16"/>
                <w:szCs w:val="16"/>
              </w:rPr>
              <w:t>R5-195812</w:t>
            </w:r>
          </w:p>
        </w:tc>
      </w:tr>
      <w:tr w:rsidR="00880E51" w:rsidRPr="00DF53B4" w14:paraId="303C102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82C2F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7D803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5AD0165" w14:textId="77777777" w:rsidR="00880E51" w:rsidRPr="00DF53B4" w:rsidRDefault="00880E51" w:rsidP="00880E51">
            <w:pPr>
              <w:rPr>
                <w:rFonts w:ascii="Arial" w:hAnsi="Arial" w:cs="Arial"/>
                <w:sz w:val="16"/>
                <w:szCs w:val="16"/>
              </w:rPr>
            </w:pPr>
            <w:r w:rsidRPr="00DF53B4">
              <w:rPr>
                <w:rFonts w:ascii="Arial" w:hAnsi="Arial" w:cs="Arial"/>
                <w:sz w:val="16"/>
                <w:szCs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91B4EB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7A89AB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43B06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D31E0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4F99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581575" w14:textId="77777777" w:rsidR="00880E51" w:rsidRPr="00DF53B4" w:rsidRDefault="00880E51" w:rsidP="00880E51">
            <w:pPr>
              <w:rPr>
                <w:rFonts w:ascii="Arial" w:hAnsi="Arial" w:cs="Arial"/>
                <w:sz w:val="16"/>
                <w:szCs w:val="16"/>
              </w:rPr>
            </w:pPr>
            <w:r w:rsidRPr="00DF53B4">
              <w:rPr>
                <w:rFonts w:ascii="Arial" w:hAnsi="Arial" w:cs="Arial"/>
                <w:sz w:val="16"/>
                <w:szCs w:val="16"/>
              </w:rPr>
              <w:t>R5-195813</w:t>
            </w:r>
          </w:p>
        </w:tc>
      </w:tr>
      <w:tr w:rsidR="00880E51" w:rsidRPr="00DF53B4" w14:paraId="369A7D80"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B44A28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1BE04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779EFE" w14:textId="77777777" w:rsidR="00880E51" w:rsidRPr="00DF53B4" w:rsidRDefault="00880E51" w:rsidP="00880E51">
            <w:pPr>
              <w:rPr>
                <w:rFonts w:ascii="Arial" w:hAnsi="Arial" w:cs="Arial"/>
                <w:sz w:val="16"/>
                <w:szCs w:val="16"/>
              </w:rPr>
            </w:pPr>
            <w:r w:rsidRPr="00DF53B4">
              <w:rPr>
                <w:rFonts w:ascii="Arial" w:hAnsi="Arial" w:cs="Arial"/>
                <w:sz w:val="16"/>
                <w:szCs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B1B4DA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7E5E7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FB365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FFD5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70816"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4E1C25" w14:textId="77777777" w:rsidR="00880E51" w:rsidRPr="00DF53B4" w:rsidRDefault="00880E51" w:rsidP="00880E51">
            <w:pPr>
              <w:rPr>
                <w:rFonts w:ascii="Arial" w:hAnsi="Arial" w:cs="Arial"/>
                <w:sz w:val="16"/>
                <w:szCs w:val="16"/>
              </w:rPr>
            </w:pPr>
            <w:r w:rsidRPr="00DF53B4">
              <w:rPr>
                <w:rFonts w:ascii="Arial" w:hAnsi="Arial" w:cs="Arial"/>
                <w:sz w:val="16"/>
                <w:szCs w:val="16"/>
              </w:rPr>
              <w:t>R5-195814</w:t>
            </w:r>
          </w:p>
        </w:tc>
      </w:tr>
      <w:tr w:rsidR="00880E51" w:rsidRPr="00DF53B4" w14:paraId="47BC6FB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CD6AF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8D934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0579C79" w14:textId="77777777" w:rsidR="00880E51" w:rsidRPr="00DF53B4" w:rsidRDefault="00880E51" w:rsidP="00880E51">
            <w:pPr>
              <w:rPr>
                <w:rFonts w:ascii="Arial" w:hAnsi="Arial" w:cs="Arial"/>
                <w:sz w:val="16"/>
                <w:szCs w:val="16"/>
              </w:rPr>
            </w:pPr>
            <w:r w:rsidRPr="00DF53B4">
              <w:rPr>
                <w:rFonts w:ascii="Arial" w:hAnsi="Arial" w:cs="Arial"/>
                <w:sz w:val="16"/>
                <w:szCs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C1AC911"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AA0555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F78F8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48FC9D"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FE81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472752" w14:textId="77777777" w:rsidR="00880E51" w:rsidRPr="00DF53B4" w:rsidRDefault="00880E51" w:rsidP="00880E51">
            <w:pPr>
              <w:rPr>
                <w:rFonts w:ascii="Arial" w:hAnsi="Arial" w:cs="Arial"/>
                <w:sz w:val="16"/>
                <w:szCs w:val="16"/>
              </w:rPr>
            </w:pPr>
            <w:r w:rsidRPr="00DF53B4">
              <w:rPr>
                <w:rFonts w:ascii="Arial" w:hAnsi="Arial" w:cs="Arial"/>
                <w:sz w:val="16"/>
                <w:szCs w:val="16"/>
              </w:rPr>
              <w:t>R5-195815</w:t>
            </w:r>
          </w:p>
        </w:tc>
      </w:tr>
      <w:tr w:rsidR="00880E51" w:rsidRPr="00DF53B4" w14:paraId="7CC20A9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17CF0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36CF9F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6BE065E" w14:textId="77777777" w:rsidR="00880E51" w:rsidRPr="00DF53B4" w:rsidRDefault="00880E51" w:rsidP="00880E51">
            <w:pPr>
              <w:rPr>
                <w:rFonts w:ascii="Arial" w:hAnsi="Arial" w:cs="Arial"/>
                <w:sz w:val="16"/>
                <w:szCs w:val="16"/>
              </w:rPr>
            </w:pPr>
            <w:r w:rsidRPr="00DF53B4">
              <w:rPr>
                <w:rFonts w:ascii="Arial" w:hAnsi="Arial" w:cs="Arial"/>
                <w:sz w:val="16"/>
                <w:szCs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307203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6C80B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924A3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6DFA1"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2DD25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EA5B6C" w14:textId="77777777" w:rsidR="00880E51" w:rsidRPr="00DF53B4" w:rsidRDefault="00880E51" w:rsidP="00880E51">
            <w:pPr>
              <w:rPr>
                <w:rFonts w:ascii="Arial" w:hAnsi="Arial" w:cs="Arial"/>
                <w:sz w:val="16"/>
                <w:szCs w:val="16"/>
              </w:rPr>
            </w:pPr>
            <w:r w:rsidRPr="00DF53B4">
              <w:rPr>
                <w:rFonts w:ascii="Arial" w:hAnsi="Arial" w:cs="Arial"/>
                <w:sz w:val="16"/>
                <w:szCs w:val="16"/>
              </w:rPr>
              <w:t>R5-195816</w:t>
            </w:r>
          </w:p>
        </w:tc>
      </w:tr>
      <w:tr w:rsidR="00880E51" w:rsidRPr="00DF53B4" w14:paraId="46006A1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B1CF9D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AA069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2CCE737" w14:textId="77777777" w:rsidR="00880E51" w:rsidRPr="00DF53B4" w:rsidRDefault="00880E51" w:rsidP="00880E51">
            <w:pPr>
              <w:rPr>
                <w:rFonts w:ascii="Arial" w:hAnsi="Arial" w:cs="Arial"/>
                <w:sz w:val="16"/>
                <w:szCs w:val="16"/>
              </w:rPr>
            </w:pPr>
            <w:r w:rsidRPr="00DF53B4">
              <w:rPr>
                <w:rFonts w:ascii="Arial" w:hAnsi="Arial" w:cs="Arial"/>
                <w:sz w:val="16"/>
                <w:szCs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9CF009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55C7D7"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E0650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0F39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DEDD13"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D3F23B" w14:textId="77777777" w:rsidR="00880E51" w:rsidRPr="00DF53B4" w:rsidRDefault="00880E51" w:rsidP="00880E51">
            <w:pPr>
              <w:rPr>
                <w:rFonts w:ascii="Arial" w:hAnsi="Arial" w:cs="Arial"/>
                <w:sz w:val="16"/>
                <w:szCs w:val="16"/>
              </w:rPr>
            </w:pPr>
            <w:r w:rsidRPr="00DF53B4">
              <w:rPr>
                <w:rFonts w:ascii="Arial" w:hAnsi="Arial" w:cs="Arial"/>
                <w:sz w:val="16"/>
                <w:szCs w:val="16"/>
              </w:rPr>
              <w:t>R5-195817</w:t>
            </w:r>
          </w:p>
        </w:tc>
      </w:tr>
      <w:tr w:rsidR="00880E51" w:rsidRPr="00DF53B4" w14:paraId="36A89B6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8F3F2F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BBCC8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A36EF3" w14:textId="77777777" w:rsidR="00880E51" w:rsidRPr="00DF53B4" w:rsidRDefault="00880E51" w:rsidP="00880E51">
            <w:pPr>
              <w:rPr>
                <w:rFonts w:ascii="Arial" w:hAnsi="Arial" w:cs="Arial"/>
                <w:sz w:val="16"/>
                <w:szCs w:val="16"/>
              </w:rPr>
            </w:pPr>
            <w:r w:rsidRPr="00DF53B4">
              <w:rPr>
                <w:rFonts w:ascii="Arial" w:hAnsi="Arial" w:cs="Arial"/>
                <w:sz w:val="16"/>
                <w:szCs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4E45AC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7BAA42"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3F8CA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2D07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04F04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82955C" w14:textId="77777777" w:rsidR="00880E51" w:rsidRPr="00DF53B4" w:rsidRDefault="00880E51" w:rsidP="00880E51">
            <w:pPr>
              <w:rPr>
                <w:rFonts w:ascii="Arial" w:hAnsi="Arial" w:cs="Arial"/>
                <w:sz w:val="16"/>
                <w:szCs w:val="16"/>
              </w:rPr>
            </w:pPr>
            <w:r w:rsidRPr="00DF53B4">
              <w:rPr>
                <w:rFonts w:ascii="Arial" w:hAnsi="Arial" w:cs="Arial"/>
                <w:sz w:val="16"/>
                <w:szCs w:val="16"/>
              </w:rPr>
              <w:t>R5-195818</w:t>
            </w:r>
          </w:p>
        </w:tc>
      </w:tr>
      <w:tr w:rsidR="00880E51" w:rsidRPr="00DF53B4" w14:paraId="44E5A137"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5F8D7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C4265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00A6E8" w14:textId="77777777" w:rsidR="00880E51" w:rsidRPr="00DF53B4" w:rsidRDefault="00880E51" w:rsidP="00880E51">
            <w:pPr>
              <w:rPr>
                <w:rFonts w:ascii="Arial" w:hAnsi="Arial" w:cs="Arial"/>
                <w:sz w:val="16"/>
                <w:szCs w:val="16"/>
              </w:rPr>
            </w:pPr>
            <w:r w:rsidRPr="00DF53B4">
              <w:rPr>
                <w:rFonts w:ascii="Arial" w:hAnsi="Arial" w:cs="Arial"/>
                <w:sz w:val="16"/>
                <w:szCs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1100C6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FB91B3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551B2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FFF77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C58EE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094694" w14:textId="77777777" w:rsidR="00880E51" w:rsidRPr="00DF53B4" w:rsidRDefault="00880E51" w:rsidP="00880E51">
            <w:pPr>
              <w:rPr>
                <w:rFonts w:ascii="Arial" w:hAnsi="Arial" w:cs="Arial"/>
                <w:sz w:val="16"/>
                <w:szCs w:val="16"/>
              </w:rPr>
            </w:pPr>
            <w:r w:rsidRPr="00DF53B4">
              <w:rPr>
                <w:rFonts w:ascii="Arial" w:hAnsi="Arial" w:cs="Arial"/>
                <w:sz w:val="16"/>
                <w:szCs w:val="16"/>
              </w:rPr>
              <w:t>R5-195819</w:t>
            </w:r>
          </w:p>
        </w:tc>
      </w:tr>
      <w:tr w:rsidR="00880E51" w:rsidRPr="00DF53B4" w14:paraId="5102CE7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6681C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F8DEEC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30F5F88" w14:textId="77777777" w:rsidR="00880E51" w:rsidRPr="00DF53B4" w:rsidRDefault="00880E51" w:rsidP="00880E51">
            <w:pPr>
              <w:rPr>
                <w:rFonts w:ascii="Arial" w:hAnsi="Arial" w:cs="Arial"/>
                <w:sz w:val="16"/>
                <w:szCs w:val="16"/>
              </w:rPr>
            </w:pPr>
            <w:r w:rsidRPr="00DF53B4">
              <w:rPr>
                <w:rFonts w:ascii="Arial" w:hAnsi="Arial" w:cs="Arial"/>
                <w:sz w:val="16"/>
                <w:szCs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FD0A03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19E9C6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E39130"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458986"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B99E2A"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F58BD8" w14:textId="77777777" w:rsidR="00880E51" w:rsidRPr="00DF53B4" w:rsidRDefault="00880E51" w:rsidP="00880E51">
            <w:pPr>
              <w:rPr>
                <w:rFonts w:ascii="Arial" w:hAnsi="Arial" w:cs="Arial"/>
                <w:sz w:val="16"/>
                <w:szCs w:val="16"/>
              </w:rPr>
            </w:pPr>
            <w:r w:rsidRPr="00DF53B4">
              <w:rPr>
                <w:rFonts w:ascii="Arial" w:hAnsi="Arial" w:cs="Arial"/>
                <w:sz w:val="16"/>
                <w:szCs w:val="16"/>
              </w:rPr>
              <w:t>R5-195820</w:t>
            </w:r>
          </w:p>
        </w:tc>
      </w:tr>
      <w:tr w:rsidR="00880E51" w:rsidRPr="00DF53B4" w14:paraId="61C2400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3B75B6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C3A9D1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AA56F2" w14:textId="77777777" w:rsidR="00880E51" w:rsidRPr="00DF53B4" w:rsidRDefault="00880E51" w:rsidP="00880E51">
            <w:pPr>
              <w:rPr>
                <w:rFonts w:ascii="Arial" w:hAnsi="Arial" w:cs="Arial"/>
                <w:sz w:val="16"/>
                <w:szCs w:val="16"/>
              </w:rPr>
            </w:pPr>
            <w:r w:rsidRPr="00DF53B4">
              <w:rPr>
                <w:rFonts w:ascii="Arial" w:hAnsi="Arial" w:cs="Arial"/>
                <w:sz w:val="16"/>
                <w:szCs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4D673F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22B430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B6AF1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7FFDD"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F9A7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650D77" w14:textId="77777777" w:rsidR="00880E51" w:rsidRPr="00DF53B4" w:rsidRDefault="00880E51" w:rsidP="00880E51">
            <w:pPr>
              <w:rPr>
                <w:rFonts w:ascii="Arial" w:hAnsi="Arial" w:cs="Arial"/>
                <w:sz w:val="16"/>
                <w:szCs w:val="16"/>
              </w:rPr>
            </w:pPr>
            <w:r w:rsidRPr="00DF53B4">
              <w:rPr>
                <w:rFonts w:ascii="Arial" w:hAnsi="Arial" w:cs="Arial"/>
                <w:sz w:val="16"/>
                <w:szCs w:val="16"/>
              </w:rPr>
              <w:t>R5-195830</w:t>
            </w:r>
          </w:p>
        </w:tc>
      </w:tr>
      <w:tr w:rsidR="00880E51" w:rsidRPr="00DF53B4" w14:paraId="2CCD13D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420514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DAAB6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EE07BF" w14:textId="77777777" w:rsidR="00880E51" w:rsidRPr="00DF53B4" w:rsidRDefault="00880E51" w:rsidP="00880E51">
            <w:pPr>
              <w:rPr>
                <w:rFonts w:ascii="Arial" w:hAnsi="Arial" w:cs="Arial"/>
                <w:sz w:val="16"/>
                <w:szCs w:val="16"/>
              </w:rPr>
            </w:pPr>
            <w:r w:rsidRPr="00DF53B4">
              <w:rPr>
                <w:rFonts w:ascii="Arial" w:hAnsi="Arial" w:cs="Arial"/>
                <w:sz w:val="16"/>
                <w:szCs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AC243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9F65F85"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BB4FB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E6751"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E529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B40FC1" w14:textId="77777777" w:rsidR="00880E51" w:rsidRPr="00DF53B4" w:rsidRDefault="00880E51" w:rsidP="00880E51">
            <w:pPr>
              <w:rPr>
                <w:rFonts w:ascii="Arial" w:hAnsi="Arial" w:cs="Arial"/>
                <w:sz w:val="16"/>
                <w:szCs w:val="16"/>
              </w:rPr>
            </w:pPr>
            <w:r w:rsidRPr="00DF53B4">
              <w:rPr>
                <w:rFonts w:ascii="Arial" w:hAnsi="Arial" w:cs="Arial"/>
                <w:sz w:val="16"/>
                <w:szCs w:val="16"/>
              </w:rPr>
              <w:t>R5-195832</w:t>
            </w:r>
          </w:p>
        </w:tc>
      </w:tr>
      <w:tr w:rsidR="00880E51" w:rsidRPr="00DF53B4" w14:paraId="0117003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27FDA5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E7A89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3AE400" w14:textId="77777777" w:rsidR="00880E51" w:rsidRPr="00DF53B4" w:rsidRDefault="00880E51" w:rsidP="00880E51">
            <w:pPr>
              <w:rPr>
                <w:rFonts w:ascii="Arial" w:hAnsi="Arial" w:cs="Arial"/>
                <w:sz w:val="16"/>
                <w:szCs w:val="16"/>
              </w:rPr>
            </w:pPr>
            <w:r w:rsidRPr="00DF53B4">
              <w:rPr>
                <w:rFonts w:ascii="Arial" w:hAnsi="Arial" w:cs="Arial"/>
                <w:sz w:val="16"/>
                <w:szCs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D498A3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9498035"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3C84BB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CA85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A389D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EBF4B2" w14:textId="77777777" w:rsidR="00880E51" w:rsidRPr="00DF53B4" w:rsidRDefault="00880E51" w:rsidP="00880E51">
            <w:pPr>
              <w:rPr>
                <w:rFonts w:ascii="Arial" w:hAnsi="Arial" w:cs="Arial"/>
                <w:sz w:val="16"/>
                <w:szCs w:val="16"/>
              </w:rPr>
            </w:pPr>
            <w:r w:rsidRPr="00DF53B4">
              <w:rPr>
                <w:rFonts w:ascii="Arial" w:hAnsi="Arial" w:cs="Arial"/>
                <w:sz w:val="16"/>
                <w:szCs w:val="16"/>
              </w:rPr>
              <w:t>R5-195833</w:t>
            </w:r>
          </w:p>
        </w:tc>
      </w:tr>
      <w:tr w:rsidR="00880E51" w:rsidRPr="00DF53B4" w14:paraId="45EB0EE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71317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83DED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083139" w14:textId="77777777" w:rsidR="00880E51" w:rsidRPr="00DF53B4" w:rsidRDefault="00880E51" w:rsidP="00880E51">
            <w:pPr>
              <w:rPr>
                <w:rFonts w:ascii="Arial" w:hAnsi="Arial" w:cs="Arial"/>
                <w:sz w:val="16"/>
                <w:szCs w:val="16"/>
              </w:rPr>
            </w:pPr>
            <w:r w:rsidRPr="00DF53B4">
              <w:rPr>
                <w:rFonts w:ascii="Arial" w:hAnsi="Arial" w:cs="Arial"/>
                <w:sz w:val="16"/>
                <w:szCs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655391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7CEC77"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98896C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C37F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CBCE0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AADCF2" w14:textId="77777777" w:rsidR="00880E51" w:rsidRPr="00DF53B4" w:rsidRDefault="00880E51" w:rsidP="00880E51">
            <w:pPr>
              <w:rPr>
                <w:rFonts w:ascii="Arial" w:hAnsi="Arial" w:cs="Arial"/>
                <w:sz w:val="16"/>
                <w:szCs w:val="16"/>
              </w:rPr>
            </w:pPr>
            <w:r w:rsidRPr="00DF53B4">
              <w:rPr>
                <w:rFonts w:ascii="Arial" w:hAnsi="Arial" w:cs="Arial"/>
                <w:sz w:val="16"/>
                <w:szCs w:val="16"/>
              </w:rPr>
              <w:t>R5-195835</w:t>
            </w:r>
          </w:p>
        </w:tc>
      </w:tr>
      <w:tr w:rsidR="00880E51" w:rsidRPr="00DF53B4" w14:paraId="7874B79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A859D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8C3CD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07D25C" w14:textId="77777777" w:rsidR="00880E51" w:rsidRPr="00DF53B4" w:rsidRDefault="00880E51" w:rsidP="00880E51">
            <w:pPr>
              <w:rPr>
                <w:rFonts w:ascii="Arial" w:hAnsi="Arial" w:cs="Arial"/>
                <w:sz w:val="16"/>
                <w:szCs w:val="16"/>
              </w:rPr>
            </w:pPr>
            <w:r w:rsidRPr="00DF53B4">
              <w:rPr>
                <w:rFonts w:ascii="Arial" w:hAnsi="Arial" w:cs="Arial"/>
                <w:sz w:val="16"/>
                <w:szCs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01DF8B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DBC139"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9096C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F424EF"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9AED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F5D838" w14:textId="77777777" w:rsidR="00880E51" w:rsidRPr="00DF53B4" w:rsidRDefault="00880E51" w:rsidP="00880E51">
            <w:pPr>
              <w:rPr>
                <w:rFonts w:ascii="Arial" w:hAnsi="Arial" w:cs="Arial"/>
                <w:sz w:val="16"/>
                <w:szCs w:val="16"/>
              </w:rPr>
            </w:pPr>
            <w:r w:rsidRPr="00DF53B4">
              <w:rPr>
                <w:rFonts w:ascii="Arial" w:hAnsi="Arial" w:cs="Arial"/>
                <w:sz w:val="16"/>
                <w:szCs w:val="16"/>
              </w:rPr>
              <w:t>R5-195836</w:t>
            </w:r>
          </w:p>
        </w:tc>
      </w:tr>
      <w:tr w:rsidR="00880E51" w:rsidRPr="00DF53B4" w14:paraId="7C7B2C9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B3285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1E81F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6CD912" w14:textId="77777777" w:rsidR="00880E51" w:rsidRPr="00DF53B4" w:rsidRDefault="00880E51" w:rsidP="00880E51">
            <w:pPr>
              <w:rPr>
                <w:rFonts w:ascii="Arial" w:hAnsi="Arial" w:cs="Arial"/>
                <w:sz w:val="16"/>
                <w:szCs w:val="16"/>
              </w:rPr>
            </w:pPr>
            <w:r w:rsidRPr="00DF53B4">
              <w:rPr>
                <w:rFonts w:ascii="Arial" w:hAnsi="Arial" w:cs="Arial"/>
                <w:sz w:val="16"/>
                <w:szCs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7D0301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8D12D0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B87E7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7914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D8E5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7B4E65" w14:textId="77777777" w:rsidR="00880E51" w:rsidRPr="00DF53B4" w:rsidRDefault="00880E51" w:rsidP="00880E51">
            <w:pPr>
              <w:rPr>
                <w:rFonts w:ascii="Arial" w:hAnsi="Arial" w:cs="Arial"/>
                <w:sz w:val="16"/>
                <w:szCs w:val="16"/>
              </w:rPr>
            </w:pPr>
            <w:r w:rsidRPr="00DF53B4">
              <w:rPr>
                <w:rFonts w:ascii="Arial" w:hAnsi="Arial" w:cs="Arial"/>
                <w:sz w:val="16"/>
                <w:szCs w:val="16"/>
              </w:rPr>
              <w:t>R5-195837</w:t>
            </w:r>
          </w:p>
        </w:tc>
      </w:tr>
      <w:tr w:rsidR="00880E51" w:rsidRPr="00DF53B4" w14:paraId="01EF5EA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C6B7E8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2E174F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E5191A7" w14:textId="77777777" w:rsidR="00880E51" w:rsidRPr="00DF53B4" w:rsidRDefault="00880E51" w:rsidP="00880E51">
            <w:pPr>
              <w:rPr>
                <w:rFonts w:ascii="Arial" w:hAnsi="Arial" w:cs="Arial"/>
                <w:sz w:val="16"/>
                <w:szCs w:val="16"/>
              </w:rPr>
            </w:pPr>
            <w:r w:rsidRPr="00DF53B4">
              <w:rPr>
                <w:rFonts w:ascii="Arial" w:hAnsi="Arial" w:cs="Arial"/>
                <w:sz w:val="16"/>
                <w:szCs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A4DB70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272FE5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93A93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0895D"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32867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5D1B5C" w14:textId="77777777" w:rsidR="00880E51" w:rsidRPr="00DF53B4" w:rsidRDefault="00880E51" w:rsidP="00880E51">
            <w:pPr>
              <w:rPr>
                <w:rFonts w:ascii="Arial" w:hAnsi="Arial" w:cs="Arial"/>
                <w:sz w:val="16"/>
                <w:szCs w:val="16"/>
              </w:rPr>
            </w:pPr>
            <w:r w:rsidRPr="00DF53B4">
              <w:rPr>
                <w:rFonts w:ascii="Arial" w:hAnsi="Arial" w:cs="Arial"/>
                <w:sz w:val="16"/>
                <w:szCs w:val="16"/>
              </w:rPr>
              <w:t>R5-195838</w:t>
            </w:r>
          </w:p>
        </w:tc>
      </w:tr>
      <w:tr w:rsidR="00880E51" w:rsidRPr="00DF53B4" w14:paraId="19F6E07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0E27E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51D5B2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3DD0C9" w14:textId="77777777" w:rsidR="00880E51" w:rsidRPr="00DF53B4" w:rsidRDefault="00880E51" w:rsidP="00880E51">
            <w:pPr>
              <w:rPr>
                <w:rFonts w:ascii="Arial" w:hAnsi="Arial" w:cs="Arial"/>
                <w:sz w:val="16"/>
                <w:szCs w:val="16"/>
              </w:rPr>
            </w:pPr>
            <w:r w:rsidRPr="00DF53B4">
              <w:rPr>
                <w:rFonts w:ascii="Arial" w:hAnsi="Arial" w:cs="Arial"/>
                <w:sz w:val="16"/>
                <w:szCs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87F9A0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4473F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2226A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1663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2A9FB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3D6274" w14:textId="77777777" w:rsidR="00880E51" w:rsidRPr="00DF53B4" w:rsidRDefault="00880E51" w:rsidP="00880E51">
            <w:pPr>
              <w:rPr>
                <w:rFonts w:ascii="Arial" w:hAnsi="Arial" w:cs="Arial"/>
                <w:sz w:val="16"/>
                <w:szCs w:val="16"/>
              </w:rPr>
            </w:pPr>
            <w:r w:rsidRPr="00DF53B4">
              <w:rPr>
                <w:rFonts w:ascii="Arial" w:hAnsi="Arial" w:cs="Arial"/>
                <w:sz w:val="16"/>
                <w:szCs w:val="16"/>
              </w:rPr>
              <w:t>R5-195839</w:t>
            </w:r>
          </w:p>
        </w:tc>
      </w:tr>
      <w:tr w:rsidR="00880E51" w:rsidRPr="00DF53B4" w14:paraId="3D674CD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0E3DC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63C6A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C85DE4" w14:textId="77777777" w:rsidR="00880E51" w:rsidRPr="00DF53B4" w:rsidRDefault="00880E51" w:rsidP="00880E51">
            <w:pPr>
              <w:rPr>
                <w:rFonts w:ascii="Arial" w:hAnsi="Arial" w:cs="Arial"/>
                <w:sz w:val="16"/>
                <w:szCs w:val="16"/>
              </w:rPr>
            </w:pPr>
            <w:r w:rsidRPr="00DF53B4">
              <w:rPr>
                <w:rFonts w:ascii="Arial" w:hAnsi="Arial" w:cs="Arial"/>
                <w:sz w:val="16"/>
                <w:szCs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7C6C547"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8AF946"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89F36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AC14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6AAD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3514B0" w14:textId="77777777" w:rsidR="00880E51" w:rsidRPr="00DF53B4" w:rsidRDefault="00880E51" w:rsidP="00880E51">
            <w:pPr>
              <w:rPr>
                <w:rFonts w:ascii="Arial" w:hAnsi="Arial" w:cs="Arial"/>
                <w:sz w:val="16"/>
                <w:szCs w:val="16"/>
              </w:rPr>
            </w:pPr>
            <w:r w:rsidRPr="00DF53B4">
              <w:rPr>
                <w:rFonts w:ascii="Arial" w:hAnsi="Arial" w:cs="Arial"/>
                <w:sz w:val="16"/>
                <w:szCs w:val="16"/>
              </w:rPr>
              <w:t>R5-195841</w:t>
            </w:r>
          </w:p>
        </w:tc>
      </w:tr>
      <w:tr w:rsidR="00880E51" w:rsidRPr="00DF53B4" w14:paraId="4A74434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C016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CF1E8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D29414" w14:textId="77777777" w:rsidR="00880E51" w:rsidRPr="00DF53B4" w:rsidRDefault="00880E51" w:rsidP="00880E51">
            <w:pPr>
              <w:rPr>
                <w:rFonts w:ascii="Arial" w:hAnsi="Arial" w:cs="Arial"/>
                <w:sz w:val="16"/>
                <w:szCs w:val="16"/>
              </w:rPr>
            </w:pPr>
            <w:r w:rsidRPr="00DF53B4">
              <w:rPr>
                <w:rFonts w:ascii="Arial" w:hAnsi="Arial" w:cs="Arial"/>
                <w:sz w:val="16"/>
                <w:szCs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187B33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F2E07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9A9B90"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EA4B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23D0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BB0324" w14:textId="77777777" w:rsidR="00880E51" w:rsidRPr="00DF53B4" w:rsidRDefault="00880E51" w:rsidP="00880E51">
            <w:pPr>
              <w:rPr>
                <w:rFonts w:ascii="Arial" w:hAnsi="Arial" w:cs="Arial"/>
                <w:sz w:val="16"/>
                <w:szCs w:val="16"/>
              </w:rPr>
            </w:pPr>
            <w:r w:rsidRPr="00DF53B4">
              <w:rPr>
                <w:rFonts w:ascii="Arial" w:hAnsi="Arial" w:cs="Arial"/>
                <w:sz w:val="16"/>
                <w:szCs w:val="16"/>
              </w:rPr>
              <w:t>R5-195842</w:t>
            </w:r>
          </w:p>
        </w:tc>
      </w:tr>
      <w:tr w:rsidR="00880E51" w:rsidRPr="00DF53B4" w14:paraId="2CC0ED5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452A3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72829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097EB3" w14:textId="77777777" w:rsidR="00880E51" w:rsidRPr="00DF53B4" w:rsidRDefault="00880E51" w:rsidP="00880E51">
            <w:pPr>
              <w:rPr>
                <w:rFonts w:ascii="Arial" w:hAnsi="Arial" w:cs="Arial"/>
                <w:sz w:val="16"/>
                <w:szCs w:val="16"/>
              </w:rPr>
            </w:pPr>
            <w:r w:rsidRPr="00DF53B4">
              <w:rPr>
                <w:rFonts w:ascii="Arial" w:hAnsi="Arial" w:cs="Arial"/>
                <w:sz w:val="16"/>
                <w:szCs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04E85A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F6AFFD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E675B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F9B3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278B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4E5933" w14:textId="77777777" w:rsidR="00880E51" w:rsidRPr="00DF53B4" w:rsidRDefault="00880E51" w:rsidP="00880E51">
            <w:pPr>
              <w:rPr>
                <w:rFonts w:ascii="Arial" w:hAnsi="Arial" w:cs="Arial"/>
                <w:sz w:val="16"/>
                <w:szCs w:val="16"/>
              </w:rPr>
            </w:pPr>
            <w:r w:rsidRPr="00DF53B4">
              <w:rPr>
                <w:rFonts w:ascii="Arial" w:hAnsi="Arial" w:cs="Arial"/>
                <w:sz w:val="16"/>
                <w:szCs w:val="16"/>
              </w:rPr>
              <w:t>R5-195844</w:t>
            </w:r>
          </w:p>
        </w:tc>
      </w:tr>
      <w:tr w:rsidR="00880E51" w:rsidRPr="00DF53B4" w14:paraId="6368E8E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5F01F3"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DA6FB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1FD82CB" w14:textId="77777777" w:rsidR="00880E51" w:rsidRPr="00DF53B4" w:rsidRDefault="00880E51" w:rsidP="00880E51">
            <w:pPr>
              <w:rPr>
                <w:rFonts w:ascii="Arial" w:hAnsi="Arial" w:cs="Arial"/>
                <w:sz w:val="16"/>
                <w:szCs w:val="16"/>
              </w:rPr>
            </w:pPr>
            <w:r w:rsidRPr="00DF53B4">
              <w:rPr>
                <w:rFonts w:ascii="Arial" w:hAnsi="Arial" w:cs="Arial"/>
                <w:sz w:val="16"/>
                <w:szCs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58FABD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3C142E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2FACC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03E52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7AA5B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343F31" w14:textId="77777777" w:rsidR="00880E51" w:rsidRPr="00DF53B4" w:rsidRDefault="00880E51" w:rsidP="00880E51">
            <w:pPr>
              <w:rPr>
                <w:rFonts w:ascii="Arial" w:hAnsi="Arial" w:cs="Arial"/>
                <w:sz w:val="16"/>
                <w:szCs w:val="16"/>
              </w:rPr>
            </w:pPr>
            <w:r w:rsidRPr="00DF53B4">
              <w:rPr>
                <w:rFonts w:ascii="Arial" w:hAnsi="Arial" w:cs="Arial"/>
                <w:sz w:val="16"/>
                <w:szCs w:val="16"/>
              </w:rPr>
              <w:t>R5-195845</w:t>
            </w:r>
          </w:p>
        </w:tc>
      </w:tr>
      <w:tr w:rsidR="00880E51" w:rsidRPr="00DF53B4" w14:paraId="579214F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BAF4C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14D457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C6FCC64" w14:textId="77777777" w:rsidR="00880E51" w:rsidRPr="00DF53B4" w:rsidRDefault="00880E51" w:rsidP="00880E51">
            <w:pPr>
              <w:rPr>
                <w:rFonts w:ascii="Arial" w:hAnsi="Arial" w:cs="Arial"/>
                <w:sz w:val="16"/>
                <w:szCs w:val="16"/>
              </w:rPr>
            </w:pPr>
            <w:r w:rsidRPr="00DF53B4">
              <w:rPr>
                <w:rFonts w:ascii="Arial" w:hAnsi="Arial" w:cs="Arial"/>
                <w:sz w:val="16"/>
                <w:szCs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800D51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FBEAF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5722E2B"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620E0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1C7D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B4E27" w14:textId="77777777" w:rsidR="00880E51" w:rsidRPr="00DF53B4" w:rsidRDefault="00880E51" w:rsidP="00880E51">
            <w:pPr>
              <w:rPr>
                <w:rFonts w:ascii="Arial" w:hAnsi="Arial" w:cs="Arial"/>
                <w:sz w:val="16"/>
                <w:szCs w:val="16"/>
              </w:rPr>
            </w:pPr>
            <w:r w:rsidRPr="00DF53B4">
              <w:rPr>
                <w:rFonts w:ascii="Arial" w:hAnsi="Arial" w:cs="Arial"/>
                <w:sz w:val="16"/>
                <w:szCs w:val="16"/>
              </w:rPr>
              <w:t>R5-195848</w:t>
            </w:r>
          </w:p>
        </w:tc>
      </w:tr>
      <w:tr w:rsidR="00880E51" w:rsidRPr="00DF53B4" w14:paraId="0D1A5FE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3B500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079DF8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E8126B9" w14:textId="77777777" w:rsidR="00880E51" w:rsidRPr="00DF53B4" w:rsidRDefault="00880E51" w:rsidP="00880E51">
            <w:pPr>
              <w:rPr>
                <w:rFonts w:ascii="Arial" w:hAnsi="Arial" w:cs="Arial"/>
                <w:sz w:val="16"/>
                <w:szCs w:val="16"/>
              </w:rPr>
            </w:pPr>
            <w:r w:rsidRPr="00DF53B4">
              <w:rPr>
                <w:rFonts w:ascii="Arial" w:hAnsi="Arial" w:cs="Arial"/>
                <w:sz w:val="16"/>
                <w:szCs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BB7313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E8ED8B"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BEDB50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79F7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DA013"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B2DECD" w14:textId="77777777" w:rsidR="00880E51" w:rsidRPr="00DF53B4" w:rsidRDefault="00880E51" w:rsidP="00880E51">
            <w:pPr>
              <w:rPr>
                <w:rFonts w:ascii="Arial" w:hAnsi="Arial" w:cs="Arial"/>
                <w:sz w:val="16"/>
                <w:szCs w:val="16"/>
              </w:rPr>
            </w:pPr>
            <w:r w:rsidRPr="00DF53B4">
              <w:rPr>
                <w:rFonts w:ascii="Arial" w:hAnsi="Arial" w:cs="Arial"/>
                <w:sz w:val="16"/>
                <w:szCs w:val="16"/>
              </w:rPr>
              <w:t>R5-195851</w:t>
            </w:r>
          </w:p>
        </w:tc>
      </w:tr>
      <w:tr w:rsidR="00880E51" w:rsidRPr="00DF53B4" w14:paraId="0096B66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DCE28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EB19D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94AAA1C" w14:textId="77777777" w:rsidR="00880E51" w:rsidRPr="00DF53B4" w:rsidRDefault="00880E51" w:rsidP="00880E51">
            <w:pPr>
              <w:rPr>
                <w:rFonts w:ascii="Arial" w:hAnsi="Arial" w:cs="Arial"/>
                <w:sz w:val="16"/>
                <w:szCs w:val="16"/>
              </w:rPr>
            </w:pPr>
            <w:r w:rsidRPr="00DF53B4">
              <w:rPr>
                <w:rFonts w:ascii="Arial" w:hAnsi="Arial" w:cs="Arial"/>
                <w:sz w:val="16"/>
                <w:szCs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06CFB1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FEA8CF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42F664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739D9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2787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850ED3" w14:textId="77777777" w:rsidR="00880E51" w:rsidRPr="00DF53B4" w:rsidRDefault="00880E51" w:rsidP="00880E51">
            <w:pPr>
              <w:rPr>
                <w:rFonts w:ascii="Arial" w:hAnsi="Arial" w:cs="Arial"/>
                <w:sz w:val="16"/>
                <w:szCs w:val="16"/>
              </w:rPr>
            </w:pPr>
            <w:r w:rsidRPr="00DF53B4">
              <w:rPr>
                <w:rFonts w:ascii="Arial" w:hAnsi="Arial" w:cs="Arial"/>
                <w:sz w:val="16"/>
                <w:szCs w:val="16"/>
              </w:rPr>
              <w:t>R5-195853</w:t>
            </w:r>
          </w:p>
        </w:tc>
      </w:tr>
      <w:tr w:rsidR="00880E51" w:rsidRPr="00DF53B4" w14:paraId="4DCE3690"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E1648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D9EB8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2D7BA3" w14:textId="77777777" w:rsidR="00880E51" w:rsidRPr="00DF53B4" w:rsidRDefault="00880E51" w:rsidP="00880E51">
            <w:pPr>
              <w:rPr>
                <w:rFonts w:ascii="Arial" w:hAnsi="Arial" w:cs="Arial"/>
                <w:sz w:val="16"/>
                <w:szCs w:val="16"/>
              </w:rPr>
            </w:pPr>
            <w:r w:rsidRPr="00DF53B4">
              <w:rPr>
                <w:rFonts w:ascii="Arial" w:hAnsi="Arial" w:cs="Arial"/>
                <w:sz w:val="16"/>
                <w:szCs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BECF96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29A2F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15CB0F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D12FF"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EADB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EBCAC2" w14:textId="77777777" w:rsidR="00880E51" w:rsidRPr="00DF53B4" w:rsidRDefault="00880E51" w:rsidP="00880E51">
            <w:pPr>
              <w:rPr>
                <w:rFonts w:ascii="Arial" w:hAnsi="Arial" w:cs="Arial"/>
                <w:sz w:val="16"/>
                <w:szCs w:val="16"/>
              </w:rPr>
            </w:pPr>
            <w:r w:rsidRPr="00DF53B4">
              <w:rPr>
                <w:rFonts w:ascii="Arial" w:hAnsi="Arial" w:cs="Arial"/>
                <w:sz w:val="16"/>
                <w:szCs w:val="16"/>
              </w:rPr>
              <w:t>R5-195855</w:t>
            </w:r>
          </w:p>
        </w:tc>
      </w:tr>
      <w:tr w:rsidR="00880E51" w:rsidRPr="00DF53B4" w14:paraId="799816B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10141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DFCF2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F1A3347" w14:textId="77777777" w:rsidR="00880E51" w:rsidRPr="00DF53B4" w:rsidRDefault="00880E51" w:rsidP="00880E51">
            <w:pPr>
              <w:rPr>
                <w:rFonts w:ascii="Arial" w:hAnsi="Arial" w:cs="Arial"/>
                <w:sz w:val="16"/>
                <w:szCs w:val="16"/>
              </w:rPr>
            </w:pPr>
            <w:r w:rsidRPr="00DF53B4">
              <w:rPr>
                <w:rFonts w:ascii="Arial" w:hAnsi="Arial" w:cs="Arial"/>
                <w:sz w:val="16"/>
                <w:szCs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B2E022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15B0C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2C23A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18C1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4781C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4A9737" w14:textId="77777777" w:rsidR="00880E51" w:rsidRPr="00DF53B4" w:rsidRDefault="00880E51" w:rsidP="00880E51">
            <w:pPr>
              <w:rPr>
                <w:rFonts w:ascii="Arial" w:hAnsi="Arial" w:cs="Arial"/>
                <w:sz w:val="16"/>
                <w:szCs w:val="16"/>
              </w:rPr>
            </w:pPr>
            <w:r w:rsidRPr="00DF53B4">
              <w:rPr>
                <w:rFonts w:ascii="Arial" w:hAnsi="Arial" w:cs="Arial"/>
                <w:sz w:val="16"/>
                <w:szCs w:val="16"/>
              </w:rPr>
              <w:t>R5-195856</w:t>
            </w:r>
          </w:p>
        </w:tc>
      </w:tr>
      <w:tr w:rsidR="00880E51" w:rsidRPr="00DF53B4" w14:paraId="3396889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AAC1603"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D55F76"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2BBFAB3" w14:textId="77777777" w:rsidR="00880E51" w:rsidRPr="00DF53B4" w:rsidRDefault="00880E51" w:rsidP="00880E51">
            <w:pPr>
              <w:rPr>
                <w:rFonts w:ascii="Arial" w:hAnsi="Arial" w:cs="Arial"/>
                <w:sz w:val="16"/>
                <w:szCs w:val="16"/>
              </w:rPr>
            </w:pPr>
            <w:r w:rsidRPr="00DF53B4">
              <w:rPr>
                <w:rFonts w:ascii="Arial" w:hAnsi="Arial" w:cs="Arial"/>
                <w:sz w:val="16"/>
                <w:szCs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08D6DC8"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CB979C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82C01B"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0B7B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463D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55D9EE" w14:textId="77777777" w:rsidR="00880E51" w:rsidRPr="00DF53B4" w:rsidRDefault="00880E51" w:rsidP="00880E51">
            <w:pPr>
              <w:rPr>
                <w:rFonts w:ascii="Arial" w:hAnsi="Arial" w:cs="Arial"/>
                <w:sz w:val="16"/>
                <w:szCs w:val="16"/>
              </w:rPr>
            </w:pPr>
            <w:r w:rsidRPr="00DF53B4">
              <w:rPr>
                <w:rFonts w:ascii="Arial" w:hAnsi="Arial" w:cs="Arial"/>
                <w:sz w:val="16"/>
                <w:szCs w:val="16"/>
              </w:rPr>
              <w:t>R5-195857</w:t>
            </w:r>
          </w:p>
        </w:tc>
      </w:tr>
      <w:tr w:rsidR="00880E51" w:rsidRPr="00DF53B4" w14:paraId="26F7247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027F3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7D6441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FEA5D6" w14:textId="77777777" w:rsidR="00880E51" w:rsidRPr="00DF53B4" w:rsidRDefault="00880E51" w:rsidP="00880E51">
            <w:pPr>
              <w:rPr>
                <w:rFonts w:ascii="Arial" w:hAnsi="Arial" w:cs="Arial"/>
                <w:sz w:val="16"/>
                <w:szCs w:val="16"/>
              </w:rPr>
            </w:pPr>
            <w:r w:rsidRPr="00DF53B4">
              <w:rPr>
                <w:rFonts w:ascii="Arial" w:hAnsi="Arial" w:cs="Arial"/>
                <w:sz w:val="16"/>
                <w:szCs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12CABC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C7C5F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038F0C"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376C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1A68E"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9FA12E" w14:textId="77777777" w:rsidR="00880E51" w:rsidRPr="00DF53B4" w:rsidRDefault="00880E51" w:rsidP="00880E51">
            <w:pPr>
              <w:rPr>
                <w:rFonts w:ascii="Arial" w:hAnsi="Arial" w:cs="Arial"/>
                <w:sz w:val="16"/>
                <w:szCs w:val="16"/>
              </w:rPr>
            </w:pPr>
            <w:r w:rsidRPr="00DF53B4">
              <w:rPr>
                <w:rFonts w:ascii="Arial" w:hAnsi="Arial" w:cs="Arial"/>
                <w:sz w:val="16"/>
                <w:szCs w:val="16"/>
              </w:rPr>
              <w:t>R5-195858</w:t>
            </w:r>
          </w:p>
        </w:tc>
      </w:tr>
      <w:tr w:rsidR="00880E51" w:rsidRPr="00DF53B4" w14:paraId="147FA110"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3F09B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7650141"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EE0EF9" w14:textId="77777777" w:rsidR="00880E51" w:rsidRPr="00DF53B4" w:rsidRDefault="00880E51" w:rsidP="00880E51">
            <w:pPr>
              <w:rPr>
                <w:rFonts w:ascii="Arial" w:hAnsi="Arial" w:cs="Arial"/>
                <w:sz w:val="16"/>
                <w:szCs w:val="16"/>
              </w:rPr>
            </w:pPr>
            <w:r w:rsidRPr="00DF53B4">
              <w:rPr>
                <w:rFonts w:ascii="Arial" w:hAnsi="Arial" w:cs="Arial"/>
                <w:sz w:val="16"/>
                <w:szCs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FC16A1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A106D32"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39D36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0181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A20D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AB0F88" w14:textId="77777777" w:rsidR="00880E51" w:rsidRPr="00DF53B4" w:rsidRDefault="00880E51" w:rsidP="00880E51">
            <w:pPr>
              <w:rPr>
                <w:rFonts w:ascii="Arial" w:hAnsi="Arial" w:cs="Arial"/>
                <w:sz w:val="16"/>
                <w:szCs w:val="16"/>
              </w:rPr>
            </w:pPr>
            <w:r w:rsidRPr="00DF53B4">
              <w:rPr>
                <w:rFonts w:ascii="Arial" w:hAnsi="Arial" w:cs="Arial"/>
                <w:sz w:val="16"/>
                <w:szCs w:val="16"/>
              </w:rPr>
              <w:t>R5-195859</w:t>
            </w:r>
          </w:p>
        </w:tc>
      </w:tr>
      <w:tr w:rsidR="00880E51" w:rsidRPr="00DF53B4" w14:paraId="5432E2E3"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528F5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511296"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42B738" w14:textId="77777777" w:rsidR="00880E51" w:rsidRPr="00DF53B4" w:rsidRDefault="00880E51" w:rsidP="00880E51">
            <w:pPr>
              <w:rPr>
                <w:rFonts w:ascii="Arial" w:hAnsi="Arial" w:cs="Arial"/>
                <w:sz w:val="16"/>
                <w:szCs w:val="16"/>
              </w:rPr>
            </w:pPr>
            <w:r w:rsidRPr="00DF53B4">
              <w:rPr>
                <w:rFonts w:ascii="Arial" w:hAnsi="Arial" w:cs="Arial"/>
                <w:sz w:val="16"/>
                <w:szCs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C7BB80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50F3B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9A1717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8BBE5A"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2326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254E20" w14:textId="77777777" w:rsidR="00880E51" w:rsidRPr="00DF53B4" w:rsidRDefault="00880E51" w:rsidP="00880E51">
            <w:pPr>
              <w:rPr>
                <w:rFonts w:ascii="Arial" w:hAnsi="Arial" w:cs="Arial"/>
                <w:sz w:val="16"/>
                <w:szCs w:val="16"/>
              </w:rPr>
            </w:pPr>
            <w:r w:rsidRPr="00DF53B4">
              <w:rPr>
                <w:rFonts w:ascii="Arial" w:hAnsi="Arial" w:cs="Arial"/>
                <w:sz w:val="16"/>
                <w:szCs w:val="16"/>
              </w:rPr>
              <w:t>R5-195860</w:t>
            </w:r>
          </w:p>
        </w:tc>
      </w:tr>
      <w:tr w:rsidR="00880E51" w:rsidRPr="00DF53B4" w14:paraId="38829C8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F37005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142C2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EF5A6A" w14:textId="77777777" w:rsidR="00880E51" w:rsidRPr="00DF53B4" w:rsidRDefault="00880E51" w:rsidP="00880E51">
            <w:pPr>
              <w:rPr>
                <w:rFonts w:ascii="Arial" w:hAnsi="Arial" w:cs="Arial"/>
                <w:sz w:val="16"/>
                <w:szCs w:val="16"/>
              </w:rPr>
            </w:pPr>
            <w:r w:rsidRPr="00DF53B4">
              <w:rPr>
                <w:rFonts w:ascii="Arial" w:hAnsi="Arial" w:cs="Arial"/>
                <w:sz w:val="16"/>
                <w:szCs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56C8AD2"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166CF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5DF41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69624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C34C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B1A138" w14:textId="77777777" w:rsidR="00880E51" w:rsidRPr="00DF53B4" w:rsidRDefault="00880E51" w:rsidP="00880E51">
            <w:pPr>
              <w:rPr>
                <w:rFonts w:ascii="Arial" w:hAnsi="Arial" w:cs="Arial"/>
                <w:sz w:val="16"/>
                <w:szCs w:val="16"/>
              </w:rPr>
            </w:pPr>
            <w:r w:rsidRPr="00DF53B4">
              <w:rPr>
                <w:rFonts w:ascii="Arial" w:hAnsi="Arial" w:cs="Arial"/>
                <w:sz w:val="16"/>
                <w:szCs w:val="16"/>
              </w:rPr>
              <w:t>R5-195861</w:t>
            </w:r>
          </w:p>
        </w:tc>
      </w:tr>
      <w:tr w:rsidR="00880E51" w:rsidRPr="00DF53B4" w14:paraId="2C14E47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BC20A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3D0A7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C87896" w14:textId="77777777" w:rsidR="00880E51" w:rsidRPr="00DF53B4" w:rsidRDefault="00880E51" w:rsidP="00880E51">
            <w:pPr>
              <w:rPr>
                <w:rFonts w:ascii="Arial" w:hAnsi="Arial" w:cs="Arial"/>
                <w:sz w:val="16"/>
                <w:szCs w:val="16"/>
              </w:rPr>
            </w:pPr>
            <w:r w:rsidRPr="00DF53B4">
              <w:rPr>
                <w:rFonts w:ascii="Arial" w:hAnsi="Arial" w:cs="Arial"/>
                <w:sz w:val="16"/>
                <w:szCs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C6F327"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6ADEC9"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F180A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1C3B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1E01C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35D40F" w14:textId="77777777" w:rsidR="00880E51" w:rsidRPr="00DF53B4" w:rsidRDefault="00880E51" w:rsidP="00880E51">
            <w:pPr>
              <w:rPr>
                <w:rFonts w:ascii="Arial" w:hAnsi="Arial" w:cs="Arial"/>
                <w:sz w:val="16"/>
                <w:szCs w:val="16"/>
              </w:rPr>
            </w:pPr>
            <w:r w:rsidRPr="00DF53B4">
              <w:rPr>
                <w:rFonts w:ascii="Arial" w:hAnsi="Arial" w:cs="Arial"/>
                <w:sz w:val="16"/>
                <w:szCs w:val="16"/>
              </w:rPr>
              <w:t>R5-195862</w:t>
            </w:r>
          </w:p>
        </w:tc>
      </w:tr>
      <w:tr w:rsidR="00880E51" w:rsidRPr="00DF53B4" w14:paraId="7CF8AAE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88E939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C0B33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BA90B85" w14:textId="77777777" w:rsidR="00880E51" w:rsidRPr="00DF53B4" w:rsidRDefault="00880E51" w:rsidP="00880E51">
            <w:pPr>
              <w:rPr>
                <w:rFonts w:ascii="Arial" w:hAnsi="Arial" w:cs="Arial"/>
                <w:sz w:val="16"/>
                <w:szCs w:val="16"/>
              </w:rPr>
            </w:pPr>
            <w:r w:rsidRPr="00DF53B4">
              <w:rPr>
                <w:rFonts w:ascii="Arial" w:hAnsi="Arial" w:cs="Arial"/>
                <w:sz w:val="16"/>
                <w:szCs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F2BB76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28765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51963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D94E1"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4532B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B83C92" w14:textId="77777777" w:rsidR="00880E51" w:rsidRPr="00DF53B4" w:rsidRDefault="00880E51" w:rsidP="00880E51">
            <w:pPr>
              <w:rPr>
                <w:rFonts w:ascii="Arial" w:hAnsi="Arial" w:cs="Arial"/>
                <w:sz w:val="16"/>
                <w:szCs w:val="16"/>
              </w:rPr>
            </w:pPr>
            <w:r w:rsidRPr="00DF53B4">
              <w:rPr>
                <w:rFonts w:ascii="Arial" w:hAnsi="Arial" w:cs="Arial"/>
                <w:sz w:val="16"/>
                <w:szCs w:val="16"/>
              </w:rPr>
              <w:t>R5-195863</w:t>
            </w:r>
          </w:p>
        </w:tc>
      </w:tr>
      <w:tr w:rsidR="00880E51" w:rsidRPr="00DF53B4" w14:paraId="249C0BF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C1D93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9B6860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403765" w14:textId="77777777" w:rsidR="00880E51" w:rsidRPr="00DF53B4" w:rsidRDefault="00880E51" w:rsidP="00880E51">
            <w:pPr>
              <w:rPr>
                <w:rFonts w:ascii="Arial" w:hAnsi="Arial" w:cs="Arial"/>
                <w:sz w:val="16"/>
                <w:szCs w:val="16"/>
              </w:rPr>
            </w:pPr>
            <w:r w:rsidRPr="00DF53B4">
              <w:rPr>
                <w:rFonts w:ascii="Arial" w:hAnsi="Arial" w:cs="Arial"/>
                <w:sz w:val="16"/>
                <w:szCs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C9A05C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DC158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31E5E1"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CD7D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1D4C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4CEFE5" w14:textId="77777777" w:rsidR="00880E51" w:rsidRPr="00DF53B4" w:rsidRDefault="00880E51" w:rsidP="00880E51">
            <w:pPr>
              <w:rPr>
                <w:rFonts w:ascii="Arial" w:hAnsi="Arial" w:cs="Arial"/>
                <w:sz w:val="16"/>
                <w:szCs w:val="16"/>
              </w:rPr>
            </w:pPr>
            <w:r w:rsidRPr="00DF53B4">
              <w:rPr>
                <w:rFonts w:ascii="Arial" w:hAnsi="Arial" w:cs="Arial"/>
                <w:sz w:val="16"/>
                <w:szCs w:val="16"/>
              </w:rPr>
              <w:t>R5-195864</w:t>
            </w:r>
          </w:p>
        </w:tc>
      </w:tr>
      <w:tr w:rsidR="00880E51" w:rsidRPr="00DF53B4" w14:paraId="7ACEBF4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183F28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FBD8D2"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B9B779" w14:textId="77777777" w:rsidR="00880E51" w:rsidRPr="00DF53B4" w:rsidRDefault="00880E51" w:rsidP="00880E51">
            <w:pPr>
              <w:rPr>
                <w:rFonts w:ascii="Arial" w:hAnsi="Arial" w:cs="Arial"/>
                <w:sz w:val="16"/>
                <w:szCs w:val="16"/>
              </w:rPr>
            </w:pPr>
            <w:r w:rsidRPr="00DF53B4">
              <w:rPr>
                <w:rFonts w:ascii="Arial" w:hAnsi="Arial" w:cs="Arial"/>
                <w:sz w:val="16"/>
                <w:szCs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CC065D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109F0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B0F3C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41FC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33DD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28AF01" w14:textId="77777777" w:rsidR="00880E51" w:rsidRPr="00DF53B4" w:rsidRDefault="00880E51" w:rsidP="00880E51">
            <w:pPr>
              <w:rPr>
                <w:rFonts w:ascii="Arial" w:hAnsi="Arial" w:cs="Arial"/>
                <w:sz w:val="16"/>
                <w:szCs w:val="16"/>
              </w:rPr>
            </w:pPr>
            <w:r w:rsidRPr="00DF53B4">
              <w:rPr>
                <w:rFonts w:ascii="Arial" w:hAnsi="Arial" w:cs="Arial"/>
                <w:sz w:val="16"/>
                <w:szCs w:val="16"/>
              </w:rPr>
              <w:t>R5-195866</w:t>
            </w:r>
          </w:p>
        </w:tc>
      </w:tr>
      <w:tr w:rsidR="00880E51" w:rsidRPr="00DF53B4" w14:paraId="06ADFCD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8C379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3D9C5B"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A43C9A" w14:textId="77777777" w:rsidR="00880E51" w:rsidRPr="00DF53B4" w:rsidRDefault="00880E51" w:rsidP="00880E51">
            <w:pPr>
              <w:rPr>
                <w:rFonts w:ascii="Arial" w:hAnsi="Arial" w:cs="Arial"/>
                <w:sz w:val="16"/>
                <w:szCs w:val="16"/>
              </w:rPr>
            </w:pPr>
            <w:r w:rsidRPr="00DF53B4">
              <w:rPr>
                <w:rFonts w:ascii="Arial" w:hAnsi="Arial" w:cs="Arial"/>
                <w:sz w:val="16"/>
                <w:szCs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BB5CF38"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8DB40B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4E1D6B"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B7E8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C1767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EB0F12" w14:textId="77777777" w:rsidR="00880E51" w:rsidRPr="00DF53B4" w:rsidRDefault="00880E51" w:rsidP="00880E51">
            <w:pPr>
              <w:rPr>
                <w:rFonts w:ascii="Arial" w:hAnsi="Arial" w:cs="Arial"/>
                <w:sz w:val="16"/>
                <w:szCs w:val="16"/>
              </w:rPr>
            </w:pPr>
            <w:r w:rsidRPr="00DF53B4">
              <w:rPr>
                <w:rFonts w:ascii="Arial" w:hAnsi="Arial" w:cs="Arial"/>
                <w:sz w:val="16"/>
                <w:szCs w:val="16"/>
              </w:rPr>
              <w:t>R5-195867</w:t>
            </w:r>
          </w:p>
        </w:tc>
      </w:tr>
      <w:tr w:rsidR="00880E51" w:rsidRPr="00DF53B4" w14:paraId="4F968D5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C9424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019CC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FE75999" w14:textId="77777777" w:rsidR="00880E51" w:rsidRPr="00DF53B4" w:rsidRDefault="00880E51" w:rsidP="00880E51">
            <w:pPr>
              <w:rPr>
                <w:rFonts w:ascii="Arial" w:hAnsi="Arial" w:cs="Arial"/>
                <w:sz w:val="16"/>
                <w:szCs w:val="16"/>
              </w:rPr>
            </w:pPr>
            <w:r w:rsidRPr="00DF53B4">
              <w:rPr>
                <w:rFonts w:ascii="Arial" w:hAnsi="Arial" w:cs="Arial"/>
                <w:sz w:val="16"/>
                <w:szCs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9653957"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55BB0F"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F6235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681D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1038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104E3F" w14:textId="77777777" w:rsidR="00880E51" w:rsidRPr="00DF53B4" w:rsidRDefault="00880E51" w:rsidP="00880E51">
            <w:pPr>
              <w:rPr>
                <w:rFonts w:ascii="Arial" w:hAnsi="Arial" w:cs="Arial"/>
                <w:sz w:val="16"/>
                <w:szCs w:val="16"/>
              </w:rPr>
            </w:pPr>
            <w:r w:rsidRPr="00DF53B4">
              <w:rPr>
                <w:rFonts w:ascii="Arial" w:hAnsi="Arial" w:cs="Arial"/>
                <w:sz w:val="16"/>
                <w:szCs w:val="16"/>
              </w:rPr>
              <w:t>R5-195868</w:t>
            </w:r>
          </w:p>
        </w:tc>
      </w:tr>
      <w:tr w:rsidR="00880E51" w:rsidRPr="00DF53B4" w14:paraId="528137B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B852B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4AEF3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CC88AB7" w14:textId="77777777" w:rsidR="00880E51" w:rsidRPr="00DF53B4" w:rsidRDefault="00880E51" w:rsidP="00880E51">
            <w:pPr>
              <w:rPr>
                <w:rFonts w:ascii="Arial" w:hAnsi="Arial" w:cs="Arial"/>
                <w:sz w:val="16"/>
                <w:szCs w:val="16"/>
              </w:rPr>
            </w:pPr>
            <w:r w:rsidRPr="00DF53B4">
              <w:rPr>
                <w:rFonts w:ascii="Arial" w:hAnsi="Arial" w:cs="Arial"/>
                <w:sz w:val="16"/>
                <w:szCs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47E77F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2CDBF82"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38CA9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035E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0CA3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BA7E05" w14:textId="77777777" w:rsidR="00880E51" w:rsidRPr="00DF53B4" w:rsidRDefault="00880E51" w:rsidP="00880E51">
            <w:pPr>
              <w:rPr>
                <w:rFonts w:ascii="Arial" w:hAnsi="Arial" w:cs="Arial"/>
                <w:sz w:val="16"/>
                <w:szCs w:val="16"/>
              </w:rPr>
            </w:pPr>
            <w:r w:rsidRPr="00DF53B4">
              <w:rPr>
                <w:rFonts w:ascii="Arial" w:hAnsi="Arial" w:cs="Arial"/>
                <w:sz w:val="16"/>
                <w:szCs w:val="16"/>
              </w:rPr>
              <w:t>R5-195869</w:t>
            </w:r>
          </w:p>
        </w:tc>
      </w:tr>
      <w:tr w:rsidR="00880E51" w:rsidRPr="00DF53B4" w14:paraId="475D6E3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4366A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EC5380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045DCE" w14:textId="77777777" w:rsidR="00880E51" w:rsidRPr="00DF53B4" w:rsidRDefault="00880E51" w:rsidP="00880E51">
            <w:pPr>
              <w:rPr>
                <w:rFonts w:ascii="Arial" w:hAnsi="Arial" w:cs="Arial"/>
                <w:sz w:val="16"/>
                <w:szCs w:val="16"/>
              </w:rPr>
            </w:pPr>
            <w:r w:rsidRPr="00DF53B4">
              <w:rPr>
                <w:rFonts w:ascii="Arial" w:hAnsi="Arial" w:cs="Arial"/>
                <w:sz w:val="16"/>
                <w:szCs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58F972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0A79667"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A.5.1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41CD5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ED62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1B3AD6"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AD1076" w14:textId="77777777" w:rsidR="00880E51" w:rsidRPr="00DF53B4" w:rsidRDefault="00880E51" w:rsidP="00880E51">
            <w:pPr>
              <w:rPr>
                <w:rFonts w:ascii="Arial" w:hAnsi="Arial" w:cs="Arial"/>
                <w:sz w:val="16"/>
                <w:szCs w:val="16"/>
              </w:rPr>
            </w:pPr>
            <w:r w:rsidRPr="00DF53B4">
              <w:rPr>
                <w:rFonts w:ascii="Arial" w:hAnsi="Arial" w:cs="Arial"/>
                <w:sz w:val="16"/>
                <w:szCs w:val="16"/>
              </w:rPr>
              <w:t>R5-195870</w:t>
            </w:r>
          </w:p>
        </w:tc>
      </w:tr>
      <w:tr w:rsidR="00880E51" w:rsidRPr="00DF53B4" w14:paraId="4EF5CAA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59E44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1988A9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40A4954" w14:textId="77777777" w:rsidR="00880E51" w:rsidRPr="00DF53B4" w:rsidRDefault="00880E51" w:rsidP="00880E51">
            <w:pPr>
              <w:rPr>
                <w:rFonts w:ascii="Arial" w:hAnsi="Arial" w:cs="Arial"/>
                <w:sz w:val="16"/>
                <w:szCs w:val="16"/>
              </w:rPr>
            </w:pPr>
            <w:r w:rsidRPr="00DF53B4">
              <w:rPr>
                <w:rFonts w:ascii="Arial" w:hAnsi="Arial" w:cs="Arial"/>
                <w:sz w:val="16"/>
                <w:szCs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9AC005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9702D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A55EDF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7FFF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386A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1083C" w14:textId="77777777" w:rsidR="00880E51" w:rsidRPr="00DF53B4" w:rsidRDefault="00880E51" w:rsidP="00880E51">
            <w:pPr>
              <w:rPr>
                <w:rFonts w:ascii="Arial" w:hAnsi="Arial" w:cs="Arial"/>
                <w:sz w:val="16"/>
                <w:szCs w:val="16"/>
              </w:rPr>
            </w:pPr>
            <w:r w:rsidRPr="00DF53B4">
              <w:rPr>
                <w:rFonts w:ascii="Arial" w:hAnsi="Arial" w:cs="Arial"/>
                <w:sz w:val="16"/>
                <w:szCs w:val="16"/>
              </w:rPr>
              <w:t>R5-195871</w:t>
            </w:r>
          </w:p>
        </w:tc>
      </w:tr>
      <w:tr w:rsidR="00880E51" w:rsidRPr="00DF53B4" w14:paraId="549AB99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6C2EE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4F28C8"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DC5F97" w14:textId="77777777" w:rsidR="00880E51" w:rsidRPr="00DF53B4" w:rsidRDefault="00880E51" w:rsidP="00880E51">
            <w:pPr>
              <w:rPr>
                <w:rFonts w:ascii="Arial" w:hAnsi="Arial" w:cs="Arial"/>
                <w:sz w:val="16"/>
                <w:szCs w:val="16"/>
              </w:rPr>
            </w:pPr>
            <w:r w:rsidRPr="00DF53B4">
              <w:rPr>
                <w:rFonts w:ascii="Arial" w:hAnsi="Arial" w:cs="Arial"/>
                <w:sz w:val="16"/>
                <w:szCs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34C030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1C7E28"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2085D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C7E7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CC63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D1926" w14:textId="77777777" w:rsidR="00880E51" w:rsidRPr="00DF53B4" w:rsidRDefault="00880E51" w:rsidP="00880E51">
            <w:pPr>
              <w:rPr>
                <w:rFonts w:ascii="Arial" w:hAnsi="Arial" w:cs="Arial"/>
                <w:sz w:val="16"/>
                <w:szCs w:val="16"/>
              </w:rPr>
            </w:pPr>
            <w:r w:rsidRPr="00DF53B4">
              <w:rPr>
                <w:rFonts w:ascii="Arial" w:hAnsi="Arial" w:cs="Arial"/>
                <w:sz w:val="16"/>
                <w:szCs w:val="16"/>
              </w:rPr>
              <w:t>R5-195872</w:t>
            </w:r>
          </w:p>
        </w:tc>
      </w:tr>
      <w:tr w:rsidR="00880E51" w:rsidRPr="00DF53B4" w14:paraId="439D42D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CEE08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1893D0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F69A58" w14:textId="77777777" w:rsidR="00880E51" w:rsidRPr="00DF53B4" w:rsidRDefault="00880E51" w:rsidP="00880E51">
            <w:pPr>
              <w:rPr>
                <w:rFonts w:ascii="Arial" w:hAnsi="Arial" w:cs="Arial"/>
                <w:sz w:val="16"/>
                <w:szCs w:val="16"/>
              </w:rPr>
            </w:pPr>
            <w:r w:rsidRPr="00DF53B4">
              <w:rPr>
                <w:rFonts w:ascii="Arial" w:hAnsi="Arial" w:cs="Arial"/>
                <w:sz w:val="16"/>
                <w:szCs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78BFE5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A9C17A"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A.6.1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7025B0"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62858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A9D1BE"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E036A5" w14:textId="77777777" w:rsidR="00880E51" w:rsidRPr="00DF53B4" w:rsidRDefault="00880E51" w:rsidP="00880E51">
            <w:pPr>
              <w:rPr>
                <w:rFonts w:ascii="Arial" w:hAnsi="Arial" w:cs="Arial"/>
                <w:sz w:val="16"/>
                <w:szCs w:val="16"/>
              </w:rPr>
            </w:pPr>
            <w:r w:rsidRPr="00DF53B4">
              <w:rPr>
                <w:rFonts w:ascii="Arial" w:hAnsi="Arial" w:cs="Arial"/>
                <w:sz w:val="16"/>
                <w:szCs w:val="16"/>
              </w:rPr>
              <w:t>R5-195873</w:t>
            </w:r>
          </w:p>
        </w:tc>
      </w:tr>
      <w:tr w:rsidR="00880E51" w:rsidRPr="00DF53B4" w14:paraId="172C3F1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1AF9D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CEF99F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F2E2BD" w14:textId="77777777" w:rsidR="00880E51" w:rsidRPr="00DF53B4" w:rsidRDefault="00880E51" w:rsidP="00880E51">
            <w:pPr>
              <w:rPr>
                <w:rFonts w:ascii="Arial" w:hAnsi="Arial" w:cs="Arial"/>
                <w:sz w:val="16"/>
                <w:szCs w:val="16"/>
              </w:rPr>
            </w:pPr>
            <w:r w:rsidRPr="00DF53B4">
              <w:rPr>
                <w:rFonts w:ascii="Arial" w:hAnsi="Arial" w:cs="Arial"/>
                <w:sz w:val="16"/>
                <w:szCs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6F1521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2E7FA2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A.6.2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73846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C2B8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EDA6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D344D" w14:textId="77777777" w:rsidR="00880E51" w:rsidRPr="00DF53B4" w:rsidRDefault="00880E51" w:rsidP="00880E51">
            <w:pPr>
              <w:rPr>
                <w:rFonts w:ascii="Arial" w:hAnsi="Arial" w:cs="Arial"/>
                <w:sz w:val="16"/>
                <w:szCs w:val="16"/>
              </w:rPr>
            </w:pPr>
            <w:r w:rsidRPr="00DF53B4">
              <w:rPr>
                <w:rFonts w:ascii="Arial" w:hAnsi="Arial" w:cs="Arial"/>
                <w:sz w:val="16"/>
                <w:szCs w:val="16"/>
              </w:rPr>
              <w:t>R5-195874</w:t>
            </w:r>
          </w:p>
        </w:tc>
      </w:tr>
      <w:tr w:rsidR="00880E51" w:rsidRPr="00DF53B4" w14:paraId="7632DA9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7E573D"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E583D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00CB24" w14:textId="77777777" w:rsidR="00880E51" w:rsidRPr="00DF53B4" w:rsidRDefault="00880E51" w:rsidP="00880E51">
            <w:pPr>
              <w:rPr>
                <w:rFonts w:ascii="Arial" w:hAnsi="Arial" w:cs="Arial"/>
                <w:sz w:val="16"/>
                <w:szCs w:val="16"/>
              </w:rPr>
            </w:pPr>
            <w:r w:rsidRPr="00DF53B4">
              <w:rPr>
                <w:rFonts w:ascii="Arial" w:hAnsi="Arial" w:cs="Arial"/>
                <w:sz w:val="16"/>
                <w:szCs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D7E08B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720DF6C"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A.6.3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27F9A4"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0E66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34DA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B83E17" w14:textId="77777777" w:rsidR="00880E51" w:rsidRPr="00DF53B4" w:rsidRDefault="00880E51" w:rsidP="00880E51">
            <w:pPr>
              <w:rPr>
                <w:rFonts w:ascii="Arial" w:hAnsi="Arial" w:cs="Arial"/>
                <w:sz w:val="16"/>
                <w:szCs w:val="16"/>
              </w:rPr>
            </w:pPr>
            <w:r w:rsidRPr="00DF53B4">
              <w:rPr>
                <w:rFonts w:ascii="Arial" w:hAnsi="Arial" w:cs="Arial"/>
                <w:sz w:val="16"/>
                <w:szCs w:val="16"/>
              </w:rPr>
              <w:t>R5-195875</w:t>
            </w:r>
          </w:p>
        </w:tc>
      </w:tr>
      <w:tr w:rsidR="00880E51" w:rsidRPr="00DF53B4" w14:paraId="546E876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F88B5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506D40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2013D07" w14:textId="77777777" w:rsidR="00880E51" w:rsidRPr="00DF53B4" w:rsidRDefault="00880E51" w:rsidP="00880E51">
            <w:pPr>
              <w:rPr>
                <w:rFonts w:ascii="Arial" w:hAnsi="Arial" w:cs="Arial"/>
                <w:sz w:val="16"/>
                <w:szCs w:val="16"/>
              </w:rPr>
            </w:pPr>
            <w:r w:rsidRPr="00DF53B4">
              <w:rPr>
                <w:rFonts w:ascii="Arial" w:hAnsi="Arial" w:cs="Arial"/>
                <w:sz w:val="16"/>
                <w:szCs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48F14A0"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0172B38"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E1EF2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106B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B2FA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B135ED" w14:textId="77777777" w:rsidR="00880E51" w:rsidRPr="00DF53B4" w:rsidRDefault="00880E51" w:rsidP="00880E51">
            <w:pPr>
              <w:rPr>
                <w:rFonts w:ascii="Arial" w:hAnsi="Arial" w:cs="Arial"/>
                <w:sz w:val="16"/>
                <w:szCs w:val="16"/>
              </w:rPr>
            </w:pPr>
            <w:r w:rsidRPr="00DF53B4">
              <w:rPr>
                <w:rFonts w:ascii="Arial" w:hAnsi="Arial" w:cs="Arial"/>
                <w:sz w:val="16"/>
                <w:szCs w:val="16"/>
              </w:rPr>
              <w:t>R5-195876</w:t>
            </w:r>
          </w:p>
        </w:tc>
      </w:tr>
      <w:tr w:rsidR="00880E51" w:rsidRPr="00DF53B4" w14:paraId="5BB16F8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F4D977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B8A5A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B7769F" w14:textId="77777777" w:rsidR="00880E51" w:rsidRPr="00DF53B4" w:rsidRDefault="00880E51" w:rsidP="00880E51">
            <w:pPr>
              <w:rPr>
                <w:rFonts w:ascii="Arial" w:hAnsi="Arial" w:cs="Arial"/>
                <w:sz w:val="16"/>
                <w:szCs w:val="16"/>
              </w:rPr>
            </w:pPr>
            <w:r w:rsidRPr="00DF53B4">
              <w:rPr>
                <w:rFonts w:ascii="Arial" w:hAnsi="Arial" w:cs="Arial"/>
                <w:sz w:val="16"/>
                <w:szCs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54E76C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2F4891"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FDD2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52D50"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383CB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7E0C7B" w14:textId="77777777" w:rsidR="00880E51" w:rsidRPr="00DF53B4" w:rsidRDefault="00880E51" w:rsidP="00880E51">
            <w:pPr>
              <w:rPr>
                <w:rFonts w:ascii="Arial" w:hAnsi="Arial" w:cs="Arial"/>
                <w:sz w:val="16"/>
                <w:szCs w:val="16"/>
              </w:rPr>
            </w:pPr>
            <w:r w:rsidRPr="00DF53B4">
              <w:rPr>
                <w:rFonts w:ascii="Arial" w:hAnsi="Arial" w:cs="Arial"/>
                <w:sz w:val="16"/>
                <w:szCs w:val="16"/>
              </w:rPr>
              <w:t>R5-195877</w:t>
            </w:r>
          </w:p>
        </w:tc>
      </w:tr>
      <w:tr w:rsidR="00880E51" w:rsidRPr="00DF53B4" w14:paraId="5DF17F8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1135C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C4942D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966F13" w14:textId="77777777" w:rsidR="00880E51" w:rsidRPr="00DF53B4" w:rsidRDefault="00880E51" w:rsidP="00880E51">
            <w:pPr>
              <w:rPr>
                <w:rFonts w:ascii="Arial" w:hAnsi="Arial" w:cs="Arial"/>
                <w:sz w:val="16"/>
                <w:szCs w:val="16"/>
              </w:rPr>
            </w:pPr>
            <w:r w:rsidRPr="00DF53B4">
              <w:rPr>
                <w:rFonts w:ascii="Arial" w:hAnsi="Arial" w:cs="Arial"/>
                <w:sz w:val="16"/>
                <w:szCs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330097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E8D53B"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49039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1B727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02814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25DF3A" w14:textId="77777777" w:rsidR="00880E51" w:rsidRPr="00DF53B4" w:rsidRDefault="00880E51" w:rsidP="00880E51">
            <w:pPr>
              <w:rPr>
                <w:rFonts w:ascii="Arial" w:hAnsi="Arial" w:cs="Arial"/>
                <w:sz w:val="16"/>
                <w:szCs w:val="16"/>
              </w:rPr>
            </w:pPr>
            <w:r w:rsidRPr="00DF53B4">
              <w:rPr>
                <w:rFonts w:ascii="Arial" w:hAnsi="Arial" w:cs="Arial"/>
                <w:sz w:val="16"/>
                <w:szCs w:val="16"/>
              </w:rPr>
              <w:t>R5-195878</w:t>
            </w:r>
          </w:p>
        </w:tc>
      </w:tr>
      <w:tr w:rsidR="00880E51" w:rsidRPr="00DF53B4" w14:paraId="193FE93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B60E2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74992CF"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C91E238" w14:textId="77777777" w:rsidR="00880E51" w:rsidRPr="00DF53B4" w:rsidRDefault="00880E51" w:rsidP="00880E51">
            <w:pPr>
              <w:rPr>
                <w:rFonts w:ascii="Arial" w:hAnsi="Arial" w:cs="Arial"/>
                <w:sz w:val="16"/>
                <w:szCs w:val="16"/>
              </w:rPr>
            </w:pPr>
            <w:r w:rsidRPr="00DF53B4">
              <w:rPr>
                <w:rFonts w:ascii="Arial" w:hAnsi="Arial" w:cs="Arial"/>
                <w:sz w:val="16"/>
                <w:szCs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3A0621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DF43AE"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341658"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A0749"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0642C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3C9C2A" w14:textId="77777777" w:rsidR="00880E51" w:rsidRPr="00DF53B4" w:rsidRDefault="00880E51" w:rsidP="00880E51">
            <w:pPr>
              <w:rPr>
                <w:rFonts w:ascii="Arial" w:hAnsi="Arial" w:cs="Arial"/>
                <w:sz w:val="16"/>
                <w:szCs w:val="16"/>
              </w:rPr>
            </w:pPr>
            <w:r w:rsidRPr="00DF53B4">
              <w:rPr>
                <w:rFonts w:ascii="Arial" w:hAnsi="Arial" w:cs="Arial"/>
                <w:sz w:val="16"/>
                <w:szCs w:val="16"/>
              </w:rPr>
              <w:t>R5-195879</w:t>
            </w:r>
          </w:p>
        </w:tc>
      </w:tr>
      <w:tr w:rsidR="00880E51" w:rsidRPr="00DF53B4" w14:paraId="3EA949B3"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E3143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8A3F2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A62445" w14:textId="77777777" w:rsidR="00880E51" w:rsidRPr="00DF53B4" w:rsidRDefault="00880E51" w:rsidP="00880E51">
            <w:pPr>
              <w:rPr>
                <w:rFonts w:ascii="Arial" w:hAnsi="Arial" w:cs="Arial"/>
                <w:sz w:val="16"/>
                <w:szCs w:val="16"/>
              </w:rPr>
            </w:pPr>
            <w:r w:rsidRPr="00DF53B4">
              <w:rPr>
                <w:rFonts w:ascii="Arial" w:hAnsi="Arial" w:cs="Arial"/>
                <w:sz w:val="16"/>
                <w:szCs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BCA483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40C444"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B6223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B9D0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4EC5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7B9FAB" w14:textId="77777777" w:rsidR="00880E51" w:rsidRPr="00DF53B4" w:rsidRDefault="00880E51" w:rsidP="00880E51">
            <w:pPr>
              <w:rPr>
                <w:rFonts w:ascii="Arial" w:hAnsi="Arial" w:cs="Arial"/>
                <w:sz w:val="16"/>
                <w:szCs w:val="16"/>
              </w:rPr>
            </w:pPr>
            <w:r w:rsidRPr="00DF53B4">
              <w:rPr>
                <w:rFonts w:ascii="Arial" w:hAnsi="Arial" w:cs="Arial"/>
                <w:sz w:val="16"/>
                <w:szCs w:val="16"/>
              </w:rPr>
              <w:t>R5-195880</w:t>
            </w:r>
          </w:p>
        </w:tc>
      </w:tr>
      <w:tr w:rsidR="00880E51" w:rsidRPr="00DF53B4" w14:paraId="1C7CE48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7D250D"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F03596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8ADEF3" w14:textId="77777777" w:rsidR="00880E51" w:rsidRPr="00DF53B4" w:rsidRDefault="00880E51" w:rsidP="00880E51">
            <w:pPr>
              <w:rPr>
                <w:rFonts w:ascii="Arial" w:hAnsi="Arial" w:cs="Arial"/>
                <w:sz w:val="16"/>
                <w:szCs w:val="16"/>
              </w:rPr>
            </w:pPr>
            <w:r w:rsidRPr="00DF53B4">
              <w:rPr>
                <w:rFonts w:ascii="Arial" w:hAnsi="Arial" w:cs="Arial"/>
                <w:sz w:val="16"/>
                <w:szCs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097F23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033C49B"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A.7.6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0A30C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DD3D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432D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0E9527" w14:textId="77777777" w:rsidR="00880E51" w:rsidRPr="00DF53B4" w:rsidRDefault="00880E51" w:rsidP="00880E51">
            <w:pPr>
              <w:rPr>
                <w:rFonts w:ascii="Arial" w:hAnsi="Arial" w:cs="Arial"/>
                <w:sz w:val="16"/>
                <w:szCs w:val="16"/>
              </w:rPr>
            </w:pPr>
            <w:r w:rsidRPr="00DF53B4">
              <w:rPr>
                <w:rFonts w:ascii="Arial" w:hAnsi="Arial" w:cs="Arial"/>
                <w:sz w:val="16"/>
                <w:szCs w:val="16"/>
              </w:rPr>
              <w:t>R5-195881</w:t>
            </w:r>
          </w:p>
        </w:tc>
      </w:tr>
      <w:tr w:rsidR="00880E51" w:rsidRPr="00DF53B4" w14:paraId="381BE49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586735"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07C5DBB"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24A3FA" w14:textId="77777777" w:rsidR="00880E51" w:rsidRPr="00DF53B4" w:rsidRDefault="00880E51" w:rsidP="00880E51">
            <w:pPr>
              <w:rPr>
                <w:rFonts w:ascii="Arial" w:hAnsi="Arial" w:cs="Arial"/>
                <w:sz w:val="16"/>
                <w:szCs w:val="16"/>
              </w:rPr>
            </w:pPr>
            <w:r w:rsidRPr="00DF53B4">
              <w:rPr>
                <w:rFonts w:ascii="Arial" w:hAnsi="Arial" w:cs="Arial"/>
                <w:sz w:val="16"/>
                <w:szCs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EB38DE1"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956C556" w14:textId="77777777" w:rsidR="00880E51" w:rsidRPr="00DF53B4" w:rsidRDefault="00880E51" w:rsidP="00880E51">
            <w:pPr>
              <w:rPr>
                <w:rFonts w:ascii="Arial" w:hAnsi="Arial" w:cs="Arial"/>
                <w:sz w:val="16"/>
                <w:szCs w:val="16"/>
              </w:rPr>
            </w:pPr>
            <w:r w:rsidRPr="00DF53B4">
              <w:rPr>
                <w:rFonts w:ascii="Arial" w:hAnsi="Arial" w:cs="Arial"/>
                <w:sz w:val="16"/>
                <w:szCs w:val="16"/>
              </w:rPr>
              <w:t>Editorials regarding PANI header in Annex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DD2A7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3EAB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40E24C"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3659B2" w14:textId="77777777" w:rsidR="00880E51" w:rsidRPr="00DF53B4" w:rsidRDefault="00880E51" w:rsidP="00880E51">
            <w:pPr>
              <w:rPr>
                <w:rFonts w:ascii="Arial" w:hAnsi="Arial" w:cs="Arial"/>
                <w:sz w:val="16"/>
                <w:szCs w:val="16"/>
              </w:rPr>
            </w:pPr>
            <w:r w:rsidRPr="00DF53B4">
              <w:rPr>
                <w:rFonts w:ascii="Arial" w:hAnsi="Arial" w:cs="Arial"/>
                <w:sz w:val="16"/>
                <w:szCs w:val="16"/>
              </w:rPr>
              <w:t>R5-195884</w:t>
            </w:r>
          </w:p>
        </w:tc>
      </w:tr>
      <w:tr w:rsidR="00880E51" w:rsidRPr="00DF53B4" w14:paraId="6AE737A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11C85E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492EE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89A35A8" w14:textId="77777777" w:rsidR="00880E51" w:rsidRPr="00DF53B4" w:rsidRDefault="00880E51" w:rsidP="00880E51">
            <w:pPr>
              <w:rPr>
                <w:rFonts w:ascii="Arial" w:hAnsi="Arial" w:cs="Arial"/>
                <w:sz w:val="16"/>
                <w:szCs w:val="16"/>
              </w:rPr>
            </w:pPr>
            <w:r w:rsidRPr="00DF53B4">
              <w:rPr>
                <w:rFonts w:ascii="Arial" w:hAnsi="Arial" w:cs="Arial"/>
                <w:sz w:val="16"/>
                <w:szCs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0935A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5C871B" w14:textId="77777777" w:rsidR="00880E51" w:rsidRPr="00DF53B4" w:rsidRDefault="00880E51" w:rsidP="00880E51">
            <w:pPr>
              <w:rPr>
                <w:rFonts w:ascii="Arial" w:hAnsi="Arial" w:cs="Arial"/>
                <w:sz w:val="16"/>
                <w:szCs w:val="16"/>
              </w:rPr>
            </w:pPr>
            <w:r w:rsidRPr="00DF53B4">
              <w:rPr>
                <w:rFonts w:ascii="Arial" w:hAnsi="Arial" w:cs="Arial"/>
                <w:sz w:val="16"/>
                <w:szCs w:val="16"/>
              </w:rPr>
              <w:t>Generalization of C.1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B81A88"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EB9D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C05D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C8941F" w14:textId="77777777" w:rsidR="00880E51" w:rsidRPr="00DF53B4" w:rsidRDefault="00880E51" w:rsidP="00880E51">
            <w:pPr>
              <w:rPr>
                <w:rFonts w:ascii="Arial" w:hAnsi="Arial" w:cs="Arial"/>
                <w:sz w:val="16"/>
                <w:szCs w:val="16"/>
              </w:rPr>
            </w:pPr>
            <w:r w:rsidRPr="00DF53B4">
              <w:rPr>
                <w:rFonts w:ascii="Arial" w:hAnsi="Arial" w:cs="Arial"/>
                <w:sz w:val="16"/>
                <w:szCs w:val="16"/>
              </w:rPr>
              <w:t>R5-195891</w:t>
            </w:r>
          </w:p>
        </w:tc>
      </w:tr>
      <w:tr w:rsidR="00880E51" w:rsidRPr="00DF53B4" w14:paraId="524C325C"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34E41E7"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432518"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F2CBF5" w14:textId="77777777" w:rsidR="00880E51" w:rsidRPr="00DF53B4" w:rsidRDefault="00880E51" w:rsidP="00880E51">
            <w:pPr>
              <w:rPr>
                <w:rFonts w:ascii="Arial" w:hAnsi="Arial" w:cs="Arial"/>
                <w:sz w:val="16"/>
                <w:szCs w:val="16"/>
              </w:rPr>
            </w:pPr>
            <w:r w:rsidRPr="00DF53B4">
              <w:rPr>
                <w:rFonts w:ascii="Arial" w:hAnsi="Arial" w:cs="Arial"/>
                <w:sz w:val="16"/>
                <w:szCs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B873F5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967F98" w14:textId="77777777" w:rsidR="00880E51" w:rsidRPr="00DF53B4" w:rsidRDefault="00880E51" w:rsidP="00880E51">
            <w:pPr>
              <w:rPr>
                <w:rFonts w:ascii="Arial" w:hAnsi="Arial" w:cs="Arial"/>
                <w:sz w:val="16"/>
                <w:szCs w:val="16"/>
              </w:rPr>
            </w:pPr>
            <w:r w:rsidRPr="00DF53B4">
              <w:rPr>
                <w:rFonts w:ascii="Arial" w:hAnsi="Arial" w:cs="Arial"/>
                <w:sz w:val="16"/>
                <w:szCs w:val="16"/>
              </w:rPr>
              <w:t>Adding requirements for codec preference order and EVS configurations to C.21e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A9B58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59E36"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B350D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2008F" w14:textId="77777777" w:rsidR="00880E51" w:rsidRPr="00DF53B4" w:rsidRDefault="00880E51" w:rsidP="00880E51">
            <w:pPr>
              <w:rPr>
                <w:rFonts w:ascii="Arial" w:hAnsi="Arial" w:cs="Arial"/>
                <w:sz w:val="16"/>
                <w:szCs w:val="16"/>
              </w:rPr>
            </w:pPr>
            <w:r w:rsidRPr="00DF53B4">
              <w:rPr>
                <w:rFonts w:ascii="Arial" w:hAnsi="Arial" w:cs="Arial"/>
                <w:sz w:val="16"/>
                <w:szCs w:val="16"/>
              </w:rPr>
              <w:t>R5-195892</w:t>
            </w:r>
          </w:p>
        </w:tc>
      </w:tr>
      <w:tr w:rsidR="00880E51" w:rsidRPr="00DF53B4" w14:paraId="7753979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034C70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C4BFC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FCD88D" w14:textId="77777777" w:rsidR="00880E51" w:rsidRPr="00DF53B4" w:rsidRDefault="00880E51" w:rsidP="00880E51">
            <w:pPr>
              <w:rPr>
                <w:rFonts w:ascii="Arial" w:hAnsi="Arial" w:cs="Arial"/>
                <w:sz w:val="16"/>
                <w:szCs w:val="16"/>
              </w:rPr>
            </w:pPr>
            <w:r w:rsidRPr="00DF53B4">
              <w:rPr>
                <w:rFonts w:ascii="Arial" w:hAnsi="Arial" w:cs="Arial"/>
                <w:sz w:val="16"/>
                <w:szCs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80C951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003D8" w14:textId="77777777" w:rsidR="00880E51" w:rsidRPr="00DF53B4" w:rsidRDefault="00880E51" w:rsidP="00880E51">
            <w:pPr>
              <w:rPr>
                <w:rFonts w:ascii="Arial" w:hAnsi="Arial" w:cs="Arial"/>
                <w:sz w:val="16"/>
                <w:szCs w:val="16"/>
              </w:rPr>
            </w:pPr>
            <w:r w:rsidRPr="00DF53B4">
              <w:rPr>
                <w:rFonts w:ascii="Arial" w:hAnsi="Arial" w:cs="Arial"/>
                <w:sz w:val="16"/>
                <w:szCs w:val="16"/>
              </w:rPr>
              <w:t>Revisiting the Scope section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605EA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1CA0D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3F09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4099A9" w14:textId="77777777" w:rsidR="00880E51" w:rsidRPr="00DF53B4" w:rsidRDefault="00880E51" w:rsidP="00880E51">
            <w:pPr>
              <w:rPr>
                <w:rFonts w:ascii="Arial" w:hAnsi="Arial" w:cs="Arial"/>
                <w:sz w:val="16"/>
                <w:szCs w:val="16"/>
              </w:rPr>
            </w:pPr>
            <w:r w:rsidRPr="00DF53B4">
              <w:rPr>
                <w:rFonts w:ascii="Arial" w:hAnsi="Arial" w:cs="Arial"/>
                <w:sz w:val="16"/>
                <w:szCs w:val="16"/>
              </w:rPr>
              <w:t>R5-195894</w:t>
            </w:r>
          </w:p>
        </w:tc>
      </w:tr>
      <w:tr w:rsidR="00880E51" w:rsidRPr="00DF53B4" w14:paraId="0B7AA97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EBB30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40FE4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678345" w14:textId="77777777" w:rsidR="00880E51" w:rsidRPr="00DF53B4" w:rsidRDefault="00880E51" w:rsidP="00880E51">
            <w:pPr>
              <w:rPr>
                <w:rFonts w:ascii="Arial" w:hAnsi="Arial" w:cs="Arial"/>
                <w:sz w:val="16"/>
                <w:szCs w:val="16"/>
              </w:rPr>
            </w:pPr>
            <w:r w:rsidRPr="00DF53B4">
              <w:rPr>
                <w:rFonts w:ascii="Arial" w:hAnsi="Arial" w:cs="Arial"/>
                <w:sz w:val="16"/>
                <w:szCs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723BE9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5470FE" w14:textId="77777777" w:rsidR="00880E51" w:rsidRPr="00DF53B4" w:rsidRDefault="00880E51" w:rsidP="00880E51">
            <w:pPr>
              <w:rPr>
                <w:rFonts w:ascii="Arial" w:hAnsi="Arial" w:cs="Arial"/>
                <w:sz w:val="16"/>
                <w:szCs w:val="16"/>
              </w:rPr>
            </w:pPr>
            <w:r w:rsidRPr="00DF53B4">
              <w:rPr>
                <w:rFonts w:ascii="Arial" w:hAnsi="Arial" w:cs="Arial"/>
                <w:sz w:val="16"/>
                <w:szCs w:val="16"/>
              </w:rPr>
              <w:t>Correction of IMS test case 15.30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7F7FB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449B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9D5D2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0A9ECB" w14:textId="77777777" w:rsidR="00880E51" w:rsidRPr="00DF53B4" w:rsidRDefault="00880E51" w:rsidP="00880E51">
            <w:pPr>
              <w:rPr>
                <w:rFonts w:ascii="Arial" w:hAnsi="Arial" w:cs="Arial"/>
                <w:sz w:val="16"/>
                <w:szCs w:val="16"/>
              </w:rPr>
            </w:pPr>
            <w:r w:rsidRPr="00DF53B4">
              <w:rPr>
                <w:rFonts w:ascii="Arial" w:hAnsi="Arial" w:cs="Arial"/>
                <w:sz w:val="16"/>
                <w:szCs w:val="16"/>
              </w:rPr>
              <w:t>R5-195957</w:t>
            </w:r>
          </w:p>
        </w:tc>
      </w:tr>
      <w:tr w:rsidR="00880E51" w:rsidRPr="00DF53B4" w14:paraId="25F5D57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BC4EEC8"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D096EB5"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DE8FFED" w14:textId="77777777" w:rsidR="00880E51" w:rsidRPr="00DF53B4" w:rsidRDefault="00880E51" w:rsidP="00880E51">
            <w:pPr>
              <w:rPr>
                <w:rFonts w:ascii="Arial" w:hAnsi="Arial" w:cs="Arial"/>
                <w:sz w:val="16"/>
                <w:szCs w:val="16"/>
              </w:rPr>
            </w:pPr>
            <w:r w:rsidRPr="00DF53B4">
              <w:rPr>
                <w:rFonts w:ascii="Arial" w:hAnsi="Arial" w:cs="Arial"/>
                <w:sz w:val="16"/>
                <w:szCs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EAF0FB2"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FA0F62"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MO voice call scenario without preconditions when 503 service unavailable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2CF5D9"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0581A"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A0C83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2DDFF7" w14:textId="77777777" w:rsidR="00880E51" w:rsidRPr="00DF53B4" w:rsidRDefault="00880E51" w:rsidP="00880E51">
            <w:pPr>
              <w:rPr>
                <w:rFonts w:ascii="Arial" w:hAnsi="Arial" w:cs="Arial"/>
                <w:sz w:val="16"/>
                <w:szCs w:val="16"/>
              </w:rPr>
            </w:pPr>
            <w:r w:rsidRPr="00DF53B4">
              <w:rPr>
                <w:rFonts w:ascii="Arial" w:hAnsi="Arial" w:cs="Arial"/>
                <w:sz w:val="16"/>
                <w:szCs w:val="16"/>
              </w:rPr>
              <w:t>R5-196011</w:t>
            </w:r>
          </w:p>
        </w:tc>
      </w:tr>
      <w:tr w:rsidR="00880E51" w:rsidRPr="00DF53B4" w14:paraId="6466507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0BA5D9"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0E671B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A45071" w14:textId="77777777" w:rsidR="00880E51" w:rsidRPr="00DF53B4" w:rsidRDefault="00880E51" w:rsidP="00880E51">
            <w:pPr>
              <w:rPr>
                <w:rFonts w:ascii="Arial" w:hAnsi="Arial" w:cs="Arial"/>
                <w:sz w:val="16"/>
                <w:szCs w:val="16"/>
              </w:rPr>
            </w:pPr>
            <w:r w:rsidRPr="00DF53B4">
              <w:rPr>
                <w:rFonts w:ascii="Arial" w:hAnsi="Arial" w:cs="Arial"/>
                <w:sz w:val="16"/>
                <w:szCs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1AEE148"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D056603"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MO voice call scenario without preconditions when 504 server time-out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277FA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8AED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38360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7DF67F" w14:textId="77777777" w:rsidR="00880E51" w:rsidRPr="00DF53B4" w:rsidRDefault="00880E51" w:rsidP="00880E51">
            <w:pPr>
              <w:rPr>
                <w:rFonts w:ascii="Arial" w:hAnsi="Arial" w:cs="Arial"/>
                <w:sz w:val="16"/>
                <w:szCs w:val="16"/>
              </w:rPr>
            </w:pPr>
            <w:r w:rsidRPr="00DF53B4">
              <w:rPr>
                <w:rFonts w:ascii="Arial" w:hAnsi="Arial" w:cs="Arial"/>
                <w:sz w:val="16"/>
                <w:szCs w:val="16"/>
              </w:rPr>
              <w:t>R5-196012</w:t>
            </w:r>
          </w:p>
        </w:tc>
      </w:tr>
      <w:tr w:rsidR="00880E51" w:rsidRPr="00DF53B4" w14:paraId="1FBA203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4298F1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96439F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1121FB" w14:textId="77777777" w:rsidR="00880E51" w:rsidRPr="00DF53B4" w:rsidRDefault="00880E51" w:rsidP="00880E51">
            <w:pPr>
              <w:rPr>
                <w:rFonts w:ascii="Arial" w:hAnsi="Arial" w:cs="Arial"/>
                <w:sz w:val="16"/>
                <w:szCs w:val="16"/>
              </w:rPr>
            </w:pPr>
            <w:r w:rsidRPr="00DF53B4">
              <w:rPr>
                <w:rFonts w:ascii="Arial" w:hAnsi="Arial" w:cs="Arial"/>
                <w:sz w:val="16"/>
                <w:szCs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D51852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6F1E3D" w14:textId="77777777" w:rsidR="00880E51" w:rsidRPr="00DF53B4" w:rsidRDefault="00880E51" w:rsidP="00880E51">
            <w:pPr>
              <w:rPr>
                <w:rFonts w:ascii="Arial" w:hAnsi="Arial" w:cs="Arial"/>
                <w:sz w:val="16"/>
                <w:szCs w:val="16"/>
              </w:rPr>
            </w:pPr>
            <w:r w:rsidRPr="00DF53B4">
              <w:rPr>
                <w:rFonts w:ascii="Arial" w:hAnsi="Arial" w:cs="Arial"/>
                <w:sz w:val="16"/>
                <w:szCs w:val="16"/>
              </w:rPr>
              <w:t>New generic procedure for MO release of IMS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E7CC8D"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EEE2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231919"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86A023" w14:textId="77777777" w:rsidR="00880E51" w:rsidRPr="00DF53B4" w:rsidRDefault="00880E51" w:rsidP="00880E51">
            <w:pPr>
              <w:rPr>
                <w:rFonts w:ascii="Arial" w:hAnsi="Arial" w:cs="Arial"/>
                <w:sz w:val="16"/>
                <w:szCs w:val="16"/>
              </w:rPr>
            </w:pPr>
            <w:r w:rsidRPr="00DF53B4">
              <w:rPr>
                <w:rFonts w:ascii="Arial" w:hAnsi="Arial" w:cs="Arial"/>
                <w:sz w:val="16"/>
                <w:szCs w:val="16"/>
              </w:rPr>
              <w:t>R5-196034</w:t>
            </w:r>
          </w:p>
        </w:tc>
      </w:tr>
      <w:tr w:rsidR="00880E51" w:rsidRPr="00DF53B4" w14:paraId="75D3482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2723B4A"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3595BE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627747A" w14:textId="77777777" w:rsidR="00880E51" w:rsidRPr="00DF53B4" w:rsidRDefault="00880E51" w:rsidP="00880E51">
            <w:pPr>
              <w:rPr>
                <w:rFonts w:ascii="Arial" w:hAnsi="Arial" w:cs="Arial"/>
                <w:sz w:val="16"/>
                <w:szCs w:val="16"/>
              </w:rPr>
            </w:pPr>
            <w:r w:rsidRPr="00DF53B4">
              <w:rPr>
                <w:rFonts w:ascii="Arial" w:hAnsi="Arial" w:cs="Arial"/>
                <w:sz w:val="16"/>
                <w:szCs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2AC31B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FBA7E0" w14:textId="77777777" w:rsidR="00880E51" w:rsidRPr="00DF53B4" w:rsidRDefault="00880E51" w:rsidP="00880E51">
            <w:pPr>
              <w:rPr>
                <w:rFonts w:ascii="Arial" w:hAnsi="Arial" w:cs="Arial"/>
                <w:sz w:val="16"/>
                <w:szCs w:val="16"/>
              </w:rPr>
            </w:pPr>
            <w:r w:rsidRPr="00DF53B4">
              <w:rPr>
                <w:rFonts w:ascii="Arial" w:hAnsi="Arial" w:cs="Arial"/>
                <w:sz w:val="16"/>
                <w:szCs w:val="16"/>
              </w:rPr>
              <w:t xml:space="preserve">Updated of MO MTSI voice call without preconditions test case 12.12a </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63FBE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C41B0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4E696F"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2FAB81" w14:textId="77777777" w:rsidR="00880E51" w:rsidRPr="00DF53B4" w:rsidRDefault="00880E51" w:rsidP="00880E51">
            <w:pPr>
              <w:rPr>
                <w:rFonts w:ascii="Arial" w:hAnsi="Arial" w:cs="Arial"/>
                <w:sz w:val="16"/>
                <w:szCs w:val="16"/>
              </w:rPr>
            </w:pPr>
            <w:r w:rsidRPr="00DF53B4">
              <w:rPr>
                <w:rFonts w:ascii="Arial" w:hAnsi="Arial" w:cs="Arial"/>
                <w:sz w:val="16"/>
                <w:szCs w:val="16"/>
              </w:rPr>
              <w:t>R5-196162</w:t>
            </w:r>
          </w:p>
        </w:tc>
      </w:tr>
      <w:tr w:rsidR="00880E51" w:rsidRPr="00DF53B4" w14:paraId="3341CB85"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840DA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0BD74A"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4F311D" w14:textId="77777777" w:rsidR="00880E51" w:rsidRPr="00DF53B4" w:rsidRDefault="00880E51" w:rsidP="00880E51">
            <w:pPr>
              <w:rPr>
                <w:rFonts w:ascii="Arial" w:hAnsi="Arial" w:cs="Arial"/>
                <w:sz w:val="16"/>
                <w:szCs w:val="16"/>
              </w:rPr>
            </w:pPr>
            <w:r w:rsidRPr="00DF53B4">
              <w:rPr>
                <w:rFonts w:ascii="Arial" w:hAnsi="Arial" w:cs="Arial"/>
                <w:sz w:val="16"/>
                <w:szCs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C1BE97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5D97D50"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A9272C"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0BD45"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9C454"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6D9034" w14:textId="77777777" w:rsidR="00880E51" w:rsidRPr="00DF53B4" w:rsidRDefault="00880E51" w:rsidP="00880E51">
            <w:pPr>
              <w:rPr>
                <w:rFonts w:ascii="Arial" w:hAnsi="Arial" w:cs="Arial"/>
                <w:sz w:val="16"/>
                <w:szCs w:val="16"/>
              </w:rPr>
            </w:pPr>
            <w:r w:rsidRPr="00DF53B4">
              <w:rPr>
                <w:rFonts w:ascii="Arial" w:hAnsi="Arial" w:cs="Arial"/>
                <w:sz w:val="16"/>
                <w:szCs w:val="16"/>
              </w:rPr>
              <w:t>R5-197032</w:t>
            </w:r>
          </w:p>
        </w:tc>
      </w:tr>
      <w:tr w:rsidR="00880E51" w:rsidRPr="00DF53B4" w14:paraId="1039F85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E2982B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8942D6"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D5CBCE" w14:textId="77777777" w:rsidR="00880E51" w:rsidRPr="00DF53B4" w:rsidRDefault="00880E51" w:rsidP="00880E51">
            <w:pPr>
              <w:rPr>
                <w:rFonts w:ascii="Arial" w:hAnsi="Arial" w:cs="Arial"/>
                <w:sz w:val="16"/>
                <w:szCs w:val="16"/>
              </w:rPr>
            </w:pPr>
            <w:r w:rsidRPr="00DF53B4">
              <w:rPr>
                <w:rFonts w:ascii="Arial" w:hAnsi="Arial" w:cs="Arial"/>
                <w:sz w:val="16"/>
                <w:szCs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1F8834A"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D18579"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A.8.1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FA59C3"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52496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D7042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C665BF" w14:textId="77777777" w:rsidR="00880E51" w:rsidRPr="00DF53B4" w:rsidRDefault="00880E51" w:rsidP="00880E51">
            <w:pPr>
              <w:rPr>
                <w:rFonts w:ascii="Arial" w:hAnsi="Arial" w:cs="Arial"/>
                <w:sz w:val="16"/>
                <w:szCs w:val="16"/>
              </w:rPr>
            </w:pPr>
            <w:r w:rsidRPr="00DF53B4">
              <w:rPr>
                <w:rFonts w:ascii="Arial" w:hAnsi="Arial" w:cs="Arial"/>
                <w:sz w:val="16"/>
                <w:szCs w:val="16"/>
              </w:rPr>
              <w:t>R5-197033</w:t>
            </w:r>
          </w:p>
        </w:tc>
      </w:tr>
      <w:tr w:rsidR="00880E51" w:rsidRPr="00DF53B4" w14:paraId="6D1C1A5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F85AE1"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4C3223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052FFE" w14:textId="77777777" w:rsidR="00880E51" w:rsidRPr="00DF53B4" w:rsidRDefault="00880E51" w:rsidP="00880E51">
            <w:pPr>
              <w:rPr>
                <w:rFonts w:ascii="Arial" w:hAnsi="Arial" w:cs="Arial"/>
                <w:sz w:val="16"/>
                <w:szCs w:val="16"/>
              </w:rPr>
            </w:pPr>
            <w:r w:rsidRPr="00DF53B4">
              <w:rPr>
                <w:rFonts w:ascii="Arial" w:hAnsi="Arial" w:cs="Arial"/>
                <w:sz w:val="16"/>
                <w:szCs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B0ECEB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21DC343" w14:textId="77777777" w:rsidR="00880E51" w:rsidRPr="00DF53B4" w:rsidRDefault="00880E51" w:rsidP="00880E51">
            <w:pPr>
              <w:rPr>
                <w:rFonts w:ascii="Arial" w:hAnsi="Arial" w:cs="Arial"/>
                <w:sz w:val="16"/>
                <w:szCs w:val="16"/>
              </w:rPr>
            </w:pPr>
            <w:r w:rsidRPr="00DF53B4">
              <w:rPr>
                <w:rFonts w:ascii="Arial" w:hAnsi="Arial" w:cs="Arial"/>
                <w:sz w:val="16"/>
                <w:szCs w:val="16"/>
              </w:rPr>
              <w:t>Clean-up of Annex A.8.2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AD8A752"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97E7A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EDD0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92ADA3" w14:textId="77777777" w:rsidR="00880E51" w:rsidRPr="00DF53B4" w:rsidRDefault="00880E51" w:rsidP="00880E51">
            <w:pPr>
              <w:rPr>
                <w:rFonts w:ascii="Arial" w:hAnsi="Arial" w:cs="Arial"/>
                <w:sz w:val="16"/>
                <w:szCs w:val="16"/>
              </w:rPr>
            </w:pPr>
            <w:r w:rsidRPr="00DF53B4">
              <w:rPr>
                <w:rFonts w:ascii="Arial" w:hAnsi="Arial" w:cs="Arial"/>
                <w:sz w:val="16"/>
                <w:szCs w:val="16"/>
              </w:rPr>
              <w:t>R5-197034</w:t>
            </w:r>
          </w:p>
        </w:tc>
      </w:tr>
      <w:tr w:rsidR="00880E51" w:rsidRPr="00DF53B4" w14:paraId="43F1ED7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2C149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1E9E54"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ACBC35" w14:textId="77777777" w:rsidR="00880E51" w:rsidRPr="00DF53B4" w:rsidRDefault="00880E51" w:rsidP="00880E51">
            <w:pPr>
              <w:rPr>
                <w:rFonts w:ascii="Arial" w:hAnsi="Arial" w:cs="Arial"/>
                <w:sz w:val="16"/>
                <w:szCs w:val="16"/>
              </w:rPr>
            </w:pPr>
            <w:r w:rsidRPr="00DF53B4">
              <w:rPr>
                <w:rFonts w:ascii="Arial" w:hAnsi="Arial" w:cs="Arial"/>
                <w:sz w:val="16"/>
                <w:szCs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2BCFFDE"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B0AD7B" w14:textId="77777777" w:rsidR="00880E51" w:rsidRPr="00DF53B4" w:rsidRDefault="00880E51" w:rsidP="00880E51">
            <w:pPr>
              <w:rPr>
                <w:rFonts w:ascii="Arial" w:hAnsi="Arial" w:cs="Arial"/>
                <w:sz w:val="16"/>
                <w:szCs w:val="16"/>
              </w:rPr>
            </w:pPr>
            <w:r w:rsidRPr="00DF53B4">
              <w:rPr>
                <w:rFonts w:ascii="Arial" w:hAnsi="Arial" w:cs="Arial"/>
                <w:sz w:val="16"/>
                <w:szCs w:val="16"/>
              </w:rPr>
              <w:t>Adding requirement for codec preference order to C.44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FFC2C9C"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85037"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3A050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E0B0F8" w14:textId="77777777" w:rsidR="00880E51" w:rsidRPr="00DF53B4" w:rsidRDefault="00880E51" w:rsidP="00880E51">
            <w:pPr>
              <w:rPr>
                <w:rFonts w:ascii="Arial" w:hAnsi="Arial" w:cs="Arial"/>
                <w:sz w:val="16"/>
                <w:szCs w:val="16"/>
              </w:rPr>
            </w:pPr>
            <w:r w:rsidRPr="00DF53B4">
              <w:rPr>
                <w:rFonts w:ascii="Arial" w:hAnsi="Arial" w:cs="Arial"/>
                <w:sz w:val="16"/>
                <w:szCs w:val="16"/>
              </w:rPr>
              <w:t>R5-197035</w:t>
            </w:r>
          </w:p>
        </w:tc>
      </w:tr>
      <w:tr w:rsidR="00880E51" w:rsidRPr="00DF53B4" w14:paraId="5F3DCEC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30B49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E8DF3ED"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6D3C5D4" w14:textId="77777777" w:rsidR="00880E51" w:rsidRPr="00DF53B4" w:rsidRDefault="00880E51" w:rsidP="00880E51">
            <w:pPr>
              <w:rPr>
                <w:rFonts w:ascii="Arial" w:hAnsi="Arial" w:cs="Arial"/>
                <w:sz w:val="16"/>
                <w:szCs w:val="16"/>
              </w:rPr>
            </w:pPr>
            <w:r w:rsidRPr="00DF53B4">
              <w:rPr>
                <w:rFonts w:ascii="Arial" w:hAnsi="Arial" w:cs="Arial"/>
                <w:sz w:val="16"/>
                <w:szCs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559443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C9B930E" w14:textId="77777777" w:rsidR="00880E51" w:rsidRPr="00DF53B4" w:rsidRDefault="00880E51" w:rsidP="00880E51">
            <w:pPr>
              <w:rPr>
                <w:rFonts w:ascii="Arial" w:hAnsi="Arial" w:cs="Arial"/>
                <w:sz w:val="16"/>
                <w:szCs w:val="16"/>
              </w:rPr>
            </w:pPr>
            <w:r w:rsidRPr="00DF53B4">
              <w:rPr>
                <w:rFonts w:ascii="Arial" w:hAnsi="Arial" w:cs="Arial"/>
                <w:sz w:val="16"/>
                <w:szCs w:val="16"/>
              </w:rPr>
              <w:t>Correction of IMS session timer test cases 22.1, 22.2, 22.3, 22.5, 22.6, 22.7, 22.8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765511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47A08"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2A51DB"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932D4E" w14:textId="77777777" w:rsidR="00880E51" w:rsidRPr="00DF53B4" w:rsidRDefault="00880E51" w:rsidP="00880E51">
            <w:pPr>
              <w:rPr>
                <w:rFonts w:ascii="Arial" w:hAnsi="Arial" w:cs="Arial"/>
                <w:sz w:val="16"/>
                <w:szCs w:val="16"/>
              </w:rPr>
            </w:pPr>
            <w:r w:rsidRPr="00DF53B4">
              <w:rPr>
                <w:rFonts w:ascii="Arial" w:hAnsi="Arial" w:cs="Arial"/>
                <w:sz w:val="16"/>
                <w:szCs w:val="16"/>
              </w:rPr>
              <w:t>R5-197036</w:t>
            </w:r>
          </w:p>
        </w:tc>
      </w:tr>
      <w:tr w:rsidR="00880E51" w:rsidRPr="00DF53B4" w14:paraId="6C15B16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1332A3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2E6A1F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DF9C53" w14:textId="77777777" w:rsidR="00880E51" w:rsidRPr="00DF53B4" w:rsidRDefault="00880E51" w:rsidP="00880E51">
            <w:pPr>
              <w:rPr>
                <w:rFonts w:ascii="Arial" w:hAnsi="Arial" w:cs="Arial"/>
                <w:sz w:val="16"/>
                <w:szCs w:val="16"/>
              </w:rPr>
            </w:pPr>
            <w:r w:rsidRPr="00DF53B4">
              <w:rPr>
                <w:rFonts w:ascii="Arial" w:hAnsi="Arial" w:cs="Arial"/>
                <w:sz w:val="16"/>
                <w:szCs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717D0D12"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6B521D"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clause for generic test procedure to set up MTSI MO speech call without preconditions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13A15FF"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6AD452"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600ADA"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8D4ED2" w14:textId="77777777" w:rsidR="00880E51" w:rsidRPr="00DF53B4" w:rsidRDefault="00880E51" w:rsidP="00880E51">
            <w:pPr>
              <w:rPr>
                <w:rFonts w:ascii="Arial" w:hAnsi="Arial" w:cs="Arial"/>
                <w:sz w:val="16"/>
                <w:szCs w:val="16"/>
              </w:rPr>
            </w:pPr>
            <w:r w:rsidRPr="00DF53B4">
              <w:rPr>
                <w:rFonts w:ascii="Arial" w:hAnsi="Arial" w:cs="Arial"/>
                <w:sz w:val="16"/>
                <w:szCs w:val="16"/>
              </w:rPr>
              <w:t>R5-197037</w:t>
            </w:r>
          </w:p>
        </w:tc>
      </w:tr>
      <w:tr w:rsidR="00880E51" w:rsidRPr="00DF53B4" w14:paraId="63CC6268"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443BB4"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B3162C"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666F27" w14:textId="77777777" w:rsidR="00880E51" w:rsidRPr="00DF53B4" w:rsidRDefault="00880E51" w:rsidP="00880E51">
            <w:pPr>
              <w:rPr>
                <w:rFonts w:ascii="Arial" w:hAnsi="Arial" w:cs="Arial"/>
                <w:sz w:val="16"/>
                <w:szCs w:val="16"/>
              </w:rPr>
            </w:pPr>
            <w:r w:rsidRPr="00DF53B4">
              <w:rPr>
                <w:rFonts w:ascii="Arial" w:hAnsi="Arial" w:cs="Arial"/>
                <w:sz w:val="16"/>
                <w:szCs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8C2E47C"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46787" w14:textId="77777777" w:rsidR="00880E51" w:rsidRPr="00DF53B4" w:rsidRDefault="00880E51" w:rsidP="00880E51">
            <w:pPr>
              <w:rPr>
                <w:rFonts w:ascii="Arial" w:hAnsi="Arial" w:cs="Arial"/>
                <w:sz w:val="16"/>
                <w:szCs w:val="16"/>
              </w:rPr>
            </w:pPr>
            <w:r w:rsidRPr="00DF53B4">
              <w:rPr>
                <w:rFonts w:ascii="Arial" w:hAnsi="Arial" w:cs="Arial"/>
                <w:sz w:val="16"/>
                <w:szCs w:val="16"/>
              </w:rPr>
              <w:t>Update of IMS eCall test cases 21.1 and 21.2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C470E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BECA3"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22153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93A276" w14:textId="77777777" w:rsidR="00880E51" w:rsidRPr="00DF53B4" w:rsidRDefault="00880E51" w:rsidP="00880E51">
            <w:pPr>
              <w:rPr>
                <w:rFonts w:ascii="Arial" w:hAnsi="Arial" w:cs="Arial"/>
                <w:sz w:val="16"/>
                <w:szCs w:val="16"/>
              </w:rPr>
            </w:pPr>
            <w:r w:rsidRPr="00DF53B4">
              <w:rPr>
                <w:rFonts w:ascii="Arial" w:hAnsi="Arial" w:cs="Arial"/>
                <w:sz w:val="16"/>
                <w:szCs w:val="16"/>
              </w:rPr>
              <w:t>R5-197038</w:t>
            </w:r>
          </w:p>
        </w:tc>
      </w:tr>
      <w:tr w:rsidR="00880E51" w:rsidRPr="00DF53B4" w14:paraId="2ED4323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E80BF2"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1F066E"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465053" w14:textId="77777777" w:rsidR="00880E51" w:rsidRPr="00DF53B4" w:rsidRDefault="00880E51" w:rsidP="00880E51">
            <w:pPr>
              <w:rPr>
                <w:rFonts w:ascii="Arial" w:hAnsi="Arial" w:cs="Arial"/>
                <w:sz w:val="16"/>
                <w:szCs w:val="16"/>
              </w:rPr>
            </w:pPr>
            <w:r w:rsidRPr="00DF53B4">
              <w:rPr>
                <w:rFonts w:ascii="Arial" w:hAnsi="Arial" w:cs="Arial"/>
                <w:sz w:val="16"/>
                <w:szCs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48459FD"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7D36F2"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12.27 for codec change from AMR-WB to AMR-NB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B1BB4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6B6D90"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6F910"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DCD27" w14:textId="77777777" w:rsidR="00880E51" w:rsidRPr="00DF53B4" w:rsidRDefault="00880E51" w:rsidP="00880E51">
            <w:pPr>
              <w:rPr>
                <w:rFonts w:ascii="Arial" w:hAnsi="Arial" w:cs="Arial"/>
                <w:sz w:val="16"/>
                <w:szCs w:val="16"/>
              </w:rPr>
            </w:pPr>
            <w:r w:rsidRPr="00DF53B4">
              <w:rPr>
                <w:rFonts w:ascii="Arial" w:hAnsi="Arial" w:cs="Arial"/>
                <w:sz w:val="16"/>
                <w:szCs w:val="16"/>
              </w:rPr>
              <w:t>R5-197039</w:t>
            </w:r>
          </w:p>
        </w:tc>
      </w:tr>
      <w:tr w:rsidR="00880E51" w:rsidRPr="00DF53B4" w14:paraId="24398574"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D96B0F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1080F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92FB61B" w14:textId="77777777" w:rsidR="00880E51" w:rsidRPr="00DF53B4" w:rsidRDefault="00880E51" w:rsidP="00880E51">
            <w:pPr>
              <w:rPr>
                <w:rFonts w:ascii="Arial" w:hAnsi="Arial" w:cs="Arial"/>
                <w:sz w:val="16"/>
                <w:szCs w:val="16"/>
              </w:rPr>
            </w:pPr>
            <w:r w:rsidRPr="00DF53B4">
              <w:rPr>
                <w:rFonts w:ascii="Arial" w:hAnsi="Arial" w:cs="Arial"/>
                <w:sz w:val="16"/>
                <w:szCs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669FCC1"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1254DF"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12.27a for codec change from EVS to AMR-NB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4EEA4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E2B44"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4E8D25"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899C2E" w14:textId="77777777" w:rsidR="00880E51" w:rsidRPr="00DF53B4" w:rsidRDefault="00880E51" w:rsidP="00880E51">
            <w:pPr>
              <w:rPr>
                <w:rFonts w:ascii="Arial" w:hAnsi="Arial" w:cs="Arial"/>
                <w:sz w:val="16"/>
                <w:szCs w:val="16"/>
              </w:rPr>
            </w:pPr>
            <w:r w:rsidRPr="00DF53B4">
              <w:rPr>
                <w:rFonts w:ascii="Arial" w:hAnsi="Arial" w:cs="Arial"/>
                <w:sz w:val="16"/>
                <w:szCs w:val="16"/>
              </w:rPr>
              <w:t>R5-197040</w:t>
            </w:r>
          </w:p>
        </w:tc>
      </w:tr>
      <w:tr w:rsidR="00880E51" w:rsidRPr="00DF53B4" w14:paraId="0E66173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DC1669E"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8A8D13"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152C4EE" w14:textId="77777777" w:rsidR="00880E51" w:rsidRPr="00DF53B4" w:rsidRDefault="00880E51" w:rsidP="00880E51">
            <w:pPr>
              <w:rPr>
                <w:rFonts w:ascii="Arial" w:hAnsi="Arial" w:cs="Arial"/>
                <w:sz w:val="16"/>
                <w:szCs w:val="16"/>
              </w:rPr>
            </w:pPr>
            <w:r w:rsidRPr="00DF53B4">
              <w:rPr>
                <w:rFonts w:ascii="Arial" w:hAnsi="Arial" w:cs="Arial"/>
                <w:sz w:val="16"/>
                <w:szCs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F59ACAF"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42A7B0"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12.28 for canceling a voice call establishment by MO UE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27FD5A"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F4D8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EC441"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7BEDFE" w14:textId="77777777" w:rsidR="00880E51" w:rsidRPr="00DF53B4" w:rsidRDefault="00880E51" w:rsidP="00880E51">
            <w:pPr>
              <w:rPr>
                <w:rFonts w:ascii="Arial" w:hAnsi="Arial" w:cs="Arial"/>
                <w:sz w:val="16"/>
                <w:szCs w:val="16"/>
              </w:rPr>
            </w:pPr>
            <w:r w:rsidRPr="00DF53B4">
              <w:rPr>
                <w:rFonts w:ascii="Arial" w:hAnsi="Arial" w:cs="Arial"/>
                <w:sz w:val="16"/>
                <w:szCs w:val="16"/>
              </w:rPr>
              <w:t>R5-197041</w:t>
            </w:r>
          </w:p>
        </w:tc>
      </w:tr>
      <w:tr w:rsidR="00880E51" w:rsidRPr="00DF53B4" w14:paraId="0277F36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D949E8B"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993425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64E996" w14:textId="77777777" w:rsidR="00880E51" w:rsidRPr="00DF53B4" w:rsidRDefault="00880E51" w:rsidP="00880E51">
            <w:pPr>
              <w:rPr>
                <w:rFonts w:ascii="Arial" w:hAnsi="Arial" w:cs="Arial"/>
                <w:sz w:val="16"/>
                <w:szCs w:val="16"/>
              </w:rPr>
            </w:pPr>
            <w:r w:rsidRPr="00DF53B4">
              <w:rPr>
                <w:rFonts w:ascii="Arial" w:hAnsi="Arial" w:cs="Arial"/>
                <w:sz w:val="16"/>
                <w:szCs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761DB24"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2097AB"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12.25a for MT UE not supporting EVS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D675FAE"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E408B"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F066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F4E167" w14:textId="77777777" w:rsidR="00880E51" w:rsidRPr="00DF53B4" w:rsidRDefault="00880E51" w:rsidP="00880E51">
            <w:pPr>
              <w:rPr>
                <w:rFonts w:ascii="Arial" w:hAnsi="Arial" w:cs="Arial"/>
                <w:sz w:val="16"/>
                <w:szCs w:val="16"/>
              </w:rPr>
            </w:pPr>
            <w:r w:rsidRPr="00DF53B4">
              <w:rPr>
                <w:rFonts w:ascii="Arial" w:hAnsi="Arial" w:cs="Arial"/>
                <w:sz w:val="16"/>
                <w:szCs w:val="16"/>
              </w:rPr>
              <w:t>R5-197042</w:t>
            </w:r>
          </w:p>
        </w:tc>
      </w:tr>
      <w:tr w:rsidR="00880E51" w:rsidRPr="00DF53B4" w14:paraId="203F43C1"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C0843D"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A9DF44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B00ECC" w14:textId="77777777" w:rsidR="00880E51" w:rsidRPr="00DF53B4" w:rsidRDefault="00880E51" w:rsidP="00880E51">
            <w:pPr>
              <w:rPr>
                <w:rFonts w:ascii="Arial" w:hAnsi="Arial" w:cs="Arial"/>
                <w:sz w:val="16"/>
                <w:szCs w:val="16"/>
              </w:rPr>
            </w:pPr>
            <w:r w:rsidRPr="00DF53B4">
              <w:rPr>
                <w:rFonts w:ascii="Arial" w:hAnsi="Arial" w:cs="Arial"/>
                <w:sz w:val="16"/>
                <w:szCs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5346FE5"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7B5581E"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18.1a for Mobile Originating Concatenated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024C05"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B1C7A"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F06B28"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4BBA85" w14:textId="77777777" w:rsidR="00880E51" w:rsidRPr="00DF53B4" w:rsidRDefault="00880E51" w:rsidP="00880E51">
            <w:pPr>
              <w:rPr>
                <w:rFonts w:ascii="Arial" w:hAnsi="Arial" w:cs="Arial"/>
                <w:sz w:val="16"/>
                <w:szCs w:val="16"/>
              </w:rPr>
            </w:pPr>
            <w:r w:rsidRPr="00DF53B4">
              <w:rPr>
                <w:rFonts w:ascii="Arial" w:hAnsi="Arial" w:cs="Arial"/>
                <w:sz w:val="16"/>
                <w:szCs w:val="16"/>
              </w:rPr>
              <w:t>R5-197043</w:t>
            </w:r>
          </w:p>
        </w:tc>
      </w:tr>
      <w:tr w:rsidR="00880E51" w:rsidRPr="00DF53B4" w14:paraId="0FFA4869"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1708DF"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CBC30F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AF91C1" w14:textId="77777777" w:rsidR="00880E51" w:rsidRPr="00DF53B4" w:rsidRDefault="00880E51" w:rsidP="00880E51">
            <w:pPr>
              <w:rPr>
                <w:rFonts w:ascii="Arial" w:hAnsi="Arial" w:cs="Arial"/>
                <w:sz w:val="16"/>
                <w:szCs w:val="16"/>
              </w:rPr>
            </w:pPr>
            <w:r w:rsidRPr="00DF53B4">
              <w:rPr>
                <w:rFonts w:ascii="Arial" w:hAnsi="Arial" w:cs="Arial"/>
                <w:sz w:val="16"/>
                <w:szCs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4C777606"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F7A703" w14:textId="77777777" w:rsidR="00880E51" w:rsidRPr="00DF53B4" w:rsidRDefault="00880E51" w:rsidP="00880E51">
            <w:pPr>
              <w:rPr>
                <w:rFonts w:ascii="Arial" w:hAnsi="Arial" w:cs="Arial"/>
                <w:sz w:val="16"/>
                <w:szCs w:val="16"/>
              </w:rPr>
            </w:pPr>
            <w:r w:rsidRPr="00DF53B4">
              <w:rPr>
                <w:rFonts w:ascii="Arial" w:hAnsi="Arial" w:cs="Arial"/>
                <w:sz w:val="16"/>
                <w:szCs w:val="16"/>
              </w:rPr>
              <w:t>Addition of new test case 18.2a for Mobile Terminating Concatenated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CEE7F8"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5F2A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BD207"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954810" w14:textId="77777777" w:rsidR="00880E51" w:rsidRPr="00DF53B4" w:rsidRDefault="00880E51" w:rsidP="00880E51">
            <w:pPr>
              <w:rPr>
                <w:rFonts w:ascii="Arial" w:hAnsi="Arial" w:cs="Arial"/>
                <w:sz w:val="16"/>
                <w:szCs w:val="16"/>
              </w:rPr>
            </w:pPr>
            <w:r w:rsidRPr="00DF53B4">
              <w:rPr>
                <w:rFonts w:ascii="Arial" w:hAnsi="Arial" w:cs="Arial"/>
                <w:sz w:val="16"/>
                <w:szCs w:val="16"/>
              </w:rPr>
              <w:t>R5-197044</w:t>
            </w:r>
          </w:p>
        </w:tc>
      </w:tr>
      <w:tr w:rsidR="00880E51" w:rsidRPr="00DF53B4" w14:paraId="2C3F57C6"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FB89946"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DCBD97"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A62154F" w14:textId="77777777" w:rsidR="00880E51" w:rsidRPr="00DF53B4" w:rsidRDefault="00880E51" w:rsidP="00880E51">
            <w:pPr>
              <w:rPr>
                <w:rFonts w:ascii="Arial" w:hAnsi="Arial" w:cs="Arial"/>
                <w:sz w:val="16"/>
                <w:szCs w:val="16"/>
              </w:rPr>
            </w:pPr>
            <w:r w:rsidRPr="00DF53B4">
              <w:rPr>
                <w:rFonts w:ascii="Arial" w:hAnsi="Arial" w:cs="Arial"/>
                <w:sz w:val="16"/>
                <w:szCs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0FD84E2B"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3B929F" w14:textId="77777777" w:rsidR="00880E51" w:rsidRPr="00DF53B4" w:rsidRDefault="00880E51" w:rsidP="00880E51">
            <w:pPr>
              <w:rPr>
                <w:rFonts w:ascii="Arial" w:hAnsi="Arial" w:cs="Arial"/>
                <w:sz w:val="16"/>
                <w:szCs w:val="16"/>
              </w:rPr>
            </w:pPr>
            <w:r w:rsidRPr="00DF53B4">
              <w:rPr>
                <w:rFonts w:ascii="Arial" w:hAnsi="Arial" w:cs="Arial"/>
                <w:sz w:val="16"/>
                <w:szCs w:val="16"/>
              </w:rPr>
              <w:t>New IMS test case K.1.1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74D726"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6E8A2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78AC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5306FA" w14:textId="77777777" w:rsidR="00880E51" w:rsidRPr="00DF53B4" w:rsidRDefault="00880E51" w:rsidP="00880E51">
            <w:pPr>
              <w:rPr>
                <w:rFonts w:ascii="Arial" w:hAnsi="Arial" w:cs="Arial"/>
                <w:sz w:val="16"/>
                <w:szCs w:val="16"/>
              </w:rPr>
            </w:pPr>
            <w:r w:rsidRPr="00DF53B4">
              <w:rPr>
                <w:rFonts w:ascii="Arial" w:hAnsi="Arial" w:cs="Arial"/>
                <w:sz w:val="16"/>
                <w:szCs w:val="16"/>
              </w:rPr>
              <w:t>R5-197049</w:t>
            </w:r>
          </w:p>
        </w:tc>
      </w:tr>
      <w:tr w:rsidR="00880E51" w:rsidRPr="00DF53B4" w14:paraId="5227370A"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170E30"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881750"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FF323AA" w14:textId="77777777" w:rsidR="00880E51" w:rsidRPr="00DF53B4" w:rsidRDefault="00880E51" w:rsidP="00880E51">
            <w:pPr>
              <w:rPr>
                <w:rFonts w:ascii="Arial" w:hAnsi="Arial" w:cs="Arial"/>
                <w:sz w:val="16"/>
                <w:szCs w:val="16"/>
              </w:rPr>
            </w:pPr>
            <w:r w:rsidRPr="00DF53B4">
              <w:rPr>
                <w:rFonts w:ascii="Arial" w:hAnsi="Arial" w:cs="Arial"/>
                <w:sz w:val="16"/>
                <w:szCs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DAC1529"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4AF05" w14:textId="77777777" w:rsidR="00880E51" w:rsidRPr="00DF53B4" w:rsidRDefault="00880E51" w:rsidP="00880E51">
            <w:pPr>
              <w:rPr>
                <w:rFonts w:ascii="Arial" w:hAnsi="Arial" w:cs="Arial"/>
                <w:sz w:val="16"/>
                <w:szCs w:val="16"/>
              </w:rPr>
            </w:pPr>
            <w:r w:rsidRPr="00DF53B4">
              <w:rPr>
                <w:rFonts w:ascii="Arial" w:hAnsi="Arial" w:cs="Arial"/>
                <w:sz w:val="16"/>
                <w:szCs w:val="16"/>
              </w:rPr>
              <w:t>Title: Unify usage of dynamic payload type numbers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AB269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4252E"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323A2"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BAFA75" w14:textId="77777777" w:rsidR="00880E51" w:rsidRPr="00DF53B4" w:rsidRDefault="00880E51" w:rsidP="00880E51">
            <w:pPr>
              <w:rPr>
                <w:rFonts w:ascii="Arial" w:hAnsi="Arial" w:cs="Arial"/>
                <w:sz w:val="16"/>
                <w:szCs w:val="16"/>
              </w:rPr>
            </w:pPr>
            <w:r w:rsidRPr="00DF53B4">
              <w:rPr>
                <w:rFonts w:ascii="Arial" w:hAnsi="Arial" w:cs="Arial"/>
                <w:sz w:val="16"/>
                <w:szCs w:val="16"/>
              </w:rPr>
              <w:t>R5-197050</w:t>
            </w:r>
          </w:p>
        </w:tc>
      </w:tr>
      <w:tr w:rsidR="00880E51" w:rsidRPr="00DF53B4" w14:paraId="44DFE63B"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7760FC" w14:textId="77777777" w:rsidR="00880E51" w:rsidRPr="00DF53B4" w:rsidRDefault="00880E51" w:rsidP="00880E51">
            <w:pPr>
              <w:rPr>
                <w:rFonts w:ascii="Arial" w:hAnsi="Arial" w:cs="Arial"/>
                <w:sz w:val="16"/>
                <w:szCs w:val="16"/>
              </w:rPr>
            </w:pPr>
            <w:r w:rsidRPr="00DF53B4">
              <w:rPr>
                <w:rFonts w:ascii="Arial" w:hAnsi="Arial" w:cs="Arial"/>
                <w:sz w:val="16"/>
                <w:szCs w:val="16"/>
              </w:rPr>
              <w:t>RP-85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D08209" w14:textId="77777777" w:rsidR="00880E51" w:rsidRPr="00DF53B4" w:rsidRDefault="00880E51" w:rsidP="00880E51">
            <w:pPr>
              <w:overflowPunct/>
              <w:autoSpaceDE/>
              <w:autoSpaceDN/>
              <w:adjustRightInd/>
              <w:spacing w:after="0"/>
              <w:textAlignment w:val="auto"/>
              <w:rPr>
                <w:rFonts w:ascii="Arial" w:hAnsi="Arial" w:cs="Arial"/>
                <w:sz w:val="16"/>
                <w:szCs w:val="16"/>
              </w:rPr>
            </w:pPr>
            <w:r w:rsidRPr="00DF53B4">
              <w:rPr>
                <w:rFonts w:ascii="Arial" w:hAnsi="Arial" w:cs="Arial"/>
                <w:color w:val="000000"/>
                <w:sz w:val="16"/>
                <w:szCs w:val="16"/>
              </w:rPr>
              <w:t>RP-191704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19489E" w14:textId="77777777" w:rsidR="00880E51" w:rsidRPr="00DF53B4" w:rsidRDefault="00880E51" w:rsidP="00880E51">
            <w:pPr>
              <w:rPr>
                <w:rFonts w:ascii="Arial" w:hAnsi="Arial" w:cs="Arial"/>
                <w:sz w:val="16"/>
                <w:szCs w:val="16"/>
              </w:rPr>
            </w:pPr>
            <w:r w:rsidRPr="00DF53B4">
              <w:rPr>
                <w:rFonts w:ascii="Arial" w:hAnsi="Arial" w:cs="Arial"/>
                <w:sz w:val="16"/>
                <w:szCs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5E03BBD3" w14:textId="77777777" w:rsidR="00880E51" w:rsidRPr="00DF53B4" w:rsidRDefault="00880E51" w:rsidP="00880E51">
            <w:pPr>
              <w:rPr>
                <w:rFonts w:ascii="Arial" w:hAnsi="Arial" w:cs="Arial"/>
                <w:sz w:val="16"/>
                <w:szCs w:val="16"/>
              </w:rPr>
            </w:pPr>
            <w:r w:rsidRPr="00DF53B4">
              <w:rPr>
                <w:rFonts w:ascii="Calibri" w:hAnsi="Calibri" w:cs="Calibri"/>
                <w:color w:val="000000"/>
                <w:sz w:val="22"/>
                <w:szCs w:val="22"/>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49731B" w14:textId="77777777" w:rsidR="00880E51" w:rsidRPr="00DF53B4" w:rsidRDefault="00880E51" w:rsidP="00880E51">
            <w:pPr>
              <w:rPr>
                <w:rFonts w:ascii="Arial" w:hAnsi="Arial" w:cs="Arial"/>
                <w:sz w:val="16"/>
                <w:szCs w:val="16"/>
              </w:rPr>
            </w:pPr>
            <w:r w:rsidRPr="00DF53B4">
              <w:rPr>
                <w:rFonts w:ascii="Arial" w:hAnsi="Arial" w:cs="Arial"/>
                <w:sz w:val="16"/>
                <w:szCs w:val="16"/>
              </w:rPr>
              <w:t>Adding C.21g for EPS fallback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D1AA67" w14:textId="77777777" w:rsidR="00880E51" w:rsidRPr="00DF53B4" w:rsidRDefault="00880E51" w:rsidP="00880E51">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82F1DC" w14:textId="77777777" w:rsidR="00880E51" w:rsidRPr="00DF53B4" w:rsidRDefault="00880E51" w:rsidP="00880E51">
            <w:pPr>
              <w:pStyle w:val="TAL"/>
              <w:rPr>
                <w:rFonts w:cs="Arial"/>
                <w:sz w:val="16"/>
                <w:szCs w:val="16"/>
              </w:rPr>
            </w:pPr>
            <w:r w:rsidRPr="00DF53B4">
              <w:rPr>
                <w:rFonts w:cs="Arial"/>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5407D" w14:textId="77777777" w:rsidR="00880E51" w:rsidRPr="00DF53B4" w:rsidRDefault="00880E51" w:rsidP="00880E51">
            <w:pPr>
              <w:pStyle w:val="TAL"/>
              <w:rPr>
                <w:rFonts w:cs="Arial"/>
                <w:sz w:val="16"/>
                <w:szCs w:val="16"/>
              </w:rPr>
            </w:pPr>
            <w:r w:rsidRPr="00DF53B4">
              <w:rPr>
                <w:rFonts w:cs="Arial"/>
                <w:sz w:val="16"/>
                <w:szCs w:val="16"/>
              </w:rPr>
              <w:t>15.1.0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07E4C3" w14:textId="77777777" w:rsidR="00880E51" w:rsidRPr="00DF53B4" w:rsidRDefault="00880E51" w:rsidP="00880E51">
            <w:pPr>
              <w:rPr>
                <w:rFonts w:ascii="Arial" w:hAnsi="Arial" w:cs="Arial"/>
                <w:sz w:val="16"/>
                <w:szCs w:val="16"/>
              </w:rPr>
            </w:pPr>
            <w:r w:rsidRPr="00DF53B4">
              <w:rPr>
                <w:rFonts w:ascii="Arial" w:hAnsi="Arial" w:cs="Arial"/>
                <w:sz w:val="16"/>
                <w:szCs w:val="16"/>
              </w:rPr>
              <w:t>R5-197224</w:t>
            </w:r>
          </w:p>
        </w:tc>
      </w:tr>
      <w:tr w:rsidR="00880E51" w:rsidRPr="00DF53B4" w14:paraId="6F18CFF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9033A8" w14:textId="77777777" w:rsidR="00880E51" w:rsidRPr="00DF53B4" w:rsidRDefault="00880E51" w:rsidP="00880E51">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1AA626"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64CBC8" w14:textId="77777777" w:rsidR="00880E51" w:rsidRPr="00DF53B4" w:rsidRDefault="00880E51" w:rsidP="00DF53B4">
            <w:pPr>
              <w:rPr>
                <w:rFonts w:ascii="Arial" w:hAnsi="Arial" w:cs="Arial"/>
                <w:sz w:val="16"/>
                <w:szCs w:val="16"/>
              </w:rPr>
            </w:pPr>
            <w:r w:rsidRPr="00DF53B4">
              <w:rPr>
                <w:rFonts w:ascii="Arial" w:hAnsi="Arial" w:cs="Arial"/>
                <w:sz w:val="16"/>
                <w:szCs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A988A" w14:textId="77777777" w:rsidR="00880E51" w:rsidRPr="00DF53B4" w:rsidRDefault="00880E51" w:rsidP="00DF53B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3EABAA7" w14:textId="77777777" w:rsidR="00880E51" w:rsidRPr="00DF53B4" w:rsidRDefault="00880E51" w:rsidP="00DF53B4">
            <w:pPr>
              <w:rPr>
                <w:rFonts w:ascii="Arial" w:hAnsi="Arial" w:cs="Arial"/>
                <w:sz w:val="16"/>
                <w:szCs w:val="16"/>
              </w:rPr>
            </w:pPr>
            <w:r w:rsidRPr="00DF53B4">
              <w:rPr>
                <w:rFonts w:ascii="Arial" w:hAnsi="Arial" w:cs="Arial"/>
                <w:sz w:val="16"/>
                <w:szCs w:val="16"/>
              </w:rPr>
              <w:t>Correction of IMS Emergency call testcase 19.4.5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076E4F"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FBE25"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E4537"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423C87" w14:textId="77777777" w:rsidR="00880E51" w:rsidRPr="00DF53B4" w:rsidRDefault="00880E51" w:rsidP="00DF53B4">
            <w:pPr>
              <w:rPr>
                <w:rFonts w:ascii="Arial" w:hAnsi="Arial" w:cs="Arial"/>
                <w:sz w:val="16"/>
                <w:szCs w:val="16"/>
              </w:rPr>
            </w:pPr>
            <w:r w:rsidRPr="00DF53B4">
              <w:rPr>
                <w:rFonts w:ascii="Arial" w:hAnsi="Arial" w:cs="Arial"/>
                <w:sz w:val="16"/>
                <w:szCs w:val="16"/>
              </w:rPr>
              <w:t>R5-198273</w:t>
            </w:r>
          </w:p>
        </w:tc>
      </w:tr>
      <w:tr w:rsidR="00880E51" w:rsidRPr="00DF53B4" w14:paraId="4E4A692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EE6D01"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D87D07"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A416230" w14:textId="77777777" w:rsidR="00880E51" w:rsidRPr="00DF53B4" w:rsidRDefault="00880E51" w:rsidP="00DF53B4">
            <w:pPr>
              <w:rPr>
                <w:rFonts w:ascii="Arial" w:hAnsi="Arial" w:cs="Arial"/>
                <w:sz w:val="16"/>
                <w:szCs w:val="16"/>
              </w:rPr>
            </w:pPr>
            <w:r w:rsidRPr="00DF53B4">
              <w:rPr>
                <w:rFonts w:ascii="Arial" w:hAnsi="Arial" w:cs="Arial"/>
                <w:sz w:val="16"/>
                <w:szCs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60B3D0" w14:textId="77777777" w:rsidR="00880E51" w:rsidRPr="00DF53B4" w:rsidRDefault="00880E51" w:rsidP="00DF53B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DDF0D73" w14:textId="77777777" w:rsidR="00880E51" w:rsidRPr="00DF53B4" w:rsidRDefault="00880E51" w:rsidP="00DF53B4">
            <w:pPr>
              <w:rPr>
                <w:rFonts w:ascii="Arial" w:hAnsi="Arial" w:cs="Arial"/>
                <w:sz w:val="16"/>
                <w:szCs w:val="16"/>
              </w:rPr>
            </w:pPr>
            <w:r w:rsidRPr="00DF53B4">
              <w:rPr>
                <w:rFonts w:ascii="Arial" w:hAnsi="Arial" w:cs="Arial"/>
                <w:sz w:val="16"/>
                <w:szCs w:val="16"/>
              </w:rPr>
              <w:t>Addition of a new test case for MO video cancel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13DB49"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D01F36"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A5473"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96B27E" w14:textId="77777777" w:rsidR="00880E51" w:rsidRPr="00DF53B4" w:rsidRDefault="00880E51" w:rsidP="00DF53B4">
            <w:pPr>
              <w:rPr>
                <w:rFonts w:ascii="Arial" w:hAnsi="Arial" w:cs="Arial"/>
                <w:sz w:val="16"/>
                <w:szCs w:val="16"/>
              </w:rPr>
            </w:pPr>
            <w:r w:rsidRPr="00DF53B4">
              <w:rPr>
                <w:rFonts w:ascii="Arial" w:hAnsi="Arial" w:cs="Arial"/>
                <w:sz w:val="16"/>
                <w:szCs w:val="16"/>
              </w:rPr>
              <w:t>R5-198460</w:t>
            </w:r>
          </w:p>
        </w:tc>
      </w:tr>
      <w:tr w:rsidR="00880E51" w:rsidRPr="00DF53B4" w14:paraId="60E40DC2"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B023A2"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B53AF01"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RP-192464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46D9933" w14:textId="77777777" w:rsidR="00880E51" w:rsidRPr="00DF53B4" w:rsidRDefault="00880E51" w:rsidP="00DF53B4">
            <w:pPr>
              <w:rPr>
                <w:rFonts w:ascii="Arial" w:hAnsi="Arial" w:cs="Arial"/>
                <w:sz w:val="16"/>
                <w:szCs w:val="16"/>
              </w:rPr>
            </w:pPr>
            <w:r w:rsidRPr="00DF53B4">
              <w:rPr>
                <w:rFonts w:ascii="Arial" w:hAnsi="Arial" w:cs="Arial"/>
                <w:sz w:val="16"/>
                <w:szCs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AF937" w14:textId="77777777" w:rsidR="00880E51" w:rsidRPr="00DF53B4" w:rsidRDefault="00880E51" w:rsidP="00DF53B4">
            <w:pPr>
              <w:rPr>
                <w:rFonts w:ascii="Arial" w:hAnsi="Arial" w:cs="Arial"/>
                <w:sz w:val="16"/>
                <w:szCs w:val="16"/>
              </w:rPr>
            </w:pPr>
            <w:r w:rsidRPr="00DF53B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880E51" w:rsidRPr="00DF53B4" w:rsidRDefault="00880E51" w:rsidP="00DF53B4">
            <w:pPr>
              <w:rPr>
                <w:rFonts w:ascii="Arial" w:hAnsi="Arial" w:cs="Arial"/>
                <w:sz w:val="16"/>
                <w:szCs w:val="16"/>
              </w:rPr>
            </w:pPr>
            <w:r w:rsidRPr="00DF53B4">
              <w:rPr>
                <w:rFonts w:ascii="Arial" w:hAnsi="Arial" w:cs="Arial"/>
                <w:sz w:val="16"/>
                <w:szCs w:val="16"/>
              </w:rPr>
              <w:t>New default message for 500 Server Internal Error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06CBEA"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C9958A"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ABE8D"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ED04F5" w14:textId="77777777" w:rsidR="00880E51" w:rsidRPr="00DF53B4" w:rsidRDefault="00880E51" w:rsidP="00DF53B4">
            <w:pPr>
              <w:rPr>
                <w:rFonts w:ascii="Arial" w:hAnsi="Arial" w:cs="Arial"/>
                <w:sz w:val="16"/>
                <w:szCs w:val="16"/>
              </w:rPr>
            </w:pPr>
            <w:r w:rsidRPr="00DF53B4">
              <w:rPr>
                <w:rFonts w:ascii="Arial" w:hAnsi="Arial" w:cs="Arial"/>
                <w:sz w:val="16"/>
                <w:szCs w:val="16"/>
              </w:rPr>
              <w:t>R5-198657</w:t>
            </w:r>
          </w:p>
        </w:tc>
      </w:tr>
      <w:tr w:rsidR="00880E51" w:rsidRPr="00DF53B4" w14:paraId="0BE0AF3D"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7F0B4C1"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8530B75"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EB5BF4" w14:textId="77777777" w:rsidR="00880E51" w:rsidRPr="00DF53B4" w:rsidRDefault="00880E51" w:rsidP="00DF53B4">
            <w:pPr>
              <w:rPr>
                <w:rFonts w:ascii="Arial" w:hAnsi="Arial" w:cs="Arial"/>
                <w:sz w:val="16"/>
                <w:szCs w:val="16"/>
              </w:rPr>
            </w:pPr>
            <w:r w:rsidRPr="00DF53B4">
              <w:rPr>
                <w:rFonts w:ascii="Arial" w:hAnsi="Arial" w:cs="Arial"/>
                <w:sz w:val="16"/>
                <w:szCs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347F3" w14:textId="77777777" w:rsidR="00880E51" w:rsidRPr="00DF53B4" w:rsidRDefault="00880E51" w:rsidP="00DF53B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5C2AD7" w14:textId="77777777" w:rsidR="00880E51" w:rsidRPr="00DF53B4" w:rsidRDefault="00880E51" w:rsidP="00DF53B4">
            <w:pPr>
              <w:rPr>
                <w:rFonts w:ascii="Arial" w:hAnsi="Arial" w:cs="Arial"/>
                <w:sz w:val="16"/>
                <w:szCs w:val="16"/>
              </w:rPr>
            </w:pPr>
            <w:r w:rsidRPr="00DF53B4">
              <w:rPr>
                <w:rFonts w:ascii="Arial" w:hAnsi="Arial" w:cs="Arial"/>
                <w:sz w:val="16"/>
                <w:szCs w:val="16"/>
              </w:rPr>
              <w:t>Correction of IMS session timer test cases 22.2, 22.5, 22.6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E453B8"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C9CFA"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EE235"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C8FEB7" w14:textId="77777777" w:rsidR="00880E51" w:rsidRPr="00DF53B4" w:rsidRDefault="00880E51" w:rsidP="00DF53B4">
            <w:pPr>
              <w:rPr>
                <w:rFonts w:ascii="Arial" w:hAnsi="Arial" w:cs="Arial"/>
                <w:sz w:val="16"/>
                <w:szCs w:val="16"/>
              </w:rPr>
            </w:pPr>
            <w:r w:rsidRPr="00DF53B4">
              <w:rPr>
                <w:rFonts w:ascii="Arial" w:hAnsi="Arial" w:cs="Arial"/>
                <w:sz w:val="16"/>
                <w:szCs w:val="16"/>
              </w:rPr>
              <w:t>R5-198895</w:t>
            </w:r>
          </w:p>
        </w:tc>
      </w:tr>
      <w:tr w:rsidR="00880E51" w:rsidRPr="00DF53B4" w14:paraId="126D82DF"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5AF7B45"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818E42C"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F67194" w14:textId="77777777" w:rsidR="00880E51" w:rsidRPr="00DF53B4" w:rsidRDefault="00880E51" w:rsidP="00DF53B4">
            <w:pPr>
              <w:rPr>
                <w:rFonts w:ascii="Arial" w:hAnsi="Arial" w:cs="Arial"/>
                <w:sz w:val="16"/>
                <w:szCs w:val="16"/>
              </w:rPr>
            </w:pPr>
            <w:r w:rsidRPr="00DF53B4">
              <w:rPr>
                <w:rFonts w:ascii="Arial" w:hAnsi="Arial" w:cs="Arial"/>
                <w:sz w:val="16"/>
                <w:szCs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035E0" w14:textId="77777777" w:rsidR="00880E51" w:rsidRPr="00DF53B4" w:rsidRDefault="00880E51" w:rsidP="00DF53B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5CF96A2" w14:textId="77777777" w:rsidR="00880E51" w:rsidRPr="00DF53B4" w:rsidRDefault="00880E51" w:rsidP="00DF53B4">
            <w:pPr>
              <w:rPr>
                <w:rFonts w:ascii="Arial" w:hAnsi="Arial" w:cs="Arial"/>
                <w:sz w:val="16"/>
                <w:szCs w:val="16"/>
              </w:rPr>
            </w:pPr>
            <w:r w:rsidRPr="00DF53B4">
              <w:rPr>
                <w:rFonts w:ascii="Arial" w:hAnsi="Arial" w:cs="Arial"/>
                <w:sz w:val="16"/>
                <w:szCs w:val="16"/>
              </w:rPr>
              <w:t xml:space="preserve">Addition of a new test case for </w:t>
            </w:r>
            <w:r w:rsidR="00DF53B4" w:rsidRPr="00DF53B4">
              <w:rPr>
                <w:rFonts w:ascii="Arial" w:hAnsi="Arial" w:cs="Arial"/>
                <w:sz w:val="16"/>
                <w:szCs w:val="16"/>
              </w:rPr>
              <w:t>emergency</w:t>
            </w:r>
            <w:r w:rsidRPr="00DF53B4">
              <w:rPr>
                <w:rFonts w:ascii="Arial" w:hAnsi="Arial" w:cs="Arial"/>
                <w:sz w:val="16"/>
                <w:szCs w:val="16"/>
              </w:rPr>
              <w:t xml:space="preserve"> call via CS domain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D2B0E6"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93E8B"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415647"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97BE55" w14:textId="77777777" w:rsidR="00880E51" w:rsidRPr="00DF53B4" w:rsidRDefault="00880E51" w:rsidP="00DF53B4">
            <w:pPr>
              <w:rPr>
                <w:rFonts w:ascii="Arial" w:hAnsi="Arial" w:cs="Arial"/>
                <w:sz w:val="16"/>
                <w:szCs w:val="16"/>
              </w:rPr>
            </w:pPr>
            <w:r w:rsidRPr="00DF53B4">
              <w:rPr>
                <w:rFonts w:ascii="Arial" w:hAnsi="Arial" w:cs="Arial"/>
                <w:sz w:val="16"/>
                <w:szCs w:val="16"/>
              </w:rPr>
              <w:t>R5-198896</w:t>
            </w:r>
          </w:p>
        </w:tc>
      </w:tr>
      <w:tr w:rsidR="00880E51" w:rsidRPr="00DF53B4" w14:paraId="6FCFDB1E" w14:textId="77777777" w:rsidTr="00DF53B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425D24" w14:textId="77777777" w:rsidR="00880E51" w:rsidRPr="00DF53B4" w:rsidRDefault="00880E51" w:rsidP="00DF53B4">
            <w:pPr>
              <w:rPr>
                <w:rFonts w:ascii="Arial" w:hAnsi="Arial" w:cs="Arial"/>
                <w:sz w:val="16"/>
                <w:szCs w:val="16"/>
              </w:rPr>
            </w:pPr>
            <w:r w:rsidRPr="00DF53B4">
              <w:rPr>
                <w:rFonts w:ascii="Arial" w:hAnsi="Arial" w:cs="Arial"/>
                <w:sz w:val="16"/>
                <w:szCs w:val="16"/>
              </w:rPr>
              <w:t>RP-86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FBD412" w14:textId="77777777" w:rsidR="00880E51" w:rsidRPr="00DF53B4" w:rsidRDefault="00880E51" w:rsidP="00DF53B4">
            <w:pPr>
              <w:overflowPunct/>
              <w:autoSpaceDE/>
              <w:autoSpaceDN/>
              <w:adjustRightInd/>
              <w:spacing w:after="0"/>
              <w:textAlignment w:val="auto"/>
              <w:rPr>
                <w:rFonts w:ascii="Arial" w:hAnsi="Arial" w:cs="Arial"/>
                <w:sz w:val="16"/>
                <w:szCs w:val="16"/>
              </w:rPr>
            </w:pPr>
            <w:r w:rsidRPr="00DF53B4">
              <w:rPr>
                <w:rFonts w:ascii="Arial" w:hAnsi="Arial" w:cs="Arial"/>
                <w:sz w:val="16"/>
                <w:szCs w:val="16"/>
              </w:rPr>
              <w:t>RP-192480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2036D8A" w14:textId="77777777" w:rsidR="00880E51" w:rsidRPr="00DF53B4" w:rsidRDefault="00880E51" w:rsidP="00DF53B4">
            <w:pPr>
              <w:rPr>
                <w:rFonts w:ascii="Arial" w:hAnsi="Arial" w:cs="Arial"/>
                <w:sz w:val="16"/>
                <w:szCs w:val="16"/>
              </w:rPr>
            </w:pPr>
            <w:r w:rsidRPr="00DF53B4">
              <w:rPr>
                <w:rFonts w:ascii="Arial" w:hAnsi="Arial" w:cs="Arial"/>
                <w:sz w:val="16"/>
                <w:szCs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8E070C" w14:textId="77777777" w:rsidR="00880E51" w:rsidRPr="00DF53B4" w:rsidRDefault="00880E51" w:rsidP="00DF53B4">
            <w:pPr>
              <w:rPr>
                <w:rFonts w:ascii="Arial" w:hAnsi="Arial" w:cs="Arial"/>
                <w:sz w:val="16"/>
                <w:szCs w:val="16"/>
              </w:rPr>
            </w:pPr>
            <w:r w:rsidRPr="00DF53B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B12EE1" w14:textId="77777777" w:rsidR="00880E51" w:rsidRPr="00DF53B4" w:rsidRDefault="00880E51" w:rsidP="00DF53B4">
            <w:pPr>
              <w:rPr>
                <w:rFonts w:ascii="Arial" w:hAnsi="Arial" w:cs="Arial"/>
                <w:sz w:val="16"/>
                <w:szCs w:val="16"/>
              </w:rPr>
            </w:pPr>
            <w:r w:rsidRPr="00DF53B4">
              <w:rPr>
                <w:rFonts w:ascii="Arial" w:hAnsi="Arial" w:cs="Arial"/>
                <w:sz w:val="16"/>
                <w:szCs w:val="16"/>
              </w:rPr>
              <w:t>Addition of a new test case for MO SMS failure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602736" w14:textId="77777777" w:rsidR="00880E51" w:rsidRPr="00DF53B4" w:rsidRDefault="00880E51" w:rsidP="00DF53B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CD024F" w14:textId="77777777" w:rsidR="00880E51" w:rsidRPr="00DF53B4" w:rsidRDefault="00880E51" w:rsidP="00DF53B4">
            <w:pPr>
              <w:pStyle w:val="TAL"/>
              <w:rPr>
                <w:rFonts w:cs="Arial"/>
                <w:sz w:val="16"/>
                <w:szCs w:val="16"/>
              </w:rPr>
            </w:pPr>
            <w:r w:rsidRPr="00DF53B4">
              <w:rPr>
                <w:rFonts w:cs="Arial"/>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DE5350" w14:textId="77777777" w:rsidR="00880E51" w:rsidRPr="00DF53B4" w:rsidRDefault="00880E51" w:rsidP="00DF53B4">
            <w:pPr>
              <w:pStyle w:val="TAL"/>
              <w:rPr>
                <w:rFonts w:cs="Arial"/>
                <w:sz w:val="16"/>
                <w:szCs w:val="16"/>
              </w:rPr>
            </w:pPr>
            <w:r w:rsidRPr="00DF53B4">
              <w:rPr>
                <w:rFonts w:cs="Arial"/>
                <w:sz w:val="16"/>
                <w:szCs w:val="16"/>
              </w:rPr>
              <w:t>15.2.0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2EE9E6" w14:textId="77777777" w:rsidR="00880E51" w:rsidRPr="00DF53B4" w:rsidRDefault="00880E51" w:rsidP="00DF53B4">
            <w:pPr>
              <w:rPr>
                <w:rFonts w:ascii="Arial" w:hAnsi="Arial" w:cs="Arial"/>
                <w:sz w:val="16"/>
                <w:szCs w:val="16"/>
              </w:rPr>
            </w:pPr>
            <w:r w:rsidRPr="00DF53B4">
              <w:rPr>
                <w:rFonts w:ascii="Arial" w:hAnsi="Arial" w:cs="Arial"/>
                <w:sz w:val="16"/>
                <w:szCs w:val="16"/>
              </w:rPr>
              <w:t>R5-198897</w:t>
            </w:r>
          </w:p>
        </w:tc>
      </w:tr>
      <w:tr w:rsidR="001F30C9" w:rsidRPr="00DF53B4" w14:paraId="128076A0"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4160171" w14:textId="77777777" w:rsidR="001F30C9" w:rsidRPr="00DF53B4" w:rsidRDefault="001F30C9"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B420320" w14:textId="77777777" w:rsidR="001F30C9"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7EA982" w14:textId="77777777" w:rsidR="001F30C9" w:rsidRPr="00DF53B4" w:rsidRDefault="001F30C9" w:rsidP="00C6726B">
            <w:pPr>
              <w:rPr>
                <w:rFonts w:ascii="Arial" w:hAnsi="Arial" w:cs="Arial"/>
                <w:sz w:val="16"/>
                <w:szCs w:val="16"/>
              </w:rPr>
            </w:pPr>
            <w:r w:rsidRPr="00C6726B">
              <w:rPr>
                <w:rFonts w:ascii="Arial" w:hAnsi="Arial" w:cs="Arial"/>
                <w:sz w:val="16"/>
                <w:szCs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39E" w14:textId="77777777" w:rsidR="001F30C9" w:rsidRPr="00DF53B4" w:rsidRDefault="001F30C9"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ACBAF8" w14:textId="77777777" w:rsidR="001F30C9" w:rsidRPr="00DF53B4" w:rsidRDefault="001F30C9" w:rsidP="00C6726B">
            <w:pPr>
              <w:rPr>
                <w:rFonts w:ascii="Arial" w:hAnsi="Arial" w:cs="Arial"/>
                <w:sz w:val="16"/>
                <w:szCs w:val="16"/>
              </w:rPr>
            </w:pPr>
            <w:r w:rsidRPr="00C6726B">
              <w:rPr>
                <w:rFonts w:ascii="Arial" w:hAnsi="Arial" w:cs="Arial"/>
                <w:sz w:val="16"/>
                <w:szCs w:val="16"/>
              </w:rPr>
              <w:t>Corrections to SMS test case 18.1b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98D9EA1" w14:textId="77777777" w:rsidR="001F30C9" w:rsidRPr="00DF53B4" w:rsidRDefault="001F30C9"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0B347E" w14:textId="77777777" w:rsidR="001F30C9" w:rsidRPr="00DF53B4" w:rsidRDefault="001F30C9"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9B3D7" w14:textId="77777777" w:rsidR="001F30C9" w:rsidRPr="00DF53B4" w:rsidRDefault="001F30C9"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A538CA" w14:textId="77777777" w:rsidR="001F30C9" w:rsidRPr="00DF53B4" w:rsidRDefault="001F30C9" w:rsidP="00C6726B">
            <w:pPr>
              <w:rPr>
                <w:rFonts w:ascii="Arial" w:hAnsi="Arial" w:cs="Arial"/>
                <w:sz w:val="16"/>
                <w:szCs w:val="16"/>
              </w:rPr>
            </w:pPr>
            <w:r w:rsidRPr="00C6726B">
              <w:rPr>
                <w:rFonts w:ascii="Arial" w:hAnsi="Arial" w:cs="Arial"/>
                <w:sz w:val="16"/>
                <w:szCs w:val="16"/>
              </w:rPr>
              <w:t>R5-200259</w:t>
            </w:r>
          </w:p>
        </w:tc>
      </w:tr>
      <w:tr w:rsidR="004938C7" w:rsidRPr="00DF53B4" w14:paraId="33BC842B"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5539869"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0AEE80"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56C9617" w14:textId="77777777" w:rsidR="004938C7" w:rsidRPr="00DF53B4" w:rsidRDefault="004938C7" w:rsidP="00C6726B">
            <w:pPr>
              <w:rPr>
                <w:rFonts w:ascii="Arial" w:hAnsi="Arial" w:cs="Arial"/>
                <w:sz w:val="16"/>
                <w:szCs w:val="16"/>
              </w:rPr>
            </w:pPr>
            <w:r w:rsidRPr="00C6726B">
              <w:rPr>
                <w:rFonts w:ascii="Arial" w:hAnsi="Arial" w:cs="Arial"/>
                <w:sz w:val="16"/>
                <w:szCs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6D849" w14:textId="77777777" w:rsidR="004938C7" w:rsidRPr="00DF53B4" w:rsidRDefault="004938C7"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4641987"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Via header in PRACK, UPDATE, and BYE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F33FB93"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724B2"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57A8E5"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F6FFB5" w14:textId="77777777" w:rsidR="004938C7" w:rsidRPr="00DF53B4" w:rsidRDefault="004938C7" w:rsidP="00C6726B">
            <w:pPr>
              <w:rPr>
                <w:rFonts w:ascii="Arial" w:hAnsi="Arial" w:cs="Arial"/>
                <w:sz w:val="16"/>
                <w:szCs w:val="16"/>
              </w:rPr>
            </w:pPr>
            <w:r w:rsidRPr="00C6726B">
              <w:rPr>
                <w:rFonts w:ascii="Arial" w:hAnsi="Arial" w:cs="Arial"/>
                <w:sz w:val="16"/>
                <w:szCs w:val="16"/>
              </w:rPr>
              <w:t>R5-200457</w:t>
            </w:r>
          </w:p>
        </w:tc>
      </w:tr>
      <w:tr w:rsidR="004938C7" w:rsidRPr="00DF53B4" w14:paraId="5480752D"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272F0D"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444DFDD"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4CE878" w14:textId="77777777" w:rsidR="004938C7" w:rsidRPr="00DF53B4" w:rsidRDefault="004938C7" w:rsidP="00C6726B">
            <w:pPr>
              <w:rPr>
                <w:rFonts w:ascii="Arial" w:hAnsi="Arial" w:cs="Arial"/>
                <w:sz w:val="16"/>
                <w:szCs w:val="16"/>
              </w:rPr>
            </w:pPr>
            <w:r w:rsidRPr="00C6726B">
              <w:rPr>
                <w:rFonts w:ascii="Arial" w:hAnsi="Arial" w:cs="Arial"/>
                <w:sz w:val="16"/>
                <w:szCs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F0C7F" w14:textId="77777777" w:rsidR="004938C7" w:rsidRPr="00DF53B4" w:rsidRDefault="004938C7"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0F5A3A"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Contact header in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70520BD"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5B8F1"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4DDEC"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D2A7E9" w14:textId="77777777" w:rsidR="004938C7" w:rsidRPr="00DF53B4" w:rsidRDefault="004938C7" w:rsidP="00C6726B">
            <w:pPr>
              <w:rPr>
                <w:rFonts w:ascii="Arial" w:hAnsi="Arial" w:cs="Arial"/>
                <w:sz w:val="16"/>
                <w:szCs w:val="16"/>
              </w:rPr>
            </w:pPr>
            <w:r w:rsidRPr="00C6726B">
              <w:rPr>
                <w:rFonts w:ascii="Arial" w:hAnsi="Arial" w:cs="Arial"/>
                <w:sz w:val="16"/>
                <w:szCs w:val="16"/>
              </w:rPr>
              <w:t>R5-200458</w:t>
            </w:r>
          </w:p>
        </w:tc>
      </w:tr>
      <w:tr w:rsidR="004938C7" w:rsidRPr="00DF53B4" w14:paraId="6174B83D"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F1C2FE3"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6610EC"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A41870" w14:textId="77777777" w:rsidR="004938C7" w:rsidRPr="00DF53B4" w:rsidRDefault="004938C7" w:rsidP="00C6726B">
            <w:pPr>
              <w:rPr>
                <w:rFonts w:ascii="Arial" w:hAnsi="Arial" w:cs="Arial"/>
                <w:sz w:val="16"/>
                <w:szCs w:val="16"/>
              </w:rPr>
            </w:pPr>
            <w:r w:rsidRPr="00C6726B">
              <w:rPr>
                <w:rFonts w:ascii="Arial" w:hAnsi="Arial" w:cs="Arial"/>
                <w:sz w:val="16"/>
                <w:szCs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A26FB" w14:textId="77777777" w:rsidR="004938C7" w:rsidRPr="00DF53B4" w:rsidRDefault="004938C7" w:rsidP="00C6726B">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C617B2" w14:textId="77777777" w:rsidR="004938C7" w:rsidRPr="00DF53B4" w:rsidRDefault="004938C7" w:rsidP="00C6726B">
            <w:pPr>
              <w:rPr>
                <w:rFonts w:ascii="Arial" w:hAnsi="Arial" w:cs="Arial"/>
                <w:sz w:val="16"/>
                <w:szCs w:val="16"/>
              </w:rPr>
            </w:pPr>
            <w:r w:rsidRPr="00C6726B">
              <w:rPr>
                <w:rFonts w:ascii="Arial" w:hAnsi="Arial" w:cs="Arial"/>
                <w:sz w:val="16"/>
                <w:szCs w:val="16"/>
              </w:rPr>
              <w:t>Addition of SIP_305 Use Proxy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87C299"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128E2"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A3843"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DD2F85" w14:textId="77777777" w:rsidR="004938C7" w:rsidRPr="00DF53B4" w:rsidRDefault="004938C7" w:rsidP="00C6726B">
            <w:pPr>
              <w:rPr>
                <w:rFonts w:ascii="Arial" w:hAnsi="Arial" w:cs="Arial"/>
                <w:sz w:val="16"/>
                <w:szCs w:val="16"/>
              </w:rPr>
            </w:pPr>
            <w:r w:rsidRPr="00C6726B">
              <w:rPr>
                <w:rFonts w:ascii="Arial" w:hAnsi="Arial" w:cs="Arial"/>
                <w:sz w:val="16"/>
                <w:szCs w:val="16"/>
              </w:rPr>
              <w:t>R5-200864</w:t>
            </w:r>
          </w:p>
        </w:tc>
      </w:tr>
      <w:tr w:rsidR="004938C7" w:rsidRPr="00DF53B4" w14:paraId="1DE02162"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CCDB78"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0C663B"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BAC4E5" w14:textId="77777777" w:rsidR="004938C7" w:rsidRPr="00DF53B4" w:rsidRDefault="004938C7" w:rsidP="00C6726B">
            <w:pPr>
              <w:rPr>
                <w:rFonts w:ascii="Arial" w:hAnsi="Arial" w:cs="Arial"/>
                <w:sz w:val="16"/>
                <w:szCs w:val="16"/>
              </w:rPr>
            </w:pPr>
            <w:r w:rsidRPr="00C6726B">
              <w:rPr>
                <w:rFonts w:ascii="Arial" w:hAnsi="Arial" w:cs="Arial"/>
                <w:sz w:val="16"/>
                <w:szCs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4867" w14:textId="77777777" w:rsidR="004938C7" w:rsidRPr="00DF53B4" w:rsidRDefault="004938C7" w:rsidP="00C6726B">
            <w:pPr>
              <w:rPr>
                <w:rFonts w:ascii="Arial" w:hAnsi="Arial" w:cs="Arial"/>
                <w:sz w:val="16"/>
                <w:szCs w:val="16"/>
              </w:rPr>
            </w:pPr>
            <w:r w:rsidRPr="00C6726B">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866EA3"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IMS test case 22.2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4F272D"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9EB985"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00ACC"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EAE1AB" w14:textId="77777777" w:rsidR="004938C7" w:rsidRPr="00DF53B4" w:rsidRDefault="004938C7" w:rsidP="00C6726B">
            <w:pPr>
              <w:rPr>
                <w:rFonts w:ascii="Arial" w:hAnsi="Arial" w:cs="Arial"/>
                <w:sz w:val="16"/>
                <w:szCs w:val="16"/>
              </w:rPr>
            </w:pPr>
            <w:r w:rsidRPr="00C6726B">
              <w:rPr>
                <w:rFonts w:ascii="Arial" w:hAnsi="Arial" w:cs="Arial"/>
                <w:sz w:val="16"/>
                <w:szCs w:val="16"/>
              </w:rPr>
              <w:t>R5-201120</w:t>
            </w:r>
          </w:p>
        </w:tc>
      </w:tr>
      <w:tr w:rsidR="004938C7" w:rsidRPr="00DF53B4" w14:paraId="79E42766" w14:textId="77777777" w:rsidTr="00C6726B">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6D7DC9" w14:textId="77777777" w:rsidR="004938C7" w:rsidRPr="00DF53B4" w:rsidRDefault="004938C7" w:rsidP="00C6726B">
            <w:pPr>
              <w:rPr>
                <w:rFonts w:ascii="Arial" w:hAnsi="Arial" w:cs="Arial"/>
                <w:sz w:val="16"/>
                <w:szCs w:val="16"/>
              </w:rPr>
            </w:pPr>
            <w:r w:rsidRPr="00DF53B4">
              <w:rPr>
                <w:rFonts w:ascii="Arial" w:hAnsi="Arial" w:cs="Arial"/>
                <w:sz w:val="16"/>
                <w:szCs w:val="16"/>
              </w:rPr>
              <w:t>RP-8</w:t>
            </w:r>
            <w:r>
              <w:rPr>
                <w:rFonts w:ascii="Arial" w:hAnsi="Arial" w:cs="Arial"/>
                <w:sz w:val="16"/>
                <w:szCs w:val="16"/>
              </w:rPr>
              <w:t>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7F6DAA" w14:textId="77777777" w:rsidR="004938C7" w:rsidRPr="00DF53B4" w:rsidRDefault="004938C7" w:rsidP="00C6726B">
            <w:pPr>
              <w:overflowPunct/>
              <w:autoSpaceDE/>
              <w:autoSpaceDN/>
              <w:adjustRightInd/>
              <w:spacing w:after="0"/>
              <w:textAlignment w:val="auto"/>
              <w:rPr>
                <w:rFonts w:ascii="Arial" w:hAnsi="Arial" w:cs="Arial"/>
                <w:sz w:val="16"/>
                <w:szCs w:val="16"/>
              </w:rPr>
            </w:pPr>
            <w:r w:rsidRPr="004938C7">
              <w:rPr>
                <w:rFonts w:ascii="Arial" w:hAnsi="Arial" w:cs="Arial"/>
                <w:sz w:val="16"/>
                <w:szCs w:val="16"/>
              </w:rPr>
              <w:t>RP-200071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49EC243" w14:textId="77777777" w:rsidR="004938C7" w:rsidRPr="00DF53B4" w:rsidRDefault="004938C7" w:rsidP="00C6726B">
            <w:pPr>
              <w:rPr>
                <w:rFonts w:ascii="Arial" w:hAnsi="Arial" w:cs="Arial"/>
                <w:sz w:val="16"/>
                <w:szCs w:val="16"/>
              </w:rPr>
            </w:pPr>
            <w:r w:rsidRPr="00C6726B">
              <w:rPr>
                <w:rFonts w:ascii="Arial" w:hAnsi="Arial" w:cs="Arial"/>
                <w:sz w:val="16"/>
                <w:szCs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6452" w14:textId="77777777" w:rsidR="004938C7" w:rsidRPr="00DF53B4" w:rsidRDefault="004938C7" w:rsidP="00C6726B">
            <w:pPr>
              <w:rPr>
                <w:rFonts w:ascii="Arial" w:hAnsi="Arial" w:cs="Arial"/>
                <w:sz w:val="16"/>
                <w:szCs w:val="16"/>
              </w:rPr>
            </w:pPr>
            <w:r w:rsidRPr="00C6726B">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D0891C7" w14:textId="77777777" w:rsidR="004938C7" w:rsidRPr="00DF53B4" w:rsidRDefault="004938C7" w:rsidP="00C6726B">
            <w:pPr>
              <w:rPr>
                <w:rFonts w:ascii="Arial" w:hAnsi="Arial" w:cs="Arial"/>
                <w:sz w:val="16"/>
                <w:szCs w:val="16"/>
              </w:rPr>
            </w:pPr>
            <w:r w:rsidRPr="00C6726B">
              <w:rPr>
                <w:rFonts w:ascii="Arial" w:hAnsi="Arial" w:cs="Arial"/>
                <w:sz w:val="16"/>
                <w:szCs w:val="16"/>
              </w:rPr>
              <w:t>Corrections to A.1.1 and C.46 for re-registration scenarios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CD6007" w14:textId="77777777" w:rsidR="004938C7" w:rsidRPr="00DF53B4" w:rsidRDefault="004938C7" w:rsidP="00C6726B">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9B320"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9B083" w14:textId="77777777" w:rsidR="004938C7" w:rsidRPr="00DF53B4" w:rsidRDefault="004938C7" w:rsidP="00C6726B">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455BEB" w14:textId="77777777" w:rsidR="004938C7" w:rsidRPr="00DF53B4" w:rsidRDefault="004938C7" w:rsidP="00C6726B">
            <w:pPr>
              <w:rPr>
                <w:rFonts w:ascii="Arial" w:hAnsi="Arial" w:cs="Arial"/>
                <w:sz w:val="16"/>
                <w:szCs w:val="16"/>
              </w:rPr>
            </w:pPr>
            <w:r w:rsidRPr="00C6726B">
              <w:rPr>
                <w:rFonts w:ascii="Arial" w:hAnsi="Arial" w:cs="Arial"/>
                <w:sz w:val="16"/>
                <w:szCs w:val="16"/>
              </w:rPr>
              <w:t>R5-201121</w:t>
            </w:r>
          </w:p>
        </w:tc>
      </w:tr>
      <w:tr w:rsidR="00EB104A" w:rsidRPr="00DF53B4" w14:paraId="03D2EF2D"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C87CE0" w14:textId="77777777" w:rsidR="00EB104A" w:rsidRPr="00DF53B4" w:rsidRDefault="00EB104A" w:rsidP="00CC7031">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66B6AEC"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1F1DFDD" w14:textId="77777777" w:rsidR="00EB104A" w:rsidRPr="00DF53B4" w:rsidRDefault="00EB104A" w:rsidP="00E74BA0">
            <w:pPr>
              <w:rPr>
                <w:rFonts w:ascii="Arial" w:hAnsi="Arial" w:cs="Arial"/>
                <w:sz w:val="16"/>
                <w:szCs w:val="16"/>
              </w:rPr>
            </w:pPr>
            <w:r w:rsidRPr="00E74BA0">
              <w:rPr>
                <w:rFonts w:ascii="Arial" w:hAnsi="Arial" w:cs="Arial"/>
                <w:sz w:val="16"/>
                <w:szCs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5EBFC"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4DB266D" w14:textId="77777777" w:rsidR="00EB104A" w:rsidRPr="00DF53B4" w:rsidRDefault="00EB104A" w:rsidP="00E74BA0">
            <w:pPr>
              <w:rPr>
                <w:rFonts w:ascii="Arial" w:hAnsi="Arial" w:cs="Arial"/>
                <w:sz w:val="16"/>
                <w:szCs w:val="16"/>
              </w:rPr>
            </w:pPr>
            <w:r w:rsidRPr="00E74BA0">
              <w:rPr>
                <w:rFonts w:ascii="Arial" w:hAnsi="Arial" w:cs="Arial"/>
                <w:sz w:val="16"/>
                <w:szCs w:val="16"/>
              </w:rPr>
              <w:t>Adding Allow headers indicating support of UPDATE in Session Timer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65DCB15"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4DA44"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64349"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002687" w14:textId="77777777" w:rsidR="00EB104A" w:rsidRPr="00DF53B4" w:rsidRDefault="00EB104A" w:rsidP="00E74BA0">
            <w:pPr>
              <w:rPr>
                <w:rFonts w:ascii="Arial" w:hAnsi="Arial" w:cs="Arial"/>
                <w:sz w:val="16"/>
                <w:szCs w:val="16"/>
              </w:rPr>
            </w:pPr>
            <w:r w:rsidRPr="00E74BA0">
              <w:rPr>
                <w:rFonts w:ascii="Arial" w:hAnsi="Arial" w:cs="Arial"/>
                <w:sz w:val="16"/>
                <w:szCs w:val="16"/>
              </w:rPr>
              <w:t>R5-201447</w:t>
            </w:r>
          </w:p>
        </w:tc>
      </w:tr>
      <w:tr w:rsidR="00EB104A" w:rsidRPr="00DF53B4" w14:paraId="7C96C468"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2E3490"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A36063"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B59B44" w14:textId="77777777" w:rsidR="00EB104A" w:rsidRPr="00DF53B4" w:rsidRDefault="00EB104A" w:rsidP="00E74BA0">
            <w:pPr>
              <w:rPr>
                <w:rFonts w:ascii="Arial" w:hAnsi="Arial" w:cs="Arial"/>
                <w:sz w:val="16"/>
                <w:szCs w:val="16"/>
              </w:rPr>
            </w:pPr>
            <w:r w:rsidRPr="00E74BA0">
              <w:rPr>
                <w:rFonts w:ascii="Arial" w:hAnsi="Arial" w:cs="Arial"/>
                <w:sz w:val="16"/>
                <w:szCs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126FB8"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F54D4E3" w14:textId="77777777" w:rsidR="00EB104A" w:rsidRPr="00DF53B4" w:rsidRDefault="00EB104A" w:rsidP="00E74BA0">
            <w:pPr>
              <w:rPr>
                <w:rFonts w:ascii="Arial" w:hAnsi="Arial" w:cs="Arial"/>
                <w:sz w:val="16"/>
                <w:szCs w:val="16"/>
              </w:rPr>
            </w:pPr>
            <w:r w:rsidRPr="00E74BA0">
              <w:rPr>
                <w:rFonts w:ascii="Arial" w:hAnsi="Arial" w:cs="Arial"/>
                <w:sz w:val="16"/>
                <w:szCs w:val="16"/>
              </w:rPr>
              <w:t>Fixing mix-up of UE and SS in IMS test case 22.5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77E9A6"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B4F55"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F5B67"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D24B11" w14:textId="77777777" w:rsidR="00EB104A" w:rsidRPr="00DF53B4" w:rsidRDefault="00EB104A" w:rsidP="00E74BA0">
            <w:pPr>
              <w:rPr>
                <w:rFonts w:ascii="Arial" w:hAnsi="Arial" w:cs="Arial"/>
                <w:sz w:val="16"/>
                <w:szCs w:val="16"/>
              </w:rPr>
            </w:pPr>
            <w:r w:rsidRPr="00E74BA0">
              <w:rPr>
                <w:rFonts w:ascii="Arial" w:hAnsi="Arial" w:cs="Arial"/>
                <w:sz w:val="16"/>
                <w:szCs w:val="16"/>
              </w:rPr>
              <w:t>R5-201448</w:t>
            </w:r>
          </w:p>
        </w:tc>
      </w:tr>
      <w:tr w:rsidR="00EB104A" w:rsidRPr="00DF53B4" w14:paraId="1CF534B5"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EF9C616"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312106"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C8D49" w14:textId="77777777" w:rsidR="00EB104A" w:rsidRPr="00DF53B4" w:rsidRDefault="00EB104A" w:rsidP="00E74BA0">
            <w:pPr>
              <w:rPr>
                <w:rFonts w:ascii="Arial" w:hAnsi="Arial" w:cs="Arial"/>
                <w:sz w:val="16"/>
                <w:szCs w:val="16"/>
              </w:rPr>
            </w:pPr>
            <w:r w:rsidRPr="00E74BA0">
              <w:rPr>
                <w:rFonts w:ascii="Arial" w:hAnsi="Arial" w:cs="Arial"/>
                <w:sz w:val="16"/>
                <w:szCs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52CDE"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A72A86" w14:textId="77777777" w:rsidR="00EB104A" w:rsidRPr="00DF53B4" w:rsidRDefault="00EB104A" w:rsidP="00E74BA0">
            <w:pPr>
              <w:rPr>
                <w:rFonts w:ascii="Arial" w:hAnsi="Arial" w:cs="Arial"/>
                <w:sz w:val="16"/>
                <w:szCs w:val="16"/>
              </w:rPr>
            </w:pPr>
            <w:r w:rsidRPr="00E74BA0">
              <w:rPr>
                <w:rFonts w:ascii="Arial" w:hAnsi="Arial" w:cs="Arial"/>
                <w:sz w:val="16"/>
                <w:szCs w:val="16"/>
              </w:rPr>
              <w:t>Corrections to IMS Session Timer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172368"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6269F"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F4736F"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FD42B6" w14:textId="77777777" w:rsidR="00EB104A" w:rsidRPr="00DF53B4" w:rsidRDefault="00EB104A" w:rsidP="00E74BA0">
            <w:pPr>
              <w:rPr>
                <w:rFonts w:ascii="Arial" w:hAnsi="Arial" w:cs="Arial"/>
                <w:sz w:val="16"/>
                <w:szCs w:val="16"/>
              </w:rPr>
            </w:pPr>
            <w:r w:rsidRPr="00E74BA0">
              <w:rPr>
                <w:rFonts w:ascii="Arial" w:hAnsi="Arial" w:cs="Arial"/>
                <w:sz w:val="16"/>
                <w:szCs w:val="16"/>
              </w:rPr>
              <w:t>R5-201449</w:t>
            </w:r>
          </w:p>
        </w:tc>
      </w:tr>
      <w:tr w:rsidR="00EB104A" w:rsidRPr="00DF53B4" w14:paraId="088918C5"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F3CF83"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6C7A33"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D98FDC5" w14:textId="77777777" w:rsidR="00EB104A" w:rsidRPr="00DF53B4" w:rsidRDefault="00EB104A" w:rsidP="00E74BA0">
            <w:pPr>
              <w:rPr>
                <w:rFonts w:ascii="Arial" w:hAnsi="Arial" w:cs="Arial"/>
                <w:sz w:val="16"/>
                <w:szCs w:val="16"/>
              </w:rPr>
            </w:pPr>
            <w:r w:rsidRPr="00E74BA0">
              <w:rPr>
                <w:rFonts w:ascii="Arial" w:hAnsi="Arial" w:cs="Arial"/>
                <w:sz w:val="16"/>
                <w:szCs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C6986"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79164A" w14:textId="77777777" w:rsidR="00EB104A" w:rsidRPr="00DF53B4" w:rsidRDefault="00EB104A" w:rsidP="00E74BA0">
            <w:pPr>
              <w:rPr>
                <w:rFonts w:ascii="Arial" w:hAnsi="Arial" w:cs="Arial"/>
                <w:sz w:val="16"/>
                <w:szCs w:val="16"/>
              </w:rPr>
            </w:pPr>
            <w:r w:rsidRPr="00E74BA0">
              <w:rPr>
                <w:rFonts w:ascii="Arial" w:hAnsi="Arial" w:cs="Arial"/>
                <w:sz w:val="16"/>
                <w:szCs w:val="16"/>
              </w:rPr>
              <w:t>Correction to the Request-URI of the ACK method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F590233"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65F54"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3FCA6"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B02BB2" w14:textId="77777777" w:rsidR="00EB104A" w:rsidRPr="00DF53B4" w:rsidRDefault="00EB104A" w:rsidP="00E74BA0">
            <w:pPr>
              <w:rPr>
                <w:rFonts w:ascii="Arial" w:hAnsi="Arial" w:cs="Arial"/>
                <w:sz w:val="16"/>
                <w:szCs w:val="16"/>
              </w:rPr>
            </w:pPr>
            <w:r w:rsidRPr="00E74BA0">
              <w:rPr>
                <w:rFonts w:ascii="Arial" w:hAnsi="Arial" w:cs="Arial"/>
                <w:sz w:val="16"/>
                <w:szCs w:val="16"/>
              </w:rPr>
              <w:t>R5-201450</w:t>
            </w:r>
          </w:p>
        </w:tc>
      </w:tr>
      <w:tr w:rsidR="00EB104A" w:rsidRPr="00DF53B4" w14:paraId="35A8B181"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E87ED86"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AFEAC0"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CD7CA6" w14:textId="77777777" w:rsidR="00EB104A" w:rsidRPr="00DF53B4" w:rsidRDefault="00EB104A" w:rsidP="00E74BA0">
            <w:pPr>
              <w:rPr>
                <w:rFonts w:ascii="Arial" w:hAnsi="Arial" w:cs="Arial"/>
                <w:sz w:val="16"/>
                <w:szCs w:val="16"/>
              </w:rPr>
            </w:pPr>
            <w:r w:rsidRPr="00E74BA0">
              <w:rPr>
                <w:rFonts w:ascii="Arial" w:hAnsi="Arial" w:cs="Arial"/>
                <w:sz w:val="16"/>
                <w:szCs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3CF48" w14:textId="77777777" w:rsidR="00EB104A" w:rsidRPr="00DF53B4" w:rsidRDefault="00EB104A" w:rsidP="00E74BA0">
            <w:pPr>
              <w:rPr>
                <w:rFonts w:ascii="Arial" w:hAnsi="Arial" w:cs="Arial"/>
                <w:sz w:val="16"/>
                <w:szCs w:val="16"/>
              </w:rPr>
            </w:pPr>
            <w:r w:rsidRPr="00E74BA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A3FB6A" w14:textId="77777777" w:rsidR="00EB104A" w:rsidRPr="00DF53B4" w:rsidRDefault="00EB104A" w:rsidP="00E74BA0">
            <w:pPr>
              <w:rPr>
                <w:rFonts w:ascii="Arial" w:hAnsi="Arial" w:cs="Arial"/>
                <w:sz w:val="16"/>
                <w:szCs w:val="16"/>
              </w:rPr>
            </w:pPr>
            <w:r w:rsidRPr="00E74BA0">
              <w:rPr>
                <w:rFonts w:ascii="Arial" w:hAnsi="Arial" w:cs="Arial"/>
                <w:sz w:val="16"/>
                <w:szCs w:val="16"/>
              </w:rPr>
              <w:t>Corrections to XCAP test cases regarding rule elements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F0C774"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0A4F3"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64E934"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532B15" w14:textId="77777777" w:rsidR="00EB104A" w:rsidRPr="00DF53B4" w:rsidRDefault="00EB104A" w:rsidP="00E74BA0">
            <w:pPr>
              <w:rPr>
                <w:rFonts w:ascii="Arial" w:hAnsi="Arial" w:cs="Arial"/>
                <w:sz w:val="16"/>
                <w:szCs w:val="16"/>
              </w:rPr>
            </w:pPr>
            <w:r w:rsidRPr="00E74BA0">
              <w:rPr>
                <w:rFonts w:ascii="Arial" w:hAnsi="Arial" w:cs="Arial"/>
                <w:sz w:val="16"/>
                <w:szCs w:val="16"/>
              </w:rPr>
              <w:t>R5-202502</w:t>
            </w:r>
          </w:p>
        </w:tc>
      </w:tr>
      <w:tr w:rsidR="00EB104A" w:rsidRPr="00DF53B4" w14:paraId="2D1577B9" w14:textId="77777777" w:rsidTr="00E74BA0">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AE696C" w14:textId="77777777" w:rsidR="00EB104A" w:rsidRPr="00DF53B4" w:rsidRDefault="00EB104A" w:rsidP="00E74BA0">
            <w:pPr>
              <w:rPr>
                <w:rFonts w:ascii="Arial" w:hAnsi="Arial" w:cs="Arial"/>
                <w:sz w:val="16"/>
                <w:szCs w:val="16"/>
              </w:rPr>
            </w:pPr>
            <w:r w:rsidRPr="00DF53B4">
              <w:rPr>
                <w:rFonts w:ascii="Arial" w:hAnsi="Arial" w:cs="Arial"/>
                <w:sz w:val="16"/>
                <w:szCs w:val="16"/>
              </w:rPr>
              <w:t>RP-8</w:t>
            </w:r>
            <w:r>
              <w:rPr>
                <w:rFonts w:ascii="Arial" w:hAnsi="Arial" w:cs="Arial"/>
                <w:sz w:val="16"/>
                <w:szCs w:val="16"/>
              </w:rPr>
              <w:t>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50F199D" w14:textId="77777777" w:rsidR="00EB104A" w:rsidRPr="00DF53B4" w:rsidRDefault="00EB104A" w:rsidP="00E74BA0">
            <w:pPr>
              <w:overflowPunct/>
              <w:autoSpaceDE/>
              <w:autoSpaceDN/>
              <w:adjustRightInd/>
              <w:spacing w:after="0"/>
              <w:textAlignment w:val="auto"/>
              <w:rPr>
                <w:rFonts w:ascii="Arial" w:hAnsi="Arial" w:cs="Arial"/>
                <w:sz w:val="16"/>
                <w:szCs w:val="16"/>
              </w:rPr>
            </w:pPr>
            <w:r w:rsidRPr="00E74BA0">
              <w:rPr>
                <w:rFonts w:ascii="Arial" w:hAnsi="Arial" w:cs="Arial"/>
                <w:sz w:val="16"/>
                <w:szCs w:val="16"/>
              </w:rPr>
              <w:t>RP-200593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F56A3E1" w14:textId="77777777" w:rsidR="00EB104A" w:rsidRPr="00DF53B4" w:rsidRDefault="00EB104A" w:rsidP="00E74BA0">
            <w:pPr>
              <w:rPr>
                <w:rFonts w:ascii="Arial" w:hAnsi="Arial" w:cs="Arial"/>
                <w:sz w:val="16"/>
                <w:szCs w:val="16"/>
              </w:rPr>
            </w:pPr>
            <w:r w:rsidRPr="00E74BA0">
              <w:rPr>
                <w:rFonts w:ascii="Arial" w:hAnsi="Arial" w:cs="Arial"/>
                <w:sz w:val="16"/>
                <w:szCs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9D4B8" w14:textId="77777777" w:rsidR="00EB104A" w:rsidRPr="00DF53B4" w:rsidRDefault="00EB104A" w:rsidP="00E74BA0">
            <w:pPr>
              <w:rPr>
                <w:rFonts w:ascii="Arial" w:hAnsi="Arial" w:cs="Arial"/>
                <w:sz w:val="16"/>
                <w:szCs w:val="16"/>
              </w:rPr>
            </w:pPr>
            <w:r w:rsidRPr="00E74BA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4C2527C" w14:textId="77777777" w:rsidR="00EB104A" w:rsidRPr="00DF53B4" w:rsidRDefault="00EB104A" w:rsidP="00E74BA0">
            <w:pPr>
              <w:rPr>
                <w:rFonts w:ascii="Arial" w:hAnsi="Arial" w:cs="Arial"/>
                <w:sz w:val="16"/>
                <w:szCs w:val="16"/>
              </w:rPr>
            </w:pPr>
            <w:r w:rsidRPr="00E74BA0">
              <w:rPr>
                <w:rFonts w:ascii="Arial" w:hAnsi="Arial" w:cs="Arial"/>
                <w:sz w:val="16"/>
                <w:szCs w:val="16"/>
              </w:rPr>
              <w:t>Update of speech call test case title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E34F5D" w14:textId="77777777" w:rsidR="00EB104A" w:rsidRPr="00DF53B4" w:rsidRDefault="00EB104A" w:rsidP="00E74BA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88757"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CE54E" w14:textId="77777777" w:rsidR="00EB104A" w:rsidRPr="00DF53B4" w:rsidRDefault="00EB104A" w:rsidP="00E74BA0">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95ACDC" w14:textId="77777777" w:rsidR="00EB104A" w:rsidRPr="00DF53B4" w:rsidRDefault="00EB104A" w:rsidP="00E74BA0">
            <w:pPr>
              <w:rPr>
                <w:rFonts w:ascii="Arial" w:hAnsi="Arial" w:cs="Arial"/>
                <w:sz w:val="16"/>
                <w:szCs w:val="16"/>
              </w:rPr>
            </w:pPr>
            <w:r w:rsidRPr="00E74BA0">
              <w:rPr>
                <w:rFonts w:ascii="Arial" w:hAnsi="Arial" w:cs="Arial"/>
                <w:sz w:val="16"/>
                <w:szCs w:val="16"/>
              </w:rPr>
              <w:t>R5-202532</w:t>
            </w:r>
          </w:p>
        </w:tc>
      </w:tr>
      <w:tr w:rsidR="008E2AC6" w:rsidRPr="00DF53B4" w14:paraId="4697C551"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9EBB2A"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7F14A0"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D46F3D9" w14:textId="77777777" w:rsidR="008E2AC6" w:rsidRPr="00DF53B4" w:rsidRDefault="008E2AC6" w:rsidP="008E2AC6">
            <w:pPr>
              <w:rPr>
                <w:rFonts w:ascii="Arial" w:hAnsi="Arial" w:cs="Arial"/>
                <w:sz w:val="16"/>
                <w:szCs w:val="16"/>
              </w:rPr>
            </w:pPr>
            <w:r w:rsidRPr="008E2AC6">
              <w:rPr>
                <w:rFonts w:ascii="Arial" w:hAnsi="Arial" w:cs="Arial"/>
                <w:sz w:val="16"/>
                <w:szCs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5AEBC"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30D5983" w14:textId="77777777" w:rsidR="008E2AC6" w:rsidRPr="00DF53B4" w:rsidRDefault="008E2AC6" w:rsidP="008E2AC6">
            <w:pPr>
              <w:rPr>
                <w:rFonts w:ascii="Arial" w:hAnsi="Arial" w:cs="Arial"/>
                <w:sz w:val="16"/>
                <w:szCs w:val="16"/>
              </w:rPr>
            </w:pPr>
            <w:r w:rsidRPr="008E2AC6">
              <w:rPr>
                <w:rFonts w:ascii="Arial" w:hAnsi="Arial" w:cs="Arial"/>
                <w:sz w:val="16"/>
                <w:szCs w:val="16"/>
              </w:rPr>
              <w:t>Adding check to REGISTER regarding nonce-count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22FA9B1"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8DC07F"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EA6C5"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F0BD36" w14:textId="77777777" w:rsidR="008E2AC6" w:rsidRPr="00DF53B4" w:rsidRDefault="008E2AC6" w:rsidP="008E2AC6">
            <w:pPr>
              <w:rPr>
                <w:rFonts w:ascii="Arial" w:hAnsi="Arial" w:cs="Arial"/>
                <w:sz w:val="16"/>
                <w:szCs w:val="16"/>
              </w:rPr>
            </w:pPr>
            <w:r w:rsidRPr="008E2AC6">
              <w:rPr>
                <w:rFonts w:ascii="Arial" w:hAnsi="Arial" w:cs="Arial"/>
                <w:sz w:val="16"/>
                <w:szCs w:val="16"/>
              </w:rPr>
              <w:t>R5-203430</w:t>
            </w:r>
          </w:p>
        </w:tc>
      </w:tr>
      <w:tr w:rsidR="008E2AC6" w:rsidRPr="00DF53B4" w14:paraId="4B7D5FD0"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7798247"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87AD12"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F0745C2" w14:textId="77777777" w:rsidR="008E2AC6" w:rsidRPr="00DF53B4" w:rsidRDefault="008E2AC6" w:rsidP="008E2AC6">
            <w:pPr>
              <w:rPr>
                <w:rFonts w:ascii="Arial" w:hAnsi="Arial" w:cs="Arial"/>
                <w:sz w:val="16"/>
                <w:szCs w:val="16"/>
              </w:rPr>
            </w:pPr>
            <w:r w:rsidRPr="008E2AC6">
              <w:rPr>
                <w:rFonts w:ascii="Arial" w:hAnsi="Arial" w:cs="Arial"/>
                <w:sz w:val="16"/>
                <w:szCs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C027D"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8C8352E" w14:textId="77777777" w:rsidR="008E2AC6" w:rsidRPr="00DF53B4" w:rsidRDefault="008E2AC6" w:rsidP="008E2AC6">
            <w:pPr>
              <w:rPr>
                <w:rFonts w:ascii="Arial" w:hAnsi="Arial" w:cs="Arial"/>
                <w:sz w:val="16"/>
                <w:szCs w:val="16"/>
              </w:rPr>
            </w:pPr>
            <w:r w:rsidRPr="008E2AC6">
              <w:rPr>
                <w:rFonts w:ascii="Arial" w:hAnsi="Arial" w:cs="Arial"/>
                <w:sz w:val="16"/>
                <w:szCs w:val="16"/>
              </w:rPr>
              <w:t>Correction to A.1.2 regarding WWW-Authenticate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3ACC8EE"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A5142D"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03C149"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AFD89" w14:textId="77777777" w:rsidR="008E2AC6" w:rsidRPr="00DF53B4" w:rsidRDefault="008E2AC6" w:rsidP="008E2AC6">
            <w:pPr>
              <w:rPr>
                <w:rFonts w:ascii="Arial" w:hAnsi="Arial" w:cs="Arial"/>
                <w:sz w:val="16"/>
                <w:szCs w:val="16"/>
              </w:rPr>
            </w:pPr>
            <w:r w:rsidRPr="008E2AC6">
              <w:rPr>
                <w:rFonts w:ascii="Arial" w:hAnsi="Arial" w:cs="Arial"/>
                <w:sz w:val="16"/>
                <w:szCs w:val="16"/>
              </w:rPr>
              <w:t>R5-203432</w:t>
            </w:r>
          </w:p>
        </w:tc>
      </w:tr>
      <w:tr w:rsidR="008E2AC6" w:rsidRPr="00DF53B4" w14:paraId="5585A752"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3D18FBF"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845C6B"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5DA3A08" w14:textId="77777777" w:rsidR="008E2AC6" w:rsidRPr="00DF53B4" w:rsidRDefault="008E2AC6" w:rsidP="008E2AC6">
            <w:pPr>
              <w:rPr>
                <w:rFonts w:ascii="Arial" w:hAnsi="Arial" w:cs="Arial"/>
                <w:sz w:val="16"/>
                <w:szCs w:val="16"/>
              </w:rPr>
            </w:pPr>
            <w:r w:rsidRPr="008E2AC6">
              <w:rPr>
                <w:rFonts w:ascii="Arial" w:hAnsi="Arial" w:cs="Arial"/>
                <w:sz w:val="16"/>
                <w:szCs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1117C"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388DF4" w14:textId="77777777" w:rsidR="008E2AC6" w:rsidRPr="00DF53B4" w:rsidRDefault="008E2AC6" w:rsidP="008E2AC6">
            <w:pPr>
              <w:rPr>
                <w:rFonts w:ascii="Arial" w:hAnsi="Arial" w:cs="Arial"/>
                <w:sz w:val="16"/>
                <w:szCs w:val="16"/>
              </w:rPr>
            </w:pPr>
            <w:r w:rsidRPr="008E2AC6">
              <w:rPr>
                <w:rFonts w:ascii="Arial" w:hAnsi="Arial" w:cs="Arial"/>
                <w:sz w:val="16"/>
                <w:szCs w:val="16"/>
              </w:rPr>
              <w:t>Extending default message for NOTIFY to cover de-registration scenarios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AA7D30"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919970"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B85964"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A4D55" w14:textId="77777777" w:rsidR="008E2AC6" w:rsidRPr="00DF53B4" w:rsidRDefault="008E2AC6" w:rsidP="008E2AC6">
            <w:pPr>
              <w:rPr>
                <w:rFonts w:ascii="Arial" w:hAnsi="Arial" w:cs="Arial"/>
                <w:sz w:val="16"/>
                <w:szCs w:val="16"/>
              </w:rPr>
            </w:pPr>
            <w:r w:rsidRPr="008E2AC6">
              <w:rPr>
                <w:rFonts w:ascii="Arial" w:hAnsi="Arial" w:cs="Arial"/>
                <w:sz w:val="16"/>
                <w:szCs w:val="16"/>
              </w:rPr>
              <w:t>R5-203433</w:t>
            </w:r>
          </w:p>
        </w:tc>
      </w:tr>
      <w:tr w:rsidR="008E2AC6" w:rsidRPr="00DF53B4" w14:paraId="1F9DDA90"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370CEEF"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9BF47A5"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A2C4DD8" w14:textId="77777777" w:rsidR="008E2AC6" w:rsidRPr="00DF53B4" w:rsidRDefault="008E2AC6" w:rsidP="008E2AC6">
            <w:pPr>
              <w:rPr>
                <w:rFonts w:ascii="Arial" w:hAnsi="Arial" w:cs="Arial"/>
                <w:sz w:val="16"/>
                <w:szCs w:val="16"/>
              </w:rPr>
            </w:pPr>
            <w:r w:rsidRPr="008E2AC6">
              <w:rPr>
                <w:rFonts w:ascii="Arial" w:hAnsi="Arial" w:cs="Arial"/>
                <w:sz w:val="16"/>
                <w:szCs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34D8E"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9B3249E" w14:textId="77777777" w:rsidR="008E2AC6" w:rsidRPr="00DF53B4" w:rsidRDefault="008E2AC6" w:rsidP="008E2AC6">
            <w:pPr>
              <w:rPr>
                <w:rFonts w:ascii="Arial" w:hAnsi="Arial" w:cs="Arial"/>
                <w:sz w:val="16"/>
                <w:szCs w:val="16"/>
              </w:rPr>
            </w:pPr>
            <w:r w:rsidRPr="008E2AC6">
              <w:rPr>
                <w:rFonts w:ascii="Arial" w:hAnsi="Arial" w:cs="Arial"/>
                <w:sz w:val="16"/>
                <w:szCs w:val="16"/>
              </w:rPr>
              <w:t>Adding cross-references to TS 34.229-5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89087C1"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4E675"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9ED33"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0D7714" w14:textId="77777777" w:rsidR="008E2AC6" w:rsidRPr="00DF53B4" w:rsidRDefault="008E2AC6" w:rsidP="008E2AC6">
            <w:pPr>
              <w:rPr>
                <w:rFonts w:ascii="Arial" w:hAnsi="Arial" w:cs="Arial"/>
                <w:sz w:val="16"/>
                <w:szCs w:val="16"/>
              </w:rPr>
            </w:pPr>
            <w:r w:rsidRPr="008E2AC6">
              <w:rPr>
                <w:rFonts w:ascii="Arial" w:hAnsi="Arial" w:cs="Arial"/>
                <w:sz w:val="16"/>
                <w:szCs w:val="16"/>
              </w:rPr>
              <w:t>R5-203434</w:t>
            </w:r>
          </w:p>
        </w:tc>
      </w:tr>
      <w:tr w:rsidR="008E2AC6" w:rsidRPr="00DF53B4" w14:paraId="56978566"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5D684CF"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B1A6AF"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5444DD" w14:textId="77777777" w:rsidR="008E2AC6" w:rsidRPr="00DF53B4" w:rsidRDefault="008E2AC6" w:rsidP="008E2AC6">
            <w:pPr>
              <w:rPr>
                <w:rFonts w:ascii="Arial" w:hAnsi="Arial" w:cs="Arial"/>
                <w:sz w:val="16"/>
                <w:szCs w:val="16"/>
              </w:rPr>
            </w:pPr>
            <w:r w:rsidRPr="008E2AC6">
              <w:rPr>
                <w:rFonts w:ascii="Arial" w:hAnsi="Arial" w:cs="Arial"/>
                <w:sz w:val="16"/>
                <w:szCs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E2C274"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4AB2C1" w14:textId="77777777" w:rsidR="008E2AC6" w:rsidRPr="00DF53B4" w:rsidRDefault="008E2AC6" w:rsidP="008E2AC6">
            <w:pPr>
              <w:rPr>
                <w:rFonts w:ascii="Arial" w:hAnsi="Arial" w:cs="Arial"/>
                <w:sz w:val="16"/>
                <w:szCs w:val="16"/>
              </w:rPr>
            </w:pPr>
            <w:r w:rsidRPr="008E2AC6">
              <w:rPr>
                <w:rFonts w:ascii="Arial" w:hAnsi="Arial" w:cs="Arial"/>
                <w:sz w:val="16"/>
                <w:szCs w:val="16"/>
              </w:rPr>
              <w:t>Removing 5G content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B8956B"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8F4A6"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E68C8"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66B0C0" w14:textId="77777777" w:rsidR="008E2AC6" w:rsidRPr="00DF53B4" w:rsidRDefault="008E2AC6" w:rsidP="008E2AC6">
            <w:pPr>
              <w:rPr>
                <w:rFonts w:ascii="Arial" w:hAnsi="Arial" w:cs="Arial"/>
                <w:sz w:val="16"/>
                <w:szCs w:val="16"/>
              </w:rPr>
            </w:pPr>
            <w:r w:rsidRPr="008E2AC6">
              <w:rPr>
                <w:rFonts w:ascii="Arial" w:hAnsi="Arial" w:cs="Arial"/>
                <w:sz w:val="16"/>
                <w:szCs w:val="16"/>
              </w:rPr>
              <w:t>R5-203435</w:t>
            </w:r>
          </w:p>
        </w:tc>
      </w:tr>
      <w:tr w:rsidR="008E2AC6" w:rsidRPr="00DF53B4" w14:paraId="1D7A3BF0"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E5771E"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17844E"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C3B65FA" w14:textId="77777777" w:rsidR="008E2AC6" w:rsidRPr="00DF53B4" w:rsidRDefault="008E2AC6" w:rsidP="008E2AC6">
            <w:pPr>
              <w:rPr>
                <w:rFonts w:ascii="Arial" w:hAnsi="Arial" w:cs="Arial"/>
                <w:sz w:val="16"/>
                <w:szCs w:val="16"/>
              </w:rPr>
            </w:pPr>
            <w:r w:rsidRPr="008E2AC6">
              <w:rPr>
                <w:rFonts w:ascii="Arial" w:hAnsi="Arial" w:cs="Arial"/>
                <w:sz w:val="16"/>
                <w:szCs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C3DFCB" w14:textId="77777777" w:rsidR="008E2AC6" w:rsidRPr="00DF53B4" w:rsidRDefault="008E2AC6" w:rsidP="008E2AC6">
            <w:pPr>
              <w:rPr>
                <w:rFonts w:ascii="Arial" w:hAnsi="Arial" w:cs="Arial"/>
                <w:sz w:val="16"/>
                <w:szCs w:val="16"/>
              </w:rPr>
            </w:pPr>
            <w:r w:rsidRPr="008E2AC6">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E6D3C85" w14:textId="77777777" w:rsidR="008E2AC6" w:rsidRPr="00DF53B4" w:rsidRDefault="008E2AC6" w:rsidP="008E2AC6">
            <w:pPr>
              <w:rPr>
                <w:rFonts w:ascii="Arial" w:hAnsi="Arial" w:cs="Arial"/>
                <w:sz w:val="16"/>
                <w:szCs w:val="16"/>
              </w:rPr>
            </w:pPr>
            <w:r w:rsidRPr="008E2AC6">
              <w:rPr>
                <w:rFonts w:ascii="Arial" w:hAnsi="Arial" w:cs="Arial"/>
                <w:sz w:val="16"/>
                <w:szCs w:val="16"/>
              </w:rPr>
              <w:t>On checking feature tags in 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7A8FC"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AB040"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A865E3"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5978C0" w14:textId="77777777" w:rsidR="008E2AC6" w:rsidRPr="00DF53B4" w:rsidRDefault="008E2AC6" w:rsidP="008E2AC6">
            <w:pPr>
              <w:rPr>
                <w:rFonts w:ascii="Arial" w:hAnsi="Arial" w:cs="Arial"/>
                <w:sz w:val="16"/>
                <w:szCs w:val="16"/>
              </w:rPr>
            </w:pPr>
            <w:r w:rsidRPr="008E2AC6">
              <w:rPr>
                <w:rFonts w:ascii="Arial" w:hAnsi="Arial" w:cs="Arial"/>
                <w:sz w:val="16"/>
                <w:szCs w:val="16"/>
              </w:rPr>
              <w:t>R5-204374</w:t>
            </w:r>
          </w:p>
        </w:tc>
      </w:tr>
      <w:tr w:rsidR="008E2AC6" w:rsidRPr="00DF53B4" w14:paraId="042B8DD1"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55A2606"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71AB18"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9BD7563" w14:textId="77777777" w:rsidR="008E2AC6" w:rsidRPr="00DF53B4" w:rsidRDefault="008E2AC6" w:rsidP="008E2AC6">
            <w:pPr>
              <w:rPr>
                <w:rFonts w:ascii="Arial" w:hAnsi="Arial" w:cs="Arial"/>
                <w:sz w:val="16"/>
                <w:szCs w:val="16"/>
              </w:rPr>
            </w:pPr>
            <w:r w:rsidRPr="008E2AC6">
              <w:rPr>
                <w:rFonts w:ascii="Arial" w:hAnsi="Arial" w:cs="Arial"/>
                <w:sz w:val="16"/>
                <w:szCs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D3F" w14:textId="77777777" w:rsidR="008E2AC6" w:rsidRPr="00DF53B4" w:rsidRDefault="008E2AC6" w:rsidP="008E2AC6">
            <w:pPr>
              <w:rPr>
                <w:rFonts w:ascii="Arial" w:hAnsi="Arial" w:cs="Arial"/>
                <w:sz w:val="16"/>
                <w:szCs w:val="16"/>
              </w:rPr>
            </w:pPr>
            <w:r w:rsidRPr="008E2AC6">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D67E243" w14:textId="77777777" w:rsidR="008E2AC6" w:rsidRPr="00DF53B4" w:rsidRDefault="008E2AC6" w:rsidP="008E2AC6">
            <w:pPr>
              <w:rPr>
                <w:rFonts w:ascii="Arial" w:hAnsi="Arial" w:cs="Arial"/>
                <w:sz w:val="16"/>
                <w:szCs w:val="16"/>
              </w:rPr>
            </w:pPr>
            <w:r w:rsidRPr="008E2AC6">
              <w:rPr>
                <w:rFonts w:ascii="Arial" w:hAnsi="Arial" w:cs="Arial"/>
                <w:sz w:val="16"/>
                <w:szCs w:val="16"/>
              </w:rPr>
              <w:t>Correction to IMS TCs-wait for UE IMS de-register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5FFF26"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C5AB3"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075A6"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6E1514" w14:textId="77777777" w:rsidR="008E2AC6" w:rsidRPr="00DF53B4" w:rsidRDefault="008E2AC6" w:rsidP="008E2AC6">
            <w:pPr>
              <w:rPr>
                <w:rFonts w:ascii="Arial" w:hAnsi="Arial" w:cs="Arial"/>
                <w:sz w:val="16"/>
                <w:szCs w:val="16"/>
              </w:rPr>
            </w:pPr>
            <w:r w:rsidRPr="008E2AC6">
              <w:rPr>
                <w:rFonts w:ascii="Arial" w:hAnsi="Arial" w:cs="Arial"/>
                <w:sz w:val="16"/>
                <w:szCs w:val="16"/>
              </w:rPr>
              <w:t>R5-204530</w:t>
            </w:r>
          </w:p>
        </w:tc>
      </w:tr>
      <w:tr w:rsidR="008E2AC6" w:rsidRPr="00DF53B4" w14:paraId="7C6172BC" w14:textId="77777777" w:rsidTr="008E2AC6">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5EC3902" w14:textId="77777777" w:rsidR="008E2AC6" w:rsidRPr="00DF53B4" w:rsidRDefault="008E2AC6" w:rsidP="008E2AC6">
            <w:pPr>
              <w:rPr>
                <w:rFonts w:ascii="Arial" w:hAnsi="Arial" w:cs="Arial"/>
                <w:sz w:val="16"/>
                <w:szCs w:val="16"/>
              </w:rPr>
            </w:pPr>
            <w:r w:rsidRPr="00DF53B4">
              <w:rPr>
                <w:rFonts w:ascii="Arial" w:hAnsi="Arial" w:cs="Arial"/>
                <w:sz w:val="16"/>
                <w:szCs w:val="16"/>
              </w:rPr>
              <w:t>RP-8</w:t>
            </w:r>
            <w:r>
              <w:rPr>
                <w:rFonts w:ascii="Arial" w:hAnsi="Arial" w:cs="Arial"/>
                <w:sz w:val="16"/>
                <w:szCs w:val="16"/>
              </w:rPr>
              <w:t>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253D067" w14:textId="77777777" w:rsidR="008E2AC6" w:rsidRPr="00DF53B4" w:rsidRDefault="008E2AC6" w:rsidP="008E2AC6">
            <w:pPr>
              <w:overflowPunct/>
              <w:autoSpaceDE/>
              <w:autoSpaceDN/>
              <w:adjustRightInd/>
              <w:spacing w:after="0"/>
              <w:textAlignment w:val="auto"/>
              <w:rPr>
                <w:rFonts w:ascii="Arial" w:hAnsi="Arial" w:cs="Arial"/>
                <w:sz w:val="16"/>
                <w:szCs w:val="16"/>
              </w:rPr>
            </w:pPr>
            <w:r w:rsidRPr="008E2AC6">
              <w:rPr>
                <w:rFonts w:ascii="Arial" w:hAnsi="Arial" w:cs="Arial"/>
                <w:sz w:val="16"/>
                <w:szCs w:val="16"/>
              </w:rPr>
              <w:t>RP-201466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46ECE9F" w14:textId="77777777" w:rsidR="008E2AC6" w:rsidRPr="00DF53B4" w:rsidRDefault="008E2AC6" w:rsidP="008E2AC6">
            <w:pPr>
              <w:rPr>
                <w:rFonts w:ascii="Arial" w:hAnsi="Arial" w:cs="Arial"/>
                <w:sz w:val="16"/>
                <w:szCs w:val="16"/>
              </w:rPr>
            </w:pPr>
            <w:r w:rsidRPr="008E2AC6">
              <w:rPr>
                <w:rFonts w:ascii="Arial" w:hAnsi="Arial" w:cs="Arial"/>
                <w:sz w:val="16"/>
                <w:szCs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95D04" w14:textId="77777777" w:rsidR="008E2AC6" w:rsidRPr="00DF53B4" w:rsidRDefault="008E2AC6" w:rsidP="008E2AC6">
            <w:pPr>
              <w:rPr>
                <w:rFonts w:ascii="Arial" w:hAnsi="Arial" w:cs="Arial"/>
                <w:sz w:val="16"/>
                <w:szCs w:val="16"/>
              </w:rPr>
            </w:pPr>
            <w:r w:rsidRPr="008E2AC6">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721F38" w14:textId="77777777" w:rsidR="008E2AC6" w:rsidRPr="00DF53B4" w:rsidRDefault="008E2AC6" w:rsidP="008E2AC6">
            <w:pPr>
              <w:rPr>
                <w:rFonts w:ascii="Arial" w:hAnsi="Arial" w:cs="Arial"/>
                <w:sz w:val="16"/>
                <w:szCs w:val="16"/>
              </w:rPr>
            </w:pPr>
            <w:r w:rsidRPr="008E2AC6">
              <w:rPr>
                <w:rFonts w:ascii="Arial" w:hAnsi="Arial" w:cs="Arial"/>
                <w:sz w:val="16"/>
                <w:szCs w:val="16"/>
              </w:rPr>
              <w:t>Corrections of further XCAP test cases regarding rule elements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248D18" w14:textId="77777777" w:rsidR="008E2AC6" w:rsidRPr="00DF53B4" w:rsidRDefault="008E2AC6" w:rsidP="008E2A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5C52F"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A7265" w14:textId="77777777" w:rsidR="008E2AC6" w:rsidRPr="00DF53B4" w:rsidRDefault="008E2AC6" w:rsidP="008E2AC6">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F349C2" w14:textId="77777777" w:rsidR="008E2AC6" w:rsidRPr="00DF53B4" w:rsidRDefault="008E2AC6" w:rsidP="008E2AC6">
            <w:pPr>
              <w:rPr>
                <w:rFonts w:ascii="Arial" w:hAnsi="Arial" w:cs="Arial"/>
                <w:sz w:val="16"/>
                <w:szCs w:val="16"/>
              </w:rPr>
            </w:pPr>
            <w:r w:rsidRPr="008E2AC6">
              <w:rPr>
                <w:rFonts w:ascii="Arial" w:hAnsi="Arial" w:cs="Arial"/>
                <w:sz w:val="16"/>
                <w:szCs w:val="16"/>
              </w:rPr>
              <w:t>R5-204531</w:t>
            </w:r>
          </w:p>
        </w:tc>
      </w:tr>
      <w:tr w:rsidR="0011649A" w:rsidRPr="00DF53B4" w14:paraId="0F6F28FA"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7B9FA4" w14:textId="77777777" w:rsidR="0011649A" w:rsidRPr="00DF53B4" w:rsidRDefault="0011649A" w:rsidP="008A5581">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EA82E78"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0B8DE8" w14:textId="77777777" w:rsidR="0011649A" w:rsidRPr="00DF53B4" w:rsidRDefault="0011649A" w:rsidP="007A2094">
            <w:pPr>
              <w:rPr>
                <w:rFonts w:ascii="Arial" w:hAnsi="Arial" w:cs="Arial"/>
                <w:sz w:val="16"/>
                <w:szCs w:val="16"/>
              </w:rPr>
            </w:pPr>
            <w:r w:rsidRPr="007A2094">
              <w:rPr>
                <w:rFonts w:ascii="Arial" w:hAnsi="Arial" w:cs="Arial"/>
                <w:sz w:val="16"/>
                <w:szCs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FCEBB"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BAA06C" w14:textId="77777777" w:rsidR="0011649A" w:rsidRPr="00DF53B4" w:rsidRDefault="0011649A" w:rsidP="007A2094">
            <w:pPr>
              <w:rPr>
                <w:rFonts w:ascii="Arial" w:hAnsi="Arial" w:cs="Arial"/>
                <w:sz w:val="16"/>
                <w:szCs w:val="16"/>
              </w:rPr>
            </w:pPr>
            <w:r w:rsidRPr="007A2094">
              <w:rPr>
                <w:rFonts w:ascii="Arial" w:hAnsi="Arial" w:cs="Arial"/>
                <w:sz w:val="16"/>
                <w:szCs w:val="16"/>
              </w:rPr>
              <w:t>Voiding old unverified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A90376"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F69080"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122EAD"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959B2F" w14:textId="77777777" w:rsidR="0011649A" w:rsidRPr="00DF53B4" w:rsidRDefault="0011649A" w:rsidP="007A2094">
            <w:pPr>
              <w:rPr>
                <w:rFonts w:ascii="Arial" w:hAnsi="Arial" w:cs="Arial"/>
                <w:sz w:val="16"/>
                <w:szCs w:val="16"/>
              </w:rPr>
            </w:pPr>
            <w:r w:rsidRPr="007A2094">
              <w:rPr>
                <w:rFonts w:ascii="Arial" w:hAnsi="Arial" w:cs="Arial"/>
                <w:sz w:val="16"/>
                <w:szCs w:val="16"/>
              </w:rPr>
              <w:t>R5-205094</w:t>
            </w:r>
          </w:p>
        </w:tc>
      </w:tr>
      <w:tr w:rsidR="0011649A" w:rsidRPr="00DF53B4" w14:paraId="73577139"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83BC90"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E5AD8F"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405191" w14:textId="77777777" w:rsidR="0011649A" w:rsidRPr="00DF53B4" w:rsidRDefault="0011649A" w:rsidP="007A2094">
            <w:pPr>
              <w:rPr>
                <w:rFonts w:ascii="Arial" w:hAnsi="Arial" w:cs="Arial"/>
                <w:sz w:val="16"/>
                <w:szCs w:val="16"/>
              </w:rPr>
            </w:pPr>
            <w:r w:rsidRPr="007A2094">
              <w:rPr>
                <w:rFonts w:ascii="Arial" w:hAnsi="Arial" w:cs="Arial"/>
                <w:sz w:val="16"/>
                <w:szCs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60304"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A2E740A" w14:textId="77777777" w:rsidR="0011649A" w:rsidRPr="00DF53B4" w:rsidRDefault="0011649A" w:rsidP="007A2094">
            <w:pPr>
              <w:rPr>
                <w:rFonts w:ascii="Arial" w:hAnsi="Arial" w:cs="Arial"/>
                <w:sz w:val="16"/>
                <w:szCs w:val="16"/>
              </w:rPr>
            </w:pPr>
            <w:r w:rsidRPr="007A2094">
              <w:rPr>
                <w:rFonts w:ascii="Arial" w:hAnsi="Arial" w:cs="Arial"/>
                <w:sz w:val="16"/>
                <w:szCs w:val="16"/>
              </w:rPr>
              <w:t>New default message 403 Forbidden for 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267754"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BCA73D"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87AD9"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3D8657" w14:textId="77777777" w:rsidR="0011649A" w:rsidRPr="00DF53B4" w:rsidRDefault="0011649A" w:rsidP="007A2094">
            <w:pPr>
              <w:rPr>
                <w:rFonts w:ascii="Arial" w:hAnsi="Arial" w:cs="Arial"/>
                <w:sz w:val="16"/>
                <w:szCs w:val="16"/>
              </w:rPr>
            </w:pPr>
            <w:r w:rsidRPr="007A2094">
              <w:rPr>
                <w:rFonts w:ascii="Arial" w:hAnsi="Arial" w:cs="Arial"/>
                <w:sz w:val="16"/>
                <w:szCs w:val="16"/>
              </w:rPr>
              <w:t>R5-205210</w:t>
            </w:r>
          </w:p>
        </w:tc>
      </w:tr>
      <w:tr w:rsidR="0011649A" w:rsidRPr="00DF53B4" w14:paraId="6A37BA1E"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C9F9732"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784896"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8559DD" w14:textId="77777777" w:rsidR="0011649A" w:rsidRPr="00DF53B4" w:rsidRDefault="0011649A" w:rsidP="007A2094">
            <w:pPr>
              <w:rPr>
                <w:rFonts w:ascii="Arial" w:hAnsi="Arial" w:cs="Arial"/>
                <w:sz w:val="16"/>
                <w:szCs w:val="16"/>
              </w:rPr>
            </w:pPr>
            <w:r w:rsidRPr="007A2094">
              <w:rPr>
                <w:rFonts w:ascii="Arial" w:hAnsi="Arial" w:cs="Arial"/>
                <w:sz w:val="16"/>
                <w:szCs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5560A"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F52A6E8" w14:textId="77777777" w:rsidR="0011649A" w:rsidRPr="00DF53B4" w:rsidRDefault="0011649A" w:rsidP="007A2094">
            <w:pPr>
              <w:rPr>
                <w:rFonts w:ascii="Arial" w:hAnsi="Arial" w:cs="Arial"/>
                <w:sz w:val="16"/>
                <w:szCs w:val="16"/>
              </w:rPr>
            </w:pPr>
            <w:r w:rsidRPr="007A2094">
              <w:rPr>
                <w:rFonts w:ascii="Arial" w:hAnsi="Arial" w:cs="Arial"/>
                <w:sz w:val="16"/>
                <w:szCs w:val="16"/>
              </w:rPr>
              <w:t>Corrections to annex A.7 default messages for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D9F410"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4E53A"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AACA1"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0D45B2" w14:textId="77777777" w:rsidR="0011649A" w:rsidRPr="00DF53B4" w:rsidRDefault="0011649A" w:rsidP="007A2094">
            <w:pPr>
              <w:rPr>
                <w:rFonts w:ascii="Arial" w:hAnsi="Arial" w:cs="Arial"/>
                <w:sz w:val="16"/>
                <w:szCs w:val="16"/>
              </w:rPr>
            </w:pPr>
            <w:r w:rsidRPr="007A2094">
              <w:rPr>
                <w:rFonts w:ascii="Arial" w:hAnsi="Arial" w:cs="Arial"/>
                <w:sz w:val="16"/>
                <w:szCs w:val="16"/>
              </w:rPr>
              <w:t>R5-205345</w:t>
            </w:r>
          </w:p>
        </w:tc>
      </w:tr>
      <w:tr w:rsidR="0011649A" w:rsidRPr="00DF53B4" w14:paraId="4A4B76A2"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6EC05DC"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7A9B784"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F220B1" w14:textId="77777777" w:rsidR="0011649A" w:rsidRPr="00DF53B4" w:rsidRDefault="0011649A" w:rsidP="007A2094">
            <w:pPr>
              <w:rPr>
                <w:rFonts w:ascii="Arial" w:hAnsi="Arial" w:cs="Arial"/>
                <w:sz w:val="16"/>
                <w:szCs w:val="16"/>
              </w:rPr>
            </w:pPr>
            <w:r w:rsidRPr="007A2094">
              <w:rPr>
                <w:rFonts w:ascii="Arial" w:hAnsi="Arial" w:cs="Arial"/>
                <w:sz w:val="16"/>
                <w:szCs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DCE2B1" w14:textId="77777777" w:rsidR="0011649A" w:rsidRPr="00DF53B4" w:rsidRDefault="0011649A" w:rsidP="007A2094">
            <w:pPr>
              <w:rPr>
                <w:rFonts w:ascii="Arial" w:hAnsi="Arial" w:cs="Arial"/>
                <w:sz w:val="16"/>
                <w:szCs w:val="16"/>
              </w:rPr>
            </w:pPr>
            <w:r w:rsidRPr="007A2094">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FF18993" w14:textId="77777777" w:rsidR="0011649A" w:rsidRPr="00DF53B4" w:rsidRDefault="0011649A" w:rsidP="007A2094">
            <w:pPr>
              <w:rPr>
                <w:rFonts w:ascii="Arial" w:hAnsi="Arial" w:cs="Arial"/>
                <w:sz w:val="16"/>
                <w:szCs w:val="16"/>
              </w:rPr>
            </w:pPr>
            <w:r w:rsidRPr="007A2094">
              <w:rPr>
                <w:rFonts w:ascii="Arial" w:hAnsi="Arial" w:cs="Arial"/>
                <w:sz w:val="16"/>
                <w:szCs w:val="16"/>
              </w:rPr>
              <w:t>Correction of IMS test cases 12.2 and 12.2b</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037AE30"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21C91"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E91D6"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1D8A32" w14:textId="77777777" w:rsidR="0011649A" w:rsidRPr="00DF53B4" w:rsidRDefault="0011649A" w:rsidP="007A2094">
            <w:pPr>
              <w:rPr>
                <w:rFonts w:ascii="Arial" w:hAnsi="Arial" w:cs="Arial"/>
                <w:sz w:val="16"/>
                <w:szCs w:val="16"/>
              </w:rPr>
            </w:pPr>
            <w:r w:rsidRPr="007A2094">
              <w:rPr>
                <w:rFonts w:ascii="Arial" w:hAnsi="Arial" w:cs="Arial"/>
                <w:sz w:val="16"/>
                <w:szCs w:val="16"/>
              </w:rPr>
              <w:t>R5-205843</w:t>
            </w:r>
          </w:p>
        </w:tc>
      </w:tr>
      <w:tr w:rsidR="0011649A" w:rsidRPr="00DF53B4" w14:paraId="3DF8A2F9"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C12EFDB"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887795"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RP-202221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604C7F" w14:textId="77777777" w:rsidR="0011649A" w:rsidRPr="00DF53B4" w:rsidRDefault="0011649A" w:rsidP="007A2094">
            <w:pPr>
              <w:rPr>
                <w:rFonts w:ascii="Arial" w:hAnsi="Arial" w:cs="Arial"/>
                <w:sz w:val="16"/>
                <w:szCs w:val="16"/>
              </w:rPr>
            </w:pPr>
            <w:r w:rsidRPr="007A2094">
              <w:rPr>
                <w:rFonts w:ascii="Arial" w:hAnsi="Arial" w:cs="Arial"/>
                <w:sz w:val="16"/>
                <w:szCs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374E9" w14:textId="77777777" w:rsidR="0011649A" w:rsidRPr="00DF53B4" w:rsidRDefault="0011649A" w:rsidP="007A2094">
            <w:pPr>
              <w:rPr>
                <w:rFonts w:ascii="Arial" w:hAnsi="Arial" w:cs="Arial"/>
                <w:sz w:val="16"/>
                <w:szCs w:val="16"/>
              </w:rPr>
            </w:pPr>
            <w:r w:rsidRPr="007A209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688E125" w14:textId="77777777" w:rsidR="0011649A" w:rsidRPr="00DF53B4" w:rsidRDefault="0011649A" w:rsidP="007A2094">
            <w:pPr>
              <w:rPr>
                <w:rFonts w:ascii="Arial" w:hAnsi="Arial" w:cs="Arial"/>
                <w:sz w:val="16"/>
                <w:szCs w:val="16"/>
              </w:rPr>
            </w:pPr>
            <w:r w:rsidRPr="007A2094">
              <w:rPr>
                <w:rFonts w:ascii="Arial" w:hAnsi="Arial" w:cs="Arial"/>
                <w:sz w:val="16"/>
                <w:szCs w:val="16"/>
              </w:rPr>
              <w:t>New default message 420 Bad Extension for INVITE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31FB64"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618F3"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77F227"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918DC5" w14:textId="77777777" w:rsidR="0011649A" w:rsidRPr="00DF53B4" w:rsidRDefault="0011649A" w:rsidP="007A2094">
            <w:pPr>
              <w:rPr>
                <w:rFonts w:ascii="Arial" w:hAnsi="Arial" w:cs="Arial"/>
                <w:sz w:val="16"/>
                <w:szCs w:val="16"/>
              </w:rPr>
            </w:pPr>
            <w:r w:rsidRPr="007A2094">
              <w:rPr>
                <w:rFonts w:ascii="Arial" w:hAnsi="Arial" w:cs="Arial"/>
                <w:sz w:val="16"/>
                <w:szCs w:val="16"/>
              </w:rPr>
              <w:t>R5-206370</w:t>
            </w:r>
          </w:p>
        </w:tc>
      </w:tr>
      <w:tr w:rsidR="0011649A" w:rsidRPr="00DF53B4" w14:paraId="19EE152F" w14:textId="77777777" w:rsidTr="007A2094">
        <w:tblPrEx>
          <w:jc w:val="left"/>
          <w:tblCellMar>
            <w:left w:w="40" w:type="dxa"/>
          </w:tblCellMar>
        </w:tblPrEx>
        <w:trPr>
          <w:gridBefore w:val="1"/>
          <w:wBefore w:w="28" w:type="dxa"/>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90ED39" w14:textId="77777777" w:rsidR="0011649A" w:rsidRPr="00DF53B4" w:rsidRDefault="0011649A" w:rsidP="007A2094">
            <w:pPr>
              <w:rPr>
                <w:rFonts w:ascii="Arial" w:hAnsi="Arial" w:cs="Arial"/>
                <w:sz w:val="16"/>
                <w:szCs w:val="16"/>
              </w:rPr>
            </w:pPr>
            <w:r w:rsidRPr="00DF53B4">
              <w:rPr>
                <w:rFonts w:ascii="Arial" w:hAnsi="Arial" w:cs="Arial"/>
                <w:sz w:val="16"/>
                <w:szCs w:val="16"/>
              </w:rPr>
              <w:t>RP-</w:t>
            </w:r>
            <w:r>
              <w:rPr>
                <w:rFonts w:ascii="Arial" w:hAnsi="Arial" w:cs="Arial"/>
                <w:sz w:val="16"/>
                <w:szCs w:val="16"/>
              </w:rPr>
              <w:t>90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E9511E" w14:textId="77777777" w:rsidR="0011649A" w:rsidRPr="00DF53B4" w:rsidRDefault="0011649A" w:rsidP="007A2094">
            <w:pPr>
              <w:overflowPunct/>
              <w:autoSpaceDE/>
              <w:autoSpaceDN/>
              <w:adjustRightInd/>
              <w:spacing w:after="0"/>
              <w:textAlignment w:val="auto"/>
              <w:rPr>
                <w:rFonts w:ascii="Arial" w:hAnsi="Arial" w:cs="Arial"/>
                <w:sz w:val="16"/>
                <w:szCs w:val="16"/>
              </w:rPr>
            </w:pPr>
            <w:r w:rsidRPr="007A2094">
              <w:rPr>
                <w:rFonts w:ascii="Arial" w:hAnsi="Arial" w:cs="Arial"/>
                <w:sz w:val="16"/>
                <w:szCs w:val="16"/>
              </w:rPr>
              <w:t>RP-202248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D9A239" w14:textId="77777777" w:rsidR="0011649A" w:rsidRPr="00DF53B4" w:rsidRDefault="0011649A" w:rsidP="007A2094">
            <w:pPr>
              <w:rPr>
                <w:rFonts w:ascii="Arial" w:hAnsi="Arial" w:cs="Arial"/>
                <w:sz w:val="16"/>
                <w:szCs w:val="16"/>
              </w:rPr>
            </w:pPr>
            <w:r w:rsidRPr="007A2094">
              <w:rPr>
                <w:rFonts w:ascii="Arial" w:hAnsi="Arial" w:cs="Arial"/>
                <w:sz w:val="16"/>
                <w:szCs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132A2" w14:textId="77777777" w:rsidR="0011649A" w:rsidRPr="00DF53B4" w:rsidRDefault="0011649A" w:rsidP="007A2094">
            <w:pPr>
              <w:rPr>
                <w:rFonts w:ascii="Arial" w:hAnsi="Arial" w:cs="Arial"/>
                <w:sz w:val="16"/>
                <w:szCs w:val="16"/>
              </w:rPr>
            </w:pPr>
            <w:r w:rsidRPr="007A2094">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705299" w14:textId="77777777" w:rsidR="0011649A" w:rsidRPr="00DF53B4" w:rsidRDefault="0011649A" w:rsidP="007A2094">
            <w:pPr>
              <w:rPr>
                <w:rFonts w:ascii="Arial" w:hAnsi="Arial" w:cs="Arial"/>
                <w:sz w:val="16"/>
                <w:szCs w:val="16"/>
              </w:rPr>
            </w:pPr>
            <w:r w:rsidRPr="007A2094">
              <w:rPr>
                <w:rFonts w:ascii="Arial" w:hAnsi="Arial" w:cs="Arial"/>
                <w:sz w:val="16"/>
                <w:szCs w:val="16"/>
              </w:rPr>
              <w:t>Correction to multiple IMS TCs-wait for UE de-register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1D7C5F" w14:textId="77777777" w:rsidR="0011649A" w:rsidRPr="00DF53B4" w:rsidRDefault="0011649A" w:rsidP="007A2094">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38F23E"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23B66" w14:textId="77777777" w:rsidR="0011649A" w:rsidRPr="00DF53B4" w:rsidRDefault="0011649A" w:rsidP="007A2094">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9D69BC" w14:textId="77777777" w:rsidR="0011649A" w:rsidRPr="00DF53B4" w:rsidRDefault="0011649A" w:rsidP="007A2094">
            <w:pPr>
              <w:rPr>
                <w:rFonts w:ascii="Arial" w:hAnsi="Arial" w:cs="Arial"/>
                <w:sz w:val="16"/>
                <w:szCs w:val="16"/>
              </w:rPr>
            </w:pPr>
            <w:r w:rsidRPr="007A2094">
              <w:rPr>
                <w:rFonts w:ascii="Arial" w:hAnsi="Arial" w:cs="Arial"/>
                <w:sz w:val="16"/>
                <w:szCs w:val="16"/>
              </w:rPr>
              <w:t>R5-206441</w:t>
            </w:r>
          </w:p>
        </w:tc>
      </w:tr>
      <w:tr w:rsidR="0018315C" w:rsidRPr="0018315C" w14:paraId="56485664"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DAF7547"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F331064" w14:textId="3FD6F9F1"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5089FDF" w14:textId="2D602785" w:rsidR="0018315C" w:rsidRPr="00DF53B4" w:rsidRDefault="0018315C">
            <w:pPr>
              <w:rPr>
                <w:rFonts w:ascii="Arial" w:hAnsi="Arial" w:cs="Arial"/>
                <w:sz w:val="16"/>
                <w:szCs w:val="16"/>
              </w:rPr>
            </w:pPr>
            <w:r w:rsidRPr="00035169">
              <w:rPr>
                <w:rFonts w:ascii="Arial" w:hAnsi="Arial" w:cs="Arial"/>
                <w:sz w:val="16"/>
                <w:szCs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EA1C28" w14:textId="5CD8EC69"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4704D2" w14:textId="39DB32D5" w:rsidR="0018315C" w:rsidRPr="00DF53B4" w:rsidRDefault="0018315C">
            <w:pPr>
              <w:rPr>
                <w:rFonts w:ascii="Arial" w:hAnsi="Arial" w:cs="Arial"/>
                <w:sz w:val="16"/>
                <w:szCs w:val="16"/>
              </w:rPr>
            </w:pPr>
            <w:r w:rsidRPr="00035169">
              <w:rPr>
                <w:rFonts w:ascii="Arial" w:hAnsi="Arial" w:cs="Arial"/>
                <w:sz w:val="16"/>
                <w:szCs w:val="16"/>
              </w:rPr>
              <w:t>Voiding A.1.9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90C16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899CF"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16AAD"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62579" w14:textId="2FD6B81C" w:rsidR="0018315C" w:rsidRPr="00DF53B4" w:rsidRDefault="0018315C">
            <w:pPr>
              <w:rPr>
                <w:rFonts w:ascii="Arial" w:hAnsi="Arial" w:cs="Arial"/>
                <w:sz w:val="16"/>
                <w:szCs w:val="16"/>
              </w:rPr>
            </w:pPr>
            <w:r w:rsidRPr="00035169">
              <w:rPr>
                <w:rFonts w:ascii="Arial" w:hAnsi="Arial" w:cs="Arial"/>
                <w:sz w:val="16"/>
                <w:szCs w:val="16"/>
              </w:rPr>
              <w:t>R5-210059</w:t>
            </w:r>
          </w:p>
        </w:tc>
      </w:tr>
      <w:tr w:rsidR="0018315C" w:rsidRPr="0018315C" w14:paraId="23C499AD"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0272673"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8FAE7BC" w14:textId="353F6C3E"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C990EF4" w14:textId="08F262D9" w:rsidR="0018315C" w:rsidRPr="00DF53B4" w:rsidRDefault="0018315C">
            <w:pPr>
              <w:rPr>
                <w:rFonts w:ascii="Arial" w:hAnsi="Arial" w:cs="Arial"/>
                <w:sz w:val="16"/>
                <w:szCs w:val="16"/>
              </w:rPr>
            </w:pPr>
            <w:r w:rsidRPr="00035169">
              <w:rPr>
                <w:rFonts w:ascii="Arial" w:hAnsi="Arial" w:cs="Arial"/>
                <w:sz w:val="16"/>
                <w:szCs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FA9EB" w14:textId="55C6C51F"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8658D7" w14:textId="2D6A56BA" w:rsidR="0018315C" w:rsidRPr="00DF53B4" w:rsidRDefault="0018315C">
            <w:pPr>
              <w:rPr>
                <w:rFonts w:ascii="Arial" w:hAnsi="Arial" w:cs="Arial"/>
                <w:sz w:val="16"/>
                <w:szCs w:val="16"/>
              </w:rPr>
            </w:pPr>
            <w:r w:rsidRPr="00035169">
              <w:rPr>
                <w:rFonts w:ascii="Arial" w:hAnsi="Arial" w:cs="Arial"/>
                <w:sz w:val="16"/>
                <w:szCs w:val="16"/>
              </w:rPr>
              <w:t>Voiding generic procedures for text call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0AF9FC"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51622"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CEEB2B"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20C224" w14:textId="5B61DA92" w:rsidR="0018315C" w:rsidRPr="00DF53B4" w:rsidRDefault="0018315C">
            <w:pPr>
              <w:rPr>
                <w:rFonts w:ascii="Arial" w:hAnsi="Arial" w:cs="Arial"/>
                <w:sz w:val="16"/>
                <w:szCs w:val="16"/>
              </w:rPr>
            </w:pPr>
            <w:r w:rsidRPr="00035169">
              <w:rPr>
                <w:rFonts w:ascii="Arial" w:hAnsi="Arial" w:cs="Arial"/>
                <w:sz w:val="16"/>
                <w:szCs w:val="16"/>
              </w:rPr>
              <w:t>R5-210060</w:t>
            </w:r>
          </w:p>
        </w:tc>
      </w:tr>
      <w:tr w:rsidR="0018315C" w:rsidRPr="0018315C" w14:paraId="31BE38BD"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84836F9"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71BFFB" w14:textId="5D284A42"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7DECBA3" w14:textId="45850922" w:rsidR="0018315C" w:rsidRPr="00DF53B4" w:rsidRDefault="0018315C">
            <w:pPr>
              <w:rPr>
                <w:rFonts w:ascii="Arial" w:hAnsi="Arial" w:cs="Arial"/>
                <w:sz w:val="16"/>
                <w:szCs w:val="16"/>
              </w:rPr>
            </w:pPr>
            <w:r w:rsidRPr="00035169">
              <w:rPr>
                <w:rFonts w:ascii="Arial" w:hAnsi="Arial" w:cs="Arial"/>
                <w:sz w:val="16"/>
                <w:szCs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702AF" w14:textId="1BBC3326"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6EBE93" w14:textId="54C17233" w:rsidR="0018315C" w:rsidRPr="00DF53B4" w:rsidRDefault="0018315C">
            <w:pPr>
              <w:rPr>
                <w:rFonts w:ascii="Arial" w:hAnsi="Arial" w:cs="Arial"/>
                <w:sz w:val="16"/>
                <w:szCs w:val="16"/>
              </w:rPr>
            </w:pPr>
            <w:r w:rsidRPr="00035169">
              <w:rPr>
                <w:rFonts w:ascii="Arial" w:hAnsi="Arial" w:cs="Arial"/>
                <w:sz w:val="16"/>
                <w:szCs w:val="16"/>
              </w:rPr>
              <w:t>Voiding SigComp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9206C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1B30C0"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A0685"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49152C" w14:textId="540AE90E" w:rsidR="0018315C" w:rsidRPr="00DF53B4" w:rsidRDefault="0018315C">
            <w:pPr>
              <w:rPr>
                <w:rFonts w:ascii="Arial" w:hAnsi="Arial" w:cs="Arial"/>
                <w:sz w:val="16"/>
                <w:szCs w:val="16"/>
              </w:rPr>
            </w:pPr>
            <w:r w:rsidRPr="00035169">
              <w:rPr>
                <w:rFonts w:ascii="Arial" w:hAnsi="Arial" w:cs="Arial"/>
                <w:sz w:val="16"/>
                <w:szCs w:val="16"/>
              </w:rPr>
              <w:t>R5-210061</w:t>
            </w:r>
          </w:p>
        </w:tc>
      </w:tr>
      <w:tr w:rsidR="0018315C" w:rsidRPr="0018315C" w14:paraId="3F5F6FDB"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9378F5"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9944816" w14:textId="27FC2C3B"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9E6237" w14:textId="1E02EB75" w:rsidR="0018315C" w:rsidRPr="00DF53B4" w:rsidRDefault="0018315C">
            <w:pPr>
              <w:rPr>
                <w:rFonts w:ascii="Arial" w:hAnsi="Arial" w:cs="Arial"/>
                <w:sz w:val="16"/>
                <w:szCs w:val="16"/>
              </w:rPr>
            </w:pPr>
            <w:r w:rsidRPr="00035169">
              <w:rPr>
                <w:rFonts w:ascii="Arial" w:hAnsi="Arial" w:cs="Arial"/>
                <w:sz w:val="16"/>
                <w:szCs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A92DF" w14:textId="710FB93F"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F516C5E" w14:textId="6963D7C3" w:rsidR="0018315C" w:rsidRPr="00DF53B4" w:rsidRDefault="0018315C">
            <w:pPr>
              <w:rPr>
                <w:rFonts w:ascii="Arial" w:hAnsi="Arial" w:cs="Arial"/>
                <w:sz w:val="16"/>
                <w:szCs w:val="16"/>
              </w:rPr>
            </w:pPr>
            <w:r w:rsidRPr="00035169">
              <w:rPr>
                <w:rFonts w:ascii="Arial" w:hAnsi="Arial" w:cs="Arial"/>
                <w:sz w:val="16"/>
                <w:szCs w:val="16"/>
              </w:rPr>
              <w:t>Corrections to SMS test case 18.b1, Annexes A.7.2 and A.7.8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1B75FE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760F6"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F85D3"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3DBBEE" w14:textId="419BAC02" w:rsidR="0018315C" w:rsidRPr="00DF53B4" w:rsidRDefault="0018315C">
            <w:pPr>
              <w:rPr>
                <w:rFonts w:ascii="Arial" w:hAnsi="Arial" w:cs="Arial"/>
                <w:sz w:val="16"/>
                <w:szCs w:val="16"/>
              </w:rPr>
            </w:pPr>
            <w:r w:rsidRPr="00035169">
              <w:rPr>
                <w:rFonts w:ascii="Arial" w:hAnsi="Arial" w:cs="Arial"/>
                <w:sz w:val="16"/>
                <w:szCs w:val="16"/>
              </w:rPr>
              <w:t>R5-210202</w:t>
            </w:r>
          </w:p>
        </w:tc>
      </w:tr>
      <w:tr w:rsidR="0018315C" w:rsidRPr="0018315C" w14:paraId="6AB9BBC5"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B52E898"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6B1E65C" w14:textId="1039A0FD"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1DF3AC7" w14:textId="0342AC9D" w:rsidR="0018315C" w:rsidRPr="00DF53B4" w:rsidRDefault="0018315C">
            <w:pPr>
              <w:rPr>
                <w:rFonts w:ascii="Arial" w:hAnsi="Arial" w:cs="Arial"/>
                <w:sz w:val="16"/>
                <w:szCs w:val="16"/>
              </w:rPr>
            </w:pPr>
            <w:r w:rsidRPr="00035169">
              <w:rPr>
                <w:rFonts w:ascii="Arial" w:hAnsi="Arial" w:cs="Arial"/>
                <w:sz w:val="16"/>
                <w:szCs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EB896" w14:textId="2FE4A6ED"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A5C3999" w14:textId="1C057B27" w:rsidR="0018315C" w:rsidRPr="00DF53B4" w:rsidRDefault="0018315C">
            <w:pPr>
              <w:rPr>
                <w:rFonts w:ascii="Arial" w:hAnsi="Arial" w:cs="Arial"/>
                <w:sz w:val="16"/>
                <w:szCs w:val="16"/>
              </w:rPr>
            </w:pPr>
            <w:r w:rsidRPr="00035169">
              <w:rPr>
                <w:rFonts w:ascii="Arial" w:hAnsi="Arial" w:cs="Arial"/>
                <w:sz w:val="16"/>
                <w:szCs w:val="16"/>
              </w:rPr>
              <w:t>Clarification of conditions used in INVITE for eCall setup</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F1A53AA"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85344"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EF526"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BF9B67" w14:textId="0C228E1D" w:rsidR="0018315C" w:rsidRPr="00DF53B4" w:rsidRDefault="0018315C">
            <w:pPr>
              <w:rPr>
                <w:rFonts w:ascii="Arial" w:hAnsi="Arial" w:cs="Arial"/>
                <w:sz w:val="16"/>
                <w:szCs w:val="16"/>
              </w:rPr>
            </w:pPr>
            <w:r w:rsidRPr="00035169">
              <w:rPr>
                <w:rFonts w:ascii="Arial" w:hAnsi="Arial" w:cs="Arial"/>
                <w:sz w:val="16"/>
                <w:szCs w:val="16"/>
              </w:rPr>
              <w:t>R5-210324</w:t>
            </w:r>
          </w:p>
        </w:tc>
      </w:tr>
      <w:tr w:rsidR="0018315C" w:rsidRPr="0018315C" w14:paraId="1C67FD5F"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265706C"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896C2BD" w14:textId="0DE1BD50"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AB9AEE5" w14:textId="71E4AC29" w:rsidR="0018315C" w:rsidRPr="00DF53B4" w:rsidRDefault="0018315C">
            <w:pPr>
              <w:rPr>
                <w:rFonts w:ascii="Arial" w:hAnsi="Arial" w:cs="Arial"/>
                <w:sz w:val="16"/>
                <w:szCs w:val="16"/>
              </w:rPr>
            </w:pPr>
            <w:r w:rsidRPr="00035169">
              <w:rPr>
                <w:rFonts w:ascii="Arial" w:hAnsi="Arial" w:cs="Arial"/>
                <w:sz w:val="16"/>
                <w:szCs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73FB1" w14:textId="6CAD9E79" w:rsidR="0018315C" w:rsidRPr="00DF53B4" w:rsidRDefault="0018315C">
            <w:pPr>
              <w:rPr>
                <w:rFonts w:ascii="Arial" w:hAnsi="Arial" w:cs="Arial"/>
                <w:sz w:val="16"/>
                <w:szCs w:val="16"/>
              </w:rPr>
            </w:pPr>
            <w:r w:rsidRPr="00035169">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D31B21" w14:textId="05D6B8A1" w:rsidR="0018315C" w:rsidRPr="00DF53B4" w:rsidRDefault="0018315C">
            <w:pPr>
              <w:rPr>
                <w:rFonts w:ascii="Arial" w:hAnsi="Arial" w:cs="Arial"/>
                <w:sz w:val="16"/>
                <w:szCs w:val="16"/>
              </w:rPr>
            </w:pPr>
            <w:r w:rsidRPr="00035169">
              <w:rPr>
                <w:rFonts w:ascii="Arial" w:hAnsi="Arial" w:cs="Arial"/>
                <w:sz w:val="16"/>
                <w:szCs w:val="16"/>
              </w:rPr>
              <w:t>Correction to XCAP test case 15.5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2C492CF"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40F687"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3E5F06"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D05C0B" w14:textId="24B2A9A8" w:rsidR="0018315C" w:rsidRPr="00DF53B4" w:rsidRDefault="0018315C">
            <w:pPr>
              <w:rPr>
                <w:rFonts w:ascii="Arial" w:hAnsi="Arial" w:cs="Arial"/>
                <w:sz w:val="16"/>
                <w:szCs w:val="16"/>
              </w:rPr>
            </w:pPr>
            <w:r w:rsidRPr="00035169">
              <w:rPr>
                <w:rFonts w:ascii="Arial" w:hAnsi="Arial" w:cs="Arial"/>
                <w:sz w:val="16"/>
                <w:szCs w:val="16"/>
              </w:rPr>
              <w:t>R5-210992</w:t>
            </w:r>
          </w:p>
        </w:tc>
      </w:tr>
      <w:tr w:rsidR="0018315C" w:rsidRPr="0018315C" w14:paraId="15C2A213"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C6FE426"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B908050" w14:textId="282870C5"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RP-210166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197563B" w14:textId="5BA57247" w:rsidR="0018315C" w:rsidRPr="00DF53B4" w:rsidRDefault="0018315C">
            <w:pPr>
              <w:rPr>
                <w:rFonts w:ascii="Arial" w:hAnsi="Arial" w:cs="Arial"/>
                <w:sz w:val="16"/>
                <w:szCs w:val="16"/>
              </w:rPr>
            </w:pPr>
            <w:r w:rsidRPr="00035169">
              <w:rPr>
                <w:rFonts w:ascii="Arial" w:hAnsi="Arial" w:cs="Arial"/>
                <w:sz w:val="16"/>
                <w:szCs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3CEC1" w14:textId="751E0467" w:rsidR="0018315C" w:rsidRPr="00DF53B4" w:rsidRDefault="0018315C">
            <w:pPr>
              <w:rPr>
                <w:rFonts w:ascii="Arial" w:hAnsi="Arial" w:cs="Arial"/>
                <w:sz w:val="16"/>
                <w:szCs w:val="16"/>
              </w:rPr>
            </w:pPr>
            <w:r w:rsidRPr="00035169">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AF9A3B" w14:textId="53D9E2D0" w:rsidR="0018315C" w:rsidRPr="00DF53B4" w:rsidRDefault="0018315C">
            <w:pPr>
              <w:rPr>
                <w:rFonts w:ascii="Arial" w:hAnsi="Arial" w:cs="Arial"/>
                <w:sz w:val="16"/>
                <w:szCs w:val="16"/>
              </w:rPr>
            </w:pPr>
            <w:r w:rsidRPr="00035169">
              <w:rPr>
                <w:rFonts w:ascii="Arial" w:hAnsi="Arial" w:cs="Arial"/>
                <w:sz w:val="16"/>
                <w:szCs w:val="16"/>
              </w:rPr>
              <w:t>Correction to annexure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0BC9FC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4ADC28"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CA101"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E97F3A" w14:textId="75235191" w:rsidR="0018315C" w:rsidRPr="00DF53B4" w:rsidRDefault="0018315C">
            <w:pPr>
              <w:rPr>
                <w:rFonts w:ascii="Arial" w:hAnsi="Arial" w:cs="Arial"/>
                <w:sz w:val="16"/>
                <w:szCs w:val="16"/>
              </w:rPr>
            </w:pPr>
            <w:r w:rsidRPr="00035169">
              <w:rPr>
                <w:rFonts w:ascii="Arial" w:hAnsi="Arial" w:cs="Arial"/>
                <w:sz w:val="16"/>
                <w:szCs w:val="16"/>
              </w:rPr>
              <w:t>R5-211353</w:t>
            </w:r>
          </w:p>
        </w:tc>
      </w:tr>
      <w:tr w:rsidR="0018315C" w:rsidRPr="0018315C" w14:paraId="3437DB6F" w14:textId="77777777" w:rsidTr="00035169">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D069BF" w14:textId="77777777" w:rsidR="0018315C" w:rsidRPr="00DF53B4" w:rsidRDefault="0018315C">
            <w:pPr>
              <w:rPr>
                <w:rFonts w:ascii="Arial" w:hAnsi="Arial" w:cs="Arial"/>
                <w:sz w:val="16"/>
                <w:szCs w:val="16"/>
              </w:rPr>
            </w:pPr>
            <w:r w:rsidRPr="00DF53B4">
              <w:rPr>
                <w:rFonts w:ascii="Arial" w:hAnsi="Arial" w:cs="Arial"/>
                <w:sz w:val="16"/>
                <w:szCs w:val="16"/>
              </w:rPr>
              <w:t>RP-</w:t>
            </w:r>
            <w:r>
              <w:rPr>
                <w:rFonts w:ascii="Arial" w:hAnsi="Arial" w:cs="Arial"/>
                <w:sz w:val="16"/>
                <w:szCs w:val="16"/>
              </w:rPr>
              <w:t>91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475C317" w14:textId="327AECB7" w:rsidR="0018315C" w:rsidRPr="00DF53B4" w:rsidRDefault="0018315C">
            <w:pPr>
              <w:overflowPunct/>
              <w:autoSpaceDE/>
              <w:autoSpaceDN/>
              <w:adjustRightInd/>
              <w:spacing w:after="0"/>
              <w:textAlignment w:val="auto"/>
              <w:rPr>
                <w:rFonts w:ascii="Arial" w:hAnsi="Arial" w:cs="Arial"/>
                <w:sz w:val="16"/>
                <w:szCs w:val="16"/>
              </w:rPr>
            </w:pPr>
            <w:r w:rsidRPr="00035169">
              <w:rPr>
                <w:rFonts w:ascii="Arial" w:hAnsi="Arial" w:cs="Arial"/>
                <w:sz w:val="16"/>
                <w:szCs w:val="16"/>
              </w:rPr>
              <w:t>RP-210131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4CA291E" w14:textId="1B9BD1DD" w:rsidR="0018315C" w:rsidRPr="00DF53B4" w:rsidRDefault="0018315C">
            <w:pPr>
              <w:rPr>
                <w:rFonts w:ascii="Arial" w:hAnsi="Arial" w:cs="Arial"/>
                <w:sz w:val="16"/>
                <w:szCs w:val="16"/>
              </w:rPr>
            </w:pPr>
            <w:r w:rsidRPr="00035169">
              <w:rPr>
                <w:rFonts w:ascii="Arial" w:hAnsi="Arial" w:cs="Arial"/>
                <w:sz w:val="16"/>
                <w:szCs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81C9F" w14:textId="43CEDB3C" w:rsidR="0018315C" w:rsidRPr="00DF53B4" w:rsidRDefault="0018315C">
            <w:pPr>
              <w:rPr>
                <w:rFonts w:ascii="Arial" w:hAnsi="Arial" w:cs="Arial"/>
                <w:sz w:val="16"/>
                <w:szCs w:val="16"/>
              </w:rPr>
            </w:pPr>
            <w:r w:rsidRPr="00035169">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88EC67F" w14:textId="54F22B00" w:rsidR="0018315C" w:rsidRPr="00DF53B4" w:rsidRDefault="0018315C">
            <w:pPr>
              <w:rPr>
                <w:rFonts w:ascii="Arial" w:hAnsi="Arial" w:cs="Arial"/>
                <w:sz w:val="16"/>
                <w:szCs w:val="16"/>
              </w:rPr>
            </w:pPr>
            <w:r w:rsidRPr="00035169">
              <w:rPr>
                <w:rFonts w:ascii="Arial" w:hAnsi="Arial" w:cs="Arial"/>
                <w:sz w:val="16"/>
                <w:szCs w:val="16"/>
              </w:rPr>
              <w:t>Adding NG.114 dependencies to Annex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861BB99" w14:textId="77777777" w:rsidR="0018315C" w:rsidRPr="00DF53B4" w:rsidRDefault="0018315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669EAC"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E1E7E8" w14:textId="77777777" w:rsidR="0018315C" w:rsidRPr="00DF53B4" w:rsidRDefault="0018315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8A6455" w14:textId="66FD2913" w:rsidR="0018315C" w:rsidRPr="00DF53B4" w:rsidRDefault="0018315C">
            <w:pPr>
              <w:rPr>
                <w:rFonts w:ascii="Arial" w:hAnsi="Arial" w:cs="Arial"/>
                <w:sz w:val="16"/>
                <w:szCs w:val="16"/>
              </w:rPr>
            </w:pPr>
            <w:r w:rsidRPr="00035169">
              <w:rPr>
                <w:rFonts w:ascii="Arial" w:hAnsi="Arial" w:cs="Arial"/>
                <w:sz w:val="16"/>
                <w:szCs w:val="16"/>
              </w:rPr>
              <w:t>R5-211418</w:t>
            </w:r>
          </w:p>
        </w:tc>
      </w:tr>
      <w:tr w:rsidR="00DA384C" w:rsidRPr="00DA384C" w14:paraId="24E6116B" w14:textId="77777777" w:rsidTr="003D47D7">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2C0A38" w14:textId="3BD65F2B" w:rsidR="00DA384C" w:rsidRPr="00DF53B4" w:rsidRDefault="00DA384C">
            <w:pPr>
              <w:rPr>
                <w:rFonts w:ascii="Arial" w:hAnsi="Arial" w:cs="Arial"/>
                <w:sz w:val="16"/>
                <w:szCs w:val="16"/>
              </w:rPr>
            </w:pPr>
            <w:r w:rsidRPr="00DF53B4">
              <w:rPr>
                <w:rFonts w:ascii="Arial" w:hAnsi="Arial" w:cs="Arial"/>
                <w:sz w:val="16"/>
                <w:szCs w:val="16"/>
              </w:rPr>
              <w:t>RP-</w:t>
            </w:r>
            <w:r>
              <w:rPr>
                <w:rFonts w:ascii="Arial" w:hAnsi="Arial" w:cs="Arial"/>
                <w:sz w:val="16"/>
                <w:szCs w:val="16"/>
              </w:rPr>
              <w:t>92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890CE46" w14:textId="7108DE9A" w:rsidR="00DA384C" w:rsidRPr="00DF53B4" w:rsidRDefault="00DA384C">
            <w:pPr>
              <w:overflowPunct/>
              <w:autoSpaceDE/>
              <w:autoSpaceDN/>
              <w:adjustRightInd/>
              <w:spacing w:after="0"/>
              <w:textAlignment w:val="auto"/>
              <w:rPr>
                <w:rFonts w:ascii="Arial" w:hAnsi="Arial" w:cs="Arial"/>
                <w:sz w:val="16"/>
                <w:szCs w:val="16"/>
              </w:rPr>
            </w:pPr>
            <w:r w:rsidRPr="003D47D7">
              <w:rPr>
                <w:rFonts w:ascii="Arial" w:hAnsi="Arial" w:cs="Arial"/>
                <w:sz w:val="16"/>
                <w:szCs w:val="16"/>
              </w:rPr>
              <w:t>R5-212053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6463BA7" w14:textId="15B8856B" w:rsidR="00DA384C" w:rsidRPr="00DF53B4" w:rsidRDefault="00DA384C">
            <w:pPr>
              <w:rPr>
                <w:rFonts w:ascii="Arial" w:hAnsi="Arial" w:cs="Arial"/>
                <w:sz w:val="16"/>
                <w:szCs w:val="16"/>
              </w:rPr>
            </w:pPr>
            <w:r w:rsidRPr="003D47D7">
              <w:rPr>
                <w:rFonts w:ascii="Arial" w:hAnsi="Arial" w:cs="Arial"/>
                <w:sz w:val="16"/>
                <w:szCs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B68E7" w14:textId="62E3155D" w:rsidR="00DA384C" w:rsidRPr="00DF53B4" w:rsidRDefault="00DA384C">
            <w:pPr>
              <w:rPr>
                <w:rFonts w:ascii="Arial" w:hAnsi="Arial" w:cs="Arial"/>
                <w:sz w:val="16"/>
                <w:szCs w:val="16"/>
              </w:rPr>
            </w:pPr>
            <w:r w:rsidRPr="003D47D7">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6A47435" w14:textId="18DD5486" w:rsidR="00DA384C" w:rsidRPr="00DF53B4" w:rsidRDefault="00DA384C">
            <w:pPr>
              <w:rPr>
                <w:rFonts w:ascii="Arial" w:hAnsi="Arial" w:cs="Arial"/>
                <w:sz w:val="16"/>
                <w:szCs w:val="16"/>
              </w:rPr>
            </w:pPr>
            <w:r w:rsidRPr="003D47D7">
              <w:rPr>
                <w:rFonts w:ascii="Arial" w:hAnsi="Arial" w:cs="Arial"/>
                <w:sz w:val="16"/>
                <w:szCs w:val="16"/>
              </w:rPr>
              <w:t>Voiding C.21g</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E0AECB1" w14:textId="77777777" w:rsidR="00DA384C" w:rsidRPr="00DF53B4" w:rsidRDefault="00DA38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74188" w14:textId="570DE342" w:rsidR="00DA384C" w:rsidRPr="00DF53B4" w:rsidRDefault="00DA384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09C25D" w14:textId="4D2E42BD" w:rsidR="00DA384C" w:rsidRPr="00DF53B4" w:rsidRDefault="00DA384C">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726053" w14:textId="2ADAC3BD" w:rsidR="00DA384C" w:rsidRPr="00DF53B4" w:rsidRDefault="00DA384C">
            <w:pPr>
              <w:rPr>
                <w:rFonts w:ascii="Arial" w:hAnsi="Arial" w:cs="Arial"/>
                <w:sz w:val="16"/>
                <w:szCs w:val="16"/>
              </w:rPr>
            </w:pPr>
            <w:r w:rsidRPr="003D47D7">
              <w:rPr>
                <w:rFonts w:ascii="Arial" w:hAnsi="Arial" w:cs="Arial"/>
                <w:sz w:val="16"/>
                <w:szCs w:val="16"/>
              </w:rPr>
              <w:t>R5-212053</w:t>
            </w:r>
          </w:p>
        </w:tc>
      </w:tr>
      <w:tr w:rsidR="00DA384C" w:rsidRPr="00DA384C" w14:paraId="3F618975" w14:textId="77777777" w:rsidTr="003D47D7">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DB2A20" w14:textId="77777777" w:rsidR="00DA384C" w:rsidRPr="00DF53B4" w:rsidRDefault="00DA384C">
            <w:pPr>
              <w:rPr>
                <w:rFonts w:ascii="Arial" w:hAnsi="Arial" w:cs="Arial"/>
                <w:sz w:val="16"/>
                <w:szCs w:val="16"/>
              </w:rPr>
            </w:pPr>
            <w:r w:rsidRPr="00DF53B4">
              <w:rPr>
                <w:rFonts w:ascii="Arial" w:hAnsi="Arial" w:cs="Arial"/>
                <w:sz w:val="16"/>
                <w:szCs w:val="16"/>
              </w:rPr>
              <w:t>RP-</w:t>
            </w:r>
            <w:r>
              <w:rPr>
                <w:rFonts w:ascii="Arial" w:hAnsi="Arial" w:cs="Arial"/>
                <w:sz w:val="16"/>
                <w:szCs w:val="16"/>
              </w:rPr>
              <w:t>92</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0EC0118" w14:textId="7C509CC6" w:rsidR="00DA384C" w:rsidRPr="00DF53B4" w:rsidRDefault="00DA384C">
            <w:pPr>
              <w:overflowPunct/>
              <w:autoSpaceDE/>
              <w:autoSpaceDN/>
              <w:adjustRightInd/>
              <w:spacing w:after="0"/>
              <w:textAlignment w:val="auto"/>
              <w:rPr>
                <w:rFonts w:ascii="Arial" w:hAnsi="Arial" w:cs="Arial"/>
                <w:sz w:val="16"/>
                <w:szCs w:val="16"/>
              </w:rPr>
            </w:pPr>
            <w:r w:rsidRPr="003D47D7">
              <w:rPr>
                <w:rFonts w:ascii="Arial" w:hAnsi="Arial" w:cs="Arial"/>
                <w:sz w:val="16"/>
                <w:szCs w:val="16"/>
              </w:rPr>
              <w:t>R5-212240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8F2A5AB" w14:textId="3CB7732B" w:rsidR="00DA384C" w:rsidRPr="00DF53B4" w:rsidRDefault="00DA384C">
            <w:pPr>
              <w:rPr>
                <w:rFonts w:ascii="Arial" w:hAnsi="Arial" w:cs="Arial"/>
                <w:sz w:val="16"/>
                <w:szCs w:val="16"/>
              </w:rPr>
            </w:pPr>
            <w:r w:rsidRPr="003D47D7">
              <w:rPr>
                <w:rFonts w:ascii="Arial" w:hAnsi="Arial" w:cs="Arial"/>
                <w:sz w:val="16"/>
                <w:szCs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A9AEB" w14:textId="64C9FF0D" w:rsidR="00DA384C" w:rsidRPr="00DF53B4" w:rsidRDefault="00DA384C">
            <w:pPr>
              <w:rPr>
                <w:rFonts w:ascii="Arial" w:hAnsi="Arial" w:cs="Arial"/>
                <w:sz w:val="16"/>
                <w:szCs w:val="16"/>
              </w:rPr>
            </w:pPr>
            <w:r w:rsidRPr="003D47D7">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AA5E9E2" w14:textId="6F170DF0" w:rsidR="00DA384C" w:rsidRPr="00DF53B4" w:rsidRDefault="00DA384C">
            <w:pPr>
              <w:rPr>
                <w:rFonts w:ascii="Arial" w:hAnsi="Arial" w:cs="Arial"/>
                <w:sz w:val="16"/>
                <w:szCs w:val="16"/>
              </w:rPr>
            </w:pPr>
            <w:r w:rsidRPr="003D47D7">
              <w:rPr>
                <w:rFonts w:ascii="Arial" w:hAnsi="Arial" w:cs="Arial"/>
                <w:sz w:val="16"/>
                <w:szCs w:val="16"/>
              </w:rPr>
              <w:t>Corrections regarding a=sendrecv and a=inactive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A0A6BFF" w14:textId="77777777" w:rsidR="00DA384C" w:rsidRPr="00DF53B4" w:rsidRDefault="00DA384C">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E213A" w14:textId="77777777" w:rsidR="00DA384C" w:rsidRPr="00DF53B4" w:rsidRDefault="00DA384C">
            <w:pPr>
              <w:pStyle w:val="TAL"/>
              <w:rPr>
                <w:rFonts w:cs="Arial"/>
                <w:sz w:val="16"/>
                <w:szCs w:val="16"/>
              </w:rPr>
            </w:pPr>
            <w:r w:rsidRPr="00DF53B4">
              <w:rPr>
                <w:rFonts w:cs="Arial"/>
                <w:sz w:val="16"/>
                <w:szCs w:val="16"/>
              </w:rPr>
              <w:t>15.</w:t>
            </w:r>
            <w:r>
              <w:rPr>
                <w:rFonts w:cs="Arial"/>
                <w:sz w:val="16"/>
                <w:szCs w:val="16"/>
              </w:rPr>
              <w:t>7</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AD9731" w14:textId="77777777" w:rsidR="00DA384C" w:rsidRPr="00DF53B4" w:rsidRDefault="00DA384C">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8E2D02" w14:textId="2593FFD4" w:rsidR="00DA384C" w:rsidRPr="00DF53B4" w:rsidRDefault="00DA384C">
            <w:pPr>
              <w:rPr>
                <w:rFonts w:ascii="Arial" w:hAnsi="Arial" w:cs="Arial"/>
                <w:sz w:val="16"/>
                <w:szCs w:val="16"/>
              </w:rPr>
            </w:pPr>
            <w:r w:rsidRPr="003D47D7">
              <w:rPr>
                <w:rFonts w:ascii="Arial" w:hAnsi="Arial" w:cs="Arial"/>
                <w:sz w:val="16"/>
                <w:szCs w:val="16"/>
              </w:rPr>
              <w:t>R5-212240</w:t>
            </w:r>
          </w:p>
        </w:tc>
      </w:tr>
      <w:tr w:rsidR="006C54C6" w:rsidRPr="006C54C6" w14:paraId="7166B9BB"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468CA0E" w14:textId="77BC9B18"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31C7572" w14:textId="062BE360"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D261A5" w14:textId="39469048" w:rsidR="006C54C6" w:rsidRPr="00DF53B4" w:rsidRDefault="006C54C6">
            <w:pPr>
              <w:rPr>
                <w:rFonts w:ascii="Arial" w:hAnsi="Arial" w:cs="Arial"/>
                <w:sz w:val="16"/>
                <w:szCs w:val="16"/>
              </w:rPr>
            </w:pPr>
            <w:r w:rsidRPr="008449B0">
              <w:rPr>
                <w:rFonts w:ascii="Arial" w:hAnsi="Arial" w:cs="Arial"/>
                <w:sz w:val="16"/>
                <w:szCs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8B881" w14:textId="6319DEF0"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ACB043A" w14:textId="41496E3B" w:rsidR="006C54C6" w:rsidRPr="00DF53B4" w:rsidRDefault="006C54C6">
            <w:pPr>
              <w:rPr>
                <w:rFonts w:ascii="Arial" w:hAnsi="Arial" w:cs="Arial"/>
                <w:sz w:val="16"/>
                <w:szCs w:val="16"/>
              </w:rPr>
            </w:pPr>
            <w:r w:rsidRPr="008449B0">
              <w:rPr>
                <w:rFonts w:ascii="Arial" w:hAnsi="Arial" w:cs="Arial"/>
                <w:sz w:val="16"/>
                <w:szCs w:val="16"/>
              </w:rPr>
              <w:t>Corrections to LTE IMS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6E1D55"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680DCF" w14:textId="259D1A7B"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E6A66D" w14:textId="02079765"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8B707A" w14:textId="272C6C18" w:rsidR="006C54C6" w:rsidRPr="00DF53B4" w:rsidRDefault="006C54C6">
            <w:pPr>
              <w:rPr>
                <w:rFonts w:ascii="Arial" w:hAnsi="Arial" w:cs="Arial"/>
                <w:sz w:val="16"/>
                <w:szCs w:val="16"/>
              </w:rPr>
            </w:pPr>
            <w:r w:rsidRPr="008449B0">
              <w:rPr>
                <w:rFonts w:ascii="Arial" w:hAnsi="Arial" w:cs="Arial"/>
                <w:sz w:val="16"/>
                <w:szCs w:val="16"/>
              </w:rPr>
              <w:t>R5-214215</w:t>
            </w:r>
          </w:p>
        </w:tc>
      </w:tr>
      <w:tr w:rsidR="006C54C6" w:rsidRPr="006C54C6" w14:paraId="48A7AB6E"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10804C9"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BAC4FB7" w14:textId="5CBE7E83"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C7AD7E7" w14:textId="728A93A5" w:rsidR="006C54C6" w:rsidRPr="00DF53B4" w:rsidRDefault="006C54C6">
            <w:pPr>
              <w:rPr>
                <w:rFonts w:ascii="Arial" w:hAnsi="Arial" w:cs="Arial"/>
                <w:sz w:val="16"/>
                <w:szCs w:val="16"/>
              </w:rPr>
            </w:pPr>
            <w:r w:rsidRPr="008449B0">
              <w:rPr>
                <w:rFonts w:ascii="Arial" w:hAnsi="Arial" w:cs="Arial"/>
                <w:sz w:val="16"/>
                <w:szCs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8A24" w14:textId="494F27D0"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BF55D06" w14:textId="31E2FF38" w:rsidR="006C54C6" w:rsidRPr="00DF53B4" w:rsidRDefault="006C54C6">
            <w:pPr>
              <w:rPr>
                <w:rFonts w:ascii="Arial" w:hAnsi="Arial" w:cs="Arial"/>
                <w:sz w:val="16"/>
                <w:szCs w:val="16"/>
              </w:rPr>
            </w:pPr>
            <w:r w:rsidRPr="008449B0">
              <w:rPr>
                <w:rFonts w:ascii="Arial" w:hAnsi="Arial" w:cs="Arial"/>
                <w:sz w:val="16"/>
                <w:szCs w:val="16"/>
              </w:rPr>
              <w:t>Correction to Generic Procedure A.2.1 on MO INVITE for 100rel</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FE6FC5"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2A211"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06DA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DB3C5D" w14:textId="6E3B8F3C" w:rsidR="006C54C6" w:rsidRPr="00DF53B4" w:rsidRDefault="006C54C6">
            <w:pPr>
              <w:rPr>
                <w:rFonts w:ascii="Arial" w:hAnsi="Arial" w:cs="Arial"/>
                <w:sz w:val="16"/>
                <w:szCs w:val="16"/>
              </w:rPr>
            </w:pPr>
            <w:r w:rsidRPr="008449B0">
              <w:rPr>
                <w:rFonts w:ascii="Arial" w:hAnsi="Arial" w:cs="Arial"/>
                <w:sz w:val="16"/>
                <w:szCs w:val="16"/>
              </w:rPr>
              <w:t>R5-214531</w:t>
            </w:r>
          </w:p>
        </w:tc>
      </w:tr>
      <w:tr w:rsidR="006C54C6" w:rsidRPr="006C54C6" w14:paraId="511D2691"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3686750"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50456D" w14:textId="130860FA"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D842684" w14:textId="7CB72E9A" w:rsidR="006C54C6" w:rsidRPr="00DF53B4" w:rsidRDefault="006C54C6">
            <w:pPr>
              <w:rPr>
                <w:rFonts w:ascii="Arial" w:hAnsi="Arial" w:cs="Arial"/>
                <w:sz w:val="16"/>
                <w:szCs w:val="16"/>
              </w:rPr>
            </w:pPr>
            <w:r w:rsidRPr="008449B0">
              <w:rPr>
                <w:rFonts w:ascii="Arial" w:hAnsi="Arial" w:cs="Arial"/>
                <w:sz w:val="16"/>
                <w:szCs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6471A" w14:textId="1A83B432"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EA2B6A4" w14:textId="1A7145C7" w:rsidR="006C54C6" w:rsidRPr="00DF53B4" w:rsidRDefault="006C54C6">
            <w:pPr>
              <w:rPr>
                <w:rFonts w:ascii="Arial" w:hAnsi="Arial" w:cs="Arial"/>
                <w:sz w:val="16"/>
                <w:szCs w:val="16"/>
              </w:rPr>
            </w:pPr>
            <w:r w:rsidRPr="008449B0">
              <w:rPr>
                <w:rFonts w:ascii="Arial" w:hAnsi="Arial" w:cs="Arial"/>
                <w:sz w:val="16"/>
                <w:szCs w:val="16"/>
              </w:rPr>
              <w:t>Correction to LTE IMS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4597B5"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9C45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DD8F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88EDF1" w14:textId="7DF2EBAD" w:rsidR="006C54C6" w:rsidRPr="00DF53B4" w:rsidRDefault="006C54C6">
            <w:pPr>
              <w:rPr>
                <w:rFonts w:ascii="Arial" w:hAnsi="Arial" w:cs="Arial"/>
                <w:sz w:val="16"/>
                <w:szCs w:val="16"/>
              </w:rPr>
            </w:pPr>
            <w:r w:rsidRPr="008449B0">
              <w:rPr>
                <w:rFonts w:ascii="Arial" w:hAnsi="Arial" w:cs="Arial"/>
                <w:sz w:val="16"/>
                <w:szCs w:val="16"/>
              </w:rPr>
              <w:t>R5-214553</w:t>
            </w:r>
          </w:p>
        </w:tc>
      </w:tr>
      <w:tr w:rsidR="006C54C6" w:rsidRPr="006C54C6" w14:paraId="42DFB99E"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5D77B8"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AC6AF07" w14:textId="437D1430"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3356993" w14:textId="49A4AB85" w:rsidR="006C54C6" w:rsidRPr="00DF53B4" w:rsidRDefault="006C54C6">
            <w:pPr>
              <w:rPr>
                <w:rFonts w:ascii="Arial" w:hAnsi="Arial" w:cs="Arial"/>
                <w:sz w:val="16"/>
                <w:szCs w:val="16"/>
              </w:rPr>
            </w:pPr>
            <w:r w:rsidRPr="008449B0">
              <w:rPr>
                <w:rFonts w:ascii="Arial" w:hAnsi="Arial" w:cs="Arial"/>
                <w:sz w:val="16"/>
                <w:szCs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FF18F" w14:textId="4D54E07C" w:rsidR="006C54C6" w:rsidRPr="00DF53B4" w:rsidRDefault="006C54C6">
            <w:pPr>
              <w:rPr>
                <w:rFonts w:ascii="Arial" w:hAnsi="Arial" w:cs="Arial"/>
                <w:sz w:val="16"/>
                <w:szCs w:val="16"/>
              </w:rPr>
            </w:pPr>
            <w:r w:rsidRPr="008449B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B82EDE5" w14:textId="271E1689" w:rsidR="006C54C6" w:rsidRPr="00DF53B4" w:rsidRDefault="006C54C6">
            <w:pPr>
              <w:rPr>
                <w:rFonts w:ascii="Arial" w:hAnsi="Arial" w:cs="Arial"/>
                <w:sz w:val="16"/>
                <w:szCs w:val="16"/>
              </w:rPr>
            </w:pPr>
            <w:r w:rsidRPr="008449B0">
              <w:rPr>
                <w:rFonts w:ascii="Arial" w:hAnsi="Arial" w:cs="Arial"/>
                <w:sz w:val="16"/>
                <w:szCs w:val="16"/>
              </w:rPr>
              <w:t>Correction to IMS LTE C.9-stop or resume sending media</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ED0FBB"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152D8"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42778"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B224D" w14:textId="6B4847DA" w:rsidR="006C54C6" w:rsidRPr="00DF53B4" w:rsidRDefault="006C54C6">
            <w:pPr>
              <w:rPr>
                <w:rFonts w:ascii="Arial" w:hAnsi="Arial" w:cs="Arial"/>
                <w:sz w:val="16"/>
                <w:szCs w:val="16"/>
              </w:rPr>
            </w:pPr>
            <w:r w:rsidRPr="008449B0">
              <w:rPr>
                <w:rFonts w:ascii="Arial" w:hAnsi="Arial" w:cs="Arial"/>
                <w:sz w:val="16"/>
                <w:szCs w:val="16"/>
              </w:rPr>
              <w:t>R5-214822</w:t>
            </w:r>
          </w:p>
        </w:tc>
      </w:tr>
      <w:tr w:rsidR="006C54C6" w:rsidRPr="006C54C6" w14:paraId="65A79F79"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BE0AD7B"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56BFB50" w14:textId="307C4636"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RP-211687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A94E54E" w14:textId="4C34E6B6" w:rsidR="006C54C6" w:rsidRPr="00DF53B4" w:rsidRDefault="006C54C6">
            <w:pPr>
              <w:rPr>
                <w:rFonts w:ascii="Arial" w:hAnsi="Arial" w:cs="Arial"/>
                <w:sz w:val="16"/>
                <w:szCs w:val="16"/>
              </w:rPr>
            </w:pPr>
            <w:r w:rsidRPr="008449B0">
              <w:rPr>
                <w:rFonts w:ascii="Arial" w:hAnsi="Arial" w:cs="Arial"/>
                <w:sz w:val="16"/>
                <w:szCs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2DD8D8" w14:textId="2483C303"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2E4CBCF" w14:textId="3C23F36C" w:rsidR="006C54C6" w:rsidRPr="00DF53B4" w:rsidRDefault="006C54C6">
            <w:pPr>
              <w:rPr>
                <w:rFonts w:ascii="Arial" w:hAnsi="Arial" w:cs="Arial"/>
                <w:sz w:val="16"/>
                <w:szCs w:val="16"/>
              </w:rPr>
            </w:pPr>
            <w:r w:rsidRPr="008449B0">
              <w:rPr>
                <w:rFonts w:ascii="Arial" w:hAnsi="Arial" w:cs="Arial"/>
                <w:sz w:val="16"/>
                <w:szCs w:val="16"/>
              </w:rPr>
              <w:t>Add PS data off feature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E6B890E"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5DB84"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3337C"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8B28C3" w14:textId="4EF967B6" w:rsidR="006C54C6" w:rsidRPr="00DF53B4" w:rsidRDefault="006C54C6">
            <w:pPr>
              <w:rPr>
                <w:rFonts w:ascii="Arial" w:hAnsi="Arial" w:cs="Arial"/>
                <w:sz w:val="16"/>
                <w:szCs w:val="16"/>
              </w:rPr>
            </w:pPr>
            <w:r w:rsidRPr="008449B0">
              <w:rPr>
                <w:rFonts w:ascii="Arial" w:hAnsi="Arial" w:cs="Arial"/>
                <w:sz w:val="16"/>
                <w:szCs w:val="16"/>
              </w:rPr>
              <w:t>R5-215718</w:t>
            </w:r>
          </w:p>
        </w:tc>
      </w:tr>
      <w:tr w:rsidR="006C54C6" w:rsidRPr="006C54C6" w14:paraId="2FA776CD"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A9DCE9B"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0BEE7E" w14:textId="2A9E581D"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BC93DFA" w14:textId="6DDD1D55" w:rsidR="006C54C6" w:rsidRPr="00DF53B4" w:rsidRDefault="006C54C6">
            <w:pPr>
              <w:rPr>
                <w:rFonts w:ascii="Arial" w:hAnsi="Arial" w:cs="Arial"/>
                <w:sz w:val="16"/>
                <w:szCs w:val="16"/>
              </w:rPr>
            </w:pPr>
            <w:r w:rsidRPr="008449B0">
              <w:rPr>
                <w:rFonts w:ascii="Arial" w:hAnsi="Arial" w:cs="Arial"/>
                <w:sz w:val="16"/>
                <w:szCs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B705F" w14:textId="56BB3E83"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8F2AA1A" w14:textId="50FD9852" w:rsidR="006C54C6" w:rsidRPr="00DF53B4" w:rsidRDefault="006C54C6">
            <w:pPr>
              <w:rPr>
                <w:rFonts w:ascii="Arial" w:hAnsi="Arial" w:cs="Arial"/>
                <w:sz w:val="16"/>
                <w:szCs w:val="16"/>
              </w:rPr>
            </w:pPr>
            <w:r w:rsidRPr="008449B0">
              <w:rPr>
                <w:rFonts w:ascii="Arial" w:hAnsi="Arial" w:cs="Arial"/>
                <w:sz w:val="16"/>
                <w:szCs w:val="16"/>
              </w:rPr>
              <w:t>Correction of EIEI test cases 21.5 and 21.6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0748D20"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6CAD5"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02EC9"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FFB3F5" w14:textId="510C9226" w:rsidR="006C54C6" w:rsidRPr="00DF53B4" w:rsidRDefault="006C54C6">
            <w:pPr>
              <w:rPr>
                <w:rFonts w:ascii="Arial" w:hAnsi="Arial" w:cs="Arial"/>
                <w:sz w:val="16"/>
                <w:szCs w:val="16"/>
              </w:rPr>
            </w:pPr>
            <w:r w:rsidRPr="008449B0">
              <w:rPr>
                <w:rFonts w:ascii="Arial" w:hAnsi="Arial" w:cs="Arial"/>
                <w:sz w:val="16"/>
                <w:szCs w:val="16"/>
              </w:rPr>
              <w:t>R5-216338</w:t>
            </w:r>
          </w:p>
        </w:tc>
      </w:tr>
      <w:tr w:rsidR="006C54C6" w:rsidRPr="006C54C6" w14:paraId="7494B09C"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685642C"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60D3B0" w14:textId="17A729DA"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A5C966" w14:textId="685A1283" w:rsidR="006C54C6" w:rsidRPr="00DF53B4" w:rsidRDefault="006C54C6">
            <w:pPr>
              <w:rPr>
                <w:rFonts w:ascii="Arial" w:hAnsi="Arial" w:cs="Arial"/>
                <w:sz w:val="16"/>
                <w:szCs w:val="16"/>
              </w:rPr>
            </w:pPr>
            <w:r w:rsidRPr="008449B0">
              <w:rPr>
                <w:rFonts w:ascii="Arial" w:hAnsi="Arial" w:cs="Arial"/>
                <w:sz w:val="16"/>
                <w:szCs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C2C51" w14:textId="62850D25"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3ACE63B" w14:textId="650C9555" w:rsidR="006C54C6" w:rsidRPr="00DF53B4" w:rsidRDefault="006C54C6">
            <w:pPr>
              <w:rPr>
                <w:rFonts w:ascii="Arial" w:hAnsi="Arial" w:cs="Arial"/>
                <w:sz w:val="16"/>
                <w:szCs w:val="16"/>
              </w:rPr>
            </w:pPr>
            <w:r w:rsidRPr="008449B0">
              <w:rPr>
                <w:rFonts w:ascii="Arial" w:hAnsi="Arial" w:cs="Arial"/>
                <w:sz w:val="16"/>
                <w:szCs w:val="16"/>
              </w:rPr>
              <w:t>Correction to annex A.2.19: MO INFO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095838"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A670A"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FA680"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C35B5C" w14:textId="6A4F9E42" w:rsidR="006C54C6" w:rsidRPr="00DF53B4" w:rsidRDefault="006C54C6">
            <w:pPr>
              <w:rPr>
                <w:rFonts w:ascii="Arial" w:hAnsi="Arial" w:cs="Arial"/>
                <w:sz w:val="16"/>
                <w:szCs w:val="16"/>
              </w:rPr>
            </w:pPr>
            <w:r w:rsidRPr="008449B0">
              <w:rPr>
                <w:rFonts w:ascii="Arial" w:hAnsi="Arial" w:cs="Arial"/>
                <w:sz w:val="16"/>
                <w:szCs w:val="16"/>
              </w:rPr>
              <w:t>R5-216339</w:t>
            </w:r>
          </w:p>
        </w:tc>
      </w:tr>
      <w:tr w:rsidR="006C54C6" w:rsidRPr="006C54C6" w14:paraId="2AAA2BB2" w14:textId="77777777" w:rsidTr="008449B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74848DC" w14:textId="77777777" w:rsidR="006C54C6" w:rsidRPr="00DF53B4" w:rsidRDefault="006C54C6">
            <w:pPr>
              <w:rPr>
                <w:rFonts w:ascii="Arial" w:hAnsi="Arial" w:cs="Arial"/>
                <w:sz w:val="16"/>
                <w:szCs w:val="16"/>
              </w:rPr>
            </w:pPr>
            <w:r w:rsidRPr="00DF53B4">
              <w:rPr>
                <w:rFonts w:ascii="Arial" w:hAnsi="Arial" w:cs="Arial"/>
                <w:sz w:val="16"/>
                <w:szCs w:val="16"/>
              </w:rPr>
              <w:t>RP-</w:t>
            </w:r>
            <w:r>
              <w:rPr>
                <w:rFonts w:ascii="Arial" w:hAnsi="Arial" w:cs="Arial"/>
                <w:sz w:val="16"/>
                <w:szCs w:val="16"/>
              </w:rPr>
              <w:t>93</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B1FE0E2" w14:textId="02FD5775" w:rsidR="006C54C6" w:rsidRPr="00DF53B4" w:rsidRDefault="006C54C6">
            <w:pPr>
              <w:overflowPunct/>
              <w:autoSpaceDE/>
              <w:autoSpaceDN/>
              <w:adjustRightInd/>
              <w:spacing w:after="0"/>
              <w:textAlignment w:val="auto"/>
              <w:rPr>
                <w:rFonts w:ascii="Arial" w:hAnsi="Arial" w:cs="Arial"/>
                <w:sz w:val="16"/>
                <w:szCs w:val="16"/>
              </w:rPr>
            </w:pPr>
            <w:r w:rsidRPr="008449B0">
              <w:rPr>
                <w:rFonts w:ascii="Arial" w:hAnsi="Arial" w:cs="Arial"/>
                <w:sz w:val="16"/>
                <w:szCs w:val="16"/>
              </w:rPr>
              <w:t>RP-211737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1032A73" w14:textId="25563150" w:rsidR="006C54C6" w:rsidRPr="00DF53B4" w:rsidRDefault="006C54C6">
            <w:pPr>
              <w:rPr>
                <w:rFonts w:ascii="Arial" w:hAnsi="Arial" w:cs="Arial"/>
                <w:sz w:val="16"/>
                <w:szCs w:val="16"/>
              </w:rPr>
            </w:pPr>
            <w:r w:rsidRPr="008449B0">
              <w:rPr>
                <w:rFonts w:ascii="Arial" w:hAnsi="Arial" w:cs="Arial"/>
                <w:sz w:val="16"/>
                <w:szCs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04A6E" w14:textId="76AEA0FA" w:rsidR="006C54C6" w:rsidRPr="00DF53B4" w:rsidRDefault="006C54C6">
            <w:pPr>
              <w:rPr>
                <w:rFonts w:ascii="Arial" w:hAnsi="Arial" w:cs="Arial"/>
                <w:sz w:val="16"/>
                <w:szCs w:val="16"/>
              </w:rPr>
            </w:pPr>
            <w:r w:rsidRPr="008449B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1B430D4" w14:textId="0FE3EE1E" w:rsidR="006C54C6" w:rsidRPr="00DF53B4" w:rsidRDefault="006C54C6">
            <w:pPr>
              <w:rPr>
                <w:rFonts w:ascii="Arial" w:hAnsi="Arial" w:cs="Arial"/>
                <w:sz w:val="16"/>
                <w:szCs w:val="16"/>
              </w:rPr>
            </w:pPr>
            <w:r w:rsidRPr="008449B0">
              <w:rPr>
                <w:rFonts w:ascii="Arial" w:hAnsi="Arial" w:cs="Arial"/>
                <w:sz w:val="16"/>
                <w:szCs w:val="16"/>
              </w:rPr>
              <w:t>Correction to IMS LTE A.5.3-Notify for event package-distinguishing audio video conference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8C2312C" w14:textId="77777777" w:rsidR="006C54C6" w:rsidRPr="00DF53B4" w:rsidRDefault="006C54C6">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E53E13"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8</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B379E" w14:textId="77777777" w:rsidR="006C54C6" w:rsidRPr="00DF53B4" w:rsidRDefault="006C54C6">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E184A3" w14:textId="0B773DBF" w:rsidR="006C54C6" w:rsidRPr="00DF53B4" w:rsidRDefault="006C54C6">
            <w:pPr>
              <w:rPr>
                <w:rFonts w:ascii="Arial" w:hAnsi="Arial" w:cs="Arial"/>
                <w:sz w:val="16"/>
                <w:szCs w:val="16"/>
              </w:rPr>
            </w:pPr>
            <w:r w:rsidRPr="008449B0">
              <w:rPr>
                <w:rFonts w:ascii="Arial" w:hAnsi="Arial" w:cs="Arial"/>
                <w:sz w:val="16"/>
                <w:szCs w:val="16"/>
              </w:rPr>
              <w:t>R5-216340</w:t>
            </w:r>
          </w:p>
        </w:tc>
      </w:tr>
      <w:tr w:rsidR="009318F0" w:rsidRPr="00AB6A60" w14:paraId="6ECE265E"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D0EFEDA" w14:textId="009E7662"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53B948" w14:textId="04FBA7E9"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DF7A898" w14:textId="653F055B" w:rsidR="009318F0" w:rsidRPr="00DF53B4" w:rsidRDefault="009318F0" w:rsidP="009318F0">
            <w:pPr>
              <w:rPr>
                <w:rFonts w:ascii="Arial" w:hAnsi="Arial" w:cs="Arial"/>
                <w:sz w:val="16"/>
                <w:szCs w:val="16"/>
              </w:rPr>
            </w:pPr>
            <w:r w:rsidRPr="00764490">
              <w:rPr>
                <w:rFonts w:ascii="Arial" w:hAnsi="Arial" w:cs="Arial"/>
                <w:sz w:val="16"/>
                <w:szCs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3DA" w14:textId="3DBD51B8" w:rsidR="009318F0" w:rsidRPr="00DF53B4" w:rsidRDefault="009318F0" w:rsidP="009318F0">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433FAB8" w14:textId="7E186AC7" w:rsidR="009318F0" w:rsidRPr="00DF53B4" w:rsidRDefault="009318F0" w:rsidP="009318F0">
            <w:pPr>
              <w:rPr>
                <w:rFonts w:ascii="Arial" w:hAnsi="Arial" w:cs="Arial"/>
                <w:sz w:val="16"/>
                <w:szCs w:val="16"/>
              </w:rPr>
            </w:pPr>
            <w:r w:rsidRPr="00764490">
              <w:rPr>
                <w:rFonts w:ascii="Arial" w:hAnsi="Arial" w:cs="Arial"/>
                <w:sz w:val="16"/>
                <w:szCs w:val="16"/>
              </w:rPr>
              <w:t>Corrections to C.38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9264DAB" w14:textId="13DF0949"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7E7762" w14:textId="167B0488"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6B169" w14:textId="224E1FBB"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C0D592" w14:textId="495AD7F3" w:rsidR="009318F0" w:rsidRPr="00DF53B4" w:rsidRDefault="009318F0" w:rsidP="009318F0">
            <w:pPr>
              <w:rPr>
                <w:rFonts w:ascii="Arial" w:hAnsi="Arial" w:cs="Arial"/>
                <w:sz w:val="16"/>
                <w:szCs w:val="16"/>
              </w:rPr>
            </w:pPr>
            <w:r w:rsidRPr="00764490">
              <w:rPr>
                <w:rFonts w:ascii="Arial" w:hAnsi="Arial" w:cs="Arial"/>
                <w:sz w:val="16"/>
                <w:szCs w:val="16"/>
              </w:rPr>
              <w:t>R5-216506</w:t>
            </w:r>
          </w:p>
        </w:tc>
      </w:tr>
      <w:tr w:rsidR="009318F0" w:rsidRPr="00AB6A60" w14:paraId="3845D229"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DFF50A4"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6C56B23" w14:textId="45655688"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ABE319" w14:textId="22F4DBA2" w:rsidR="009318F0" w:rsidRPr="00DF53B4" w:rsidRDefault="009318F0" w:rsidP="009318F0">
            <w:pPr>
              <w:rPr>
                <w:rFonts w:ascii="Arial" w:hAnsi="Arial" w:cs="Arial"/>
                <w:sz w:val="16"/>
                <w:szCs w:val="16"/>
              </w:rPr>
            </w:pPr>
            <w:r w:rsidRPr="00764490">
              <w:rPr>
                <w:rFonts w:ascii="Arial" w:hAnsi="Arial" w:cs="Arial"/>
                <w:sz w:val="16"/>
                <w:szCs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341791" w14:textId="269A9CE3" w:rsidR="009318F0" w:rsidRPr="00DF53B4" w:rsidRDefault="009318F0" w:rsidP="009318F0">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78D538" w14:textId="73D6EBFB" w:rsidR="009318F0" w:rsidRPr="00DF53B4" w:rsidRDefault="009318F0" w:rsidP="009318F0">
            <w:pPr>
              <w:rPr>
                <w:rFonts w:ascii="Arial" w:hAnsi="Arial" w:cs="Arial"/>
                <w:sz w:val="16"/>
                <w:szCs w:val="16"/>
              </w:rPr>
            </w:pPr>
            <w:r w:rsidRPr="00764490">
              <w:rPr>
                <w:rFonts w:ascii="Arial" w:hAnsi="Arial" w:cs="Arial"/>
                <w:sz w:val="16"/>
                <w:szCs w:val="16"/>
              </w:rPr>
              <w:t>Corrections to A.5.3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6987A06" w14:textId="6E73DF07"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DF6E4" w14:textId="55A38187"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550D5" w14:textId="1F499A37"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3AEA92" w14:textId="3D1B59A6" w:rsidR="009318F0" w:rsidRPr="00DF53B4" w:rsidRDefault="009318F0" w:rsidP="009318F0">
            <w:pPr>
              <w:rPr>
                <w:rFonts w:ascii="Arial" w:hAnsi="Arial" w:cs="Arial"/>
                <w:sz w:val="16"/>
                <w:szCs w:val="16"/>
              </w:rPr>
            </w:pPr>
            <w:r w:rsidRPr="00764490">
              <w:rPr>
                <w:rFonts w:ascii="Arial" w:hAnsi="Arial" w:cs="Arial"/>
                <w:sz w:val="16"/>
                <w:szCs w:val="16"/>
              </w:rPr>
              <w:t>R5-216507</w:t>
            </w:r>
          </w:p>
        </w:tc>
      </w:tr>
      <w:tr w:rsidR="009318F0" w:rsidRPr="00AB6A60" w14:paraId="4DF899A3"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9C30AE"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8046F7C" w14:textId="5BB584C8"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RP-212751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D35AD94" w14:textId="14816B70" w:rsidR="009318F0" w:rsidRPr="00DF53B4" w:rsidRDefault="009318F0" w:rsidP="009318F0">
            <w:pPr>
              <w:rPr>
                <w:rFonts w:ascii="Arial" w:hAnsi="Arial" w:cs="Arial"/>
                <w:sz w:val="16"/>
                <w:szCs w:val="16"/>
              </w:rPr>
            </w:pPr>
            <w:r w:rsidRPr="00764490">
              <w:rPr>
                <w:rFonts w:ascii="Arial" w:hAnsi="Arial" w:cs="Arial"/>
                <w:sz w:val="16"/>
                <w:szCs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0F630" w14:textId="4403594A" w:rsidR="009318F0" w:rsidRPr="00DF53B4" w:rsidRDefault="009318F0" w:rsidP="009318F0">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0146BD" w14:textId="70B47A32" w:rsidR="009318F0" w:rsidRPr="00DF53B4" w:rsidRDefault="009318F0" w:rsidP="009318F0">
            <w:pPr>
              <w:rPr>
                <w:rFonts w:ascii="Arial" w:hAnsi="Arial" w:cs="Arial"/>
                <w:sz w:val="16"/>
                <w:szCs w:val="16"/>
              </w:rPr>
            </w:pPr>
            <w:r w:rsidRPr="00764490">
              <w:rPr>
                <w:rFonts w:ascii="Arial" w:hAnsi="Arial" w:cs="Arial"/>
                <w:sz w:val="16"/>
                <w:szCs w:val="16"/>
              </w:rPr>
              <w:t>Update REGISTER message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037615" w14:textId="6E400182"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5F107" w14:textId="14B95AE5"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C6260" w14:textId="5D1B18BB"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A6C5A2" w14:textId="5D4B0879" w:rsidR="009318F0" w:rsidRPr="00DF53B4" w:rsidRDefault="009318F0" w:rsidP="009318F0">
            <w:pPr>
              <w:rPr>
                <w:rFonts w:ascii="Arial" w:hAnsi="Arial" w:cs="Arial"/>
                <w:sz w:val="16"/>
                <w:szCs w:val="16"/>
              </w:rPr>
            </w:pPr>
            <w:r w:rsidRPr="00764490">
              <w:rPr>
                <w:rFonts w:ascii="Arial" w:hAnsi="Arial" w:cs="Arial"/>
                <w:sz w:val="16"/>
                <w:szCs w:val="16"/>
              </w:rPr>
              <w:t>R5-216586</w:t>
            </w:r>
          </w:p>
        </w:tc>
      </w:tr>
      <w:tr w:rsidR="009318F0" w:rsidRPr="00AB6A60" w14:paraId="441954C4"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52AEE7C"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0BF6F1" w14:textId="5DB3E3A4"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50D6AF8" w14:textId="4F854F2A" w:rsidR="009318F0" w:rsidRPr="00DF53B4" w:rsidRDefault="009318F0" w:rsidP="009318F0">
            <w:pPr>
              <w:rPr>
                <w:rFonts w:ascii="Arial" w:hAnsi="Arial" w:cs="Arial"/>
                <w:sz w:val="16"/>
                <w:szCs w:val="16"/>
              </w:rPr>
            </w:pPr>
            <w:r w:rsidRPr="00764490">
              <w:rPr>
                <w:rFonts w:ascii="Arial" w:hAnsi="Arial" w:cs="Arial"/>
                <w:sz w:val="16"/>
                <w:szCs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D89D5" w14:textId="483ACB95" w:rsidR="009318F0" w:rsidRPr="00DF53B4" w:rsidRDefault="009318F0" w:rsidP="009318F0">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E2D6CC6" w14:textId="39BF493E" w:rsidR="009318F0" w:rsidRPr="00DF53B4" w:rsidRDefault="009318F0" w:rsidP="009318F0">
            <w:pPr>
              <w:rPr>
                <w:rFonts w:ascii="Arial" w:hAnsi="Arial" w:cs="Arial"/>
                <w:sz w:val="16"/>
                <w:szCs w:val="16"/>
              </w:rPr>
            </w:pPr>
            <w:r w:rsidRPr="00764490">
              <w:rPr>
                <w:rFonts w:ascii="Arial" w:hAnsi="Arial" w:cs="Arial"/>
                <w:sz w:val="16"/>
                <w:szCs w:val="16"/>
              </w:rPr>
              <w:t>Corrections regarding the To header in usages of MO REFER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2AAD7" w14:textId="2886BCB5"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0DBD1" w14:textId="37E69A24"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D8F01" w14:textId="110C4B36"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340E68" w14:textId="2290FBA0" w:rsidR="009318F0" w:rsidRPr="00DF53B4" w:rsidRDefault="009318F0" w:rsidP="009318F0">
            <w:pPr>
              <w:rPr>
                <w:rFonts w:ascii="Arial" w:hAnsi="Arial" w:cs="Arial"/>
                <w:sz w:val="16"/>
                <w:szCs w:val="16"/>
              </w:rPr>
            </w:pPr>
            <w:r w:rsidRPr="00764490">
              <w:rPr>
                <w:rFonts w:ascii="Arial" w:hAnsi="Arial" w:cs="Arial"/>
                <w:sz w:val="16"/>
                <w:szCs w:val="16"/>
              </w:rPr>
              <w:t>R5-216604</w:t>
            </w:r>
          </w:p>
        </w:tc>
      </w:tr>
      <w:tr w:rsidR="009318F0" w:rsidRPr="00AB6A60" w14:paraId="30DEA653"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AD5CAC2"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6D02901" w14:textId="5930F580"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RP-212751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AC1CB80" w14:textId="12A0FE5B" w:rsidR="009318F0" w:rsidRPr="00DF53B4" w:rsidRDefault="009318F0" w:rsidP="009318F0">
            <w:pPr>
              <w:rPr>
                <w:rFonts w:ascii="Arial" w:hAnsi="Arial" w:cs="Arial"/>
                <w:sz w:val="16"/>
                <w:szCs w:val="16"/>
              </w:rPr>
            </w:pPr>
            <w:r w:rsidRPr="00764490">
              <w:rPr>
                <w:rFonts w:ascii="Arial" w:hAnsi="Arial" w:cs="Arial"/>
                <w:sz w:val="16"/>
                <w:szCs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8D9ED" w14:textId="454A99C3" w:rsidR="009318F0" w:rsidRPr="00DF53B4" w:rsidRDefault="009318F0" w:rsidP="009318F0">
            <w:pPr>
              <w:rPr>
                <w:rFonts w:ascii="Arial" w:hAnsi="Arial" w:cs="Arial"/>
                <w:sz w:val="16"/>
                <w:szCs w:val="16"/>
              </w:rPr>
            </w:pPr>
            <w:r w:rsidRPr="00764490">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3BD0634" w14:textId="442E33F7" w:rsidR="009318F0" w:rsidRPr="00DF53B4" w:rsidRDefault="009318F0" w:rsidP="009318F0">
            <w:pPr>
              <w:rPr>
                <w:rFonts w:ascii="Arial" w:hAnsi="Arial" w:cs="Arial"/>
                <w:sz w:val="16"/>
                <w:szCs w:val="16"/>
              </w:rPr>
            </w:pPr>
            <w:r w:rsidRPr="00764490">
              <w:rPr>
                <w:rFonts w:ascii="Arial" w:hAnsi="Arial" w:cs="Arial"/>
                <w:sz w:val="16"/>
                <w:szCs w:val="16"/>
              </w:rPr>
              <w:t>Addition of new default message for 199 Early Dialog Terminated</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A3E011" w14:textId="5402358F"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D7CAA8" w14:textId="2D5E54B8"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86911B" w14:textId="7469B982"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799F3D" w14:textId="2F11F1A8" w:rsidR="009318F0" w:rsidRPr="00DF53B4" w:rsidRDefault="009318F0" w:rsidP="009318F0">
            <w:pPr>
              <w:rPr>
                <w:rFonts w:ascii="Arial" w:hAnsi="Arial" w:cs="Arial"/>
                <w:sz w:val="16"/>
                <w:szCs w:val="16"/>
              </w:rPr>
            </w:pPr>
            <w:r w:rsidRPr="00764490">
              <w:rPr>
                <w:rFonts w:ascii="Arial" w:hAnsi="Arial" w:cs="Arial"/>
                <w:sz w:val="16"/>
                <w:szCs w:val="16"/>
              </w:rPr>
              <w:t>R5-216776</w:t>
            </w:r>
          </w:p>
        </w:tc>
      </w:tr>
      <w:tr w:rsidR="009318F0" w:rsidRPr="00AB6A60" w14:paraId="6DCBADA6"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89F9CB6"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E4BD4CC" w14:textId="4647110E"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RP-212751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E2F786A" w14:textId="59F9AA3A" w:rsidR="009318F0" w:rsidRPr="00DF53B4" w:rsidRDefault="009318F0" w:rsidP="009318F0">
            <w:pPr>
              <w:rPr>
                <w:rFonts w:ascii="Arial" w:hAnsi="Arial" w:cs="Arial"/>
                <w:sz w:val="16"/>
                <w:szCs w:val="16"/>
              </w:rPr>
            </w:pPr>
            <w:r w:rsidRPr="00764490">
              <w:rPr>
                <w:rFonts w:ascii="Arial" w:hAnsi="Arial" w:cs="Arial"/>
                <w:sz w:val="16"/>
                <w:szCs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6057" w14:textId="5A044B7C" w:rsidR="009318F0" w:rsidRPr="00DF53B4" w:rsidRDefault="009318F0" w:rsidP="009318F0">
            <w:pPr>
              <w:rPr>
                <w:rFonts w:ascii="Arial" w:hAnsi="Arial" w:cs="Arial"/>
                <w:sz w:val="16"/>
                <w:szCs w:val="16"/>
              </w:rPr>
            </w:pPr>
            <w:r w:rsidRPr="0076449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1B9750" w14:textId="11D8DF49" w:rsidR="009318F0" w:rsidRPr="00DF53B4" w:rsidRDefault="009318F0" w:rsidP="009318F0">
            <w:pPr>
              <w:rPr>
                <w:rFonts w:ascii="Arial" w:hAnsi="Arial" w:cs="Arial"/>
                <w:sz w:val="16"/>
                <w:szCs w:val="16"/>
              </w:rPr>
            </w:pPr>
            <w:r w:rsidRPr="00764490">
              <w:rPr>
                <w:rFonts w:ascii="Arial" w:hAnsi="Arial" w:cs="Arial"/>
                <w:sz w:val="16"/>
                <w:szCs w:val="16"/>
              </w:rPr>
              <w:t>Correction to MESSAGE for delivery report for MT SMS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A88AA43" w14:textId="73CD8590"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F889C8" w14:textId="67CFBCCC"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A9565" w14:textId="3FC3EBC0"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2386D" w14:textId="5E708D46" w:rsidR="009318F0" w:rsidRPr="00DF53B4" w:rsidRDefault="009318F0" w:rsidP="009318F0">
            <w:pPr>
              <w:rPr>
                <w:rFonts w:ascii="Arial" w:hAnsi="Arial" w:cs="Arial"/>
                <w:sz w:val="16"/>
                <w:szCs w:val="16"/>
              </w:rPr>
            </w:pPr>
            <w:r w:rsidRPr="00764490">
              <w:rPr>
                <w:rFonts w:ascii="Arial" w:hAnsi="Arial" w:cs="Arial"/>
                <w:sz w:val="16"/>
                <w:szCs w:val="16"/>
              </w:rPr>
              <w:t>R5-217832</w:t>
            </w:r>
          </w:p>
        </w:tc>
      </w:tr>
      <w:tr w:rsidR="009318F0" w:rsidRPr="00AB6A60" w14:paraId="72F2D9EA"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9D1A37B"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A7967FF" w14:textId="2F6632F5"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9771F5" w14:textId="71D0BAC5" w:rsidR="009318F0" w:rsidRPr="00DF53B4" w:rsidRDefault="009318F0" w:rsidP="009318F0">
            <w:pPr>
              <w:rPr>
                <w:rFonts w:ascii="Arial" w:hAnsi="Arial" w:cs="Arial"/>
                <w:sz w:val="16"/>
                <w:szCs w:val="16"/>
              </w:rPr>
            </w:pPr>
            <w:r w:rsidRPr="00764490">
              <w:rPr>
                <w:rFonts w:ascii="Arial" w:hAnsi="Arial" w:cs="Arial"/>
                <w:sz w:val="16"/>
                <w:szCs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BB96A" w14:textId="6F9A18E4" w:rsidR="009318F0" w:rsidRPr="00DF53B4" w:rsidRDefault="009318F0" w:rsidP="009318F0">
            <w:pPr>
              <w:rPr>
                <w:rFonts w:ascii="Arial" w:hAnsi="Arial" w:cs="Arial"/>
                <w:sz w:val="16"/>
                <w:szCs w:val="16"/>
              </w:rPr>
            </w:pPr>
            <w:r w:rsidRPr="0076449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E05098D" w14:textId="782FBBEC" w:rsidR="009318F0" w:rsidRPr="00DF53B4" w:rsidRDefault="009318F0" w:rsidP="009318F0">
            <w:pPr>
              <w:rPr>
                <w:rFonts w:ascii="Arial" w:hAnsi="Arial" w:cs="Arial"/>
                <w:sz w:val="16"/>
                <w:szCs w:val="16"/>
              </w:rPr>
            </w:pPr>
            <w:r w:rsidRPr="00764490">
              <w:rPr>
                <w:rFonts w:ascii="Arial" w:hAnsi="Arial" w:cs="Arial"/>
                <w:sz w:val="16"/>
                <w:szCs w:val="16"/>
              </w:rPr>
              <w:t>Correction to Annexure A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4C2B61" w14:textId="2E89E49E"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91B2E" w14:textId="1157E497"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047F9E" w14:textId="2DCD7F75"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A083F3" w14:textId="1EE8AF11" w:rsidR="009318F0" w:rsidRPr="00DF53B4" w:rsidRDefault="009318F0" w:rsidP="009318F0">
            <w:pPr>
              <w:rPr>
                <w:rFonts w:ascii="Arial" w:hAnsi="Arial" w:cs="Arial"/>
                <w:sz w:val="16"/>
                <w:szCs w:val="16"/>
              </w:rPr>
            </w:pPr>
            <w:r w:rsidRPr="00764490">
              <w:rPr>
                <w:rFonts w:ascii="Arial" w:hAnsi="Arial" w:cs="Arial"/>
                <w:sz w:val="16"/>
                <w:szCs w:val="16"/>
              </w:rPr>
              <w:t>R5-217959</w:t>
            </w:r>
          </w:p>
        </w:tc>
      </w:tr>
      <w:tr w:rsidR="009318F0" w:rsidRPr="00AB6A60" w14:paraId="5193BF82" w14:textId="77777777" w:rsidTr="0076449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99EE1A3"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F431F55" w14:textId="7EBDB7EB" w:rsidR="009318F0" w:rsidRPr="00DF53B4" w:rsidRDefault="009318F0" w:rsidP="009318F0">
            <w:pPr>
              <w:overflowPunct/>
              <w:autoSpaceDE/>
              <w:autoSpaceDN/>
              <w:adjustRightInd/>
              <w:spacing w:after="0"/>
              <w:textAlignment w:val="auto"/>
              <w:rPr>
                <w:rFonts w:ascii="Arial" w:hAnsi="Arial" w:cs="Arial"/>
                <w:sz w:val="16"/>
                <w:szCs w:val="16"/>
              </w:rPr>
            </w:pPr>
            <w:r w:rsidRPr="00764490">
              <w:rPr>
                <w:rFonts w:ascii="Arial" w:hAnsi="Arial" w:cs="Arial"/>
                <w:sz w:val="16"/>
                <w:szCs w:val="16"/>
              </w:rPr>
              <w:t>RP-212800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D15AFB0" w14:textId="05B9D074" w:rsidR="009318F0" w:rsidRPr="00DF53B4" w:rsidRDefault="009318F0" w:rsidP="009318F0">
            <w:pPr>
              <w:rPr>
                <w:rFonts w:ascii="Arial" w:hAnsi="Arial" w:cs="Arial"/>
                <w:sz w:val="16"/>
                <w:szCs w:val="16"/>
              </w:rPr>
            </w:pPr>
            <w:r w:rsidRPr="00764490">
              <w:rPr>
                <w:rFonts w:ascii="Arial" w:hAnsi="Arial" w:cs="Arial"/>
                <w:sz w:val="16"/>
                <w:szCs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1A211" w14:textId="447E9BBA" w:rsidR="009318F0" w:rsidRPr="00DF53B4" w:rsidRDefault="009318F0" w:rsidP="009318F0">
            <w:pPr>
              <w:rPr>
                <w:rFonts w:ascii="Arial" w:hAnsi="Arial" w:cs="Arial"/>
                <w:sz w:val="16"/>
                <w:szCs w:val="16"/>
              </w:rPr>
            </w:pPr>
            <w:r w:rsidRPr="00764490">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DB349AF" w14:textId="4986A005" w:rsidR="009318F0" w:rsidRPr="00DF53B4" w:rsidRDefault="009318F0" w:rsidP="009318F0">
            <w:pPr>
              <w:rPr>
                <w:rFonts w:ascii="Arial" w:hAnsi="Arial" w:cs="Arial"/>
                <w:sz w:val="16"/>
                <w:szCs w:val="16"/>
              </w:rPr>
            </w:pPr>
            <w:r w:rsidRPr="00764490">
              <w:rPr>
                <w:rFonts w:ascii="Arial" w:hAnsi="Arial" w:cs="Arial"/>
                <w:sz w:val="16"/>
                <w:szCs w:val="16"/>
              </w:rPr>
              <w:t>Update to clause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21E7A71" w14:textId="7B144C40"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C1FE8" w14:textId="51362823"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9</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7105D5" w14:textId="61E5DF84" w:rsidR="009318F0" w:rsidRPr="00DF53B4" w:rsidRDefault="009318F0" w:rsidP="009318F0">
            <w:pPr>
              <w:pStyle w:val="TAL"/>
              <w:rPr>
                <w:rFonts w:cs="Arial"/>
                <w:sz w:val="16"/>
                <w:szCs w:val="16"/>
              </w:rPr>
            </w:pPr>
            <w:r w:rsidRPr="00DF53B4">
              <w:rPr>
                <w:rFonts w:cs="Arial"/>
                <w:sz w:val="16"/>
                <w:szCs w:val="16"/>
              </w:rPr>
              <w:t>15.</w:t>
            </w:r>
            <w:r>
              <w:rPr>
                <w:rFonts w:cs="Arial"/>
                <w:sz w:val="16"/>
                <w:szCs w:val="16"/>
              </w:rPr>
              <w:t>10</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F9B4A3" w14:textId="5F90E395" w:rsidR="009318F0" w:rsidRPr="00DF53B4" w:rsidRDefault="009318F0" w:rsidP="009318F0">
            <w:pPr>
              <w:rPr>
                <w:rFonts w:ascii="Arial" w:hAnsi="Arial" w:cs="Arial"/>
                <w:sz w:val="16"/>
                <w:szCs w:val="16"/>
              </w:rPr>
            </w:pPr>
            <w:r w:rsidRPr="00764490">
              <w:rPr>
                <w:rFonts w:ascii="Arial" w:hAnsi="Arial" w:cs="Arial"/>
                <w:sz w:val="16"/>
                <w:szCs w:val="16"/>
              </w:rPr>
              <w:t>R5-217960</w:t>
            </w:r>
          </w:p>
        </w:tc>
      </w:tr>
      <w:tr w:rsidR="00904963" w:rsidRPr="006B7DA3" w14:paraId="7A122AFD" w14:textId="77777777" w:rsidTr="009E7680">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A76CB7" w14:textId="77777777" w:rsidR="009E7680" w:rsidRPr="006B7DA3" w:rsidRDefault="009E7680" w:rsidP="00D26AB5">
            <w:pPr>
              <w:rPr>
                <w:rFonts w:ascii="Arial" w:hAnsi="Arial" w:cs="Arial"/>
                <w:sz w:val="16"/>
                <w:szCs w:val="16"/>
              </w:rPr>
            </w:pPr>
            <w:r w:rsidRPr="006B7DA3">
              <w:rPr>
                <w:rFonts w:ascii="Arial" w:hAnsi="Arial" w:cs="Arial"/>
                <w:sz w:val="16"/>
                <w:szCs w:val="16"/>
              </w:rPr>
              <w:t>RP-94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D025EE2" w14:textId="77777777" w:rsidR="009E7680" w:rsidRPr="006B7DA3" w:rsidRDefault="009E7680" w:rsidP="00D26AB5">
            <w:pPr>
              <w:overflowPunct/>
              <w:autoSpaceDE/>
              <w:autoSpaceDN/>
              <w:adjustRightInd/>
              <w:spacing w:after="0"/>
              <w:textAlignment w:val="auto"/>
              <w:rPr>
                <w:rFonts w:ascii="Arial" w:hAnsi="Arial" w:cs="Arial"/>
                <w:sz w:val="16"/>
                <w:szCs w:val="16"/>
              </w:rPr>
            </w:pPr>
            <w:r w:rsidRPr="006B7DA3">
              <w:rPr>
                <w:rFonts w:ascii="Arial" w:hAnsi="Arial" w:cs="Arial"/>
                <w:sz w:val="16"/>
                <w:szCs w:val="16"/>
              </w:rPr>
              <w:t>-</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EFEB2A2" w14:textId="77777777" w:rsidR="009E7680" w:rsidRPr="006B7DA3" w:rsidRDefault="009E7680" w:rsidP="00D26AB5">
            <w:pPr>
              <w:rPr>
                <w:rFonts w:ascii="Arial" w:hAnsi="Arial" w:cs="Arial"/>
                <w:sz w:val="16"/>
                <w:szCs w:val="16"/>
              </w:rPr>
            </w:pPr>
            <w:r w:rsidRPr="006B7DA3">
              <w:rPr>
                <w:rFonts w:ascii="Arial" w:hAnsi="Arial" w:cs="Arial"/>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7C2F8" w14:textId="77777777" w:rsidR="009E7680" w:rsidRPr="006B7DA3" w:rsidRDefault="009E7680" w:rsidP="00D26AB5">
            <w:pPr>
              <w:rPr>
                <w:rFonts w:ascii="Arial" w:hAnsi="Arial" w:cs="Arial"/>
                <w:sz w:val="16"/>
                <w:szCs w:val="16"/>
              </w:rPr>
            </w:pPr>
            <w:r w:rsidRPr="006B7DA3">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9FA74B" w14:textId="77777777" w:rsidR="009E7680" w:rsidRPr="006B7DA3" w:rsidRDefault="009E7680" w:rsidP="00D26AB5">
            <w:pPr>
              <w:rPr>
                <w:rFonts w:ascii="Arial" w:hAnsi="Arial" w:cs="Arial"/>
                <w:sz w:val="16"/>
                <w:szCs w:val="16"/>
              </w:rPr>
            </w:pPr>
            <w:r w:rsidRPr="006B7DA3">
              <w:rPr>
                <w:rFonts w:ascii="Arial" w:hAnsi="Arial" w:cs="Arial"/>
                <w:sz w:val="16"/>
                <w:szCs w:val="16"/>
              </w:rPr>
              <w:t>Administrative release upgrade to match the release of TS 34.229-2 and TS 32.229-5 which were upgraded at RAN#94 to Rel-16 due to Rel-16 relevant CR(s)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5E1C42F" w14:textId="77777777" w:rsidR="009E7680" w:rsidRPr="006B7DA3" w:rsidRDefault="009E7680" w:rsidP="00D26AB5">
            <w:pPr>
              <w:pStyle w:val="TAL"/>
              <w:rPr>
                <w:rFonts w:cs="Arial"/>
                <w:sz w:val="16"/>
                <w:szCs w:val="16"/>
              </w:rPr>
            </w:pPr>
            <w:r w:rsidRPr="006B7DA3">
              <w:rPr>
                <w:rFonts w:cs="Arial"/>
                <w:sz w:val="16"/>
                <w:szCs w:val="16"/>
              </w:rPr>
              <w:t>-</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0140B" w14:textId="6D311EBD" w:rsidR="009E7680" w:rsidRPr="006B7DA3" w:rsidRDefault="009E7680" w:rsidP="00D26AB5">
            <w:pPr>
              <w:pStyle w:val="TAL"/>
              <w:rPr>
                <w:rFonts w:cs="Arial"/>
                <w:sz w:val="16"/>
                <w:szCs w:val="16"/>
              </w:rPr>
            </w:pPr>
            <w:r w:rsidRPr="006B7DA3">
              <w:rPr>
                <w:rFonts w:cs="Arial"/>
                <w:sz w:val="16"/>
                <w:szCs w:val="16"/>
              </w:rPr>
              <w:t>15.</w:t>
            </w:r>
            <w:r w:rsidR="006B7DA3" w:rsidRPr="006B7DA3">
              <w:rPr>
                <w:rFonts w:cs="Arial"/>
                <w:sz w:val="16"/>
                <w:szCs w:val="16"/>
              </w:rPr>
              <w:t>10</w:t>
            </w:r>
            <w:r w:rsidRPr="006B7DA3">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7DC317" w14:textId="77777777" w:rsidR="009E7680" w:rsidRPr="006B7DA3" w:rsidRDefault="009E7680" w:rsidP="00D26AB5">
            <w:pPr>
              <w:pStyle w:val="TAL"/>
              <w:rPr>
                <w:rFonts w:cs="Arial"/>
                <w:sz w:val="16"/>
                <w:szCs w:val="16"/>
              </w:rPr>
            </w:pPr>
            <w:r w:rsidRPr="006B7DA3">
              <w:rPr>
                <w:rFonts w:cs="Arial"/>
                <w:sz w:val="16"/>
                <w:szCs w:val="16"/>
              </w:rPr>
              <w:t>16.0.0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B1FBB5" w14:textId="77777777" w:rsidR="009E7680" w:rsidRPr="006B7DA3" w:rsidRDefault="009E7680" w:rsidP="00D26AB5">
            <w:pPr>
              <w:rPr>
                <w:rFonts w:ascii="Arial" w:hAnsi="Arial" w:cs="Arial"/>
                <w:sz w:val="16"/>
                <w:szCs w:val="16"/>
              </w:rPr>
            </w:pPr>
            <w:r w:rsidRPr="006B7DA3">
              <w:rPr>
                <w:rFonts w:ascii="Arial" w:hAnsi="Arial" w:cs="Arial"/>
                <w:sz w:val="16"/>
                <w:szCs w:val="16"/>
              </w:rPr>
              <w:t>-</w:t>
            </w:r>
          </w:p>
        </w:tc>
      </w:tr>
      <w:tr w:rsidR="009318F0" w:rsidRPr="00344405" w14:paraId="3418F3D5" w14:textId="77777777" w:rsidTr="005F605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170FBE2A" w14:textId="322266A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FF0149" w14:textId="13F6FD95" w:rsidR="009318F0" w:rsidRPr="00DF53B4" w:rsidRDefault="009318F0" w:rsidP="009318F0">
            <w:pPr>
              <w:overflowPunct/>
              <w:autoSpaceDE/>
              <w:autoSpaceDN/>
              <w:adjustRightInd/>
              <w:spacing w:after="0"/>
              <w:textAlignment w:val="auto"/>
              <w:rPr>
                <w:rFonts w:ascii="Arial" w:hAnsi="Arial" w:cs="Arial"/>
                <w:sz w:val="16"/>
                <w:szCs w:val="16"/>
              </w:rPr>
            </w:pPr>
            <w:r w:rsidRPr="005F605D">
              <w:rPr>
                <w:rFonts w:ascii="Arial" w:hAnsi="Arial" w:cs="Arial"/>
                <w:sz w:val="16"/>
                <w:szCs w:val="16"/>
              </w:rPr>
              <w:t>RP-220071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E137EB" w14:textId="609461FF" w:rsidR="009318F0" w:rsidRPr="00DF53B4" w:rsidRDefault="009318F0" w:rsidP="009318F0">
            <w:pPr>
              <w:rPr>
                <w:rFonts w:ascii="Arial" w:hAnsi="Arial" w:cs="Arial"/>
                <w:sz w:val="16"/>
                <w:szCs w:val="16"/>
              </w:rPr>
            </w:pPr>
            <w:r w:rsidRPr="005F605D">
              <w:rPr>
                <w:rFonts w:ascii="Arial" w:hAnsi="Arial" w:cs="Arial"/>
                <w:sz w:val="16"/>
                <w:szCs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B0983" w14:textId="37806468" w:rsidR="009318F0" w:rsidRPr="00DF53B4" w:rsidRDefault="009318F0" w:rsidP="009318F0">
            <w:pPr>
              <w:rPr>
                <w:rFonts w:ascii="Arial" w:hAnsi="Arial" w:cs="Arial"/>
                <w:sz w:val="16"/>
                <w:szCs w:val="16"/>
              </w:rPr>
            </w:pPr>
            <w:r w:rsidRPr="005F605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18C9F2" w14:textId="255DE673" w:rsidR="009318F0" w:rsidRPr="00DF53B4" w:rsidRDefault="009318F0" w:rsidP="009318F0">
            <w:pPr>
              <w:rPr>
                <w:rFonts w:ascii="Arial" w:hAnsi="Arial" w:cs="Arial"/>
                <w:sz w:val="16"/>
                <w:szCs w:val="16"/>
              </w:rPr>
            </w:pPr>
            <w:r w:rsidRPr="005F605D">
              <w:rPr>
                <w:rFonts w:ascii="Arial" w:hAnsi="Arial" w:cs="Arial"/>
                <w:sz w:val="16"/>
                <w:szCs w:val="16"/>
              </w:rPr>
              <w:t>Clarification on Accept-Contact header</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081D36" w14:textId="249DE668"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5615A" w14:textId="04B6F6E2"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0</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4B781" w14:textId="16D63EBD"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808271" w14:textId="6FA0CA2C" w:rsidR="009318F0" w:rsidRPr="00DF53B4" w:rsidRDefault="009318F0" w:rsidP="009318F0">
            <w:pPr>
              <w:rPr>
                <w:rFonts w:ascii="Arial" w:hAnsi="Arial" w:cs="Arial"/>
                <w:sz w:val="16"/>
                <w:szCs w:val="16"/>
              </w:rPr>
            </w:pPr>
            <w:r w:rsidRPr="005F605D">
              <w:rPr>
                <w:rFonts w:ascii="Arial" w:hAnsi="Arial" w:cs="Arial"/>
                <w:sz w:val="16"/>
                <w:szCs w:val="16"/>
              </w:rPr>
              <w:t>R5-220058</w:t>
            </w:r>
          </w:p>
        </w:tc>
      </w:tr>
      <w:tr w:rsidR="009318F0" w:rsidRPr="00344405" w14:paraId="33691AE2" w14:textId="77777777" w:rsidTr="005F605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5286E3"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D0D69AF" w14:textId="056AF794" w:rsidR="009318F0" w:rsidRPr="00DF53B4" w:rsidRDefault="009318F0" w:rsidP="009318F0">
            <w:pPr>
              <w:overflowPunct/>
              <w:autoSpaceDE/>
              <w:autoSpaceDN/>
              <w:adjustRightInd/>
              <w:spacing w:after="0"/>
              <w:textAlignment w:val="auto"/>
              <w:rPr>
                <w:rFonts w:ascii="Arial" w:hAnsi="Arial" w:cs="Arial"/>
                <w:sz w:val="16"/>
                <w:szCs w:val="16"/>
              </w:rPr>
            </w:pPr>
            <w:r w:rsidRPr="005F605D">
              <w:rPr>
                <w:rFonts w:ascii="Arial" w:hAnsi="Arial" w:cs="Arial"/>
                <w:sz w:val="16"/>
                <w:szCs w:val="16"/>
              </w:rPr>
              <w:t>RP-220120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69C59C2" w14:textId="5398AB6B" w:rsidR="009318F0" w:rsidRPr="00DF53B4" w:rsidRDefault="009318F0" w:rsidP="009318F0">
            <w:pPr>
              <w:rPr>
                <w:rFonts w:ascii="Arial" w:hAnsi="Arial" w:cs="Arial"/>
                <w:sz w:val="16"/>
                <w:szCs w:val="16"/>
              </w:rPr>
            </w:pPr>
            <w:r w:rsidRPr="005F605D">
              <w:rPr>
                <w:rFonts w:ascii="Arial" w:hAnsi="Arial" w:cs="Arial"/>
                <w:sz w:val="16"/>
                <w:szCs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C32A2" w14:textId="22F50635" w:rsidR="009318F0" w:rsidRPr="00DF53B4" w:rsidRDefault="009318F0" w:rsidP="009318F0">
            <w:pPr>
              <w:rPr>
                <w:rFonts w:ascii="Arial" w:hAnsi="Arial" w:cs="Arial"/>
                <w:sz w:val="16"/>
                <w:szCs w:val="16"/>
              </w:rPr>
            </w:pPr>
            <w:r w:rsidRPr="005F605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59F2B72" w14:textId="2F6739B1" w:rsidR="009318F0" w:rsidRPr="00DF53B4" w:rsidRDefault="009318F0" w:rsidP="009318F0">
            <w:pPr>
              <w:rPr>
                <w:rFonts w:ascii="Arial" w:hAnsi="Arial" w:cs="Arial"/>
                <w:sz w:val="16"/>
                <w:szCs w:val="16"/>
              </w:rPr>
            </w:pPr>
            <w:r w:rsidRPr="005F605D">
              <w:rPr>
                <w:rFonts w:ascii="Arial" w:hAnsi="Arial" w:cs="Arial"/>
                <w:sz w:val="16"/>
                <w:szCs w:val="16"/>
              </w:rPr>
              <w:t>Corrections to TC 22.1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528FE7" w14:textId="589CEDA9"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76271" w14:textId="77777777"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0</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385481" w14:textId="77777777"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0EAF55" w14:textId="0678EE34" w:rsidR="009318F0" w:rsidRPr="00DF53B4" w:rsidRDefault="009318F0" w:rsidP="009318F0">
            <w:pPr>
              <w:rPr>
                <w:rFonts w:ascii="Arial" w:hAnsi="Arial" w:cs="Arial"/>
                <w:sz w:val="16"/>
                <w:szCs w:val="16"/>
              </w:rPr>
            </w:pPr>
            <w:r w:rsidRPr="005F605D">
              <w:rPr>
                <w:rFonts w:ascii="Arial" w:hAnsi="Arial" w:cs="Arial"/>
                <w:sz w:val="16"/>
                <w:szCs w:val="16"/>
              </w:rPr>
              <w:t>R5-220211</w:t>
            </w:r>
          </w:p>
        </w:tc>
      </w:tr>
      <w:tr w:rsidR="009318F0" w:rsidRPr="00344405" w14:paraId="094E7B13" w14:textId="77777777" w:rsidTr="005F605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239231F"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5053FFE" w14:textId="73A88FF3" w:rsidR="009318F0" w:rsidRPr="00DF53B4" w:rsidRDefault="009318F0" w:rsidP="009318F0">
            <w:pPr>
              <w:overflowPunct/>
              <w:autoSpaceDE/>
              <w:autoSpaceDN/>
              <w:adjustRightInd/>
              <w:spacing w:after="0"/>
              <w:textAlignment w:val="auto"/>
              <w:rPr>
                <w:rFonts w:ascii="Arial" w:hAnsi="Arial" w:cs="Arial"/>
                <w:sz w:val="16"/>
                <w:szCs w:val="16"/>
              </w:rPr>
            </w:pPr>
            <w:r w:rsidRPr="005F605D">
              <w:rPr>
                <w:rFonts w:ascii="Arial" w:hAnsi="Arial" w:cs="Arial"/>
                <w:sz w:val="16"/>
                <w:szCs w:val="16"/>
              </w:rPr>
              <w:t>RP-220120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74C40B" w14:textId="2CFBED08" w:rsidR="009318F0" w:rsidRPr="00DF53B4" w:rsidRDefault="009318F0" w:rsidP="009318F0">
            <w:pPr>
              <w:rPr>
                <w:rFonts w:ascii="Arial" w:hAnsi="Arial" w:cs="Arial"/>
                <w:sz w:val="16"/>
                <w:szCs w:val="16"/>
              </w:rPr>
            </w:pPr>
            <w:r w:rsidRPr="005F605D">
              <w:rPr>
                <w:rFonts w:ascii="Arial" w:hAnsi="Arial" w:cs="Arial"/>
                <w:sz w:val="16"/>
                <w:szCs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1D2DC" w14:textId="57C11436" w:rsidR="009318F0" w:rsidRPr="00DF53B4" w:rsidRDefault="009318F0" w:rsidP="009318F0">
            <w:pPr>
              <w:rPr>
                <w:rFonts w:ascii="Arial" w:hAnsi="Arial" w:cs="Arial"/>
                <w:sz w:val="16"/>
                <w:szCs w:val="16"/>
              </w:rPr>
            </w:pPr>
            <w:r w:rsidRPr="005F605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452F4F3" w14:textId="44BB1802" w:rsidR="009318F0" w:rsidRPr="00DF53B4" w:rsidRDefault="009318F0" w:rsidP="009318F0">
            <w:pPr>
              <w:rPr>
                <w:rFonts w:ascii="Arial" w:hAnsi="Arial" w:cs="Arial"/>
                <w:sz w:val="16"/>
                <w:szCs w:val="16"/>
              </w:rPr>
            </w:pPr>
            <w:r w:rsidRPr="005F605D">
              <w:rPr>
                <w:rFonts w:ascii="Arial" w:hAnsi="Arial" w:cs="Arial"/>
                <w:sz w:val="16"/>
                <w:szCs w:val="16"/>
              </w:rPr>
              <w:t>Corrections to o-lines for uniqueness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D8BDC81" w14:textId="175649FC"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70C9E" w14:textId="77777777"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0</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CBD55F" w14:textId="77777777"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C5A4C3" w14:textId="6856E9E0" w:rsidR="009318F0" w:rsidRPr="00DF53B4" w:rsidRDefault="009318F0" w:rsidP="009318F0">
            <w:pPr>
              <w:rPr>
                <w:rFonts w:ascii="Arial" w:hAnsi="Arial" w:cs="Arial"/>
                <w:sz w:val="16"/>
                <w:szCs w:val="16"/>
              </w:rPr>
            </w:pPr>
            <w:r w:rsidRPr="005F605D">
              <w:rPr>
                <w:rFonts w:ascii="Arial" w:hAnsi="Arial" w:cs="Arial"/>
                <w:sz w:val="16"/>
                <w:szCs w:val="16"/>
              </w:rPr>
              <w:t>R5-220212</w:t>
            </w:r>
          </w:p>
        </w:tc>
      </w:tr>
      <w:tr w:rsidR="009318F0" w:rsidRPr="00344405" w14:paraId="751A79D8" w14:textId="77777777" w:rsidTr="005F605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2D43E27" w14:textId="77777777" w:rsidR="009318F0" w:rsidRPr="00DF53B4" w:rsidRDefault="009318F0" w:rsidP="009318F0">
            <w:pPr>
              <w:rPr>
                <w:rFonts w:ascii="Arial" w:hAnsi="Arial" w:cs="Arial"/>
                <w:sz w:val="16"/>
                <w:szCs w:val="16"/>
              </w:rPr>
            </w:pPr>
            <w:r w:rsidRPr="00DF53B4">
              <w:rPr>
                <w:rFonts w:ascii="Arial" w:hAnsi="Arial" w:cs="Arial"/>
                <w:sz w:val="16"/>
                <w:szCs w:val="16"/>
              </w:rPr>
              <w:t>RP-</w:t>
            </w:r>
            <w:r>
              <w:rPr>
                <w:rFonts w:ascii="Arial" w:hAnsi="Arial" w:cs="Arial"/>
                <w:sz w:val="16"/>
                <w:szCs w:val="16"/>
              </w:rPr>
              <w:t>95</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3612520" w14:textId="24A75D68" w:rsidR="009318F0" w:rsidRPr="00DF53B4" w:rsidRDefault="009318F0" w:rsidP="009318F0">
            <w:pPr>
              <w:overflowPunct/>
              <w:autoSpaceDE/>
              <w:autoSpaceDN/>
              <w:adjustRightInd/>
              <w:spacing w:after="0"/>
              <w:textAlignment w:val="auto"/>
              <w:rPr>
                <w:rFonts w:ascii="Arial" w:hAnsi="Arial" w:cs="Arial"/>
                <w:sz w:val="16"/>
                <w:szCs w:val="16"/>
              </w:rPr>
            </w:pPr>
            <w:r w:rsidRPr="005F605D">
              <w:rPr>
                <w:rFonts w:ascii="Arial" w:hAnsi="Arial" w:cs="Arial"/>
                <w:sz w:val="16"/>
                <w:szCs w:val="16"/>
              </w:rPr>
              <w:t>RP-220120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0DA16FE" w14:textId="25314053" w:rsidR="009318F0" w:rsidRPr="00DF53B4" w:rsidRDefault="009318F0" w:rsidP="009318F0">
            <w:pPr>
              <w:rPr>
                <w:rFonts w:ascii="Arial" w:hAnsi="Arial" w:cs="Arial"/>
                <w:sz w:val="16"/>
                <w:szCs w:val="16"/>
              </w:rPr>
            </w:pPr>
            <w:r w:rsidRPr="005F605D">
              <w:rPr>
                <w:rFonts w:ascii="Arial" w:hAnsi="Arial" w:cs="Arial"/>
                <w:sz w:val="16"/>
                <w:szCs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C3FF" w14:textId="6D7D686C" w:rsidR="009318F0" w:rsidRPr="00DF53B4" w:rsidRDefault="009318F0" w:rsidP="009318F0">
            <w:pPr>
              <w:rPr>
                <w:rFonts w:ascii="Arial" w:hAnsi="Arial" w:cs="Arial"/>
                <w:sz w:val="16"/>
                <w:szCs w:val="16"/>
              </w:rPr>
            </w:pPr>
            <w:r w:rsidRPr="005F605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D5BF08C" w14:textId="635624E5" w:rsidR="009318F0" w:rsidRPr="00DF53B4" w:rsidRDefault="009318F0" w:rsidP="009318F0">
            <w:pPr>
              <w:rPr>
                <w:rFonts w:ascii="Arial" w:hAnsi="Arial" w:cs="Arial"/>
                <w:sz w:val="16"/>
                <w:szCs w:val="16"/>
              </w:rPr>
            </w:pPr>
            <w:r w:rsidRPr="005F605D">
              <w:rPr>
                <w:rFonts w:ascii="Arial" w:hAnsi="Arial" w:cs="Arial"/>
                <w:sz w:val="16"/>
                <w:szCs w:val="16"/>
              </w:rPr>
              <w:t>Update to A.2.1 for eCall over IMS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B27E0CE" w14:textId="6460F700" w:rsidR="009318F0" w:rsidRPr="00DF53B4" w:rsidRDefault="009318F0" w:rsidP="009318F0">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836A5" w14:textId="77777777"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0</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542DE" w14:textId="77777777" w:rsidR="009318F0" w:rsidRPr="00DF53B4" w:rsidRDefault="009318F0" w:rsidP="009318F0">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62F9EB" w14:textId="69571DEC" w:rsidR="009318F0" w:rsidRPr="00DF53B4" w:rsidRDefault="009318F0" w:rsidP="009318F0">
            <w:pPr>
              <w:rPr>
                <w:rFonts w:ascii="Arial" w:hAnsi="Arial" w:cs="Arial"/>
                <w:sz w:val="16"/>
                <w:szCs w:val="16"/>
              </w:rPr>
            </w:pPr>
            <w:r w:rsidRPr="005F605D">
              <w:rPr>
                <w:rFonts w:ascii="Arial" w:hAnsi="Arial" w:cs="Arial"/>
                <w:sz w:val="16"/>
                <w:szCs w:val="16"/>
              </w:rPr>
              <w:t>R5-220971</w:t>
            </w:r>
          </w:p>
        </w:tc>
      </w:tr>
      <w:tr w:rsidR="00BC781A" w:rsidRPr="00BC781A" w14:paraId="183DC912"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D81378" w14:textId="59E179E3"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A6FBE4F" w14:textId="33051EDB"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BE49CC3" w14:textId="5B5E0F8C" w:rsidR="00BC781A" w:rsidRPr="00DF53B4" w:rsidRDefault="00BC781A">
            <w:pPr>
              <w:rPr>
                <w:rFonts w:ascii="Arial" w:hAnsi="Arial" w:cs="Arial"/>
                <w:sz w:val="16"/>
                <w:szCs w:val="16"/>
              </w:rPr>
            </w:pPr>
            <w:r w:rsidRPr="00344ABC">
              <w:rPr>
                <w:rFonts w:ascii="Arial" w:hAnsi="Arial" w:cs="Arial"/>
                <w:sz w:val="16"/>
                <w:szCs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ECA4C" w14:textId="428748D3" w:rsidR="00BC781A" w:rsidRPr="00DF53B4" w:rsidRDefault="00BC781A">
            <w:pPr>
              <w:rPr>
                <w:rFonts w:ascii="Arial" w:hAnsi="Arial" w:cs="Arial"/>
                <w:sz w:val="16"/>
                <w:szCs w:val="16"/>
              </w:rPr>
            </w:pPr>
            <w:r w:rsidRPr="00344ABC">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B8376D5" w14:textId="0D7F89D9" w:rsidR="00BC781A" w:rsidRPr="00DF53B4" w:rsidRDefault="00BC781A">
            <w:pPr>
              <w:rPr>
                <w:rFonts w:ascii="Arial" w:hAnsi="Arial" w:cs="Arial"/>
                <w:sz w:val="16"/>
                <w:szCs w:val="16"/>
              </w:rPr>
            </w:pPr>
            <w:r w:rsidRPr="00344ABC">
              <w:rPr>
                <w:rFonts w:ascii="Arial" w:hAnsi="Arial" w:cs="Arial"/>
                <w:sz w:val="16"/>
                <w:szCs w:val="16"/>
              </w:rPr>
              <w:t>Corrections to C.27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D72D68A" w14:textId="76F0AC83"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D746E" w14:textId="09098E10"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886305" w14:textId="43C35106"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4BA675" w14:textId="1DB5E325" w:rsidR="00BC781A" w:rsidRPr="00DF53B4" w:rsidRDefault="00BC781A">
            <w:pPr>
              <w:rPr>
                <w:rFonts w:ascii="Arial" w:hAnsi="Arial" w:cs="Arial"/>
                <w:sz w:val="16"/>
                <w:szCs w:val="16"/>
              </w:rPr>
            </w:pPr>
            <w:r w:rsidRPr="00344ABC">
              <w:rPr>
                <w:rFonts w:ascii="Arial" w:hAnsi="Arial" w:cs="Arial"/>
                <w:sz w:val="16"/>
                <w:szCs w:val="16"/>
              </w:rPr>
              <w:t>R5-222073</w:t>
            </w:r>
          </w:p>
        </w:tc>
      </w:tr>
      <w:tr w:rsidR="00BC781A" w:rsidRPr="00BC781A" w14:paraId="463BCCC2"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B600C43" w14:textId="77777777"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C34CD7" w14:textId="375DBE4C"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67C088" w14:textId="5B018DC2" w:rsidR="00BC781A" w:rsidRPr="00DF53B4" w:rsidRDefault="00BC781A">
            <w:pPr>
              <w:rPr>
                <w:rFonts w:ascii="Arial" w:hAnsi="Arial" w:cs="Arial"/>
                <w:sz w:val="16"/>
                <w:szCs w:val="16"/>
              </w:rPr>
            </w:pPr>
            <w:r w:rsidRPr="00344ABC">
              <w:rPr>
                <w:rFonts w:ascii="Arial" w:hAnsi="Arial" w:cs="Arial"/>
                <w:sz w:val="16"/>
                <w:szCs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1CE83" w14:textId="65A833C6" w:rsidR="00BC781A" w:rsidRPr="00DF53B4" w:rsidRDefault="00BC781A">
            <w:pPr>
              <w:rPr>
                <w:rFonts w:ascii="Arial" w:hAnsi="Arial" w:cs="Arial"/>
                <w:sz w:val="16"/>
                <w:szCs w:val="16"/>
              </w:rPr>
            </w:pPr>
            <w:r w:rsidRPr="00344ABC">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6C5EC3" w14:textId="2ABB7EC0" w:rsidR="00BC781A" w:rsidRPr="00DF53B4" w:rsidRDefault="00BC781A">
            <w:pPr>
              <w:rPr>
                <w:rFonts w:ascii="Arial" w:hAnsi="Arial" w:cs="Arial"/>
                <w:sz w:val="16"/>
                <w:szCs w:val="16"/>
              </w:rPr>
            </w:pPr>
            <w:r w:rsidRPr="00344ABC">
              <w:rPr>
                <w:rFonts w:ascii="Arial" w:hAnsi="Arial" w:cs="Arial"/>
                <w:sz w:val="16"/>
                <w:szCs w:val="16"/>
              </w:rPr>
              <w:t>Corrections to A.2.1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7C63B0" w14:textId="77777777"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932BA"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BD09A"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AE8547" w14:textId="65D7D04A" w:rsidR="00BC781A" w:rsidRPr="00DF53B4" w:rsidRDefault="00BC781A">
            <w:pPr>
              <w:rPr>
                <w:rFonts w:ascii="Arial" w:hAnsi="Arial" w:cs="Arial"/>
                <w:sz w:val="16"/>
                <w:szCs w:val="16"/>
              </w:rPr>
            </w:pPr>
            <w:r w:rsidRPr="00344ABC">
              <w:rPr>
                <w:rFonts w:ascii="Arial" w:hAnsi="Arial" w:cs="Arial"/>
                <w:sz w:val="16"/>
                <w:szCs w:val="16"/>
              </w:rPr>
              <w:t>R5-222412</w:t>
            </w:r>
          </w:p>
        </w:tc>
      </w:tr>
      <w:tr w:rsidR="00BC781A" w:rsidRPr="00BC781A" w14:paraId="1A7B2DC5"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2B11C1" w14:textId="77777777"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550CCE" w14:textId="225A2CAC"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D8FFB3" w14:textId="00D72D24" w:rsidR="00BC781A" w:rsidRPr="00DF53B4" w:rsidRDefault="00BC781A">
            <w:pPr>
              <w:rPr>
                <w:rFonts w:ascii="Arial" w:hAnsi="Arial" w:cs="Arial"/>
                <w:sz w:val="16"/>
                <w:szCs w:val="16"/>
              </w:rPr>
            </w:pPr>
            <w:r w:rsidRPr="00344ABC">
              <w:rPr>
                <w:rFonts w:ascii="Arial" w:hAnsi="Arial" w:cs="Arial"/>
                <w:sz w:val="16"/>
                <w:szCs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626BB" w14:textId="59EB7B5E" w:rsidR="00BC781A" w:rsidRPr="00DF53B4" w:rsidRDefault="00BC781A">
            <w:pPr>
              <w:rPr>
                <w:rFonts w:ascii="Arial" w:hAnsi="Arial" w:cs="Arial"/>
                <w:sz w:val="16"/>
                <w:szCs w:val="16"/>
              </w:rPr>
            </w:pPr>
            <w:r w:rsidRPr="00344ABC">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098B052" w14:textId="1F5AC316" w:rsidR="00BC781A" w:rsidRPr="00DF53B4" w:rsidRDefault="00BC781A">
            <w:pPr>
              <w:rPr>
                <w:rFonts w:ascii="Arial" w:hAnsi="Arial" w:cs="Arial"/>
                <w:sz w:val="16"/>
                <w:szCs w:val="16"/>
              </w:rPr>
            </w:pPr>
            <w:r w:rsidRPr="00344ABC">
              <w:rPr>
                <w:rFonts w:ascii="Arial" w:hAnsi="Arial" w:cs="Arial"/>
                <w:sz w:val="16"/>
                <w:szCs w:val="16"/>
              </w:rPr>
              <w:t>Update to IMS emergency test case 19.1.2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11235" w14:textId="77777777"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43B9F"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FF75D"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0171E4" w14:textId="235E9C86" w:rsidR="00BC781A" w:rsidRPr="00DF53B4" w:rsidRDefault="00BC781A">
            <w:pPr>
              <w:rPr>
                <w:rFonts w:ascii="Arial" w:hAnsi="Arial" w:cs="Arial"/>
                <w:sz w:val="16"/>
                <w:szCs w:val="16"/>
              </w:rPr>
            </w:pPr>
            <w:r w:rsidRPr="00344ABC">
              <w:rPr>
                <w:rFonts w:ascii="Arial" w:hAnsi="Arial" w:cs="Arial"/>
                <w:sz w:val="16"/>
                <w:szCs w:val="16"/>
              </w:rPr>
              <w:t>R5-222427</w:t>
            </w:r>
          </w:p>
        </w:tc>
      </w:tr>
      <w:tr w:rsidR="00BC781A" w:rsidRPr="00BC781A" w14:paraId="00FBBA97"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2978E4D" w14:textId="77777777"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3AC823" w14:textId="78708BC3"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91CA7FA" w14:textId="39E8B551" w:rsidR="00BC781A" w:rsidRPr="00DF53B4" w:rsidRDefault="00BC781A">
            <w:pPr>
              <w:rPr>
                <w:rFonts w:ascii="Arial" w:hAnsi="Arial" w:cs="Arial"/>
                <w:sz w:val="16"/>
                <w:szCs w:val="16"/>
              </w:rPr>
            </w:pPr>
            <w:r w:rsidRPr="00344ABC">
              <w:rPr>
                <w:rFonts w:ascii="Arial" w:hAnsi="Arial" w:cs="Arial"/>
                <w:sz w:val="16"/>
                <w:szCs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51AAC" w14:textId="2F80C682" w:rsidR="00BC781A" w:rsidRPr="00DF53B4" w:rsidRDefault="00BC781A">
            <w:pPr>
              <w:rPr>
                <w:rFonts w:ascii="Arial" w:hAnsi="Arial" w:cs="Arial"/>
                <w:sz w:val="16"/>
                <w:szCs w:val="16"/>
              </w:rPr>
            </w:pPr>
            <w:r w:rsidRPr="00344ABC">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0BD0284" w14:textId="6E2D7DD0" w:rsidR="00BC781A" w:rsidRPr="00DF53B4" w:rsidRDefault="00BC781A">
            <w:pPr>
              <w:rPr>
                <w:rFonts w:ascii="Arial" w:hAnsi="Arial" w:cs="Arial"/>
                <w:sz w:val="16"/>
                <w:szCs w:val="16"/>
              </w:rPr>
            </w:pPr>
            <w:r w:rsidRPr="00344ABC">
              <w:rPr>
                <w:rFonts w:ascii="Arial" w:hAnsi="Arial" w:cs="Arial"/>
                <w:sz w:val="16"/>
                <w:szCs w:val="16"/>
              </w:rPr>
              <w:t>Update to default INVITE in A.2.1 for checking the absence of geolocation information</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16471D" w14:textId="77777777"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2F01D"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B25471"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5E269A" w14:textId="7FA77AE5" w:rsidR="00BC781A" w:rsidRPr="00DF53B4" w:rsidRDefault="00BC781A">
            <w:pPr>
              <w:rPr>
                <w:rFonts w:ascii="Arial" w:hAnsi="Arial" w:cs="Arial"/>
                <w:sz w:val="16"/>
                <w:szCs w:val="16"/>
              </w:rPr>
            </w:pPr>
            <w:r w:rsidRPr="00344ABC">
              <w:rPr>
                <w:rFonts w:ascii="Arial" w:hAnsi="Arial" w:cs="Arial"/>
                <w:sz w:val="16"/>
                <w:szCs w:val="16"/>
              </w:rPr>
              <w:t>R5-223306</w:t>
            </w:r>
          </w:p>
        </w:tc>
      </w:tr>
      <w:tr w:rsidR="00BC781A" w:rsidRPr="00BC781A" w14:paraId="4EA3E46A"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31E1C2" w14:textId="77777777"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8AEC472" w14:textId="10AEAA69"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3B2F6C0" w14:textId="7A4C3A25" w:rsidR="00BC781A" w:rsidRPr="00DF53B4" w:rsidRDefault="00BC781A">
            <w:pPr>
              <w:rPr>
                <w:rFonts w:ascii="Arial" w:hAnsi="Arial" w:cs="Arial"/>
                <w:sz w:val="16"/>
                <w:szCs w:val="16"/>
              </w:rPr>
            </w:pPr>
            <w:r w:rsidRPr="00344ABC">
              <w:rPr>
                <w:rFonts w:ascii="Arial" w:hAnsi="Arial" w:cs="Arial"/>
                <w:sz w:val="16"/>
                <w:szCs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0D31C" w14:textId="595FA43C" w:rsidR="00BC781A" w:rsidRPr="00DF53B4" w:rsidRDefault="00BC781A">
            <w:pPr>
              <w:rPr>
                <w:rFonts w:ascii="Arial" w:hAnsi="Arial" w:cs="Arial"/>
                <w:sz w:val="16"/>
                <w:szCs w:val="16"/>
              </w:rPr>
            </w:pPr>
            <w:r w:rsidRPr="00344ABC">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19F84DB" w14:textId="618F80D9" w:rsidR="00BC781A" w:rsidRPr="00DF53B4" w:rsidRDefault="00BC781A">
            <w:pPr>
              <w:rPr>
                <w:rFonts w:ascii="Arial" w:hAnsi="Arial" w:cs="Arial"/>
                <w:sz w:val="16"/>
                <w:szCs w:val="16"/>
              </w:rPr>
            </w:pPr>
            <w:r w:rsidRPr="00344ABC">
              <w:rPr>
                <w:rFonts w:ascii="Arial" w:hAnsi="Arial" w:cs="Arial"/>
                <w:sz w:val="16"/>
                <w:szCs w:val="16"/>
              </w:rPr>
              <w:t>Correction to generic procedure C.29.1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FB89B6D" w14:textId="77777777"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F8494"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E15C1"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956DD9" w14:textId="5722A890" w:rsidR="00BC781A" w:rsidRPr="00DF53B4" w:rsidRDefault="00BC781A">
            <w:pPr>
              <w:rPr>
                <w:rFonts w:ascii="Arial" w:hAnsi="Arial" w:cs="Arial"/>
                <w:sz w:val="16"/>
                <w:szCs w:val="16"/>
              </w:rPr>
            </w:pPr>
            <w:r w:rsidRPr="00344ABC">
              <w:rPr>
                <w:rFonts w:ascii="Arial" w:hAnsi="Arial" w:cs="Arial"/>
                <w:sz w:val="16"/>
                <w:szCs w:val="16"/>
              </w:rPr>
              <w:t>R5-223452</w:t>
            </w:r>
          </w:p>
        </w:tc>
      </w:tr>
      <w:tr w:rsidR="00BC781A" w:rsidRPr="00BC781A" w14:paraId="159FF015"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07E9466" w14:textId="77777777"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30FB106" w14:textId="17CC2748"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C06EDD9" w14:textId="452C894F" w:rsidR="00BC781A" w:rsidRPr="00DF53B4" w:rsidRDefault="00BC781A">
            <w:pPr>
              <w:rPr>
                <w:rFonts w:ascii="Arial" w:hAnsi="Arial" w:cs="Arial"/>
                <w:sz w:val="16"/>
                <w:szCs w:val="16"/>
              </w:rPr>
            </w:pPr>
            <w:r w:rsidRPr="00344ABC">
              <w:rPr>
                <w:rFonts w:ascii="Arial" w:hAnsi="Arial" w:cs="Arial"/>
                <w:sz w:val="16"/>
                <w:szCs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DF8BCB" w14:textId="589C6AAC" w:rsidR="00BC781A" w:rsidRPr="00DF53B4" w:rsidRDefault="00BC781A">
            <w:pPr>
              <w:rPr>
                <w:rFonts w:ascii="Arial" w:hAnsi="Arial" w:cs="Arial"/>
                <w:sz w:val="16"/>
                <w:szCs w:val="16"/>
              </w:rPr>
            </w:pPr>
            <w:r w:rsidRPr="00344ABC">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02A064" w14:textId="420EDAAA" w:rsidR="00BC781A" w:rsidRPr="00DF53B4" w:rsidRDefault="00BC781A">
            <w:pPr>
              <w:rPr>
                <w:rFonts w:ascii="Arial" w:hAnsi="Arial" w:cs="Arial"/>
                <w:sz w:val="16"/>
                <w:szCs w:val="16"/>
              </w:rPr>
            </w:pPr>
            <w:r w:rsidRPr="00344ABC">
              <w:rPr>
                <w:rFonts w:ascii="Arial" w:hAnsi="Arial" w:cs="Arial"/>
                <w:sz w:val="16"/>
                <w:szCs w:val="16"/>
              </w:rPr>
              <w:t>Corrections to A.2.3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ED01EA0" w14:textId="77777777"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33DB87"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9D076"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3F39F9" w14:textId="67A98270" w:rsidR="00BC781A" w:rsidRPr="00DF53B4" w:rsidRDefault="00BC781A">
            <w:pPr>
              <w:rPr>
                <w:rFonts w:ascii="Arial" w:hAnsi="Arial" w:cs="Arial"/>
                <w:sz w:val="16"/>
                <w:szCs w:val="16"/>
              </w:rPr>
            </w:pPr>
            <w:r w:rsidRPr="00344ABC">
              <w:rPr>
                <w:rFonts w:ascii="Arial" w:hAnsi="Arial" w:cs="Arial"/>
                <w:sz w:val="16"/>
                <w:szCs w:val="16"/>
              </w:rPr>
              <w:t>R5-223453</w:t>
            </w:r>
          </w:p>
        </w:tc>
      </w:tr>
      <w:tr w:rsidR="00BC781A" w:rsidRPr="00BC781A" w14:paraId="512C52E2" w14:textId="77777777" w:rsidTr="00344ABC">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CA1B63" w14:textId="77777777" w:rsidR="00BC781A" w:rsidRPr="00DF53B4" w:rsidRDefault="00BC781A">
            <w:pPr>
              <w:rPr>
                <w:rFonts w:ascii="Arial" w:hAnsi="Arial" w:cs="Arial"/>
                <w:sz w:val="16"/>
                <w:szCs w:val="16"/>
              </w:rPr>
            </w:pPr>
            <w:r w:rsidRPr="00DF53B4">
              <w:rPr>
                <w:rFonts w:ascii="Arial" w:hAnsi="Arial" w:cs="Arial"/>
                <w:sz w:val="16"/>
                <w:szCs w:val="16"/>
              </w:rPr>
              <w:t>RP-</w:t>
            </w:r>
            <w:r>
              <w:rPr>
                <w:rFonts w:ascii="Arial" w:hAnsi="Arial" w:cs="Arial"/>
                <w:sz w:val="16"/>
                <w:szCs w:val="16"/>
              </w:rPr>
              <w:t>96</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8982EC" w14:textId="0E0BC449" w:rsidR="00BC781A" w:rsidRPr="00DF53B4" w:rsidRDefault="00BC781A">
            <w:pPr>
              <w:overflowPunct/>
              <w:autoSpaceDE/>
              <w:autoSpaceDN/>
              <w:adjustRightInd/>
              <w:spacing w:after="0"/>
              <w:textAlignment w:val="auto"/>
              <w:rPr>
                <w:rFonts w:ascii="Arial" w:hAnsi="Arial" w:cs="Arial"/>
                <w:sz w:val="16"/>
                <w:szCs w:val="16"/>
              </w:rPr>
            </w:pPr>
            <w:r w:rsidRPr="00344ABC">
              <w:rPr>
                <w:rFonts w:ascii="Arial" w:hAnsi="Arial" w:cs="Arial"/>
                <w:sz w:val="16"/>
                <w:szCs w:val="16"/>
              </w:rPr>
              <w:t>RP-221114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5708F66" w14:textId="03B53390" w:rsidR="00BC781A" w:rsidRPr="00DF53B4" w:rsidRDefault="00BC781A">
            <w:pPr>
              <w:rPr>
                <w:rFonts w:ascii="Arial" w:hAnsi="Arial" w:cs="Arial"/>
                <w:sz w:val="16"/>
                <w:szCs w:val="16"/>
              </w:rPr>
            </w:pPr>
            <w:r w:rsidRPr="00344ABC">
              <w:rPr>
                <w:rFonts w:ascii="Arial" w:hAnsi="Arial" w:cs="Arial"/>
                <w:sz w:val="16"/>
                <w:szCs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9F2AE" w14:textId="5987BE14" w:rsidR="00BC781A" w:rsidRPr="00DF53B4" w:rsidRDefault="00BC781A">
            <w:pPr>
              <w:rPr>
                <w:rFonts w:ascii="Arial" w:hAnsi="Arial" w:cs="Arial"/>
                <w:sz w:val="16"/>
                <w:szCs w:val="16"/>
              </w:rPr>
            </w:pPr>
            <w:r w:rsidRPr="00344ABC">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C1FC0A6" w14:textId="237E6A70" w:rsidR="00BC781A" w:rsidRPr="00DF53B4" w:rsidRDefault="00BC781A">
            <w:pPr>
              <w:rPr>
                <w:rFonts w:ascii="Arial" w:hAnsi="Arial" w:cs="Arial"/>
                <w:sz w:val="16"/>
                <w:szCs w:val="16"/>
              </w:rPr>
            </w:pPr>
            <w:r w:rsidRPr="00344ABC">
              <w:rPr>
                <w:rFonts w:ascii="Arial" w:hAnsi="Arial" w:cs="Arial"/>
                <w:sz w:val="16"/>
                <w:szCs w:val="16"/>
              </w:rPr>
              <w:t>Corrections to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92E6611" w14:textId="77777777" w:rsidR="00BC781A" w:rsidRPr="00DF53B4" w:rsidRDefault="00BC781A">
            <w:pPr>
              <w:pStyle w:val="TAL"/>
              <w:rPr>
                <w:rFonts w:cs="Arial"/>
                <w:sz w:val="16"/>
                <w:szCs w:val="16"/>
              </w:rPr>
            </w:pPr>
            <w:r w:rsidRPr="00DF53B4">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E51C5"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1</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3EA3A" w14:textId="77777777" w:rsidR="00BC781A" w:rsidRPr="00DF53B4" w:rsidRDefault="00BC781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1D900E" w14:textId="6CFDF2A1" w:rsidR="00BC781A" w:rsidRPr="00DF53B4" w:rsidRDefault="00BC781A">
            <w:pPr>
              <w:rPr>
                <w:rFonts w:ascii="Arial" w:hAnsi="Arial" w:cs="Arial"/>
                <w:sz w:val="16"/>
                <w:szCs w:val="16"/>
              </w:rPr>
            </w:pPr>
            <w:r w:rsidRPr="00344ABC">
              <w:rPr>
                <w:rFonts w:ascii="Arial" w:hAnsi="Arial" w:cs="Arial"/>
                <w:sz w:val="16"/>
                <w:szCs w:val="16"/>
              </w:rPr>
              <w:t>R5-223454</w:t>
            </w:r>
          </w:p>
        </w:tc>
      </w:tr>
      <w:tr w:rsidR="00E0579D" w:rsidRPr="00E0579D" w14:paraId="4725D8F1"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6B42C01" w14:textId="36FA5E3D"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908E02E" w14:textId="3D5D3EEF"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48D18EF" w14:textId="7A0B4D4F" w:rsidR="00E0579D" w:rsidRPr="00DF53B4" w:rsidRDefault="00E0579D" w:rsidP="00E0579D">
            <w:pPr>
              <w:rPr>
                <w:rFonts w:ascii="Arial" w:hAnsi="Arial" w:cs="Arial"/>
                <w:sz w:val="16"/>
                <w:szCs w:val="16"/>
              </w:rPr>
            </w:pPr>
            <w:r w:rsidRPr="00E0579D">
              <w:rPr>
                <w:rFonts w:ascii="Arial" w:hAnsi="Arial" w:cs="Arial"/>
                <w:sz w:val="16"/>
                <w:szCs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24298" w14:textId="1EA1CC02" w:rsidR="00E0579D" w:rsidRPr="00DF53B4" w:rsidRDefault="00E0579D" w:rsidP="00E0579D">
            <w:pPr>
              <w:rPr>
                <w:rFonts w:ascii="Arial" w:hAnsi="Arial" w:cs="Arial"/>
                <w:sz w:val="16"/>
                <w:szCs w:val="16"/>
              </w:rPr>
            </w:pPr>
            <w:r w:rsidRPr="00E0579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5C19CC7" w14:textId="614AE2EB" w:rsidR="00E0579D" w:rsidRPr="00DF53B4" w:rsidRDefault="00E0579D" w:rsidP="00E0579D">
            <w:pPr>
              <w:rPr>
                <w:rFonts w:ascii="Arial" w:hAnsi="Arial" w:cs="Arial"/>
                <w:sz w:val="16"/>
                <w:szCs w:val="16"/>
              </w:rPr>
            </w:pPr>
            <w:r w:rsidRPr="00E0579D">
              <w:rPr>
                <w:rFonts w:ascii="Arial" w:hAnsi="Arial" w:cs="Arial"/>
                <w:sz w:val="16"/>
                <w:szCs w:val="16"/>
              </w:rPr>
              <w:t>Correction to clause A.2.1 for EIEI test cases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A87D26" w14:textId="53DE21FC"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5E237" w14:textId="2CD875BD"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40F6E" w14:textId="623A3878"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E0B253" w14:textId="24F36313" w:rsidR="00E0579D" w:rsidRPr="00DF53B4" w:rsidRDefault="00E0579D" w:rsidP="00E0579D">
            <w:pPr>
              <w:rPr>
                <w:rFonts w:ascii="Arial" w:hAnsi="Arial" w:cs="Arial"/>
                <w:sz w:val="16"/>
                <w:szCs w:val="16"/>
              </w:rPr>
            </w:pPr>
            <w:r w:rsidRPr="00E0579D">
              <w:rPr>
                <w:rFonts w:ascii="Arial" w:hAnsi="Arial" w:cs="Arial"/>
                <w:sz w:val="16"/>
                <w:szCs w:val="16"/>
              </w:rPr>
              <w:t>R5-224136</w:t>
            </w:r>
          </w:p>
        </w:tc>
      </w:tr>
      <w:tr w:rsidR="00E0579D" w:rsidRPr="00E0579D" w14:paraId="4A8C609C"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2BB2BD2" w14:textId="77777777"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18CF6E6" w14:textId="78A1E2BE"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7E8A6B4" w14:textId="401C2964" w:rsidR="00E0579D" w:rsidRPr="00DF53B4" w:rsidRDefault="00E0579D" w:rsidP="00E0579D">
            <w:pPr>
              <w:rPr>
                <w:rFonts w:ascii="Arial" w:hAnsi="Arial" w:cs="Arial"/>
                <w:sz w:val="16"/>
                <w:szCs w:val="16"/>
              </w:rPr>
            </w:pPr>
            <w:r w:rsidRPr="00E0579D">
              <w:rPr>
                <w:rFonts w:ascii="Arial" w:hAnsi="Arial" w:cs="Arial"/>
                <w:sz w:val="16"/>
                <w:szCs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165E" w14:textId="136CB1CE" w:rsidR="00E0579D" w:rsidRPr="00DF53B4" w:rsidRDefault="00E0579D" w:rsidP="00E0579D">
            <w:pPr>
              <w:rPr>
                <w:rFonts w:ascii="Arial" w:hAnsi="Arial" w:cs="Arial"/>
                <w:sz w:val="16"/>
                <w:szCs w:val="16"/>
              </w:rPr>
            </w:pPr>
            <w:r w:rsidRPr="00E0579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5276D8DB" w14:textId="6B99470D" w:rsidR="00E0579D" w:rsidRPr="00DF53B4" w:rsidRDefault="00E0579D" w:rsidP="00E0579D">
            <w:pPr>
              <w:rPr>
                <w:rFonts w:ascii="Arial" w:hAnsi="Arial" w:cs="Arial"/>
                <w:sz w:val="16"/>
                <w:szCs w:val="16"/>
              </w:rPr>
            </w:pPr>
            <w:r w:rsidRPr="00E0579D">
              <w:rPr>
                <w:rFonts w:ascii="Arial" w:hAnsi="Arial" w:cs="Arial"/>
                <w:sz w:val="16"/>
                <w:szCs w:val="16"/>
              </w:rPr>
              <w:t>Updates to IMS emergency over LTE test cases 19.4.5, 19.4.6 and 19.4.7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46A390E" w14:textId="0BCA9020"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B8C59"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4305D"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202730" w14:textId="282CA8B2" w:rsidR="00E0579D" w:rsidRPr="00DF53B4" w:rsidRDefault="00E0579D" w:rsidP="00E0579D">
            <w:pPr>
              <w:rPr>
                <w:rFonts w:ascii="Arial" w:hAnsi="Arial" w:cs="Arial"/>
                <w:sz w:val="16"/>
                <w:szCs w:val="16"/>
              </w:rPr>
            </w:pPr>
            <w:r w:rsidRPr="00E0579D">
              <w:rPr>
                <w:rFonts w:ascii="Arial" w:hAnsi="Arial" w:cs="Arial"/>
                <w:sz w:val="16"/>
                <w:szCs w:val="16"/>
              </w:rPr>
              <w:t>R5-224277</w:t>
            </w:r>
          </w:p>
        </w:tc>
      </w:tr>
      <w:tr w:rsidR="00E0579D" w:rsidRPr="00E0579D" w14:paraId="0726636E"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6632A66" w14:textId="77777777"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55E49D9" w14:textId="7805C15A"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D43C58D" w14:textId="4BEDE275" w:rsidR="00E0579D" w:rsidRPr="00DF53B4" w:rsidRDefault="00E0579D" w:rsidP="00E0579D">
            <w:pPr>
              <w:rPr>
                <w:rFonts w:ascii="Arial" w:hAnsi="Arial" w:cs="Arial"/>
                <w:sz w:val="16"/>
                <w:szCs w:val="16"/>
              </w:rPr>
            </w:pPr>
            <w:r w:rsidRPr="00E0579D">
              <w:rPr>
                <w:rFonts w:ascii="Arial" w:hAnsi="Arial" w:cs="Arial"/>
                <w:sz w:val="16"/>
                <w:szCs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E8326" w14:textId="00158C4F" w:rsidR="00E0579D" w:rsidRPr="00DF53B4" w:rsidRDefault="00E0579D" w:rsidP="00E0579D">
            <w:pPr>
              <w:rPr>
                <w:rFonts w:ascii="Arial" w:hAnsi="Arial" w:cs="Arial"/>
                <w:sz w:val="16"/>
                <w:szCs w:val="16"/>
              </w:rPr>
            </w:pPr>
            <w:r w:rsidRPr="00E0579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DFA02E1" w14:textId="41BEC7EA" w:rsidR="00E0579D" w:rsidRPr="00DF53B4" w:rsidRDefault="00E0579D" w:rsidP="00E0579D">
            <w:pPr>
              <w:rPr>
                <w:rFonts w:ascii="Arial" w:hAnsi="Arial" w:cs="Arial"/>
                <w:sz w:val="16"/>
                <w:szCs w:val="16"/>
              </w:rPr>
            </w:pPr>
            <w:r w:rsidRPr="00E0579D">
              <w:rPr>
                <w:rFonts w:ascii="Arial" w:hAnsi="Arial" w:cs="Arial"/>
                <w:sz w:val="16"/>
                <w:szCs w:val="16"/>
              </w:rPr>
              <w:t>Corrections to IMS session timer test case 22.7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B4D1C72" w14:textId="7507CB5A"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92FC8"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AFAD9"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3645F3" w14:textId="54507181" w:rsidR="00E0579D" w:rsidRPr="00DF53B4" w:rsidRDefault="00E0579D" w:rsidP="00E0579D">
            <w:pPr>
              <w:rPr>
                <w:rFonts w:ascii="Arial" w:hAnsi="Arial" w:cs="Arial"/>
                <w:sz w:val="16"/>
                <w:szCs w:val="16"/>
              </w:rPr>
            </w:pPr>
            <w:r w:rsidRPr="00E0579D">
              <w:rPr>
                <w:rFonts w:ascii="Arial" w:hAnsi="Arial" w:cs="Arial"/>
                <w:sz w:val="16"/>
                <w:szCs w:val="16"/>
              </w:rPr>
              <w:t>R5-225258</w:t>
            </w:r>
          </w:p>
        </w:tc>
      </w:tr>
      <w:tr w:rsidR="00E0579D" w:rsidRPr="00E0579D" w14:paraId="685CE5E3"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6C138DE" w14:textId="77777777"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AF888C" w14:textId="5B9FB0AA"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2162BE9" w14:textId="55B45218" w:rsidR="00E0579D" w:rsidRPr="00DF53B4" w:rsidRDefault="00E0579D" w:rsidP="00E0579D">
            <w:pPr>
              <w:rPr>
                <w:rFonts w:ascii="Arial" w:hAnsi="Arial" w:cs="Arial"/>
                <w:sz w:val="16"/>
                <w:szCs w:val="16"/>
              </w:rPr>
            </w:pPr>
            <w:r w:rsidRPr="00E0579D">
              <w:rPr>
                <w:rFonts w:ascii="Arial" w:hAnsi="Arial" w:cs="Arial"/>
                <w:sz w:val="16"/>
                <w:szCs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F8DAB" w14:textId="01BE40AF" w:rsidR="00E0579D" w:rsidRPr="00DF53B4" w:rsidRDefault="00E0579D" w:rsidP="00E0579D">
            <w:pPr>
              <w:rPr>
                <w:rFonts w:ascii="Arial" w:hAnsi="Arial" w:cs="Arial"/>
                <w:sz w:val="16"/>
                <w:szCs w:val="16"/>
              </w:rPr>
            </w:pPr>
            <w:r w:rsidRPr="00E0579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0AB50F" w14:textId="0B5C7C9C" w:rsidR="00E0579D" w:rsidRPr="00DF53B4" w:rsidRDefault="00E0579D" w:rsidP="00E0579D">
            <w:pPr>
              <w:rPr>
                <w:rFonts w:ascii="Arial" w:hAnsi="Arial" w:cs="Arial"/>
                <w:sz w:val="16"/>
                <w:szCs w:val="16"/>
              </w:rPr>
            </w:pPr>
            <w:r w:rsidRPr="00E0579D">
              <w:rPr>
                <w:rFonts w:ascii="Arial" w:hAnsi="Arial" w:cs="Arial"/>
                <w:sz w:val="16"/>
                <w:szCs w:val="16"/>
              </w:rPr>
              <w:t>Correction to annexure A.2.3 and A.3.1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8D0D56A" w14:textId="47113095"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842F5"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DB029"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6BD1CF" w14:textId="2D1F4E96" w:rsidR="00E0579D" w:rsidRPr="00DF53B4" w:rsidRDefault="00E0579D" w:rsidP="00E0579D">
            <w:pPr>
              <w:rPr>
                <w:rFonts w:ascii="Arial" w:hAnsi="Arial" w:cs="Arial"/>
                <w:sz w:val="16"/>
                <w:szCs w:val="16"/>
              </w:rPr>
            </w:pPr>
            <w:r w:rsidRPr="00E0579D">
              <w:rPr>
                <w:rFonts w:ascii="Arial" w:hAnsi="Arial" w:cs="Arial"/>
                <w:sz w:val="16"/>
                <w:szCs w:val="16"/>
              </w:rPr>
              <w:t>R5-225259</w:t>
            </w:r>
          </w:p>
        </w:tc>
      </w:tr>
      <w:tr w:rsidR="00E0579D" w:rsidRPr="00E0579D" w14:paraId="671C0C76"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EC20B0" w14:textId="77777777"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3AED701" w14:textId="5022DA31"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57B1DBF" w14:textId="7AC43224" w:rsidR="00E0579D" w:rsidRPr="00DF53B4" w:rsidRDefault="00E0579D" w:rsidP="00E0579D">
            <w:pPr>
              <w:rPr>
                <w:rFonts w:ascii="Arial" w:hAnsi="Arial" w:cs="Arial"/>
                <w:sz w:val="16"/>
                <w:szCs w:val="16"/>
              </w:rPr>
            </w:pPr>
            <w:r w:rsidRPr="00E0579D">
              <w:rPr>
                <w:rFonts w:ascii="Arial" w:hAnsi="Arial" w:cs="Arial"/>
                <w:sz w:val="16"/>
                <w:szCs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1272B" w14:textId="53C4949A" w:rsidR="00E0579D" w:rsidRPr="00DF53B4" w:rsidRDefault="00E0579D" w:rsidP="00E0579D">
            <w:pPr>
              <w:rPr>
                <w:rFonts w:ascii="Arial" w:hAnsi="Arial" w:cs="Arial"/>
                <w:sz w:val="16"/>
                <w:szCs w:val="16"/>
              </w:rPr>
            </w:pPr>
            <w:r w:rsidRPr="00E0579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BB85CFB" w14:textId="0743FB05" w:rsidR="00E0579D" w:rsidRPr="00DF53B4" w:rsidRDefault="00E0579D" w:rsidP="00E0579D">
            <w:pPr>
              <w:rPr>
                <w:rFonts w:ascii="Arial" w:hAnsi="Arial" w:cs="Arial"/>
                <w:sz w:val="16"/>
                <w:szCs w:val="16"/>
              </w:rPr>
            </w:pPr>
            <w:r w:rsidRPr="00E0579D">
              <w:rPr>
                <w:rFonts w:ascii="Arial" w:hAnsi="Arial" w:cs="Arial"/>
                <w:sz w:val="16"/>
                <w:szCs w:val="16"/>
              </w:rPr>
              <w:t>Corrections to USSI test case 15.30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AD40A83" w14:textId="7981ABC0"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A40AD9"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0F6B4"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45495B" w14:textId="25169979" w:rsidR="00E0579D" w:rsidRPr="00DF53B4" w:rsidRDefault="00E0579D" w:rsidP="00E0579D">
            <w:pPr>
              <w:rPr>
                <w:rFonts w:ascii="Arial" w:hAnsi="Arial" w:cs="Arial"/>
                <w:sz w:val="16"/>
                <w:szCs w:val="16"/>
              </w:rPr>
            </w:pPr>
            <w:r w:rsidRPr="00E0579D">
              <w:rPr>
                <w:rFonts w:ascii="Arial" w:hAnsi="Arial" w:cs="Arial"/>
                <w:sz w:val="16"/>
                <w:szCs w:val="16"/>
              </w:rPr>
              <w:t>R5-225265</w:t>
            </w:r>
          </w:p>
        </w:tc>
      </w:tr>
      <w:tr w:rsidR="00E0579D" w:rsidRPr="00E0579D" w14:paraId="68B2919C"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16F3FE" w14:textId="77777777"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D9B2B0C" w14:textId="3B361197"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4CF21AE" w14:textId="3785BCBA" w:rsidR="00E0579D" w:rsidRPr="00DF53B4" w:rsidRDefault="00E0579D" w:rsidP="00E0579D">
            <w:pPr>
              <w:rPr>
                <w:rFonts w:ascii="Arial" w:hAnsi="Arial" w:cs="Arial"/>
                <w:sz w:val="16"/>
                <w:szCs w:val="16"/>
              </w:rPr>
            </w:pPr>
            <w:r w:rsidRPr="00E0579D">
              <w:rPr>
                <w:rFonts w:ascii="Arial" w:hAnsi="Arial" w:cs="Arial"/>
                <w:sz w:val="16"/>
                <w:szCs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C047F" w14:textId="20A5EAD0" w:rsidR="00E0579D" w:rsidRPr="00DF53B4" w:rsidRDefault="00E0579D" w:rsidP="00E0579D">
            <w:pPr>
              <w:rPr>
                <w:rFonts w:ascii="Arial" w:hAnsi="Arial" w:cs="Arial"/>
                <w:sz w:val="16"/>
                <w:szCs w:val="16"/>
              </w:rPr>
            </w:pPr>
            <w:r w:rsidRPr="00E0579D">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45578BD" w14:textId="15158771" w:rsidR="00E0579D" w:rsidRPr="00DF53B4" w:rsidRDefault="00E0579D" w:rsidP="00E0579D">
            <w:pPr>
              <w:rPr>
                <w:rFonts w:ascii="Arial" w:hAnsi="Arial" w:cs="Arial"/>
                <w:sz w:val="16"/>
                <w:szCs w:val="16"/>
              </w:rPr>
            </w:pPr>
            <w:r w:rsidRPr="00E0579D">
              <w:rPr>
                <w:rFonts w:ascii="Arial" w:hAnsi="Arial" w:cs="Arial"/>
                <w:sz w:val="16"/>
                <w:szCs w:val="16"/>
              </w:rPr>
              <w:t>Corrections to A.2.5 UPDATE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E05ED90" w14:textId="7EA6ECF7"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76D61"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BE154"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F02B1C" w14:textId="6F0A8DA6" w:rsidR="00E0579D" w:rsidRPr="00DF53B4" w:rsidRDefault="00E0579D" w:rsidP="00E0579D">
            <w:pPr>
              <w:rPr>
                <w:rFonts w:ascii="Arial" w:hAnsi="Arial" w:cs="Arial"/>
                <w:sz w:val="16"/>
                <w:szCs w:val="16"/>
              </w:rPr>
            </w:pPr>
            <w:r w:rsidRPr="00E0579D">
              <w:rPr>
                <w:rFonts w:ascii="Arial" w:hAnsi="Arial" w:cs="Arial"/>
                <w:sz w:val="16"/>
                <w:szCs w:val="16"/>
              </w:rPr>
              <w:t>R5-225285</w:t>
            </w:r>
          </w:p>
        </w:tc>
      </w:tr>
      <w:tr w:rsidR="00E0579D" w:rsidRPr="00E0579D" w14:paraId="2C086AFD" w14:textId="77777777" w:rsidTr="00E0579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588EF9B" w14:textId="77777777" w:rsidR="00E0579D" w:rsidRPr="00DF53B4" w:rsidRDefault="00E0579D" w:rsidP="00E0579D">
            <w:pPr>
              <w:rPr>
                <w:rFonts w:ascii="Arial" w:hAnsi="Arial" w:cs="Arial"/>
                <w:sz w:val="16"/>
                <w:szCs w:val="16"/>
              </w:rPr>
            </w:pPr>
            <w:r w:rsidRPr="00DF53B4">
              <w:rPr>
                <w:rFonts w:ascii="Arial" w:hAnsi="Arial" w:cs="Arial"/>
                <w:sz w:val="16"/>
                <w:szCs w:val="16"/>
              </w:rPr>
              <w:t>RP-</w:t>
            </w:r>
            <w:r>
              <w:rPr>
                <w:rFonts w:ascii="Arial" w:hAnsi="Arial" w:cs="Arial"/>
                <w:sz w:val="16"/>
                <w:szCs w:val="16"/>
              </w:rPr>
              <w:t>97</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15CD04C" w14:textId="50809C59" w:rsidR="00E0579D" w:rsidRPr="00DF53B4" w:rsidRDefault="00E0579D" w:rsidP="00E0579D">
            <w:pPr>
              <w:overflowPunct/>
              <w:autoSpaceDE/>
              <w:autoSpaceDN/>
              <w:adjustRightInd/>
              <w:spacing w:after="0"/>
              <w:textAlignment w:val="auto"/>
              <w:rPr>
                <w:rFonts w:ascii="Arial" w:hAnsi="Arial" w:cs="Arial"/>
                <w:sz w:val="16"/>
                <w:szCs w:val="16"/>
              </w:rPr>
            </w:pPr>
            <w:r w:rsidRPr="00E0579D">
              <w:rPr>
                <w:rFonts w:ascii="Arial" w:hAnsi="Arial" w:cs="Arial"/>
                <w:sz w:val="16"/>
                <w:szCs w:val="16"/>
              </w:rPr>
              <w:t>RP-221997</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0AFB5EC" w14:textId="182DECBB" w:rsidR="00E0579D" w:rsidRPr="00DF53B4" w:rsidRDefault="00E0579D" w:rsidP="00E0579D">
            <w:pPr>
              <w:rPr>
                <w:rFonts w:ascii="Arial" w:hAnsi="Arial" w:cs="Arial"/>
                <w:sz w:val="16"/>
                <w:szCs w:val="16"/>
              </w:rPr>
            </w:pPr>
            <w:r w:rsidRPr="00E0579D">
              <w:rPr>
                <w:rFonts w:ascii="Arial" w:hAnsi="Arial" w:cs="Arial"/>
                <w:sz w:val="16"/>
                <w:szCs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2EF0E" w14:textId="34DF7A21" w:rsidR="00E0579D" w:rsidRPr="00DF53B4" w:rsidRDefault="00E0579D" w:rsidP="00E0579D">
            <w:pPr>
              <w:rPr>
                <w:rFonts w:ascii="Arial" w:hAnsi="Arial" w:cs="Arial"/>
                <w:sz w:val="16"/>
                <w:szCs w:val="16"/>
              </w:rPr>
            </w:pPr>
            <w:r w:rsidRPr="00E0579D">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FF9E180" w14:textId="08770F37" w:rsidR="00E0579D" w:rsidRPr="00DF53B4" w:rsidRDefault="00E0579D" w:rsidP="00E0579D">
            <w:pPr>
              <w:rPr>
                <w:rFonts w:ascii="Arial" w:hAnsi="Arial" w:cs="Arial"/>
                <w:sz w:val="16"/>
                <w:szCs w:val="16"/>
              </w:rPr>
            </w:pPr>
            <w:r w:rsidRPr="00E0579D">
              <w:rPr>
                <w:rFonts w:ascii="Arial" w:hAnsi="Arial" w:cs="Arial"/>
                <w:sz w:val="16"/>
                <w:szCs w:val="16"/>
              </w:rPr>
              <w:t>Correction to A.2.4 PRACK</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04CB72D" w14:textId="64DDC89F" w:rsidR="00E0579D" w:rsidRPr="00DF53B4" w:rsidRDefault="00E0579D" w:rsidP="00E0579D">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C24B9"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2</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98BDA" w14:textId="77777777" w:rsidR="00E0579D" w:rsidRPr="00DF53B4" w:rsidRDefault="00E0579D" w:rsidP="00E0579D">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36D7FA" w14:textId="02E8F938" w:rsidR="00E0579D" w:rsidRPr="00DF53B4" w:rsidRDefault="00E0579D" w:rsidP="00E0579D">
            <w:pPr>
              <w:rPr>
                <w:rFonts w:ascii="Arial" w:hAnsi="Arial" w:cs="Arial"/>
                <w:sz w:val="16"/>
                <w:szCs w:val="16"/>
              </w:rPr>
            </w:pPr>
            <w:r w:rsidRPr="00E0579D">
              <w:rPr>
                <w:rFonts w:ascii="Arial" w:hAnsi="Arial" w:cs="Arial"/>
                <w:sz w:val="16"/>
                <w:szCs w:val="16"/>
              </w:rPr>
              <w:t>R5-225421</w:t>
            </w:r>
          </w:p>
        </w:tc>
      </w:tr>
      <w:tr w:rsidR="00B2024F" w:rsidRPr="00B2024F" w14:paraId="1FAA6882" w14:textId="77777777" w:rsidTr="009021B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45E5BF8" w14:textId="50B64D8E" w:rsidR="00B2024F" w:rsidRPr="00DF53B4" w:rsidRDefault="00B2024F" w:rsidP="00B2024F">
            <w:pPr>
              <w:rPr>
                <w:rFonts w:ascii="Arial" w:hAnsi="Arial" w:cs="Arial"/>
                <w:sz w:val="16"/>
                <w:szCs w:val="16"/>
              </w:rPr>
            </w:pPr>
            <w:r w:rsidRPr="00DF53B4">
              <w:rPr>
                <w:rFonts w:ascii="Arial" w:hAnsi="Arial" w:cs="Arial"/>
                <w:sz w:val="16"/>
                <w:szCs w:val="16"/>
              </w:rPr>
              <w:t>RP-</w:t>
            </w:r>
            <w:r>
              <w:rPr>
                <w:rFonts w:ascii="Arial" w:hAnsi="Arial" w:cs="Arial"/>
                <w:sz w:val="16"/>
                <w:szCs w:val="16"/>
              </w:rPr>
              <w:t>98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42FB090B" w14:textId="7EF3F85A" w:rsidR="00B2024F" w:rsidRPr="00DF53B4" w:rsidRDefault="00B2024F" w:rsidP="00B2024F">
            <w:pPr>
              <w:overflowPunct/>
              <w:autoSpaceDE/>
              <w:autoSpaceDN/>
              <w:adjustRightInd/>
              <w:spacing w:after="0"/>
              <w:textAlignment w:val="auto"/>
              <w:rPr>
                <w:rFonts w:ascii="Arial" w:hAnsi="Arial" w:cs="Arial"/>
                <w:sz w:val="16"/>
                <w:szCs w:val="16"/>
              </w:rPr>
            </w:pPr>
            <w:r w:rsidRPr="009021BD">
              <w:rPr>
                <w:rFonts w:ascii="Arial" w:hAnsi="Arial" w:cs="Arial"/>
                <w:sz w:val="16"/>
                <w:szCs w:val="16"/>
              </w:rPr>
              <w:t>RP-222792</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396BD91" w14:textId="75472913" w:rsidR="00B2024F" w:rsidRPr="00DF53B4" w:rsidRDefault="00B2024F" w:rsidP="00B2024F">
            <w:pPr>
              <w:rPr>
                <w:rFonts w:ascii="Arial" w:hAnsi="Arial" w:cs="Arial"/>
                <w:sz w:val="16"/>
                <w:szCs w:val="16"/>
              </w:rPr>
            </w:pPr>
            <w:r w:rsidRPr="009021BD">
              <w:rPr>
                <w:rFonts w:ascii="Arial" w:hAnsi="Arial" w:cs="Arial"/>
                <w:sz w:val="16"/>
                <w:szCs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F343F6" w14:textId="1BE9237D" w:rsidR="00B2024F" w:rsidRPr="00DF53B4" w:rsidRDefault="00B2024F" w:rsidP="00B2024F">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782F780" w14:textId="7D99C484" w:rsidR="00B2024F" w:rsidRPr="00DF53B4" w:rsidRDefault="00B2024F" w:rsidP="00B2024F">
            <w:pPr>
              <w:rPr>
                <w:rFonts w:ascii="Arial" w:hAnsi="Arial" w:cs="Arial"/>
                <w:sz w:val="16"/>
                <w:szCs w:val="16"/>
              </w:rPr>
            </w:pPr>
            <w:r w:rsidRPr="009021BD">
              <w:rPr>
                <w:rFonts w:ascii="Arial" w:hAnsi="Arial" w:cs="Arial"/>
                <w:sz w:val="16"/>
                <w:szCs w:val="16"/>
              </w:rPr>
              <w:t>Correction to REFER contents in Annexures C.19 and C.37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5DE01D" w14:textId="4AF53674" w:rsidR="00B2024F" w:rsidRPr="00DF53B4" w:rsidRDefault="00B2024F" w:rsidP="00B2024F">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B809D" w14:textId="5A865A9B" w:rsidR="00B2024F" w:rsidRPr="00DF53B4" w:rsidRDefault="00B2024F" w:rsidP="00B2024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1FD33" w14:textId="30228C1E" w:rsidR="00B2024F" w:rsidRPr="00DF53B4" w:rsidRDefault="00B2024F" w:rsidP="00B2024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CB523C" w14:textId="0853FB20" w:rsidR="00B2024F" w:rsidRPr="00DF53B4" w:rsidRDefault="00B2024F" w:rsidP="00B2024F">
            <w:pPr>
              <w:rPr>
                <w:rFonts w:ascii="Arial" w:hAnsi="Arial" w:cs="Arial"/>
                <w:sz w:val="16"/>
                <w:szCs w:val="16"/>
              </w:rPr>
            </w:pPr>
            <w:r w:rsidRPr="009021BD">
              <w:rPr>
                <w:rFonts w:ascii="Arial" w:hAnsi="Arial" w:cs="Arial"/>
                <w:sz w:val="16"/>
                <w:szCs w:val="16"/>
              </w:rPr>
              <w:t>R5-226610</w:t>
            </w:r>
          </w:p>
        </w:tc>
      </w:tr>
      <w:tr w:rsidR="00B2024F" w:rsidRPr="00B2024F" w14:paraId="1E34F9A4" w14:textId="77777777" w:rsidTr="009021B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6E5F6CB7" w14:textId="77777777" w:rsidR="00B2024F" w:rsidRPr="00DF53B4" w:rsidRDefault="00B2024F" w:rsidP="00B2024F">
            <w:pPr>
              <w:rPr>
                <w:rFonts w:ascii="Arial" w:hAnsi="Arial" w:cs="Arial"/>
                <w:sz w:val="16"/>
                <w:szCs w:val="16"/>
              </w:rPr>
            </w:pPr>
            <w:r w:rsidRPr="00DF53B4">
              <w:rPr>
                <w:rFonts w:ascii="Arial" w:hAnsi="Arial" w:cs="Arial"/>
                <w:sz w:val="16"/>
                <w:szCs w:val="16"/>
              </w:rPr>
              <w:t>RP-</w:t>
            </w:r>
            <w:r>
              <w:rPr>
                <w:rFonts w:ascii="Arial" w:hAnsi="Arial" w:cs="Arial"/>
                <w:sz w:val="16"/>
                <w:szCs w:val="16"/>
              </w:rPr>
              <w:t>98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DDAA828" w14:textId="708B992A" w:rsidR="00B2024F" w:rsidRPr="00DF53B4" w:rsidRDefault="00B2024F" w:rsidP="00B2024F">
            <w:pPr>
              <w:overflowPunct/>
              <w:autoSpaceDE/>
              <w:autoSpaceDN/>
              <w:adjustRightInd/>
              <w:spacing w:after="0"/>
              <w:textAlignment w:val="auto"/>
              <w:rPr>
                <w:rFonts w:ascii="Arial" w:hAnsi="Arial" w:cs="Arial"/>
                <w:sz w:val="16"/>
                <w:szCs w:val="16"/>
              </w:rPr>
            </w:pPr>
            <w:r w:rsidRPr="009021BD">
              <w:rPr>
                <w:rFonts w:ascii="Arial" w:hAnsi="Arial" w:cs="Arial"/>
                <w:sz w:val="16"/>
                <w:szCs w:val="16"/>
              </w:rPr>
              <w:t>RP-222793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71F427" w14:textId="45FFB6C3" w:rsidR="00B2024F" w:rsidRPr="00DF53B4" w:rsidRDefault="00B2024F" w:rsidP="00B2024F">
            <w:pPr>
              <w:rPr>
                <w:rFonts w:ascii="Arial" w:hAnsi="Arial" w:cs="Arial"/>
                <w:sz w:val="16"/>
                <w:szCs w:val="16"/>
              </w:rPr>
            </w:pPr>
            <w:r w:rsidRPr="009021BD">
              <w:rPr>
                <w:rFonts w:ascii="Arial" w:hAnsi="Arial" w:cs="Arial"/>
                <w:sz w:val="16"/>
                <w:szCs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04C0B" w14:textId="5A032B21" w:rsidR="00B2024F" w:rsidRPr="00DF53B4" w:rsidRDefault="00B2024F" w:rsidP="00B2024F">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4620D9A" w14:textId="31AD4CA1" w:rsidR="00B2024F" w:rsidRPr="00DF53B4" w:rsidRDefault="00B2024F" w:rsidP="00B2024F">
            <w:pPr>
              <w:rPr>
                <w:rFonts w:ascii="Arial" w:hAnsi="Arial" w:cs="Arial"/>
                <w:sz w:val="16"/>
                <w:szCs w:val="16"/>
              </w:rPr>
            </w:pPr>
            <w:r w:rsidRPr="009021BD">
              <w:rPr>
                <w:rFonts w:ascii="Arial" w:hAnsi="Arial" w:cs="Arial"/>
                <w:sz w:val="16"/>
                <w:szCs w:val="16"/>
              </w:rPr>
              <w:t>Update of test case 15.30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0B08AFC" w14:textId="3C36D3C3" w:rsidR="00B2024F" w:rsidRPr="00DF53B4" w:rsidRDefault="00B2024F" w:rsidP="00B2024F">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D0CEAB" w14:textId="77777777" w:rsidR="00B2024F" w:rsidRPr="00DF53B4" w:rsidRDefault="00B2024F" w:rsidP="00B2024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957041" w14:textId="77777777" w:rsidR="00B2024F" w:rsidRPr="00DF53B4" w:rsidRDefault="00B2024F" w:rsidP="00B2024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004A73" w14:textId="18D59CF2" w:rsidR="00B2024F" w:rsidRPr="00DF53B4" w:rsidRDefault="00B2024F" w:rsidP="00B2024F">
            <w:pPr>
              <w:rPr>
                <w:rFonts w:ascii="Arial" w:hAnsi="Arial" w:cs="Arial"/>
                <w:sz w:val="16"/>
                <w:szCs w:val="16"/>
              </w:rPr>
            </w:pPr>
            <w:r w:rsidRPr="009021BD">
              <w:rPr>
                <w:rFonts w:ascii="Arial" w:hAnsi="Arial" w:cs="Arial"/>
                <w:sz w:val="16"/>
                <w:szCs w:val="16"/>
              </w:rPr>
              <w:t>R5-226882</w:t>
            </w:r>
          </w:p>
        </w:tc>
      </w:tr>
      <w:tr w:rsidR="00B2024F" w:rsidRPr="00B2024F" w14:paraId="21A237CF" w14:textId="77777777" w:rsidTr="009021BD">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159D693" w14:textId="77777777" w:rsidR="00B2024F" w:rsidRPr="00DF53B4" w:rsidRDefault="00B2024F" w:rsidP="00B2024F">
            <w:pPr>
              <w:rPr>
                <w:rFonts w:ascii="Arial" w:hAnsi="Arial" w:cs="Arial"/>
                <w:sz w:val="16"/>
                <w:szCs w:val="16"/>
              </w:rPr>
            </w:pPr>
            <w:r w:rsidRPr="00DF53B4">
              <w:rPr>
                <w:rFonts w:ascii="Arial" w:hAnsi="Arial" w:cs="Arial"/>
                <w:sz w:val="16"/>
                <w:szCs w:val="16"/>
              </w:rPr>
              <w:t>RP-</w:t>
            </w:r>
            <w:r>
              <w:rPr>
                <w:rFonts w:ascii="Arial" w:hAnsi="Arial" w:cs="Arial"/>
                <w:sz w:val="16"/>
                <w:szCs w:val="16"/>
              </w:rPr>
              <w:t>98</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E89C8FB" w14:textId="367FE5DB" w:rsidR="00B2024F" w:rsidRPr="00DF53B4" w:rsidRDefault="00B2024F" w:rsidP="00B2024F">
            <w:pPr>
              <w:overflowPunct/>
              <w:autoSpaceDE/>
              <w:autoSpaceDN/>
              <w:adjustRightInd/>
              <w:spacing w:after="0"/>
              <w:textAlignment w:val="auto"/>
              <w:rPr>
                <w:rFonts w:ascii="Arial" w:hAnsi="Arial" w:cs="Arial"/>
                <w:sz w:val="16"/>
                <w:szCs w:val="16"/>
              </w:rPr>
            </w:pPr>
            <w:r w:rsidRPr="009021BD">
              <w:rPr>
                <w:rFonts w:ascii="Arial" w:hAnsi="Arial" w:cs="Arial"/>
                <w:sz w:val="16"/>
                <w:szCs w:val="16"/>
              </w:rPr>
              <w:t>RP-222789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6EFF72A" w14:textId="7E13303A" w:rsidR="00B2024F" w:rsidRPr="00DF53B4" w:rsidRDefault="00B2024F" w:rsidP="00B2024F">
            <w:pPr>
              <w:rPr>
                <w:rFonts w:ascii="Arial" w:hAnsi="Arial" w:cs="Arial"/>
                <w:sz w:val="16"/>
                <w:szCs w:val="16"/>
              </w:rPr>
            </w:pPr>
            <w:r w:rsidRPr="009021BD">
              <w:rPr>
                <w:rFonts w:ascii="Arial" w:hAnsi="Arial" w:cs="Arial"/>
                <w:sz w:val="16"/>
                <w:szCs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E9BFA7" w14:textId="412E15A9" w:rsidR="00B2024F" w:rsidRPr="00DF53B4" w:rsidRDefault="00B2024F" w:rsidP="00B2024F">
            <w:pPr>
              <w:rPr>
                <w:rFonts w:ascii="Arial" w:hAnsi="Arial" w:cs="Arial"/>
                <w:sz w:val="16"/>
                <w:szCs w:val="16"/>
              </w:rPr>
            </w:pPr>
            <w:r w:rsidRPr="009021BD">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86A48C0" w14:textId="18B19EA2" w:rsidR="00B2024F" w:rsidRPr="00DF53B4" w:rsidRDefault="00B2024F" w:rsidP="00B2024F">
            <w:pPr>
              <w:rPr>
                <w:rFonts w:ascii="Arial" w:hAnsi="Arial" w:cs="Arial"/>
                <w:sz w:val="16"/>
                <w:szCs w:val="16"/>
              </w:rPr>
            </w:pPr>
            <w:r w:rsidRPr="009021BD">
              <w:rPr>
                <w:rFonts w:ascii="Arial" w:hAnsi="Arial" w:cs="Arial"/>
                <w:sz w:val="16"/>
                <w:szCs w:val="16"/>
              </w:rPr>
              <w:t>Correction to IMS testcase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075DAD9" w14:textId="1E66AE98" w:rsidR="00B2024F" w:rsidRPr="00DF53B4" w:rsidRDefault="00B2024F" w:rsidP="00B2024F">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97C4B" w14:textId="77777777" w:rsidR="00B2024F" w:rsidRPr="00DF53B4" w:rsidRDefault="00B2024F" w:rsidP="00B2024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3</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20B55" w14:textId="77777777" w:rsidR="00B2024F" w:rsidRPr="00DF53B4" w:rsidRDefault="00B2024F" w:rsidP="00B2024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799DA9" w14:textId="55F2AABB" w:rsidR="00B2024F" w:rsidRPr="00DF53B4" w:rsidRDefault="00B2024F" w:rsidP="00B2024F">
            <w:pPr>
              <w:rPr>
                <w:rFonts w:ascii="Arial" w:hAnsi="Arial" w:cs="Arial"/>
                <w:sz w:val="16"/>
                <w:szCs w:val="16"/>
              </w:rPr>
            </w:pPr>
            <w:r w:rsidRPr="009021BD">
              <w:rPr>
                <w:rFonts w:ascii="Arial" w:hAnsi="Arial" w:cs="Arial"/>
                <w:sz w:val="16"/>
                <w:szCs w:val="16"/>
              </w:rPr>
              <w:t>R5-227599</w:t>
            </w:r>
          </w:p>
        </w:tc>
      </w:tr>
      <w:tr w:rsidR="007A184B" w:rsidRPr="00D921D9" w14:paraId="3791EAF0" w14:textId="77777777" w:rsidTr="00FB41CF">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0A16DAF" w14:textId="4D714EB5" w:rsidR="007A184B" w:rsidRPr="00DF53B4" w:rsidRDefault="007A184B" w:rsidP="00D921D9">
            <w:pPr>
              <w:rPr>
                <w:rFonts w:ascii="Arial" w:hAnsi="Arial" w:cs="Arial"/>
                <w:sz w:val="16"/>
                <w:szCs w:val="16"/>
              </w:rPr>
            </w:pPr>
            <w:r w:rsidRPr="00DF53B4">
              <w:rPr>
                <w:rFonts w:ascii="Arial" w:hAnsi="Arial" w:cs="Arial"/>
                <w:sz w:val="16"/>
                <w:szCs w:val="16"/>
              </w:rPr>
              <w:t>RP-</w:t>
            </w:r>
            <w:r>
              <w:rPr>
                <w:rFonts w:ascii="Arial" w:hAnsi="Arial" w:cs="Arial"/>
                <w:sz w:val="16"/>
                <w:szCs w:val="16"/>
              </w:rPr>
              <w:t>99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BF9B675" w14:textId="7DABC39A" w:rsidR="007A184B" w:rsidRPr="00DF53B4" w:rsidRDefault="007A184B" w:rsidP="00D921D9">
            <w:pPr>
              <w:overflowPunct/>
              <w:autoSpaceDE/>
              <w:autoSpaceDN/>
              <w:adjustRightInd/>
              <w:spacing w:after="0"/>
              <w:textAlignment w:val="auto"/>
              <w:rPr>
                <w:rFonts w:ascii="Arial" w:hAnsi="Arial" w:cs="Arial"/>
                <w:sz w:val="16"/>
                <w:szCs w:val="16"/>
              </w:rPr>
            </w:pPr>
            <w:r w:rsidRPr="00FB41CF">
              <w:rPr>
                <w:rFonts w:ascii="Arial" w:hAnsi="Arial" w:cs="Arial"/>
                <w:sz w:val="16"/>
                <w:szCs w:val="16"/>
              </w:rPr>
              <w:t>RP-230245</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05D95EDB" w14:textId="7BA3881B" w:rsidR="007A184B" w:rsidRPr="00DF53B4" w:rsidRDefault="007A184B" w:rsidP="00D921D9">
            <w:pPr>
              <w:rPr>
                <w:rFonts w:ascii="Arial" w:hAnsi="Arial" w:cs="Arial"/>
                <w:sz w:val="16"/>
                <w:szCs w:val="16"/>
              </w:rPr>
            </w:pPr>
            <w:r w:rsidRPr="00FB41CF">
              <w:rPr>
                <w:rFonts w:ascii="Arial" w:hAnsi="Arial" w:cs="Arial"/>
                <w:sz w:val="16"/>
                <w:szCs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89B72" w14:textId="4BA966F9" w:rsidR="007A184B" w:rsidRPr="00DF53B4" w:rsidRDefault="007A184B" w:rsidP="00D921D9">
            <w:pPr>
              <w:rPr>
                <w:rFonts w:ascii="Arial" w:hAnsi="Arial" w:cs="Arial"/>
                <w:sz w:val="16"/>
                <w:szCs w:val="16"/>
              </w:rPr>
            </w:pPr>
            <w:r w:rsidRPr="00FB41CF">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E1064D7" w14:textId="3659B5FF" w:rsidR="007A184B" w:rsidRPr="00DF53B4" w:rsidRDefault="007A184B" w:rsidP="00D921D9">
            <w:pPr>
              <w:rPr>
                <w:rFonts w:ascii="Arial" w:hAnsi="Arial" w:cs="Arial"/>
                <w:sz w:val="16"/>
                <w:szCs w:val="16"/>
              </w:rPr>
            </w:pPr>
            <w:r w:rsidRPr="00FB41CF">
              <w:rPr>
                <w:rFonts w:ascii="Arial" w:hAnsi="Arial" w:cs="Arial"/>
                <w:sz w:val="16"/>
                <w:szCs w:val="16"/>
              </w:rPr>
              <w:t>Update to generic procedure C.47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F972D6" w14:textId="77777777" w:rsidR="007A184B" w:rsidRPr="00DF53B4" w:rsidRDefault="007A184B" w:rsidP="00D921D9">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7306B" w14:textId="7005FB22"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946F3" w14:textId="2FAA2378"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B39618" w14:textId="12CE7502" w:rsidR="007A184B" w:rsidRPr="00DF53B4" w:rsidRDefault="007A184B" w:rsidP="00D921D9">
            <w:pPr>
              <w:rPr>
                <w:rFonts w:ascii="Arial" w:hAnsi="Arial" w:cs="Arial"/>
                <w:sz w:val="16"/>
                <w:szCs w:val="16"/>
              </w:rPr>
            </w:pPr>
            <w:r w:rsidRPr="00FB41CF">
              <w:rPr>
                <w:rFonts w:ascii="Arial" w:hAnsi="Arial" w:cs="Arial"/>
                <w:sz w:val="16"/>
                <w:szCs w:val="16"/>
              </w:rPr>
              <w:t>R5-230124</w:t>
            </w:r>
          </w:p>
        </w:tc>
      </w:tr>
      <w:tr w:rsidR="007A184B" w:rsidRPr="00D921D9" w14:paraId="6700CBA7" w14:textId="77777777" w:rsidTr="00FB41CF">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19FF775" w14:textId="77777777" w:rsidR="007A184B" w:rsidRPr="00DF53B4" w:rsidRDefault="007A184B" w:rsidP="00D921D9">
            <w:pPr>
              <w:rPr>
                <w:rFonts w:ascii="Arial" w:hAnsi="Arial" w:cs="Arial"/>
                <w:sz w:val="16"/>
                <w:szCs w:val="16"/>
              </w:rPr>
            </w:pPr>
            <w:r w:rsidRPr="00DF53B4">
              <w:rPr>
                <w:rFonts w:ascii="Arial" w:hAnsi="Arial" w:cs="Arial"/>
                <w:sz w:val="16"/>
                <w:szCs w:val="16"/>
              </w:rPr>
              <w:t>RP-</w:t>
            </w:r>
            <w:r>
              <w:rPr>
                <w:rFonts w:ascii="Arial" w:hAnsi="Arial" w:cs="Arial"/>
                <w:sz w:val="16"/>
                <w:szCs w:val="16"/>
              </w:rPr>
              <w:t>99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0E520A4" w14:textId="417BD69E" w:rsidR="007A184B" w:rsidRPr="00DF53B4" w:rsidRDefault="007A184B" w:rsidP="00D921D9">
            <w:pPr>
              <w:overflowPunct/>
              <w:autoSpaceDE/>
              <w:autoSpaceDN/>
              <w:adjustRightInd/>
              <w:spacing w:after="0"/>
              <w:textAlignment w:val="auto"/>
              <w:rPr>
                <w:rFonts w:ascii="Arial" w:hAnsi="Arial" w:cs="Arial"/>
                <w:sz w:val="16"/>
                <w:szCs w:val="16"/>
              </w:rPr>
            </w:pPr>
            <w:r w:rsidRPr="00FB41CF">
              <w:rPr>
                <w:rFonts w:ascii="Arial" w:hAnsi="Arial" w:cs="Arial"/>
                <w:sz w:val="16"/>
                <w:szCs w:val="16"/>
              </w:rPr>
              <w:t>RP-230244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12204F3" w14:textId="3CE03F57" w:rsidR="007A184B" w:rsidRPr="00DF53B4" w:rsidRDefault="007A184B" w:rsidP="00D921D9">
            <w:pPr>
              <w:rPr>
                <w:rFonts w:ascii="Arial" w:hAnsi="Arial" w:cs="Arial"/>
                <w:sz w:val="16"/>
                <w:szCs w:val="16"/>
              </w:rPr>
            </w:pPr>
            <w:r w:rsidRPr="00FB41CF">
              <w:rPr>
                <w:rFonts w:ascii="Arial" w:hAnsi="Arial" w:cs="Arial"/>
                <w:sz w:val="16"/>
                <w:szCs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4C227" w14:textId="01EAC121" w:rsidR="007A184B" w:rsidRPr="00DF53B4" w:rsidRDefault="007A184B" w:rsidP="00D921D9">
            <w:pPr>
              <w:rPr>
                <w:rFonts w:ascii="Arial" w:hAnsi="Arial" w:cs="Arial"/>
                <w:sz w:val="16"/>
                <w:szCs w:val="16"/>
              </w:rPr>
            </w:pPr>
            <w:r w:rsidRPr="00FB41CF">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A39573E" w14:textId="7F3693DD" w:rsidR="007A184B" w:rsidRPr="00DF53B4" w:rsidRDefault="007A184B" w:rsidP="00D921D9">
            <w:pPr>
              <w:rPr>
                <w:rFonts w:ascii="Arial" w:hAnsi="Arial" w:cs="Arial"/>
                <w:sz w:val="16"/>
                <w:szCs w:val="16"/>
              </w:rPr>
            </w:pPr>
            <w:r w:rsidRPr="00FB41CF">
              <w:rPr>
                <w:rFonts w:ascii="Arial" w:hAnsi="Arial" w:cs="Arial"/>
                <w:sz w:val="16"/>
                <w:szCs w:val="16"/>
              </w:rPr>
              <w:t>Correction to IMS XCAP test case 15.10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4D4AFC6" w14:textId="77777777" w:rsidR="007A184B" w:rsidRPr="00DF53B4" w:rsidRDefault="007A184B" w:rsidP="00D921D9">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683F5C"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36CCA"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8135FC" w14:textId="156B7E35" w:rsidR="007A184B" w:rsidRPr="00DF53B4" w:rsidRDefault="007A184B" w:rsidP="00D921D9">
            <w:pPr>
              <w:rPr>
                <w:rFonts w:ascii="Arial" w:hAnsi="Arial" w:cs="Arial"/>
                <w:sz w:val="16"/>
                <w:szCs w:val="16"/>
              </w:rPr>
            </w:pPr>
            <w:r w:rsidRPr="00FB41CF">
              <w:rPr>
                <w:rFonts w:ascii="Arial" w:hAnsi="Arial" w:cs="Arial"/>
                <w:sz w:val="16"/>
                <w:szCs w:val="16"/>
              </w:rPr>
              <w:t>R5-230876</w:t>
            </w:r>
          </w:p>
        </w:tc>
      </w:tr>
      <w:tr w:rsidR="007A184B" w:rsidRPr="00D921D9" w14:paraId="7A05DF2E" w14:textId="77777777" w:rsidTr="00FB41CF">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491ADF8" w14:textId="77777777" w:rsidR="007A184B" w:rsidRPr="00DF53B4" w:rsidRDefault="007A184B" w:rsidP="00D921D9">
            <w:pPr>
              <w:rPr>
                <w:rFonts w:ascii="Arial" w:hAnsi="Arial" w:cs="Arial"/>
                <w:sz w:val="16"/>
                <w:szCs w:val="16"/>
              </w:rPr>
            </w:pPr>
            <w:r w:rsidRPr="00DF53B4">
              <w:rPr>
                <w:rFonts w:ascii="Arial" w:hAnsi="Arial" w:cs="Arial"/>
                <w:sz w:val="16"/>
                <w:szCs w:val="16"/>
              </w:rPr>
              <w:t>RP-</w:t>
            </w:r>
            <w:r>
              <w:rPr>
                <w:rFonts w:ascii="Arial" w:hAnsi="Arial" w:cs="Arial"/>
                <w:sz w:val="16"/>
                <w:szCs w:val="16"/>
              </w:rPr>
              <w:t>99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03CBD6F1" w14:textId="46E545FD" w:rsidR="007A184B" w:rsidRPr="00DF53B4" w:rsidRDefault="007A184B" w:rsidP="00D921D9">
            <w:pPr>
              <w:overflowPunct/>
              <w:autoSpaceDE/>
              <w:autoSpaceDN/>
              <w:adjustRightInd/>
              <w:spacing w:after="0"/>
              <w:textAlignment w:val="auto"/>
              <w:rPr>
                <w:rFonts w:ascii="Arial" w:hAnsi="Arial" w:cs="Arial"/>
                <w:sz w:val="16"/>
                <w:szCs w:val="16"/>
              </w:rPr>
            </w:pPr>
            <w:r w:rsidRPr="00FB41CF">
              <w:rPr>
                <w:rFonts w:ascii="Arial" w:hAnsi="Arial" w:cs="Arial"/>
                <w:sz w:val="16"/>
                <w:szCs w:val="16"/>
              </w:rPr>
              <w:t>RP-230244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3E0198D8" w14:textId="25FFBE45" w:rsidR="007A184B" w:rsidRPr="00DF53B4" w:rsidRDefault="007A184B" w:rsidP="00D921D9">
            <w:pPr>
              <w:rPr>
                <w:rFonts w:ascii="Arial" w:hAnsi="Arial" w:cs="Arial"/>
                <w:sz w:val="16"/>
                <w:szCs w:val="16"/>
              </w:rPr>
            </w:pPr>
            <w:r w:rsidRPr="00FB41CF">
              <w:rPr>
                <w:rFonts w:ascii="Arial" w:hAnsi="Arial" w:cs="Arial"/>
                <w:sz w:val="16"/>
                <w:szCs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046" w14:textId="5F332825" w:rsidR="007A184B" w:rsidRPr="00DF53B4" w:rsidRDefault="007A184B" w:rsidP="00D921D9">
            <w:pPr>
              <w:rPr>
                <w:rFonts w:ascii="Arial" w:hAnsi="Arial" w:cs="Arial"/>
                <w:sz w:val="16"/>
                <w:szCs w:val="16"/>
              </w:rPr>
            </w:pPr>
            <w:r w:rsidRPr="00FB41CF">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72E7340B" w14:textId="2E38ECC6" w:rsidR="007A184B" w:rsidRPr="00DF53B4" w:rsidRDefault="007A184B" w:rsidP="00D921D9">
            <w:pPr>
              <w:rPr>
                <w:rFonts w:ascii="Arial" w:hAnsi="Arial" w:cs="Arial"/>
                <w:sz w:val="16"/>
                <w:szCs w:val="16"/>
              </w:rPr>
            </w:pPr>
            <w:r w:rsidRPr="00FB41CF">
              <w:rPr>
                <w:rFonts w:ascii="Arial" w:hAnsi="Arial" w:cs="Arial"/>
                <w:sz w:val="16"/>
                <w:szCs w:val="16"/>
              </w:rPr>
              <w:t>Correction of A.2.11 - MT NOTIFY for refer package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AC4894D" w14:textId="77777777" w:rsidR="007A184B" w:rsidRPr="00DF53B4" w:rsidRDefault="007A184B" w:rsidP="00D921D9">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D419D3"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F9F19"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B76E0E" w14:textId="57D57EBC" w:rsidR="007A184B" w:rsidRPr="00DF53B4" w:rsidRDefault="007A184B" w:rsidP="00D921D9">
            <w:pPr>
              <w:rPr>
                <w:rFonts w:ascii="Arial" w:hAnsi="Arial" w:cs="Arial"/>
                <w:sz w:val="16"/>
                <w:szCs w:val="16"/>
              </w:rPr>
            </w:pPr>
            <w:r w:rsidRPr="00FB41CF">
              <w:rPr>
                <w:rFonts w:ascii="Arial" w:hAnsi="Arial" w:cs="Arial"/>
                <w:sz w:val="16"/>
                <w:szCs w:val="16"/>
              </w:rPr>
              <w:t>R5-230997</w:t>
            </w:r>
          </w:p>
        </w:tc>
      </w:tr>
      <w:tr w:rsidR="007A184B" w:rsidRPr="00D921D9" w14:paraId="4AF7188E" w14:textId="77777777" w:rsidTr="00FB41CF">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E4FEE95" w14:textId="77777777" w:rsidR="007A184B" w:rsidRPr="00DF53B4" w:rsidRDefault="007A184B" w:rsidP="00D921D9">
            <w:pPr>
              <w:rPr>
                <w:rFonts w:ascii="Arial" w:hAnsi="Arial" w:cs="Arial"/>
                <w:sz w:val="16"/>
                <w:szCs w:val="16"/>
              </w:rPr>
            </w:pPr>
            <w:r w:rsidRPr="00DF53B4">
              <w:rPr>
                <w:rFonts w:ascii="Arial" w:hAnsi="Arial" w:cs="Arial"/>
                <w:sz w:val="16"/>
                <w:szCs w:val="16"/>
              </w:rPr>
              <w:t>RP-</w:t>
            </w:r>
            <w:r>
              <w:rPr>
                <w:rFonts w:ascii="Arial" w:hAnsi="Arial" w:cs="Arial"/>
                <w:sz w:val="16"/>
                <w:szCs w:val="16"/>
              </w:rPr>
              <w:t>99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B80A22B" w14:textId="64BAC589" w:rsidR="007A184B" w:rsidRPr="00DF53B4" w:rsidRDefault="007A184B" w:rsidP="00D921D9">
            <w:pPr>
              <w:overflowPunct/>
              <w:autoSpaceDE/>
              <w:autoSpaceDN/>
              <w:adjustRightInd/>
              <w:spacing w:after="0"/>
              <w:textAlignment w:val="auto"/>
              <w:rPr>
                <w:rFonts w:ascii="Arial" w:hAnsi="Arial" w:cs="Arial"/>
                <w:sz w:val="16"/>
                <w:szCs w:val="16"/>
              </w:rPr>
            </w:pPr>
            <w:r w:rsidRPr="00FB41CF">
              <w:rPr>
                <w:rFonts w:ascii="Arial" w:hAnsi="Arial" w:cs="Arial"/>
                <w:sz w:val="16"/>
                <w:szCs w:val="16"/>
              </w:rPr>
              <w:t>RP-230244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40DA35DF" w14:textId="4898046F" w:rsidR="007A184B" w:rsidRPr="00DF53B4" w:rsidRDefault="007A184B" w:rsidP="00D921D9">
            <w:pPr>
              <w:rPr>
                <w:rFonts w:ascii="Arial" w:hAnsi="Arial" w:cs="Arial"/>
                <w:sz w:val="16"/>
                <w:szCs w:val="16"/>
              </w:rPr>
            </w:pPr>
            <w:r w:rsidRPr="00FB41CF">
              <w:rPr>
                <w:rFonts w:ascii="Arial" w:hAnsi="Arial" w:cs="Arial"/>
                <w:sz w:val="16"/>
                <w:szCs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755F" w14:textId="0AEEECDF" w:rsidR="007A184B" w:rsidRPr="00DF53B4" w:rsidRDefault="007A184B" w:rsidP="00D921D9">
            <w:pPr>
              <w:rPr>
                <w:rFonts w:ascii="Arial" w:hAnsi="Arial" w:cs="Arial"/>
                <w:sz w:val="16"/>
                <w:szCs w:val="16"/>
              </w:rPr>
            </w:pPr>
            <w:r w:rsidRPr="00FB41CF">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66106A51" w14:textId="2D6D7E12" w:rsidR="007A184B" w:rsidRPr="00DF53B4" w:rsidRDefault="007A184B" w:rsidP="00D921D9">
            <w:pPr>
              <w:rPr>
                <w:rFonts w:ascii="Arial" w:hAnsi="Arial" w:cs="Arial"/>
                <w:sz w:val="16"/>
                <w:szCs w:val="16"/>
              </w:rPr>
            </w:pPr>
            <w:r w:rsidRPr="00FB41CF">
              <w:rPr>
                <w:rFonts w:ascii="Arial" w:hAnsi="Arial" w:cs="Arial"/>
                <w:sz w:val="16"/>
                <w:szCs w:val="16"/>
              </w:rPr>
              <w:t>Correction to IMS testcase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CB9718" w14:textId="77777777" w:rsidR="007A184B" w:rsidRPr="00DF53B4" w:rsidRDefault="007A184B" w:rsidP="00D921D9">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703C41"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43680"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6B7869" w14:textId="346BD714" w:rsidR="007A184B" w:rsidRPr="00DF53B4" w:rsidRDefault="007A184B" w:rsidP="00D921D9">
            <w:pPr>
              <w:rPr>
                <w:rFonts w:ascii="Arial" w:hAnsi="Arial" w:cs="Arial"/>
                <w:sz w:val="16"/>
                <w:szCs w:val="16"/>
              </w:rPr>
            </w:pPr>
            <w:r w:rsidRPr="00FB41CF">
              <w:rPr>
                <w:rFonts w:ascii="Arial" w:hAnsi="Arial" w:cs="Arial"/>
                <w:sz w:val="16"/>
                <w:szCs w:val="16"/>
              </w:rPr>
              <w:t>R5-231486</w:t>
            </w:r>
          </w:p>
        </w:tc>
      </w:tr>
      <w:tr w:rsidR="007A184B" w:rsidRPr="00D921D9" w14:paraId="2B542E6C" w14:textId="77777777" w:rsidTr="00FB41CF">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0475D336" w14:textId="77777777" w:rsidR="007A184B" w:rsidRPr="00DF53B4" w:rsidRDefault="007A184B" w:rsidP="00D921D9">
            <w:pPr>
              <w:rPr>
                <w:rFonts w:ascii="Arial" w:hAnsi="Arial" w:cs="Arial"/>
                <w:sz w:val="16"/>
                <w:szCs w:val="16"/>
              </w:rPr>
            </w:pPr>
            <w:r w:rsidRPr="00DF53B4">
              <w:rPr>
                <w:rFonts w:ascii="Arial" w:hAnsi="Arial" w:cs="Arial"/>
                <w:sz w:val="16"/>
                <w:szCs w:val="16"/>
              </w:rPr>
              <w:t>RP-</w:t>
            </w:r>
            <w:r>
              <w:rPr>
                <w:rFonts w:ascii="Arial" w:hAnsi="Arial" w:cs="Arial"/>
                <w:sz w:val="16"/>
                <w:szCs w:val="16"/>
              </w:rPr>
              <w:t>99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7346701" w14:textId="6C3915AC" w:rsidR="007A184B" w:rsidRPr="00DF53B4" w:rsidRDefault="007A184B" w:rsidP="00D921D9">
            <w:pPr>
              <w:overflowPunct/>
              <w:autoSpaceDE/>
              <w:autoSpaceDN/>
              <w:adjustRightInd/>
              <w:spacing w:after="0"/>
              <w:textAlignment w:val="auto"/>
              <w:rPr>
                <w:rFonts w:ascii="Arial" w:hAnsi="Arial" w:cs="Arial"/>
                <w:sz w:val="16"/>
                <w:szCs w:val="16"/>
              </w:rPr>
            </w:pPr>
            <w:r w:rsidRPr="00FB41CF">
              <w:rPr>
                <w:rFonts w:ascii="Arial" w:hAnsi="Arial" w:cs="Arial"/>
                <w:sz w:val="16"/>
                <w:szCs w:val="16"/>
              </w:rPr>
              <w:t>RP-230244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606787" w14:textId="0B01D2A0" w:rsidR="007A184B" w:rsidRPr="00DF53B4" w:rsidRDefault="007A184B" w:rsidP="00D921D9">
            <w:pPr>
              <w:rPr>
                <w:rFonts w:ascii="Arial" w:hAnsi="Arial" w:cs="Arial"/>
                <w:sz w:val="16"/>
                <w:szCs w:val="16"/>
              </w:rPr>
            </w:pPr>
            <w:r w:rsidRPr="00FB41CF">
              <w:rPr>
                <w:rFonts w:ascii="Arial" w:hAnsi="Arial" w:cs="Arial"/>
                <w:sz w:val="16"/>
                <w:szCs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A1E6" w14:textId="5FF9ECA9" w:rsidR="007A184B" w:rsidRPr="00DF53B4" w:rsidRDefault="007A184B" w:rsidP="00D921D9">
            <w:pPr>
              <w:rPr>
                <w:rFonts w:ascii="Arial" w:hAnsi="Arial" w:cs="Arial"/>
                <w:sz w:val="16"/>
                <w:szCs w:val="16"/>
              </w:rPr>
            </w:pPr>
            <w:r w:rsidRPr="00FB41CF">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4FFD823" w14:textId="3CA79D0A" w:rsidR="007A184B" w:rsidRPr="00DF53B4" w:rsidRDefault="007A184B" w:rsidP="00D921D9">
            <w:pPr>
              <w:rPr>
                <w:rFonts w:ascii="Arial" w:hAnsi="Arial" w:cs="Arial"/>
                <w:sz w:val="16"/>
                <w:szCs w:val="16"/>
              </w:rPr>
            </w:pPr>
            <w:r w:rsidRPr="00FB41CF">
              <w:rPr>
                <w:rFonts w:ascii="Arial" w:hAnsi="Arial" w:cs="Arial"/>
                <w:sz w:val="16"/>
                <w:szCs w:val="16"/>
              </w:rPr>
              <w:t>Correction to Annex A.2.14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613798E" w14:textId="77777777" w:rsidR="007A184B" w:rsidRPr="00DF53B4" w:rsidRDefault="007A184B" w:rsidP="00D921D9">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2AF0F6"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AE5EE"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03D021" w14:textId="2826D982" w:rsidR="007A184B" w:rsidRPr="00DF53B4" w:rsidRDefault="007A184B" w:rsidP="00D921D9">
            <w:pPr>
              <w:rPr>
                <w:rFonts w:ascii="Arial" w:hAnsi="Arial" w:cs="Arial"/>
                <w:sz w:val="16"/>
                <w:szCs w:val="16"/>
              </w:rPr>
            </w:pPr>
            <w:r w:rsidRPr="00FB41CF">
              <w:rPr>
                <w:rFonts w:ascii="Arial" w:hAnsi="Arial" w:cs="Arial"/>
                <w:sz w:val="16"/>
                <w:szCs w:val="16"/>
              </w:rPr>
              <w:t>R5-231487</w:t>
            </w:r>
          </w:p>
        </w:tc>
      </w:tr>
      <w:tr w:rsidR="007A184B" w:rsidRPr="00D921D9" w14:paraId="7BBA7F11" w14:textId="77777777" w:rsidTr="00FB41CF">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785B40F" w14:textId="77777777" w:rsidR="007A184B" w:rsidRPr="00DF53B4" w:rsidRDefault="007A184B" w:rsidP="00D921D9">
            <w:pPr>
              <w:rPr>
                <w:rFonts w:ascii="Arial" w:hAnsi="Arial" w:cs="Arial"/>
                <w:sz w:val="16"/>
                <w:szCs w:val="16"/>
              </w:rPr>
            </w:pPr>
            <w:r w:rsidRPr="00DF53B4">
              <w:rPr>
                <w:rFonts w:ascii="Arial" w:hAnsi="Arial" w:cs="Arial"/>
                <w:sz w:val="16"/>
                <w:szCs w:val="16"/>
              </w:rPr>
              <w:t>RP-</w:t>
            </w:r>
            <w:r>
              <w:rPr>
                <w:rFonts w:ascii="Arial" w:hAnsi="Arial" w:cs="Arial"/>
                <w:sz w:val="16"/>
                <w:szCs w:val="16"/>
              </w:rPr>
              <w:t>99</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F598096" w14:textId="37372F55" w:rsidR="007A184B" w:rsidRPr="00DF53B4" w:rsidRDefault="00D921D9" w:rsidP="00D921D9">
            <w:pPr>
              <w:overflowPunct/>
              <w:autoSpaceDE/>
              <w:autoSpaceDN/>
              <w:adjustRightInd/>
              <w:spacing w:after="0"/>
              <w:textAlignment w:val="auto"/>
              <w:rPr>
                <w:rFonts w:ascii="Arial" w:hAnsi="Arial" w:cs="Arial"/>
                <w:sz w:val="16"/>
                <w:szCs w:val="16"/>
              </w:rPr>
            </w:pPr>
            <w:r w:rsidRPr="00FB41CF">
              <w:rPr>
                <w:rFonts w:ascii="Arial" w:hAnsi="Arial" w:cs="Arial"/>
                <w:sz w:val="16"/>
                <w:szCs w:val="16"/>
              </w:rPr>
              <w:t>RP-230256</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7A6CBDD" w14:textId="11F8F380" w:rsidR="007A184B" w:rsidRPr="00DF53B4" w:rsidRDefault="007A184B" w:rsidP="00D921D9">
            <w:pPr>
              <w:rPr>
                <w:rFonts w:ascii="Arial" w:hAnsi="Arial" w:cs="Arial"/>
                <w:sz w:val="16"/>
                <w:szCs w:val="16"/>
              </w:rPr>
            </w:pPr>
            <w:r w:rsidRPr="00FB41CF">
              <w:rPr>
                <w:rFonts w:ascii="Arial" w:hAnsi="Arial" w:cs="Arial"/>
                <w:sz w:val="16"/>
                <w:szCs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7C12B" w14:textId="16A242C1" w:rsidR="007A184B" w:rsidRPr="00DF53B4" w:rsidRDefault="007A184B" w:rsidP="00D921D9">
            <w:pPr>
              <w:rPr>
                <w:rFonts w:ascii="Arial" w:hAnsi="Arial" w:cs="Arial"/>
                <w:sz w:val="16"/>
                <w:szCs w:val="16"/>
              </w:rPr>
            </w:pPr>
            <w:r w:rsidRPr="00FB41CF">
              <w:rPr>
                <w:rFonts w:ascii="Arial" w:hAnsi="Arial" w:cs="Arial"/>
                <w:sz w:val="16"/>
                <w:szCs w:val="16"/>
              </w:rPr>
              <w:t>1</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9EA46F8" w14:textId="0FCFA77F" w:rsidR="007A184B" w:rsidRPr="00DF53B4" w:rsidRDefault="007A184B" w:rsidP="00D921D9">
            <w:pPr>
              <w:rPr>
                <w:rFonts w:ascii="Arial" w:hAnsi="Arial" w:cs="Arial"/>
                <w:sz w:val="16"/>
                <w:szCs w:val="16"/>
              </w:rPr>
            </w:pPr>
            <w:r w:rsidRPr="00FB41CF">
              <w:rPr>
                <w:rFonts w:ascii="Arial" w:hAnsi="Arial" w:cs="Arial"/>
                <w:sz w:val="16"/>
                <w:szCs w:val="16"/>
              </w:rPr>
              <w:t>Correction to PIDF Location object contents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BB16259" w14:textId="77777777" w:rsidR="007A184B" w:rsidRPr="00DF53B4" w:rsidRDefault="007A184B" w:rsidP="00D921D9">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6CA66"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4</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F6B45" w14:textId="77777777" w:rsidR="007A184B" w:rsidRPr="00DF53B4" w:rsidRDefault="007A184B" w:rsidP="00D921D9">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A30319" w14:textId="75730F63" w:rsidR="007A184B" w:rsidRPr="00DF53B4" w:rsidRDefault="007A184B" w:rsidP="00D921D9">
            <w:pPr>
              <w:rPr>
                <w:rFonts w:ascii="Arial" w:hAnsi="Arial" w:cs="Arial"/>
                <w:sz w:val="16"/>
                <w:szCs w:val="16"/>
              </w:rPr>
            </w:pPr>
            <w:r w:rsidRPr="00FB41CF">
              <w:rPr>
                <w:rFonts w:ascii="Arial" w:hAnsi="Arial" w:cs="Arial"/>
                <w:sz w:val="16"/>
                <w:szCs w:val="16"/>
              </w:rPr>
              <w:t>R5-231989</w:t>
            </w:r>
          </w:p>
        </w:tc>
      </w:tr>
      <w:tr w:rsidR="006B55C2" w:rsidRPr="006B55C2" w14:paraId="3F73AC2D" w14:textId="77777777" w:rsidTr="00F5384A">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F9B05BB" w14:textId="5EB37D08" w:rsidR="006B55C2" w:rsidRPr="00DF53B4" w:rsidRDefault="006B55C2" w:rsidP="006B55C2">
            <w:pPr>
              <w:rPr>
                <w:rFonts w:ascii="Arial" w:hAnsi="Arial" w:cs="Arial"/>
                <w:sz w:val="16"/>
                <w:szCs w:val="16"/>
              </w:rPr>
            </w:pPr>
            <w:r w:rsidRPr="00DF53B4">
              <w:rPr>
                <w:rFonts w:ascii="Arial" w:hAnsi="Arial" w:cs="Arial"/>
                <w:sz w:val="16"/>
                <w:szCs w:val="16"/>
              </w:rPr>
              <w:t>RP-</w:t>
            </w:r>
            <w:r>
              <w:rPr>
                <w:rFonts w:ascii="Arial" w:hAnsi="Arial" w:cs="Arial"/>
                <w:sz w:val="16"/>
                <w:szCs w:val="16"/>
              </w:rPr>
              <w:t>100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937D350" w14:textId="47A23B0F" w:rsidR="006B55C2" w:rsidRPr="00DF53B4" w:rsidRDefault="006B55C2" w:rsidP="006B55C2">
            <w:pPr>
              <w:overflowPunct/>
              <w:autoSpaceDE/>
              <w:autoSpaceDN/>
              <w:adjustRightInd/>
              <w:spacing w:after="0"/>
              <w:textAlignment w:val="auto"/>
              <w:rPr>
                <w:rFonts w:ascii="Arial" w:hAnsi="Arial" w:cs="Arial"/>
                <w:sz w:val="16"/>
                <w:szCs w:val="16"/>
              </w:rPr>
            </w:pPr>
            <w:r w:rsidRPr="00F5384A">
              <w:rPr>
                <w:rFonts w:ascii="Arial" w:hAnsi="Arial" w:cs="Arial"/>
                <w:sz w:val="16"/>
                <w:szCs w:val="16"/>
              </w:rPr>
              <w:t>RP-230971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B291FB" w14:textId="69503FB5" w:rsidR="006B55C2" w:rsidRPr="00DF53B4" w:rsidRDefault="006B55C2" w:rsidP="006B55C2">
            <w:pPr>
              <w:rPr>
                <w:rFonts w:ascii="Arial" w:hAnsi="Arial" w:cs="Arial"/>
                <w:sz w:val="16"/>
                <w:szCs w:val="16"/>
              </w:rPr>
            </w:pPr>
            <w:r w:rsidRPr="00F5384A">
              <w:rPr>
                <w:rFonts w:ascii="Arial" w:hAnsi="Arial" w:cs="Arial"/>
                <w:sz w:val="16"/>
                <w:szCs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73601" w14:textId="46A8E1C3" w:rsidR="006B55C2" w:rsidRPr="00DF53B4" w:rsidRDefault="006B55C2" w:rsidP="006B55C2">
            <w:pPr>
              <w:rPr>
                <w:rFonts w:ascii="Arial" w:hAnsi="Arial" w:cs="Arial"/>
                <w:sz w:val="16"/>
                <w:szCs w:val="16"/>
              </w:rPr>
            </w:pPr>
            <w:r w:rsidRPr="00F5384A">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1FFACE4" w14:textId="512A6843" w:rsidR="006B55C2" w:rsidRPr="00DF53B4" w:rsidRDefault="006B55C2" w:rsidP="006B55C2">
            <w:pPr>
              <w:rPr>
                <w:rFonts w:ascii="Arial" w:hAnsi="Arial" w:cs="Arial"/>
                <w:sz w:val="16"/>
                <w:szCs w:val="16"/>
              </w:rPr>
            </w:pPr>
            <w:r w:rsidRPr="00F5384A">
              <w:rPr>
                <w:rFonts w:ascii="Arial" w:hAnsi="Arial" w:cs="Arial"/>
                <w:sz w:val="16"/>
                <w:szCs w:val="16"/>
              </w:rPr>
              <w:t>Correction of test case 15.25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898694A" w14:textId="77777777" w:rsidR="006B55C2" w:rsidRPr="00DF53B4" w:rsidRDefault="006B55C2" w:rsidP="006B55C2">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0C1A25" w14:textId="2551FCBD"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3C43F" w14:textId="62F4D4E5"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9C97AE" w14:textId="54F80CAD" w:rsidR="006B55C2" w:rsidRPr="00DF53B4" w:rsidRDefault="006B55C2" w:rsidP="006B55C2">
            <w:pPr>
              <w:rPr>
                <w:rFonts w:ascii="Arial" w:hAnsi="Arial" w:cs="Arial"/>
                <w:sz w:val="16"/>
                <w:szCs w:val="16"/>
              </w:rPr>
            </w:pPr>
            <w:r w:rsidRPr="00F5384A">
              <w:rPr>
                <w:rFonts w:ascii="Arial" w:hAnsi="Arial" w:cs="Arial"/>
                <w:sz w:val="16"/>
                <w:szCs w:val="16"/>
              </w:rPr>
              <w:t>R5-232207</w:t>
            </w:r>
          </w:p>
        </w:tc>
      </w:tr>
      <w:tr w:rsidR="006B55C2" w:rsidRPr="006B55C2" w14:paraId="461F21FE" w14:textId="77777777" w:rsidTr="00F5384A">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B3E0C27" w14:textId="77777777" w:rsidR="006B55C2" w:rsidRPr="00DF53B4" w:rsidRDefault="006B55C2" w:rsidP="006B55C2">
            <w:pPr>
              <w:rPr>
                <w:rFonts w:ascii="Arial" w:hAnsi="Arial" w:cs="Arial"/>
                <w:sz w:val="16"/>
                <w:szCs w:val="16"/>
              </w:rPr>
            </w:pPr>
            <w:r w:rsidRPr="00DF53B4">
              <w:rPr>
                <w:rFonts w:ascii="Arial" w:hAnsi="Arial" w:cs="Arial"/>
                <w:sz w:val="16"/>
                <w:szCs w:val="16"/>
              </w:rPr>
              <w:t>RP-</w:t>
            </w:r>
            <w:r>
              <w:rPr>
                <w:rFonts w:ascii="Arial" w:hAnsi="Arial" w:cs="Arial"/>
                <w:sz w:val="16"/>
                <w:szCs w:val="16"/>
              </w:rPr>
              <w:t>100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6651EF0" w14:textId="35C08E49" w:rsidR="006B55C2" w:rsidRPr="00DF53B4" w:rsidRDefault="006B55C2" w:rsidP="006B55C2">
            <w:pPr>
              <w:overflowPunct/>
              <w:autoSpaceDE/>
              <w:autoSpaceDN/>
              <w:adjustRightInd/>
              <w:spacing w:after="0"/>
              <w:textAlignment w:val="auto"/>
              <w:rPr>
                <w:rFonts w:ascii="Arial" w:hAnsi="Arial" w:cs="Arial"/>
                <w:sz w:val="16"/>
                <w:szCs w:val="16"/>
              </w:rPr>
            </w:pPr>
            <w:r w:rsidRPr="00F5384A">
              <w:rPr>
                <w:rFonts w:ascii="Arial" w:hAnsi="Arial" w:cs="Arial"/>
                <w:sz w:val="16"/>
                <w:szCs w:val="16"/>
              </w:rPr>
              <w:t>RP-230971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060D72C" w14:textId="57E9DBF7" w:rsidR="006B55C2" w:rsidRPr="00DF53B4" w:rsidRDefault="006B55C2" w:rsidP="006B55C2">
            <w:pPr>
              <w:rPr>
                <w:rFonts w:ascii="Arial" w:hAnsi="Arial" w:cs="Arial"/>
                <w:sz w:val="16"/>
                <w:szCs w:val="16"/>
              </w:rPr>
            </w:pPr>
            <w:r w:rsidRPr="00F5384A">
              <w:rPr>
                <w:rFonts w:ascii="Arial" w:hAnsi="Arial" w:cs="Arial"/>
                <w:sz w:val="16"/>
                <w:szCs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B81BC" w14:textId="41A882AC" w:rsidR="006B55C2" w:rsidRPr="00DF53B4" w:rsidRDefault="006B55C2" w:rsidP="006B55C2">
            <w:pPr>
              <w:rPr>
                <w:rFonts w:ascii="Arial" w:hAnsi="Arial" w:cs="Arial"/>
                <w:sz w:val="16"/>
                <w:szCs w:val="16"/>
              </w:rPr>
            </w:pPr>
            <w:r w:rsidRPr="00F5384A">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61CDF77" w14:textId="78A3BA24" w:rsidR="006B55C2" w:rsidRPr="00DF53B4" w:rsidRDefault="006B55C2" w:rsidP="006B55C2">
            <w:pPr>
              <w:rPr>
                <w:rFonts w:ascii="Arial" w:hAnsi="Arial" w:cs="Arial"/>
                <w:sz w:val="16"/>
                <w:szCs w:val="16"/>
              </w:rPr>
            </w:pPr>
            <w:r w:rsidRPr="00F5384A">
              <w:rPr>
                <w:rFonts w:ascii="Arial" w:hAnsi="Arial" w:cs="Arial"/>
                <w:sz w:val="16"/>
                <w:szCs w:val="16"/>
              </w:rPr>
              <w:t>Correction of test case 17.2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B5ADB9" w14:textId="77777777" w:rsidR="006B55C2" w:rsidRPr="00DF53B4" w:rsidRDefault="006B55C2" w:rsidP="006B55C2">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D675B7" w14:textId="77777777"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EA959" w14:textId="77777777"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639A31" w14:textId="4B0B23E3" w:rsidR="006B55C2" w:rsidRPr="00DF53B4" w:rsidRDefault="006B55C2" w:rsidP="006B55C2">
            <w:pPr>
              <w:rPr>
                <w:rFonts w:ascii="Arial" w:hAnsi="Arial" w:cs="Arial"/>
                <w:sz w:val="16"/>
                <w:szCs w:val="16"/>
              </w:rPr>
            </w:pPr>
            <w:r w:rsidRPr="00F5384A">
              <w:rPr>
                <w:rFonts w:ascii="Arial" w:hAnsi="Arial" w:cs="Arial"/>
                <w:sz w:val="16"/>
                <w:szCs w:val="16"/>
              </w:rPr>
              <w:t>R5-232208</w:t>
            </w:r>
          </w:p>
        </w:tc>
      </w:tr>
      <w:tr w:rsidR="006B55C2" w:rsidRPr="006B55C2" w14:paraId="11C0C2E7" w14:textId="77777777" w:rsidTr="00F5384A">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367DF19" w14:textId="77777777" w:rsidR="006B55C2" w:rsidRPr="00DF53B4" w:rsidRDefault="006B55C2" w:rsidP="006B55C2">
            <w:pPr>
              <w:rPr>
                <w:rFonts w:ascii="Arial" w:hAnsi="Arial" w:cs="Arial"/>
                <w:sz w:val="16"/>
                <w:szCs w:val="16"/>
              </w:rPr>
            </w:pPr>
            <w:r w:rsidRPr="00DF53B4">
              <w:rPr>
                <w:rFonts w:ascii="Arial" w:hAnsi="Arial" w:cs="Arial"/>
                <w:sz w:val="16"/>
                <w:szCs w:val="16"/>
              </w:rPr>
              <w:t>RP-</w:t>
            </w:r>
            <w:r>
              <w:rPr>
                <w:rFonts w:ascii="Arial" w:hAnsi="Arial" w:cs="Arial"/>
                <w:sz w:val="16"/>
                <w:szCs w:val="16"/>
              </w:rPr>
              <w:t>100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32E6830C" w14:textId="371F4636" w:rsidR="006B55C2" w:rsidRPr="00DF53B4" w:rsidRDefault="006B55C2" w:rsidP="006B55C2">
            <w:pPr>
              <w:overflowPunct/>
              <w:autoSpaceDE/>
              <w:autoSpaceDN/>
              <w:adjustRightInd/>
              <w:spacing w:after="0"/>
              <w:textAlignment w:val="auto"/>
              <w:rPr>
                <w:rFonts w:ascii="Arial" w:hAnsi="Arial" w:cs="Arial"/>
                <w:sz w:val="16"/>
                <w:szCs w:val="16"/>
              </w:rPr>
            </w:pPr>
            <w:r w:rsidRPr="00F5384A">
              <w:rPr>
                <w:rFonts w:ascii="Arial" w:hAnsi="Arial" w:cs="Arial"/>
                <w:sz w:val="16"/>
                <w:szCs w:val="16"/>
              </w:rPr>
              <w:t>RP-230971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03E2957" w14:textId="78A9E88E" w:rsidR="006B55C2" w:rsidRPr="00DF53B4" w:rsidRDefault="006B55C2" w:rsidP="006B55C2">
            <w:pPr>
              <w:rPr>
                <w:rFonts w:ascii="Arial" w:hAnsi="Arial" w:cs="Arial"/>
                <w:sz w:val="16"/>
                <w:szCs w:val="16"/>
              </w:rPr>
            </w:pPr>
            <w:r w:rsidRPr="00F5384A">
              <w:rPr>
                <w:rFonts w:ascii="Arial" w:hAnsi="Arial" w:cs="Arial"/>
                <w:sz w:val="16"/>
                <w:szCs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4E178" w14:textId="294B9B41" w:rsidR="006B55C2" w:rsidRPr="00DF53B4" w:rsidRDefault="006B55C2" w:rsidP="006B55C2">
            <w:pPr>
              <w:rPr>
                <w:rFonts w:ascii="Arial" w:hAnsi="Arial" w:cs="Arial"/>
                <w:sz w:val="16"/>
                <w:szCs w:val="16"/>
              </w:rPr>
            </w:pPr>
            <w:r w:rsidRPr="00F5384A">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B0AA3E4" w14:textId="0761BC69" w:rsidR="006B55C2" w:rsidRPr="00DF53B4" w:rsidRDefault="006B55C2" w:rsidP="006B55C2">
            <w:pPr>
              <w:rPr>
                <w:rFonts w:ascii="Arial" w:hAnsi="Arial" w:cs="Arial"/>
                <w:sz w:val="16"/>
                <w:szCs w:val="16"/>
              </w:rPr>
            </w:pPr>
            <w:r w:rsidRPr="00F5384A">
              <w:rPr>
                <w:rFonts w:ascii="Arial" w:hAnsi="Arial" w:cs="Arial"/>
                <w:sz w:val="16"/>
                <w:szCs w:val="16"/>
              </w:rPr>
              <w:t>Correction to IMS XCAP test case 15.10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3E3FDC" w14:textId="77777777" w:rsidR="006B55C2" w:rsidRPr="00DF53B4" w:rsidRDefault="006B55C2" w:rsidP="006B55C2">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4D98D" w14:textId="77777777"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ACF29" w14:textId="77777777"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AA490A" w14:textId="056C898B" w:rsidR="006B55C2" w:rsidRPr="00DF53B4" w:rsidRDefault="006B55C2" w:rsidP="006B55C2">
            <w:pPr>
              <w:rPr>
                <w:rFonts w:ascii="Arial" w:hAnsi="Arial" w:cs="Arial"/>
                <w:sz w:val="16"/>
                <w:szCs w:val="16"/>
              </w:rPr>
            </w:pPr>
            <w:r w:rsidRPr="00F5384A">
              <w:rPr>
                <w:rFonts w:ascii="Arial" w:hAnsi="Arial" w:cs="Arial"/>
                <w:sz w:val="16"/>
                <w:szCs w:val="16"/>
              </w:rPr>
              <w:t>R5-232648</w:t>
            </w:r>
          </w:p>
        </w:tc>
      </w:tr>
      <w:tr w:rsidR="006B55C2" w:rsidRPr="006B55C2" w14:paraId="74F37334" w14:textId="77777777" w:rsidTr="00F5384A">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B01C939" w14:textId="77777777" w:rsidR="006B55C2" w:rsidRPr="00DF53B4" w:rsidRDefault="006B55C2" w:rsidP="006B55C2">
            <w:pPr>
              <w:rPr>
                <w:rFonts w:ascii="Arial" w:hAnsi="Arial" w:cs="Arial"/>
                <w:sz w:val="16"/>
                <w:szCs w:val="16"/>
              </w:rPr>
            </w:pPr>
            <w:r w:rsidRPr="00DF53B4">
              <w:rPr>
                <w:rFonts w:ascii="Arial" w:hAnsi="Arial" w:cs="Arial"/>
                <w:sz w:val="16"/>
                <w:szCs w:val="16"/>
              </w:rPr>
              <w:t>RP-</w:t>
            </w:r>
            <w:r>
              <w:rPr>
                <w:rFonts w:ascii="Arial" w:hAnsi="Arial" w:cs="Arial"/>
                <w:sz w:val="16"/>
                <w:szCs w:val="16"/>
              </w:rPr>
              <w:t>100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E91571C" w14:textId="45D5483A" w:rsidR="006B55C2" w:rsidRPr="00DF53B4" w:rsidRDefault="006B55C2" w:rsidP="006B55C2">
            <w:pPr>
              <w:overflowPunct/>
              <w:autoSpaceDE/>
              <w:autoSpaceDN/>
              <w:adjustRightInd/>
              <w:spacing w:after="0"/>
              <w:textAlignment w:val="auto"/>
              <w:rPr>
                <w:rFonts w:ascii="Arial" w:hAnsi="Arial" w:cs="Arial"/>
                <w:sz w:val="16"/>
                <w:szCs w:val="16"/>
              </w:rPr>
            </w:pPr>
            <w:r w:rsidRPr="00F5384A">
              <w:rPr>
                <w:rFonts w:ascii="Arial" w:hAnsi="Arial" w:cs="Arial"/>
                <w:sz w:val="16"/>
                <w:szCs w:val="16"/>
              </w:rPr>
              <w:t>RP-230971</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28C7D159" w14:textId="548FD644" w:rsidR="006B55C2" w:rsidRPr="00DF53B4" w:rsidRDefault="006B55C2" w:rsidP="006B55C2">
            <w:pPr>
              <w:rPr>
                <w:rFonts w:ascii="Arial" w:hAnsi="Arial" w:cs="Arial"/>
                <w:sz w:val="16"/>
                <w:szCs w:val="16"/>
              </w:rPr>
            </w:pPr>
            <w:r w:rsidRPr="00F5384A">
              <w:rPr>
                <w:rFonts w:ascii="Arial" w:hAnsi="Arial" w:cs="Arial"/>
                <w:sz w:val="16"/>
                <w:szCs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706B2" w14:textId="2D1BDDC0" w:rsidR="006B55C2" w:rsidRPr="00DF53B4" w:rsidRDefault="006B55C2" w:rsidP="006B55C2">
            <w:pPr>
              <w:rPr>
                <w:rFonts w:ascii="Arial" w:hAnsi="Arial" w:cs="Arial"/>
                <w:sz w:val="16"/>
                <w:szCs w:val="16"/>
              </w:rPr>
            </w:pPr>
            <w:r w:rsidRPr="00F5384A">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4C889974" w14:textId="6655DF18" w:rsidR="006B55C2" w:rsidRPr="00DF53B4" w:rsidRDefault="006B55C2" w:rsidP="006B55C2">
            <w:pPr>
              <w:rPr>
                <w:rFonts w:ascii="Arial" w:hAnsi="Arial" w:cs="Arial"/>
                <w:sz w:val="16"/>
                <w:szCs w:val="16"/>
              </w:rPr>
            </w:pPr>
            <w:r w:rsidRPr="00F5384A">
              <w:rPr>
                <w:rFonts w:ascii="Arial" w:hAnsi="Arial" w:cs="Arial"/>
                <w:sz w:val="16"/>
                <w:szCs w:val="16"/>
              </w:rPr>
              <w:t>Correction of test case 19.3.1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F73D939" w14:textId="77777777" w:rsidR="006B55C2" w:rsidRPr="00DF53B4" w:rsidRDefault="006B55C2" w:rsidP="006B55C2">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6130A2" w14:textId="77777777"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9370EC" w14:textId="77777777" w:rsidR="006B55C2" w:rsidRPr="00DF53B4" w:rsidRDefault="006B55C2"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5FDECF" w14:textId="2FE55750" w:rsidR="006B55C2" w:rsidRPr="00DF53B4" w:rsidRDefault="006B55C2" w:rsidP="006B55C2">
            <w:pPr>
              <w:rPr>
                <w:rFonts w:ascii="Arial" w:hAnsi="Arial" w:cs="Arial"/>
                <w:sz w:val="16"/>
                <w:szCs w:val="16"/>
              </w:rPr>
            </w:pPr>
            <w:r w:rsidRPr="00F5384A">
              <w:rPr>
                <w:rFonts w:ascii="Arial" w:hAnsi="Arial" w:cs="Arial"/>
                <w:sz w:val="16"/>
                <w:szCs w:val="16"/>
              </w:rPr>
              <w:t>R5-233300</w:t>
            </w:r>
          </w:p>
        </w:tc>
      </w:tr>
      <w:tr w:rsidR="004200D7" w:rsidRPr="006B55C2" w14:paraId="6AEB0BA1" w14:textId="77777777" w:rsidTr="00F5384A">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3A978116" w14:textId="77777777" w:rsidR="004200D7" w:rsidRPr="00DF53B4" w:rsidRDefault="004200D7" w:rsidP="006B55C2">
            <w:pPr>
              <w:rPr>
                <w:rFonts w:ascii="Arial" w:hAnsi="Arial" w:cs="Arial"/>
                <w:sz w:val="16"/>
                <w:szCs w:val="16"/>
              </w:rPr>
            </w:pPr>
            <w:r w:rsidRPr="00DF53B4">
              <w:rPr>
                <w:rFonts w:ascii="Arial" w:hAnsi="Arial" w:cs="Arial"/>
                <w:sz w:val="16"/>
                <w:szCs w:val="16"/>
              </w:rPr>
              <w:t>RP-</w:t>
            </w:r>
            <w:r>
              <w:rPr>
                <w:rFonts w:ascii="Arial" w:hAnsi="Arial" w:cs="Arial"/>
                <w:sz w:val="16"/>
                <w:szCs w:val="16"/>
              </w:rPr>
              <w:t>100</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613FF1BF" w14:textId="2C8A9E75" w:rsidR="004200D7" w:rsidRPr="00DF53B4" w:rsidRDefault="004200D7" w:rsidP="006B55C2">
            <w:pPr>
              <w:overflowPunct/>
              <w:autoSpaceDE/>
              <w:autoSpaceDN/>
              <w:adjustRightInd/>
              <w:spacing w:after="0"/>
              <w:textAlignment w:val="auto"/>
              <w:rPr>
                <w:rFonts w:ascii="Arial" w:hAnsi="Arial" w:cs="Arial"/>
                <w:sz w:val="16"/>
                <w:szCs w:val="16"/>
              </w:rPr>
            </w:pPr>
            <w:r w:rsidRPr="004200D7">
              <w:rPr>
                <w:rFonts w:ascii="Arial" w:hAnsi="Arial" w:cs="Arial"/>
                <w:sz w:val="16"/>
                <w:szCs w:val="16"/>
              </w:rPr>
              <w:t>RP-230973</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6D2A1489" w14:textId="2116C992" w:rsidR="004200D7" w:rsidRPr="00DF53B4" w:rsidRDefault="004200D7" w:rsidP="006B55C2">
            <w:pPr>
              <w:rPr>
                <w:rFonts w:ascii="Arial" w:hAnsi="Arial" w:cs="Arial"/>
                <w:sz w:val="16"/>
                <w:szCs w:val="16"/>
              </w:rPr>
            </w:pPr>
            <w:r w:rsidRPr="00F5384A">
              <w:rPr>
                <w:rFonts w:ascii="Arial" w:hAnsi="Arial" w:cs="Arial"/>
                <w:sz w:val="16"/>
                <w:szCs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2B80C" w14:textId="023FB013" w:rsidR="004200D7" w:rsidRPr="00DF53B4" w:rsidRDefault="004200D7" w:rsidP="006B55C2">
            <w:pPr>
              <w:rPr>
                <w:rFonts w:ascii="Arial" w:hAnsi="Arial" w:cs="Arial"/>
                <w:sz w:val="16"/>
                <w:szCs w:val="16"/>
              </w:rPr>
            </w:pPr>
            <w:r w:rsidRPr="00F5384A">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03B439B" w14:textId="029ACF2B" w:rsidR="004200D7" w:rsidRPr="00DF53B4" w:rsidRDefault="004200D7" w:rsidP="006B55C2">
            <w:pPr>
              <w:rPr>
                <w:rFonts w:ascii="Arial" w:hAnsi="Arial" w:cs="Arial"/>
                <w:sz w:val="16"/>
                <w:szCs w:val="16"/>
              </w:rPr>
            </w:pPr>
            <w:r w:rsidRPr="00F5384A">
              <w:rPr>
                <w:rFonts w:ascii="Arial" w:hAnsi="Arial" w:cs="Arial"/>
                <w:sz w:val="16"/>
                <w:szCs w:val="16"/>
              </w:rPr>
              <w:t>Update to Annex A.2.9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9D6156" w14:textId="77777777" w:rsidR="004200D7" w:rsidRPr="00DF53B4" w:rsidRDefault="004200D7" w:rsidP="006B55C2">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BEA6B" w14:textId="77777777" w:rsidR="004200D7" w:rsidRPr="00DF53B4" w:rsidRDefault="004200D7"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5</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D0454" w14:textId="77777777" w:rsidR="004200D7" w:rsidRPr="00DF53B4" w:rsidRDefault="004200D7" w:rsidP="006B55C2">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7ABF538" w14:textId="0C536C49" w:rsidR="004200D7" w:rsidRPr="00DF53B4" w:rsidRDefault="004200D7" w:rsidP="006B55C2">
            <w:pPr>
              <w:rPr>
                <w:rFonts w:ascii="Arial" w:hAnsi="Arial" w:cs="Arial"/>
                <w:sz w:val="16"/>
                <w:szCs w:val="16"/>
              </w:rPr>
            </w:pPr>
            <w:r w:rsidRPr="00F5384A">
              <w:rPr>
                <w:rFonts w:ascii="Arial" w:hAnsi="Arial" w:cs="Arial"/>
                <w:sz w:val="16"/>
                <w:szCs w:val="16"/>
              </w:rPr>
              <w:t>R5-233376</w:t>
            </w:r>
          </w:p>
        </w:tc>
      </w:tr>
      <w:tr w:rsidR="009A05FF" w:rsidRPr="009A05FF" w14:paraId="76C86F7B" w14:textId="77777777" w:rsidTr="0027411E">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4A1B93C3" w14:textId="42553A76" w:rsidR="009A05FF" w:rsidRPr="00DF53B4" w:rsidRDefault="009A05FF" w:rsidP="009A05FF">
            <w:pPr>
              <w:rPr>
                <w:rFonts w:ascii="Arial" w:hAnsi="Arial" w:cs="Arial"/>
                <w:sz w:val="16"/>
                <w:szCs w:val="16"/>
              </w:rPr>
            </w:pPr>
            <w:r w:rsidRPr="00DF53B4">
              <w:rPr>
                <w:rFonts w:ascii="Arial" w:hAnsi="Arial" w:cs="Arial"/>
                <w:sz w:val="16"/>
                <w:szCs w:val="16"/>
              </w:rPr>
              <w:t>RP-</w:t>
            </w:r>
            <w:r>
              <w:rPr>
                <w:rFonts w:ascii="Arial" w:hAnsi="Arial" w:cs="Arial"/>
                <w:sz w:val="16"/>
                <w:szCs w:val="16"/>
              </w:rPr>
              <w:t>101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1F0078B5" w14:textId="19B866E9" w:rsidR="009A05FF" w:rsidRPr="00DF53B4" w:rsidRDefault="009A05FF" w:rsidP="009A05FF">
            <w:pPr>
              <w:overflowPunct/>
              <w:autoSpaceDE/>
              <w:autoSpaceDN/>
              <w:adjustRightInd/>
              <w:spacing w:after="0"/>
              <w:textAlignment w:val="auto"/>
              <w:rPr>
                <w:rFonts w:ascii="Arial" w:hAnsi="Arial" w:cs="Arial"/>
                <w:sz w:val="16"/>
                <w:szCs w:val="16"/>
              </w:rPr>
            </w:pPr>
            <w:r w:rsidRPr="0027411E">
              <w:rPr>
                <w:rFonts w:ascii="Arial" w:hAnsi="Arial" w:cs="Arial"/>
                <w:sz w:val="16"/>
                <w:szCs w:val="16"/>
              </w:rPr>
              <w:t>RP-231689</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70237B90" w14:textId="39FBC51F" w:rsidR="009A05FF" w:rsidRPr="00DF53B4" w:rsidRDefault="009A05FF" w:rsidP="009A05FF">
            <w:pPr>
              <w:rPr>
                <w:rFonts w:ascii="Arial" w:hAnsi="Arial" w:cs="Arial"/>
                <w:sz w:val="16"/>
                <w:szCs w:val="16"/>
              </w:rPr>
            </w:pPr>
            <w:r w:rsidRPr="0027411E">
              <w:rPr>
                <w:rFonts w:ascii="Arial" w:hAnsi="Arial" w:cs="Arial"/>
                <w:sz w:val="16"/>
                <w:szCs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82BEA" w14:textId="0AC5F86D" w:rsidR="009A05FF" w:rsidRPr="00DF53B4" w:rsidRDefault="009A05FF" w:rsidP="009A05FF">
            <w:pPr>
              <w:rPr>
                <w:rFonts w:ascii="Arial" w:hAnsi="Arial" w:cs="Arial"/>
                <w:sz w:val="16"/>
                <w:szCs w:val="16"/>
              </w:rPr>
            </w:pPr>
            <w:r w:rsidRPr="0027411E">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17C9795E" w14:textId="00AB2021" w:rsidR="009A05FF" w:rsidRPr="00DF53B4" w:rsidRDefault="009A05FF" w:rsidP="009A05FF">
            <w:pPr>
              <w:rPr>
                <w:rFonts w:ascii="Arial" w:hAnsi="Arial" w:cs="Arial"/>
                <w:sz w:val="16"/>
                <w:szCs w:val="16"/>
              </w:rPr>
            </w:pPr>
            <w:r w:rsidRPr="0027411E">
              <w:rPr>
                <w:rFonts w:ascii="Arial" w:hAnsi="Arial" w:cs="Arial"/>
                <w:sz w:val="16"/>
                <w:szCs w:val="16"/>
              </w:rPr>
              <w:t>Correction of Call-Info in default messages</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741B7F5" w14:textId="6366DA32" w:rsidR="009A05FF" w:rsidRPr="00DF53B4" w:rsidRDefault="009A05FF" w:rsidP="009A05FF">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3AFD4F" w14:textId="1A268401" w:rsidR="009A05FF" w:rsidRPr="00DF53B4" w:rsidRDefault="009A05FF" w:rsidP="009A05F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4883B" w14:textId="732825C4" w:rsidR="009A05FF" w:rsidRPr="00DF53B4" w:rsidRDefault="009A05FF" w:rsidP="009A05F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BB12AD" w14:textId="2D8B0D56" w:rsidR="009A05FF" w:rsidRPr="00DF53B4" w:rsidRDefault="009A05FF" w:rsidP="009A05FF">
            <w:pPr>
              <w:rPr>
                <w:rFonts w:ascii="Arial" w:hAnsi="Arial" w:cs="Arial"/>
                <w:sz w:val="16"/>
                <w:szCs w:val="16"/>
              </w:rPr>
            </w:pPr>
            <w:r w:rsidRPr="0027411E">
              <w:rPr>
                <w:rFonts w:ascii="Arial" w:hAnsi="Arial" w:cs="Arial"/>
                <w:sz w:val="16"/>
                <w:szCs w:val="16"/>
              </w:rPr>
              <w:t>R5-234300</w:t>
            </w:r>
          </w:p>
        </w:tc>
      </w:tr>
      <w:tr w:rsidR="009A05FF" w:rsidRPr="009A05FF" w14:paraId="5BBF8AA6" w14:textId="77777777" w:rsidTr="0027411E">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7016934A" w14:textId="77777777" w:rsidR="009A05FF" w:rsidRPr="00DF53B4" w:rsidRDefault="009A05FF" w:rsidP="009A05FF">
            <w:pPr>
              <w:rPr>
                <w:rFonts w:ascii="Arial" w:hAnsi="Arial" w:cs="Arial"/>
                <w:sz w:val="16"/>
                <w:szCs w:val="16"/>
              </w:rPr>
            </w:pPr>
            <w:r w:rsidRPr="00DF53B4">
              <w:rPr>
                <w:rFonts w:ascii="Arial" w:hAnsi="Arial" w:cs="Arial"/>
                <w:sz w:val="16"/>
                <w:szCs w:val="16"/>
              </w:rPr>
              <w:t>RP-</w:t>
            </w:r>
            <w:r>
              <w:rPr>
                <w:rFonts w:ascii="Arial" w:hAnsi="Arial" w:cs="Arial"/>
                <w:sz w:val="16"/>
                <w:szCs w:val="16"/>
              </w:rPr>
              <w:t>101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2D1D79F7" w14:textId="290D8D4F" w:rsidR="009A05FF" w:rsidRPr="00DF53B4" w:rsidRDefault="009A05FF" w:rsidP="009A05FF">
            <w:pPr>
              <w:overflowPunct/>
              <w:autoSpaceDE/>
              <w:autoSpaceDN/>
              <w:adjustRightInd/>
              <w:spacing w:after="0"/>
              <w:textAlignment w:val="auto"/>
              <w:rPr>
                <w:rFonts w:ascii="Arial" w:hAnsi="Arial" w:cs="Arial"/>
                <w:sz w:val="16"/>
                <w:szCs w:val="16"/>
              </w:rPr>
            </w:pPr>
            <w:r w:rsidRPr="0027411E">
              <w:rPr>
                <w:rFonts w:ascii="Arial" w:hAnsi="Arial" w:cs="Arial"/>
                <w:sz w:val="16"/>
                <w:szCs w:val="16"/>
              </w:rPr>
              <w:t>RP-231690</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EDCCAC7" w14:textId="67D82FFB" w:rsidR="009A05FF" w:rsidRPr="00DF53B4" w:rsidRDefault="009A05FF" w:rsidP="009A05FF">
            <w:pPr>
              <w:rPr>
                <w:rFonts w:ascii="Arial" w:hAnsi="Arial" w:cs="Arial"/>
                <w:sz w:val="16"/>
                <w:szCs w:val="16"/>
              </w:rPr>
            </w:pPr>
            <w:r w:rsidRPr="0027411E">
              <w:rPr>
                <w:rFonts w:ascii="Arial" w:hAnsi="Arial" w:cs="Arial"/>
                <w:sz w:val="16"/>
                <w:szCs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0A29" w14:textId="6BB5ADD6" w:rsidR="009A05FF" w:rsidRPr="00DF53B4" w:rsidRDefault="009A05FF" w:rsidP="009A05FF">
            <w:pPr>
              <w:rPr>
                <w:rFonts w:ascii="Arial" w:hAnsi="Arial" w:cs="Arial"/>
                <w:sz w:val="16"/>
                <w:szCs w:val="16"/>
              </w:rPr>
            </w:pPr>
            <w:r w:rsidRPr="0027411E">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00FEA6E2" w14:textId="4C71D2DC" w:rsidR="009A05FF" w:rsidRPr="00DF53B4" w:rsidRDefault="009A05FF" w:rsidP="009A05FF">
            <w:pPr>
              <w:rPr>
                <w:rFonts w:ascii="Arial" w:hAnsi="Arial" w:cs="Arial"/>
                <w:sz w:val="16"/>
                <w:szCs w:val="16"/>
              </w:rPr>
            </w:pPr>
            <w:r w:rsidRPr="0027411E">
              <w:rPr>
                <w:rFonts w:ascii="Arial" w:hAnsi="Arial" w:cs="Arial"/>
                <w:sz w:val="16"/>
                <w:szCs w:val="16"/>
              </w:rPr>
              <w:t>Correction to Content-ID in MIME message body.</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454D35D" w14:textId="7BCD923E" w:rsidR="009A05FF" w:rsidRPr="00DF53B4" w:rsidRDefault="009A05FF" w:rsidP="009A05FF">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D7786" w14:textId="77777777" w:rsidR="009A05FF" w:rsidRPr="00DF53B4" w:rsidRDefault="009A05FF" w:rsidP="009A05F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EFB5D" w14:textId="77777777" w:rsidR="009A05FF" w:rsidRPr="00DF53B4" w:rsidRDefault="009A05FF" w:rsidP="009A05F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9DF4A8" w14:textId="4A8B7675" w:rsidR="009A05FF" w:rsidRPr="00DF53B4" w:rsidRDefault="009A05FF" w:rsidP="009A05FF">
            <w:pPr>
              <w:rPr>
                <w:rFonts w:ascii="Arial" w:hAnsi="Arial" w:cs="Arial"/>
                <w:sz w:val="16"/>
                <w:szCs w:val="16"/>
              </w:rPr>
            </w:pPr>
            <w:r w:rsidRPr="0027411E">
              <w:rPr>
                <w:rFonts w:ascii="Arial" w:hAnsi="Arial" w:cs="Arial"/>
                <w:sz w:val="16"/>
                <w:szCs w:val="16"/>
              </w:rPr>
              <w:t>R5-234519</w:t>
            </w:r>
          </w:p>
        </w:tc>
      </w:tr>
      <w:tr w:rsidR="009A05FF" w:rsidRPr="009A05FF" w14:paraId="68C40CF8" w14:textId="77777777" w:rsidTr="0027411E">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5E36F64B" w14:textId="77777777" w:rsidR="009A05FF" w:rsidRPr="00DF53B4" w:rsidRDefault="009A05FF" w:rsidP="009A05FF">
            <w:pPr>
              <w:rPr>
                <w:rFonts w:ascii="Arial" w:hAnsi="Arial" w:cs="Arial"/>
                <w:sz w:val="16"/>
                <w:szCs w:val="16"/>
              </w:rPr>
            </w:pPr>
            <w:r w:rsidRPr="00DF53B4">
              <w:rPr>
                <w:rFonts w:ascii="Arial" w:hAnsi="Arial" w:cs="Arial"/>
                <w:sz w:val="16"/>
                <w:szCs w:val="16"/>
              </w:rPr>
              <w:t>RP-</w:t>
            </w:r>
            <w:r>
              <w:rPr>
                <w:rFonts w:ascii="Arial" w:hAnsi="Arial" w:cs="Arial"/>
                <w:sz w:val="16"/>
                <w:szCs w:val="16"/>
              </w:rPr>
              <w:t>101</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7D937BFA" w14:textId="07F2C9D9" w:rsidR="009A05FF" w:rsidRPr="00DF53B4" w:rsidRDefault="009A05FF" w:rsidP="009A05FF">
            <w:pPr>
              <w:overflowPunct/>
              <w:autoSpaceDE/>
              <w:autoSpaceDN/>
              <w:adjustRightInd/>
              <w:spacing w:after="0"/>
              <w:textAlignment w:val="auto"/>
              <w:rPr>
                <w:rFonts w:ascii="Arial" w:hAnsi="Arial" w:cs="Arial"/>
                <w:sz w:val="16"/>
                <w:szCs w:val="16"/>
              </w:rPr>
            </w:pPr>
            <w:r w:rsidRPr="0027411E">
              <w:rPr>
                <w:rFonts w:ascii="Arial" w:hAnsi="Arial" w:cs="Arial"/>
                <w:sz w:val="16"/>
                <w:szCs w:val="16"/>
              </w:rPr>
              <w:t>RP-231688</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1E0812C5" w14:textId="33DADC09" w:rsidR="009A05FF" w:rsidRPr="00DF53B4" w:rsidRDefault="009A05FF" w:rsidP="009A05FF">
            <w:pPr>
              <w:rPr>
                <w:rFonts w:ascii="Arial" w:hAnsi="Arial" w:cs="Arial"/>
                <w:sz w:val="16"/>
                <w:szCs w:val="16"/>
              </w:rPr>
            </w:pPr>
            <w:r w:rsidRPr="0027411E">
              <w:rPr>
                <w:rFonts w:ascii="Arial" w:hAnsi="Arial" w:cs="Arial"/>
                <w:sz w:val="16"/>
                <w:szCs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C4C73D" w14:textId="6E381152" w:rsidR="009A05FF" w:rsidRPr="00DF53B4" w:rsidRDefault="009A05FF" w:rsidP="009A05FF">
            <w:pPr>
              <w:rPr>
                <w:rFonts w:ascii="Arial" w:hAnsi="Arial" w:cs="Arial"/>
                <w:sz w:val="16"/>
                <w:szCs w:val="16"/>
              </w:rPr>
            </w:pPr>
            <w:r w:rsidRPr="0027411E">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361C476D" w14:textId="03CC930D" w:rsidR="009A05FF" w:rsidRPr="00DF53B4" w:rsidRDefault="009A05FF" w:rsidP="009A05FF">
            <w:pPr>
              <w:rPr>
                <w:rFonts w:ascii="Arial" w:hAnsi="Arial" w:cs="Arial"/>
                <w:sz w:val="16"/>
                <w:szCs w:val="16"/>
              </w:rPr>
            </w:pPr>
            <w:r w:rsidRPr="0027411E">
              <w:rPr>
                <w:rFonts w:ascii="Arial" w:hAnsi="Arial" w:cs="Arial"/>
                <w:sz w:val="16"/>
                <w:szCs w:val="16"/>
              </w:rPr>
              <w:t>Correction to IMS test case 19.5.7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5ECF962" w14:textId="18704BD0" w:rsidR="009A05FF" w:rsidRPr="00DF53B4" w:rsidRDefault="009A05FF" w:rsidP="009A05FF">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82E2C" w14:textId="77777777" w:rsidR="009A05FF" w:rsidRPr="00DF53B4" w:rsidRDefault="009A05FF" w:rsidP="009A05F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6</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801457" w14:textId="77777777" w:rsidR="009A05FF" w:rsidRPr="00DF53B4" w:rsidRDefault="009A05FF" w:rsidP="009A05FF">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7</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993CF3" w14:textId="634C34A7" w:rsidR="009A05FF" w:rsidRPr="00DF53B4" w:rsidRDefault="009A05FF" w:rsidP="009A05FF">
            <w:pPr>
              <w:rPr>
                <w:rFonts w:ascii="Arial" w:hAnsi="Arial" w:cs="Arial"/>
                <w:sz w:val="16"/>
                <w:szCs w:val="16"/>
              </w:rPr>
            </w:pPr>
            <w:r w:rsidRPr="0027411E">
              <w:rPr>
                <w:rFonts w:ascii="Arial" w:hAnsi="Arial" w:cs="Arial"/>
                <w:sz w:val="16"/>
                <w:szCs w:val="16"/>
              </w:rPr>
              <w:t>R5-235085</w:t>
            </w:r>
          </w:p>
        </w:tc>
      </w:tr>
      <w:tr w:rsidR="00E26DE7" w:rsidRPr="00DF53B4" w14:paraId="78C51C82" w14:textId="77777777" w:rsidTr="00E26DE7">
        <w:tblPrEx>
          <w:tblCellMar>
            <w:left w:w="40" w:type="dxa"/>
          </w:tblCellMar>
        </w:tblPrEx>
        <w:trPr>
          <w:gridBefore w:val="1"/>
          <w:wBefore w:w="28" w:type="dxa"/>
          <w:jc w:val="center"/>
        </w:trPr>
        <w:tc>
          <w:tcPr>
            <w:tcW w:w="697" w:type="dxa"/>
            <w:gridSpan w:val="2"/>
            <w:tcBorders>
              <w:top w:val="single" w:sz="4" w:space="0" w:color="auto"/>
              <w:left w:val="single" w:sz="4" w:space="0" w:color="auto"/>
              <w:bottom w:val="single" w:sz="4" w:space="0" w:color="auto"/>
              <w:right w:val="single" w:sz="4" w:space="0" w:color="auto"/>
            </w:tcBorders>
            <w:shd w:val="solid" w:color="FFFFFF" w:fill="auto"/>
          </w:tcPr>
          <w:p w14:paraId="29D1558F" w14:textId="465E279A" w:rsidR="00E26DE7" w:rsidRPr="00DF53B4" w:rsidRDefault="00E26DE7" w:rsidP="000B215A">
            <w:pPr>
              <w:rPr>
                <w:rFonts w:ascii="Arial" w:hAnsi="Arial" w:cs="Arial"/>
                <w:sz w:val="16"/>
                <w:szCs w:val="16"/>
              </w:rPr>
            </w:pPr>
            <w:r w:rsidRPr="00DF53B4">
              <w:rPr>
                <w:rFonts w:ascii="Arial" w:hAnsi="Arial" w:cs="Arial"/>
                <w:sz w:val="16"/>
                <w:szCs w:val="16"/>
              </w:rPr>
              <w:t>RP-</w:t>
            </w:r>
            <w:r>
              <w:rPr>
                <w:rFonts w:ascii="Arial" w:hAnsi="Arial" w:cs="Arial"/>
                <w:sz w:val="16"/>
                <w:szCs w:val="16"/>
              </w:rPr>
              <w:t>10</w:t>
            </w:r>
            <w:r w:rsidR="00782822">
              <w:rPr>
                <w:rFonts w:ascii="Arial" w:hAnsi="Arial" w:cs="Arial"/>
                <w:sz w:val="16"/>
                <w:szCs w:val="16"/>
              </w:rPr>
              <w:t>4</w:t>
            </w:r>
          </w:p>
        </w:tc>
        <w:tc>
          <w:tcPr>
            <w:tcW w:w="1129" w:type="dxa"/>
            <w:gridSpan w:val="2"/>
            <w:tcBorders>
              <w:top w:val="single" w:sz="4" w:space="0" w:color="auto"/>
              <w:left w:val="single" w:sz="4" w:space="0" w:color="auto"/>
              <w:bottom w:val="single" w:sz="4" w:space="0" w:color="auto"/>
              <w:right w:val="single" w:sz="4" w:space="0" w:color="auto"/>
            </w:tcBorders>
            <w:shd w:val="solid" w:color="FFFFFF" w:fill="auto"/>
          </w:tcPr>
          <w:p w14:paraId="5ECC2A5D" w14:textId="6A8B52AD" w:rsidR="00E26DE7" w:rsidRPr="00DF53B4" w:rsidRDefault="00932782" w:rsidP="000B215A">
            <w:pPr>
              <w:overflowPunct/>
              <w:autoSpaceDE/>
              <w:autoSpaceDN/>
              <w:adjustRightInd/>
              <w:spacing w:after="0"/>
              <w:textAlignment w:val="auto"/>
              <w:rPr>
                <w:rFonts w:ascii="Arial" w:hAnsi="Arial" w:cs="Arial"/>
                <w:sz w:val="16"/>
                <w:szCs w:val="16"/>
              </w:rPr>
            </w:pPr>
            <w:r w:rsidRPr="00932782">
              <w:rPr>
                <w:rFonts w:ascii="Arial" w:hAnsi="Arial" w:cs="Arial"/>
                <w:sz w:val="16"/>
                <w:szCs w:val="16"/>
              </w:rPr>
              <w:t>RP-241024</w:t>
            </w:r>
          </w:p>
        </w:tc>
        <w:tc>
          <w:tcPr>
            <w:tcW w:w="583" w:type="dxa"/>
            <w:gridSpan w:val="2"/>
            <w:tcBorders>
              <w:top w:val="single" w:sz="4" w:space="0" w:color="auto"/>
              <w:left w:val="single" w:sz="4" w:space="0" w:color="auto"/>
              <w:bottom w:val="single" w:sz="4" w:space="0" w:color="auto"/>
              <w:right w:val="single" w:sz="4" w:space="0" w:color="auto"/>
            </w:tcBorders>
            <w:shd w:val="solid" w:color="FFFFFF" w:fill="auto"/>
          </w:tcPr>
          <w:p w14:paraId="598207D7" w14:textId="05DC6227" w:rsidR="00E26DE7" w:rsidRPr="00DF53B4" w:rsidRDefault="00782822" w:rsidP="000B215A">
            <w:pPr>
              <w:rPr>
                <w:rFonts w:ascii="Arial" w:hAnsi="Arial" w:cs="Arial"/>
                <w:sz w:val="16"/>
                <w:szCs w:val="16"/>
              </w:rPr>
            </w:pPr>
            <w:r w:rsidRPr="00782822">
              <w:rPr>
                <w:rFonts w:ascii="Arial" w:hAnsi="Arial" w:cs="Arial"/>
                <w:sz w:val="16"/>
                <w:szCs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73A15D" w14:textId="6C93BD9C" w:rsidR="00E26DE7" w:rsidRPr="00DF53B4" w:rsidRDefault="00782822" w:rsidP="000B215A">
            <w:pPr>
              <w:rPr>
                <w:rFonts w:ascii="Arial" w:hAnsi="Arial" w:cs="Arial"/>
                <w:sz w:val="16"/>
                <w:szCs w:val="16"/>
              </w:rPr>
            </w:pPr>
            <w:r>
              <w:rPr>
                <w:rFonts w:ascii="Arial" w:hAnsi="Arial" w:cs="Arial"/>
                <w:sz w:val="16"/>
                <w:szCs w:val="16"/>
              </w:rPr>
              <w:t>-</w:t>
            </w:r>
          </w:p>
        </w:tc>
        <w:tc>
          <w:tcPr>
            <w:tcW w:w="3826" w:type="dxa"/>
            <w:gridSpan w:val="2"/>
            <w:tcBorders>
              <w:top w:val="single" w:sz="4" w:space="0" w:color="auto"/>
              <w:left w:val="single" w:sz="4" w:space="0" w:color="auto"/>
              <w:bottom w:val="single" w:sz="4" w:space="0" w:color="auto"/>
              <w:right w:val="single" w:sz="4" w:space="0" w:color="auto"/>
            </w:tcBorders>
            <w:shd w:val="solid" w:color="FFFFFF" w:fill="auto"/>
          </w:tcPr>
          <w:p w14:paraId="2B0259F5" w14:textId="732D9682" w:rsidR="00E26DE7" w:rsidRPr="00DF53B4" w:rsidRDefault="00782822" w:rsidP="000B215A">
            <w:pPr>
              <w:rPr>
                <w:rFonts w:ascii="Arial" w:hAnsi="Arial" w:cs="Arial"/>
                <w:sz w:val="16"/>
                <w:szCs w:val="16"/>
              </w:rPr>
            </w:pPr>
            <w:r w:rsidRPr="00782822">
              <w:rPr>
                <w:rFonts w:ascii="Arial" w:hAnsi="Arial" w:cs="Arial"/>
                <w:sz w:val="16"/>
                <w:szCs w:val="16"/>
              </w:rPr>
              <w:t>Removal of technical content in TS 34.229-1 v16.</w:t>
            </w:r>
            <w:r w:rsidR="00D20F86">
              <w:rPr>
                <w:rFonts w:ascii="Arial" w:hAnsi="Arial" w:cs="Arial"/>
                <w:sz w:val="16"/>
                <w:szCs w:val="16"/>
              </w:rPr>
              <w:t>7</w:t>
            </w:r>
            <w:r w:rsidRPr="00782822">
              <w:rPr>
                <w:rFonts w:ascii="Arial" w:hAnsi="Arial" w:cs="Arial"/>
                <w:sz w:val="16"/>
                <w:szCs w:val="16"/>
              </w:rPr>
              <w:t>.0 and substitution with pointer to the next Release</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441D882" w14:textId="77777777" w:rsidR="00E26DE7" w:rsidRPr="00DF53B4" w:rsidRDefault="00E26DE7" w:rsidP="000B215A">
            <w:pPr>
              <w:pStyle w:val="TAL"/>
              <w:rPr>
                <w:rFonts w:cs="Arial"/>
                <w:sz w:val="16"/>
                <w:szCs w:val="16"/>
              </w:rPr>
            </w:pPr>
            <w:r w:rsidRPr="00166D7D">
              <w:rPr>
                <w:rFonts w:cs="Arial"/>
                <w:sz w:val="16"/>
                <w:szCs w:val="16"/>
              </w:rPr>
              <w:t>F</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BB829" w14:textId="26E3AFB7" w:rsidR="00E26DE7" w:rsidRPr="00DF53B4" w:rsidRDefault="00E26DE7" w:rsidP="000B215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7</w:t>
            </w:r>
            <w:r w:rsidRPr="00DF53B4">
              <w:rPr>
                <w:rFonts w:cs="Arial"/>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4DAED" w14:textId="7E0A6EA8" w:rsidR="00E26DE7" w:rsidRPr="00DF53B4" w:rsidRDefault="00E26DE7" w:rsidP="000B215A">
            <w:pPr>
              <w:pStyle w:val="TAL"/>
              <w:rPr>
                <w:rFonts w:cs="Arial"/>
                <w:sz w:val="16"/>
                <w:szCs w:val="16"/>
              </w:rPr>
            </w:pPr>
            <w:r w:rsidRPr="00DF53B4">
              <w:rPr>
                <w:rFonts w:cs="Arial"/>
                <w:sz w:val="16"/>
                <w:szCs w:val="16"/>
              </w:rPr>
              <w:t>1</w:t>
            </w:r>
            <w:r>
              <w:rPr>
                <w:rFonts w:cs="Arial"/>
                <w:sz w:val="16"/>
                <w:szCs w:val="16"/>
              </w:rPr>
              <w:t>6</w:t>
            </w:r>
            <w:r w:rsidRPr="00DF53B4">
              <w:rPr>
                <w:rFonts w:cs="Arial"/>
                <w:sz w:val="16"/>
                <w:szCs w:val="16"/>
              </w:rPr>
              <w:t>.</w:t>
            </w:r>
            <w:r>
              <w:rPr>
                <w:rFonts w:cs="Arial"/>
                <w:sz w:val="16"/>
                <w:szCs w:val="16"/>
              </w:rPr>
              <w:t>8</w:t>
            </w:r>
            <w:r w:rsidRPr="00DF53B4">
              <w:rPr>
                <w:rFonts w:cs="Arial"/>
                <w:sz w:val="16"/>
                <w:szCs w:val="16"/>
              </w:rPr>
              <w:t>.0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FFB4B9" w14:textId="008D5751" w:rsidR="00E26DE7" w:rsidRPr="00DF53B4" w:rsidRDefault="00782822" w:rsidP="000B215A">
            <w:pPr>
              <w:rPr>
                <w:rFonts w:ascii="Arial" w:hAnsi="Arial" w:cs="Arial"/>
                <w:sz w:val="16"/>
                <w:szCs w:val="16"/>
              </w:rPr>
            </w:pPr>
            <w:r w:rsidRPr="00782822">
              <w:rPr>
                <w:rFonts w:ascii="Arial" w:hAnsi="Arial" w:cs="Arial"/>
                <w:sz w:val="16"/>
                <w:szCs w:val="16"/>
              </w:rPr>
              <w:t>R5-242292</w:t>
            </w:r>
          </w:p>
        </w:tc>
      </w:tr>
    </w:tbl>
    <w:p w14:paraId="54B93D83" w14:textId="77777777" w:rsidR="008934DC" w:rsidRPr="00DF53B4" w:rsidRDefault="008934DC" w:rsidP="00473CB9"/>
    <w:sectPr w:rsidR="008934DC" w:rsidRPr="00DF53B4">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157FA" w14:textId="77777777" w:rsidR="00D3262B" w:rsidRDefault="00D3262B">
      <w:r>
        <w:separator/>
      </w:r>
    </w:p>
    <w:p w14:paraId="0098FE05" w14:textId="77777777" w:rsidR="00D3262B" w:rsidRDefault="00D3262B"/>
  </w:endnote>
  <w:endnote w:type="continuationSeparator" w:id="0">
    <w:p w14:paraId="5D5BB0C7" w14:textId="77777777" w:rsidR="00D3262B" w:rsidRDefault="00D3262B">
      <w:r>
        <w:continuationSeparator/>
      </w:r>
    </w:p>
    <w:p w14:paraId="2199AB15" w14:textId="77777777" w:rsidR="00D3262B" w:rsidRDefault="00D32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Genev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11774" w14:textId="77777777" w:rsidR="00D3262B" w:rsidRDefault="00D3262B">
      <w:r>
        <w:separator/>
      </w:r>
    </w:p>
    <w:p w14:paraId="4A1D9A80" w14:textId="77777777" w:rsidR="00D3262B" w:rsidRDefault="00D3262B"/>
  </w:footnote>
  <w:footnote w:type="continuationSeparator" w:id="0">
    <w:p w14:paraId="2AB9D7D0" w14:textId="77777777" w:rsidR="00D3262B" w:rsidRDefault="00D3262B">
      <w:r>
        <w:continuationSeparator/>
      </w:r>
    </w:p>
    <w:p w14:paraId="36990009" w14:textId="77777777" w:rsidR="00D3262B" w:rsidRDefault="00D32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D9FA" w14:textId="77777777" w:rsidR="00DA384C" w:rsidRDefault="00DA38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7E4ED" w14:textId="2C8ADBFA" w:rsidR="00DA384C" w:rsidRDefault="00000000">
    <w:pPr>
      <w:pStyle w:val="Header"/>
      <w:framePr w:wrap="auto" w:vAnchor="text" w:hAnchor="margin" w:xAlign="right" w:y="1"/>
      <w:widowControl/>
    </w:pPr>
    <w:r>
      <w:fldChar w:fldCharType="begin"/>
    </w:r>
    <w:r>
      <w:instrText xml:space="preserve"> STYLEREF ZA </w:instrText>
    </w:r>
    <w:r>
      <w:fldChar w:fldCharType="separate"/>
    </w:r>
    <w:r w:rsidR="00932782">
      <w:rPr>
        <w:noProof/>
      </w:rPr>
      <w:t>3GPP TS 34.229-1 V16.8.0 (2024-06)</w:t>
    </w:r>
    <w:r>
      <w:rPr>
        <w:noProof/>
      </w:rPr>
      <w:fldChar w:fldCharType="end"/>
    </w:r>
  </w:p>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0B1E0CF5" w14:textId="519E51A3" w:rsidR="00DA384C" w:rsidRDefault="00000000">
    <w:pPr>
      <w:pStyle w:val="Header"/>
      <w:framePr w:wrap="auto" w:vAnchor="text" w:hAnchor="margin" w:y="1"/>
      <w:widowControl/>
    </w:pPr>
    <w:r>
      <w:fldChar w:fldCharType="begin"/>
    </w:r>
    <w:r>
      <w:instrText xml:space="preserve"> STYLEREF ZGSM </w:instrText>
    </w:r>
    <w:r>
      <w:fldChar w:fldCharType="separate"/>
    </w:r>
    <w:r w:rsidR="00932782">
      <w:rPr>
        <w:noProof/>
      </w:rPr>
      <w:t>Release 16</w:t>
    </w:r>
    <w:r>
      <w:rPr>
        <w:noProof/>
      </w:rP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7"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5"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7"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0"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2"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3"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6"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330905">
    <w:abstractNumId w:val="33"/>
  </w:num>
  <w:num w:numId="3" w16cid:durableId="1993215392">
    <w:abstractNumId w:val="56"/>
  </w:num>
  <w:num w:numId="4" w16cid:durableId="97338886">
    <w:abstractNumId w:val="39"/>
  </w:num>
  <w:num w:numId="5" w16cid:durableId="9603764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82990667">
    <w:abstractNumId w:val="6"/>
  </w:num>
  <w:num w:numId="8" w16cid:durableId="26377978">
    <w:abstractNumId w:val="41"/>
  </w:num>
  <w:num w:numId="9" w16cid:durableId="233663535">
    <w:abstractNumId w:val="42"/>
  </w:num>
  <w:num w:numId="10" w16cid:durableId="359014923">
    <w:abstractNumId w:val="27"/>
  </w:num>
  <w:num w:numId="11" w16cid:durableId="1727995851">
    <w:abstractNumId w:val="29"/>
  </w:num>
  <w:num w:numId="12" w16cid:durableId="217934064">
    <w:abstractNumId w:val="43"/>
  </w:num>
  <w:num w:numId="13" w16cid:durableId="732168199">
    <w:abstractNumId w:val="21"/>
  </w:num>
  <w:num w:numId="14" w16cid:durableId="727804530">
    <w:abstractNumId w:val="15"/>
  </w:num>
  <w:num w:numId="15" w16cid:durableId="772088504">
    <w:abstractNumId w:val="28"/>
  </w:num>
  <w:num w:numId="16" w16cid:durableId="396903216">
    <w:abstractNumId w:val="5"/>
  </w:num>
  <w:num w:numId="17" w16cid:durableId="1454519329">
    <w:abstractNumId w:val="20"/>
  </w:num>
  <w:num w:numId="18" w16cid:durableId="663359224">
    <w:abstractNumId w:val="10"/>
  </w:num>
  <w:num w:numId="19" w16cid:durableId="596595490">
    <w:abstractNumId w:val="50"/>
  </w:num>
  <w:num w:numId="20" w16cid:durableId="324020664">
    <w:abstractNumId w:val="38"/>
  </w:num>
  <w:num w:numId="21" w16cid:durableId="1144203024">
    <w:abstractNumId w:val="16"/>
  </w:num>
  <w:num w:numId="22" w16cid:durableId="587226819">
    <w:abstractNumId w:val="24"/>
  </w:num>
  <w:num w:numId="23" w16cid:durableId="1332564106">
    <w:abstractNumId w:val="26"/>
  </w:num>
  <w:num w:numId="24" w16cid:durableId="509376841">
    <w:abstractNumId w:val="9"/>
  </w:num>
  <w:num w:numId="25" w16cid:durableId="1414546067">
    <w:abstractNumId w:val="51"/>
  </w:num>
  <w:num w:numId="26" w16cid:durableId="1729379807">
    <w:abstractNumId w:val="18"/>
  </w:num>
  <w:num w:numId="27" w16cid:durableId="2129736348">
    <w:abstractNumId w:val="4"/>
  </w:num>
  <w:num w:numId="28" w16cid:durableId="1476070487">
    <w:abstractNumId w:val="65"/>
  </w:num>
  <w:num w:numId="29" w16cid:durableId="1632712714">
    <w:abstractNumId w:val="49"/>
  </w:num>
  <w:num w:numId="30" w16cid:durableId="2093231848">
    <w:abstractNumId w:val="11"/>
  </w:num>
  <w:num w:numId="31" w16cid:durableId="222102876">
    <w:abstractNumId w:val="13"/>
  </w:num>
  <w:num w:numId="32" w16cid:durableId="1893692972">
    <w:abstractNumId w:val="57"/>
  </w:num>
  <w:num w:numId="33" w16cid:durableId="1752116500">
    <w:abstractNumId w:val="23"/>
  </w:num>
  <w:num w:numId="34" w16cid:durableId="1905945316">
    <w:abstractNumId w:val="53"/>
  </w:num>
  <w:num w:numId="35" w16cid:durableId="1903368614">
    <w:abstractNumId w:val="35"/>
  </w:num>
  <w:num w:numId="36" w16cid:durableId="303891335">
    <w:abstractNumId w:val="2"/>
  </w:num>
  <w:num w:numId="37" w16cid:durableId="310713304">
    <w:abstractNumId w:val="1"/>
  </w:num>
  <w:num w:numId="38" w16cid:durableId="1449860324">
    <w:abstractNumId w:val="0"/>
  </w:num>
  <w:num w:numId="39" w16cid:durableId="1351183134">
    <w:abstractNumId w:val="61"/>
  </w:num>
  <w:num w:numId="40" w16cid:durableId="109907500">
    <w:abstractNumId w:val="55"/>
  </w:num>
  <w:num w:numId="41" w16cid:durableId="1596129602">
    <w:abstractNumId w:val="47"/>
  </w:num>
  <w:num w:numId="42" w16cid:durableId="1570923080">
    <w:abstractNumId w:val="8"/>
  </w:num>
  <w:num w:numId="43" w16cid:durableId="1886674815">
    <w:abstractNumId w:val="31"/>
  </w:num>
  <w:num w:numId="44" w16cid:durableId="74399567">
    <w:abstractNumId w:val="32"/>
  </w:num>
  <w:num w:numId="45" w16cid:durableId="1512377964">
    <w:abstractNumId w:val="66"/>
  </w:num>
  <w:num w:numId="46" w16cid:durableId="1706368682">
    <w:abstractNumId w:val="17"/>
  </w:num>
  <w:num w:numId="47" w16cid:durableId="1158181992">
    <w:abstractNumId w:val="58"/>
  </w:num>
  <w:num w:numId="48" w16cid:durableId="1662007142">
    <w:abstractNumId w:val="62"/>
  </w:num>
  <w:num w:numId="49" w16cid:durableId="333260626">
    <w:abstractNumId w:val="59"/>
  </w:num>
  <w:num w:numId="50" w16cid:durableId="742143668">
    <w:abstractNumId w:val="25"/>
  </w:num>
  <w:num w:numId="51" w16cid:durableId="1250121386">
    <w:abstractNumId w:val="46"/>
  </w:num>
  <w:num w:numId="52" w16cid:durableId="537932530">
    <w:abstractNumId w:val="52"/>
  </w:num>
  <w:num w:numId="53" w16cid:durableId="183131161">
    <w:abstractNumId w:val="36"/>
  </w:num>
  <w:num w:numId="54" w16cid:durableId="645010120">
    <w:abstractNumId w:val="37"/>
  </w:num>
  <w:num w:numId="55" w16cid:durableId="494498097">
    <w:abstractNumId w:val="64"/>
  </w:num>
  <w:num w:numId="56" w16cid:durableId="1149590148">
    <w:abstractNumId w:val="30"/>
  </w:num>
  <w:num w:numId="57" w16cid:durableId="367803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802408">
    <w:abstractNumId w:val="40"/>
  </w:num>
  <w:num w:numId="59" w16cid:durableId="960646383">
    <w:abstractNumId w:val="48"/>
  </w:num>
  <w:num w:numId="60" w16cid:durableId="1647509542">
    <w:abstractNumId w:val="45"/>
  </w:num>
  <w:num w:numId="61" w16cid:durableId="1636638430">
    <w:abstractNumId w:val="60"/>
  </w:num>
  <w:num w:numId="62" w16cid:durableId="632441131">
    <w:abstractNumId w:val="19"/>
  </w:num>
  <w:num w:numId="63" w16cid:durableId="187368356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8412476">
    <w:abstractNumId w:val="14"/>
  </w:num>
  <w:num w:numId="65" w16cid:durableId="443429575">
    <w:abstractNumId w:val="54"/>
  </w:num>
  <w:num w:numId="66" w16cid:durableId="1633756085">
    <w:abstractNumId w:val="34"/>
  </w:num>
  <w:num w:numId="67" w16cid:durableId="2089643681">
    <w:abstractNumId w:val="7"/>
  </w:num>
  <w:num w:numId="68" w16cid:durableId="1470705454">
    <w:abstractNumId w:val="44"/>
  </w:num>
  <w:num w:numId="69" w16cid:durableId="1758362272">
    <w:abstractNumId w:val="63"/>
  </w:num>
  <w:num w:numId="70" w16cid:durableId="195243131">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A88"/>
    <w:rsid w:val="000B1DE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100AF1"/>
    <w:rsid w:val="00101F8F"/>
    <w:rsid w:val="00102124"/>
    <w:rsid w:val="00103227"/>
    <w:rsid w:val="001032E9"/>
    <w:rsid w:val="00103C65"/>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2F08"/>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7B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486A"/>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804"/>
    <w:rsid w:val="002268A1"/>
    <w:rsid w:val="002274A0"/>
    <w:rsid w:val="00231475"/>
    <w:rsid w:val="002316E6"/>
    <w:rsid w:val="00233638"/>
    <w:rsid w:val="002338B0"/>
    <w:rsid w:val="002355AD"/>
    <w:rsid w:val="00235A60"/>
    <w:rsid w:val="00236356"/>
    <w:rsid w:val="002365DD"/>
    <w:rsid w:val="002367E5"/>
    <w:rsid w:val="0023735A"/>
    <w:rsid w:val="002373C8"/>
    <w:rsid w:val="00237F85"/>
    <w:rsid w:val="002404A9"/>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11E"/>
    <w:rsid w:val="002742E6"/>
    <w:rsid w:val="00275216"/>
    <w:rsid w:val="00275406"/>
    <w:rsid w:val="002754E2"/>
    <w:rsid w:val="002773F5"/>
    <w:rsid w:val="0028054E"/>
    <w:rsid w:val="00280C2B"/>
    <w:rsid w:val="00282330"/>
    <w:rsid w:val="00282571"/>
    <w:rsid w:val="00282E18"/>
    <w:rsid w:val="00284B48"/>
    <w:rsid w:val="00284CCE"/>
    <w:rsid w:val="00286515"/>
    <w:rsid w:val="00286BEA"/>
    <w:rsid w:val="002900F0"/>
    <w:rsid w:val="002912FD"/>
    <w:rsid w:val="00291F37"/>
    <w:rsid w:val="00292EAE"/>
    <w:rsid w:val="00294CE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440B"/>
    <w:rsid w:val="003044B1"/>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9A2"/>
    <w:rsid w:val="00360A1B"/>
    <w:rsid w:val="00360B88"/>
    <w:rsid w:val="00360C58"/>
    <w:rsid w:val="003616FD"/>
    <w:rsid w:val="00362BC7"/>
    <w:rsid w:val="0036402B"/>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E10"/>
    <w:rsid w:val="00417FA4"/>
    <w:rsid w:val="004200D7"/>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629C"/>
    <w:rsid w:val="005262A9"/>
    <w:rsid w:val="005262DF"/>
    <w:rsid w:val="00526473"/>
    <w:rsid w:val="00526D8B"/>
    <w:rsid w:val="00526E24"/>
    <w:rsid w:val="0052752A"/>
    <w:rsid w:val="005278F1"/>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26B"/>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5F6"/>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822"/>
    <w:rsid w:val="007829DA"/>
    <w:rsid w:val="007835C1"/>
    <w:rsid w:val="00783998"/>
    <w:rsid w:val="00783DD7"/>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184B"/>
    <w:rsid w:val="007A2094"/>
    <w:rsid w:val="007A27BD"/>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F50"/>
    <w:rsid w:val="008312B1"/>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23"/>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782"/>
    <w:rsid w:val="009328EA"/>
    <w:rsid w:val="0093317F"/>
    <w:rsid w:val="009331B5"/>
    <w:rsid w:val="009331D0"/>
    <w:rsid w:val="009337D2"/>
    <w:rsid w:val="00933E49"/>
    <w:rsid w:val="009345C0"/>
    <w:rsid w:val="00934C4D"/>
    <w:rsid w:val="00935545"/>
    <w:rsid w:val="00936083"/>
    <w:rsid w:val="00937150"/>
    <w:rsid w:val="00937730"/>
    <w:rsid w:val="009379F4"/>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05F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AFC"/>
    <w:rsid w:val="00A56698"/>
    <w:rsid w:val="00A57236"/>
    <w:rsid w:val="00A57361"/>
    <w:rsid w:val="00A5766D"/>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543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254"/>
    <w:rsid w:val="00A8740D"/>
    <w:rsid w:val="00A87533"/>
    <w:rsid w:val="00A87DA3"/>
    <w:rsid w:val="00A90B29"/>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326"/>
    <w:rsid w:val="00BE1FD9"/>
    <w:rsid w:val="00BE2194"/>
    <w:rsid w:val="00BE2959"/>
    <w:rsid w:val="00BE50AA"/>
    <w:rsid w:val="00BE5512"/>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2BD"/>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0F86"/>
    <w:rsid w:val="00D21018"/>
    <w:rsid w:val="00D218E7"/>
    <w:rsid w:val="00D22838"/>
    <w:rsid w:val="00D22959"/>
    <w:rsid w:val="00D23147"/>
    <w:rsid w:val="00D23BF3"/>
    <w:rsid w:val="00D245B5"/>
    <w:rsid w:val="00D25BAB"/>
    <w:rsid w:val="00D26066"/>
    <w:rsid w:val="00D269D1"/>
    <w:rsid w:val="00D27495"/>
    <w:rsid w:val="00D279C9"/>
    <w:rsid w:val="00D27D94"/>
    <w:rsid w:val="00D27EFA"/>
    <w:rsid w:val="00D301F4"/>
    <w:rsid w:val="00D31A77"/>
    <w:rsid w:val="00D325B8"/>
    <w:rsid w:val="00D3262B"/>
    <w:rsid w:val="00D33072"/>
    <w:rsid w:val="00D33836"/>
    <w:rsid w:val="00D33940"/>
    <w:rsid w:val="00D34092"/>
    <w:rsid w:val="00D3488F"/>
    <w:rsid w:val="00D34C83"/>
    <w:rsid w:val="00D36CBA"/>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144C"/>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3FCA"/>
    <w:rsid w:val="00DD4535"/>
    <w:rsid w:val="00DD49CF"/>
    <w:rsid w:val="00DD58B0"/>
    <w:rsid w:val="00DD5B7A"/>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D44"/>
    <w:rsid w:val="00E16F18"/>
    <w:rsid w:val="00E20D94"/>
    <w:rsid w:val="00E220EB"/>
    <w:rsid w:val="00E22865"/>
    <w:rsid w:val="00E22ADF"/>
    <w:rsid w:val="00E22CB2"/>
    <w:rsid w:val="00E232BB"/>
    <w:rsid w:val="00E23581"/>
    <w:rsid w:val="00E23614"/>
    <w:rsid w:val="00E24FD4"/>
    <w:rsid w:val="00E25155"/>
    <w:rsid w:val="00E26DE7"/>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4057F"/>
    <w:rsid w:val="00F409E0"/>
    <w:rsid w:val="00F413A5"/>
    <w:rsid w:val="00F415B0"/>
    <w:rsid w:val="00F42CDC"/>
    <w:rsid w:val="00F42EB8"/>
    <w:rsid w:val="00F446C7"/>
    <w:rsid w:val="00F44EFC"/>
    <w:rsid w:val="00F45B6C"/>
    <w:rsid w:val="00F46920"/>
    <w:rsid w:val="00F47F52"/>
    <w:rsid w:val="00F5384A"/>
    <w:rsid w:val="00F53B45"/>
    <w:rsid w:val="00F53D3A"/>
    <w:rsid w:val="00F544B4"/>
    <w:rsid w:val="00F551C3"/>
    <w:rsid w:val="00F56683"/>
    <w:rsid w:val="00F569E4"/>
    <w:rsid w:val="00F56B8C"/>
    <w:rsid w:val="00F57C30"/>
    <w:rsid w:val="00F60549"/>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rsid w:val="00C94CFA"/>
    <w:pPr>
      <w:ind w:left="1985" w:hanging="1985"/>
      <w:outlineLvl w:val="9"/>
    </w:pPr>
    <w:rPr>
      <w:sz w:val="20"/>
    </w:rPr>
  </w:style>
  <w:style w:type="character" w:customStyle="1" w:styleId="H6Char">
    <w:name w:val="H6 Char"/>
    <w:link w:val="H6"/>
    <w:rsid w:val="00A7503E"/>
    <w:rPr>
      <w:rFonts w:ascii="Arial" w:hAnsi="Arial"/>
    </w:rPr>
  </w:style>
  <w:style w:type="paragraph" w:styleId="TOC9">
    <w:name w:val="toc 9"/>
    <w:basedOn w:val="TOC8"/>
    <w:rsid w:val="00C94CFA"/>
    <w:pPr>
      <w:ind w:left="1418" w:hanging="1418"/>
    </w:pPr>
  </w:style>
  <w:style w:type="paragraph" w:styleId="TOC8">
    <w:name w:val="toc 8"/>
    <w:basedOn w:val="TOC1"/>
    <w:uiPriority w:val="39"/>
    <w:rsid w:val="00C94CFA"/>
    <w:pPr>
      <w:spacing w:before="180"/>
      <w:ind w:left="2693" w:hanging="2693"/>
    </w:pPr>
    <w:rPr>
      <w:b/>
    </w:rPr>
  </w:style>
  <w:style w:type="paragraph" w:styleId="TOC1">
    <w:name w:val="toc 1"/>
    <w:uiPriority w:val="39"/>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4CFA"/>
    <w:pPr>
      <w:ind w:left="1701" w:hanging="1701"/>
    </w:pPr>
  </w:style>
  <w:style w:type="paragraph" w:styleId="TOC4">
    <w:name w:val="toc 4"/>
    <w:basedOn w:val="TOC3"/>
    <w:rsid w:val="00C94CFA"/>
    <w:pPr>
      <w:ind w:left="1418" w:hanging="1418"/>
    </w:pPr>
  </w:style>
  <w:style w:type="paragraph" w:styleId="TOC3">
    <w:name w:val="toc 3"/>
    <w:basedOn w:val="TOC2"/>
    <w:rsid w:val="00C94CFA"/>
    <w:pPr>
      <w:ind w:left="1134" w:hanging="1134"/>
    </w:pPr>
  </w:style>
  <w:style w:type="paragraph" w:styleId="TOC2">
    <w:name w:val="toc 2"/>
    <w:basedOn w:val="TOC1"/>
    <w:uiPriority w:val="39"/>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rsid w:val="00C94CFA"/>
    <w:rPr>
      <w:b/>
    </w:rPr>
  </w:style>
  <w:style w:type="paragraph" w:customStyle="1" w:styleId="TAC">
    <w:name w:val="TAC"/>
    <w:basedOn w:val="TAL"/>
    <w:link w:val="TACCar"/>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qFormat/>
    <w:rsid w:val="00C94CFA"/>
  </w:style>
  <w:style w:type="character" w:customStyle="1" w:styleId="B1Char">
    <w:name w:val="B1 Char"/>
    <w:basedOn w:val="DefaultParagraphFont"/>
    <w:link w:val="B1"/>
    <w:rsid w:val="003244EC"/>
  </w:style>
  <w:style w:type="paragraph" w:styleId="TOC6">
    <w:name w:val="toc 6"/>
    <w:basedOn w:val="TOC5"/>
    <w:next w:val="Normal"/>
    <w:rsid w:val="00C94CFA"/>
    <w:pPr>
      <w:ind w:left="1985" w:hanging="1985"/>
    </w:pPr>
  </w:style>
  <w:style w:type="paragraph" w:styleId="TOC7">
    <w:name w:val="toc 7"/>
    <w:basedOn w:val="TOC6"/>
    <w:next w:val="Normal"/>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qFormat/>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hAnsi="Calibri Light"/>
      <w:sz w:val="24"/>
      <w:szCs w:val="24"/>
      <w:shd w:val="pct20" w:color="auto" w:fill="auto"/>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hAnsi="Calibri Light"/>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hAnsi="Calibri Light"/>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188489725">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Users\Users\Users\RAN5\isi_prod\Tdoc\R5-081073.zip" TargetMode="External"/><Relationship Id="rId18" Type="http://schemas.openxmlformats.org/officeDocument/2006/relationships/hyperlink" Target="file:///C:\Users\Users\Users\Users\RAN5\isi_prod\Tdoc\R5-081546.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Users\Users\Users\RAN5\isi_prod\Tdoc\R5-081538.zip" TargetMode="External"/><Relationship Id="rId7" Type="http://schemas.openxmlformats.org/officeDocument/2006/relationships/endnotes" Target="endnotes.xml"/><Relationship Id="rId12" Type="http://schemas.openxmlformats.org/officeDocument/2006/relationships/hyperlink" Target="file:///C:\Users\Users\Users\Users\RAN5\isi_prod\Tdoc\R5-081072.zip" TargetMode="External"/><Relationship Id="rId17" Type="http://schemas.openxmlformats.org/officeDocument/2006/relationships/hyperlink" Target="file:///C:\Users\Users\Users\Users\RAN5\isi_prod\Tdoc\R5-081545.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Users\Users\Users\RAN5\isi_prod\Tdoc\R5-081553.zip" TargetMode="External"/><Relationship Id="rId20" Type="http://schemas.openxmlformats.org/officeDocument/2006/relationships/hyperlink" Target="file:///C:\Users\Users\Users\Users\RAN5\isi_prod\Tdoc\R5-0815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s\Users\Users\RAN5\isi_prod\Tdoc\R5-081052.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Users\Users\Users\RAN5\isi_prod\Tdoc\R5-081543.zip" TargetMode="External"/><Relationship Id="rId23" Type="http://schemas.openxmlformats.org/officeDocument/2006/relationships/header" Target="header2.xml"/><Relationship Id="rId10" Type="http://schemas.openxmlformats.org/officeDocument/2006/relationships/hyperlink" Target="http://www.3gpp.org" TargetMode="External"/><Relationship Id="rId19" Type="http://schemas.openxmlformats.org/officeDocument/2006/relationships/hyperlink" Target="file:///C:\Users\Users\Users\Users\RAN5\isi_prod\Tdoc\R5-08154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Users\Users\Users\RAN5\isi_prod\Tdoc\R5-081542.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Pages>
  <Words>21806</Words>
  <Characters>124298</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145813</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2989</cp:lastModifiedBy>
  <cp:revision>67</cp:revision>
  <dcterms:created xsi:type="dcterms:W3CDTF">2021-12-23T18:42:00Z</dcterms:created>
  <dcterms:modified xsi:type="dcterms:W3CDTF">2024-07-03T18:13:00Z</dcterms:modified>
</cp:coreProperties>
</file>